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4D487B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4D487B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4D487B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4D487B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4D487B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95A3F" w:rsidRPr="009566C2" w14:paraId="1C29F3D7" w14:textId="77777777" w:rsidTr="004D487B">
        <w:tc>
          <w:tcPr>
            <w:tcW w:w="1188" w:type="dxa"/>
          </w:tcPr>
          <w:p w14:paraId="5CB4D893" w14:textId="107C49BD" w:rsidR="00595A3F" w:rsidRPr="00463144" w:rsidRDefault="00595A3F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20E56A41" w14:textId="49280804" w:rsidR="00595A3F" w:rsidRPr="00595A3F" w:rsidRDefault="00595A3F" w:rsidP="0059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595A3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5737E2" w:rsidRPr="009566C2" w14:paraId="01ABF178" w14:textId="77777777" w:rsidTr="004D487B">
        <w:tc>
          <w:tcPr>
            <w:tcW w:w="1188" w:type="dxa"/>
          </w:tcPr>
          <w:p w14:paraId="65563BAE" w14:textId="52BFBE52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383C7046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3E5733F2" w14:textId="77777777" w:rsidTr="004D487B">
        <w:tc>
          <w:tcPr>
            <w:tcW w:w="1188" w:type="dxa"/>
          </w:tcPr>
          <w:p w14:paraId="3C5B395F" w14:textId="7C360A06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12B4D4DF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737E2" w:rsidRPr="009566C2" w14:paraId="6A4E8F49" w14:textId="77777777" w:rsidTr="004D487B">
        <w:tc>
          <w:tcPr>
            <w:tcW w:w="1188" w:type="dxa"/>
          </w:tcPr>
          <w:p w14:paraId="3270A8F3" w14:textId="5E392AA9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1B2EDA72" w14:textId="77777777" w:rsidTr="004D487B">
        <w:tc>
          <w:tcPr>
            <w:tcW w:w="1188" w:type="dxa"/>
          </w:tcPr>
          <w:p w14:paraId="62DBC6B9" w14:textId="2749C530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  <w:shd w:val="clear" w:color="auto" w:fill="auto"/>
          </w:tcPr>
          <w:p w14:paraId="246393EE" w14:textId="77777777" w:rsidR="005737E2" w:rsidRPr="00463144" w:rsidRDefault="005737E2" w:rsidP="005737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4631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5737E2" w:rsidRPr="009566C2" w14:paraId="2C507E7C" w14:textId="77777777" w:rsidTr="004D487B">
        <w:tc>
          <w:tcPr>
            <w:tcW w:w="1188" w:type="dxa"/>
          </w:tcPr>
          <w:p w14:paraId="6F7EF7BE" w14:textId="3105B384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74F313EE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5737E2" w:rsidRPr="009566C2" w14:paraId="4EA119E7" w14:textId="77777777" w:rsidTr="004D487B">
        <w:tc>
          <w:tcPr>
            <w:tcW w:w="1188" w:type="dxa"/>
          </w:tcPr>
          <w:p w14:paraId="2711199D" w14:textId="6D6CE1DC" w:rsidR="005737E2" w:rsidRPr="00463144" w:rsidRDefault="00595A3F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56106936" w14:textId="1B417835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737E2" w:rsidRPr="009566C2" w14:paraId="4F037D36" w14:textId="77777777" w:rsidTr="004D487B">
        <w:tc>
          <w:tcPr>
            <w:tcW w:w="1188" w:type="dxa"/>
          </w:tcPr>
          <w:p w14:paraId="156B923B" w14:textId="764E7F7A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 w:rsidR="00595A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14:paraId="5AD596B5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737E2" w:rsidRPr="009566C2" w14:paraId="4050D0C7" w14:textId="77777777" w:rsidTr="004D487B">
        <w:tc>
          <w:tcPr>
            <w:tcW w:w="1188" w:type="dxa"/>
          </w:tcPr>
          <w:p w14:paraId="53E76A31" w14:textId="30ACFB5C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 w:rsidR="00595A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6FE1B104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6314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2EE8E0ED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6C3717">
        <w:rPr>
          <w:rFonts w:ascii="Angsana New" w:hAnsi="Angsana New"/>
          <w:sz w:val="30"/>
          <w:szCs w:val="30"/>
        </w:rPr>
        <w:t>13</w:t>
      </w:r>
      <w:r w:rsidR="007F2CED" w:rsidRPr="00537948">
        <w:rPr>
          <w:rFonts w:ascii="Angsana New" w:hAnsi="Angsana New"/>
          <w:sz w:val="30"/>
          <w:szCs w:val="30"/>
        </w:rPr>
        <w:t xml:space="preserve"> </w:t>
      </w:r>
      <w:r w:rsidR="005E153C" w:rsidRPr="00537948">
        <w:rPr>
          <w:rFonts w:ascii="Angsana New" w:hAnsi="Angsana New" w:hint="cs"/>
          <w:sz w:val="30"/>
          <w:szCs w:val="30"/>
          <w:cs/>
        </w:rPr>
        <w:t>พฤษภาคม</w:t>
      </w:r>
      <w:r w:rsidR="007F2CED" w:rsidRPr="00537948">
        <w:rPr>
          <w:rFonts w:ascii="Angsana New" w:hAnsi="Angsana New" w:hint="cs"/>
          <w:sz w:val="30"/>
          <w:szCs w:val="30"/>
          <w:cs/>
        </w:rPr>
        <w:t xml:space="preserve"> </w:t>
      </w:r>
      <w:r w:rsidR="007F2CED" w:rsidRPr="00537948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0250663D" w:rsidR="00A506AB" w:rsidRPr="00537948" w:rsidRDefault="00051F2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537948">
        <w:rPr>
          <w:rFonts w:ascii="Angsana New" w:hAnsi="Angsana New" w:cs="Angsana New"/>
          <w:cs/>
        </w:rPr>
        <w:t>ผลิตเพลารถกระบะและที่รองแหนบรถบรรทุก</w:t>
      </w:r>
      <w:r w:rsidR="00922686" w:rsidRPr="00537948">
        <w:rPr>
          <w:rFonts w:ascii="Angsana New" w:hAnsi="Angsana New" w:cs="Angsana New"/>
          <w:cs/>
        </w:rPr>
        <w:t xml:space="preserve"> </w:t>
      </w:r>
      <w:r w:rsidR="00183A2B" w:rsidRPr="00537948">
        <w:rPr>
          <w:rFonts w:ascii="Angsana New" w:hAnsi="Angsana New" w:cs="Angsana New"/>
          <w:cs/>
        </w:rPr>
        <w:t>รายละเอียดของ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0" w:name="_Hlk35076687"/>
      <w:r w:rsidR="0078463D" w:rsidRPr="00537948">
        <w:rPr>
          <w:rFonts w:ascii="Angsana New" w:hAnsi="Angsana New" w:cs="Angsana New"/>
          <w:lang w:val="en-US"/>
        </w:rPr>
        <w:t xml:space="preserve">31 </w:t>
      </w:r>
      <w:r w:rsidR="0078463D" w:rsidRPr="00537948">
        <w:rPr>
          <w:rFonts w:ascii="Angsana New" w:hAnsi="Angsana New" w:cs="Angsana New" w:hint="cs"/>
          <w:cs/>
          <w:lang w:val="en-US"/>
        </w:rPr>
        <w:t>มีนาคม</w:t>
      </w:r>
      <w:r w:rsidR="00736B35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A44329">
        <w:rPr>
          <w:rFonts w:ascii="Angsana New" w:hAnsi="Angsana New" w:cs="Angsana New"/>
          <w:lang w:val="en-US"/>
        </w:rPr>
        <w:t>4</w:t>
      </w:r>
      <w:r w:rsidR="00E47713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0"/>
      <w:r w:rsidR="0078463D" w:rsidRPr="00537948">
        <w:rPr>
          <w:rFonts w:ascii="Angsana New" w:hAnsi="Angsana New" w:cs="Angsana New" w:hint="cs"/>
          <w:cs/>
        </w:rPr>
        <w:t xml:space="preserve">และ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A44329">
        <w:rPr>
          <w:rFonts w:ascii="Angsana New" w:hAnsi="Angsana New" w:cs="Angsana New"/>
          <w:lang w:val="en-US"/>
        </w:rPr>
        <w:t>3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8624D2">
        <w:rPr>
          <w:rFonts w:ascii="Angsana New" w:hAnsi="Angsana New" w:cs="Angsana New"/>
          <w:lang w:val="en-US"/>
        </w:rPr>
        <w:t>5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54BBC" w:rsidRPr="00537948">
        <w:rPr>
          <w:rFonts w:ascii="Angsana New" w:hAnsi="Angsana New" w:cs="Angsana New" w:hint="cs"/>
          <w:cs/>
          <w:lang w:val="en-US"/>
        </w:rPr>
        <w:t>และ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8624D2">
        <w:rPr>
          <w:rFonts w:ascii="Angsana New" w:hAnsi="Angsana New" w:cs="Angsana New"/>
          <w:lang w:val="en-US"/>
        </w:rPr>
        <w:t>6</w:t>
      </w:r>
    </w:p>
    <w:p w14:paraId="44704A42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8B98416" w14:textId="77777777" w:rsidR="00A506AB" w:rsidRPr="00537948" w:rsidRDefault="00A506AB" w:rsidP="00A506AB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00D05E6" w14:textId="77777777" w:rsidR="00A506AB" w:rsidRPr="00537948" w:rsidRDefault="00A506AB" w:rsidP="00A50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>(ก)</w:t>
      </w: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14:paraId="3EA83474" w14:textId="77777777" w:rsidR="00A506AB" w:rsidRPr="00537948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3794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5F10F32" w14:textId="1B761355" w:rsidR="00A506AB" w:rsidRPr="00537948" w:rsidRDefault="00525431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 w:hint="cs"/>
          <w:sz w:val="30"/>
          <w:szCs w:val="30"/>
          <w:cs/>
        </w:rPr>
        <w:t>แบบย่อ</w:t>
      </w:r>
      <w:r w:rsidRPr="00537948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</w:p>
    <w:p w14:paraId="1BE0CED4" w14:textId="77777777" w:rsidR="000C164D" w:rsidRPr="00537948" w:rsidRDefault="000C164D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6B5071" w14:textId="62C2625B" w:rsidR="00A506AB" w:rsidRPr="00537948" w:rsidRDefault="00A506A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276C16">
        <w:rPr>
          <w:rFonts w:ascii="Angsana New" w:hAnsi="Angsana New"/>
          <w:sz w:val="30"/>
          <w:szCs w:val="30"/>
        </w:rPr>
        <w:t>3</w:t>
      </w:r>
    </w:p>
    <w:p w14:paraId="21F9C616" w14:textId="77777777" w:rsidR="0003172B" w:rsidRPr="00537948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C293C1" w14:textId="63ED74F0" w:rsidR="00D729D6" w:rsidRDefault="00D729D6" w:rsidP="00D7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29D6">
        <w:rPr>
          <w:rFonts w:ascii="Angsana New" w:hAnsi="Angsana New"/>
          <w:sz w:val="30"/>
          <w:szCs w:val="30"/>
          <w:cs/>
        </w:rPr>
        <w:t>กลุ่มบริษัทได้</w:t>
      </w:r>
      <w:r w:rsidRPr="00D729D6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/>
          <w:sz w:val="30"/>
          <w:szCs w:val="30"/>
        </w:rPr>
        <w:t xml:space="preserve">1 </w:t>
      </w:r>
      <w:r w:rsidRPr="00D729D6">
        <w:rPr>
          <w:rFonts w:ascii="Angsana New" w:hAnsi="Angsana New" w:hint="cs"/>
          <w:sz w:val="30"/>
          <w:szCs w:val="30"/>
          <w:cs/>
        </w:rPr>
        <w:t>มกราคม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/>
          <w:sz w:val="30"/>
          <w:szCs w:val="30"/>
        </w:rPr>
        <w:t>2564</w:t>
      </w:r>
      <w:r w:rsidRPr="00D729D6">
        <w:rPr>
          <w:rFonts w:ascii="Angsana New" w:hAnsi="Angsana New"/>
          <w:sz w:val="30"/>
          <w:szCs w:val="30"/>
          <w:cs/>
        </w:rPr>
        <w:t xml:space="preserve"> </w:t>
      </w:r>
      <w:r w:rsidRPr="00D729D6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D729D6">
        <w:rPr>
          <w:rFonts w:ascii="Angsana New" w:hAnsi="Angsana New"/>
          <w:sz w:val="30"/>
          <w:szCs w:val="30"/>
          <w:cs/>
        </w:rPr>
        <w:t>ไม่มีผลกระทบ</w:t>
      </w:r>
      <w:r w:rsidRPr="00D729D6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D729D6">
        <w:rPr>
          <w:rFonts w:ascii="Angsana New" w:hAnsi="Angsana New"/>
          <w:sz w:val="30"/>
          <w:szCs w:val="30"/>
          <w:cs/>
        </w:rPr>
        <w:t>ต่องบการเงิน</w:t>
      </w:r>
      <w:r w:rsidRPr="00D729D6">
        <w:rPr>
          <w:rFonts w:ascii="Angsana New" w:hAnsi="Angsana New"/>
          <w:sz w:val="30"/>
          <w:szCs w:val="30"/>
        </w:rPr>
        <w:t xml:space="preserve"> </w:t>
      </w:r>
    </w:p>
    <w:p w14:paraId="284D7A8A" w14:textId="6555D16D" w:rsidR="00A11B31" w:rsidRDefault="00A1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99E757A" w14:textId="77777777" w:rsidR="002C6903" w:rsidRDefault="00EA23E8" w:rsidP="002C6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3E8">
        <w:rPr>
          <w:rFonts w:ascii="Angsana New" w:hAnsi="Angsana New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A23E8">
        <w:rPr>
          <w:rFonts w:ascii="Angsana New" w:hAnsi="Angsana New"/>
          <w:sz w:val="30"/>
          <w:szCs w:val="30"/>
        </w:rPr>
        <w:t xml:space="preserve"> </w:t>
      </w:r>
      <w:r w:rsidR="002C6903"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5F75EB6" w14:textId="77777777" w:rsidR="00B64567" w:rsidRPr="00EA23E8" w:rsidRDefault="00B64567" w:rsidP="00EA2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9F528" w14:textId="075176F2" w:rsidR="002D5CC2" w:rsidRPr="00E758CC" w:rsidRDefault="001815FE" w:rsidP="00221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D5CC2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495876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</w:t>
      </w:r>
      <w:r w:rsidR="005705B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22186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21865"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D645FB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="006B3DEE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ใช้วิจารณญาณ</w:t>
      </w:r>
      <w:r w:rsidR="00230FF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155450" w:rsidRPr="001554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การประมาณกา</w:t>
      </w:r>
      <w:r w:rsidR="0043505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</w:t>
      </w:r>
      <w:r w:rsid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และ</w:t>
      </w:r>
      <w:r w:rsidR="00230FF0" w:rsidRP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นโยบายการบัญชี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FEC86A" w14:textId="0B7F4430" w:rsidR="00D85C82" w:rsidRDefault="00D85C82" w:rsidP="004E2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1F0DFC">
        <w:rPr>
          <w:rFonts w:ascii="Angsana New" w:hAnsi="Angsana New"/>
          <w:sz w:val="30"/>
          <w:szCs w:val="30"/>
        </w:rPr>
        <w:t>3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3DF81409" w14:textId="2BA83957" w:rsidR="00A11B31" w:rsidRDefault="005E10C4" w:rsidP="00A11B31">
      <w:pPr>
        <w:pStyle w:val="NormalWeb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81ADD">
        <w:rPr>
          <w:rFonts w:ascii="Angsana New" w:hAnsi="Angsana New" w:cs="Angsana New" w:hint="cs"/>
          <w:sz w:val="30"/>
          <w:szCs w:val="30"/>
          <w:cs/>
        </w:rPr>
        <w:t xml:space="preserve">สถานการณ์การแพร่ระบาดของ </w:t>
      </w:r>
      <w:r w:rsidRPr="00F81ADD">
        <w:rPr>
          <w:rFonts w:ascii="Angsana New" w:hAnsi="Angsana New" w:cs="Angsana New" w:hint="cs"/>
          <w:sz w:val="30"/>
          <w:szCs w:val="30"/>
        </w:rPr>
        <w:t xml:space="preserve">COVID-19 </w:t>
      </w:r>
      <w:r w:rsidRPr="00F81ADD">
        <w:rPr>
          <w:rFonts w:ascii="Angsana New" w:hAnsi="Angsana New" w:cs="Angsana New" w:hint="cs"/>
          <w:sz w:val="30"/>
          <w:szCs w:val="30"/>
          <w:cs/>
        </w:rPr>
        <w:t xml:space="preserve">ยังคงเกิดขึ้นอย่างต่อเนื่อง </w:t>
      </w:r>
      <w:r w:rsidR="00F81ADD" w:rsidRPr="00F81ADD">
        <w:rPr>
          <w:rFonts w:ascii="Angsana New" w:hAnsi="Angsana New" w:cs="Angsana New" w:hint="cs"/>
          <w:sz w:val="30"/>
          <w:szCs w:val="30"/>
          <w:cs/>
        </w:rPr>
        <w:t>จากความไม่แน่นอนของสถานการณ์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ในปี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2563 </w:t>
      </w:r>
      <w:r w:rsidR="00BD2F3F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บริษัทจึงจัดทำงบการเงินสำหรับปีสิ้นสุดวันที่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31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2563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>โร</w:t>
      </w:r>
      <w:proofErr w:type="spellEnd"/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 xml:space="preserve">นา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2019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>ในเรื่องการไม่นำสถานการณ์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</w:rPr>
        <w:t xml:space="preserve"> COVID-19 </w:t>
      </w:r>
      <w:r w:rsidR="00F81ADD" w:rsidRPr="00F81ADD">
        <w:rPr>
          <w:rFonts w:ascii="Angsana New" w:eastAsia="Times New Roman" w:hAnsi="Angsana New" w:cs="Angsana New" w:hint="cs"/>
          <w:sz w:val="30"/>
          <w:szCs w:val="30"/>
          <w:cs/>
        </w:rPr>
        <w:t>มาพิจารณา</w:t>
      </w:r>
      <w:r w:rsidR="00111746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ดังนี้ </w:t>
      </w:r>
    </w:p>
    <w:p w14:paraId="4B2D4E47" w14:textId="3DA354C6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3AC7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2420E2D8" w14:textId="77777777" w:rsidR="00A11B31" w:rsidRPr="0040220A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CAB4546" w14:textId="77777777" w:rsidR="00A11B31" w:rsidRPr="00083AC7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083AC7">
        <w:rPr>
          <w:rFonts w:ascii="Angsana New" w:hAnsi="Angsana New"/>
          <w:color w:val="000000"/>
          <w:sz w:val="30"/>
          <w:szCs w:val="30"/>
        </w:rPr>
        <w:t>loss rate)</w:t>
      </w:r>
      <w:r w:rsidRPr="00083AC7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083AC7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083AC7">
        <w:rPr>
          <w:rFonts w:ascii="Angsana New" w:hAnsi="Angsana New"/>
          <w:sz w:val="30"/>
          <w:szCs w:val="30"/>
        </w:rPr>
        <w:t xml:space="preserve">(Forward-looking information) </w:t>
      </w:r>
      <w:r w:rsidRPr="00083AC7">
        <w:rPr>
          <w:rFonts w:ascii="Angsana New" w:hAnsi="Angsana New"/>
          <w:sz w:val="30"/>
          <w:szCs w:val="30"/>
          <w:cs/>
        </w:rPr>
        <w:t>มาพิจารณา</w:t>
      </w:r>
    </w:p>
    <w:p w14:paraId="718D48DF" w14:textId="77777777" w:rsidR="00A11B31" w:rsidRPr="00083AC7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3186ED" w14:textId="1F9D0A04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3AC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083AC7">
        <w:rPr>
          <w:rFonts w:asciiTheme="majorBidi" w:hAnsiTheme="majorBidi" w:cstheme="majorBidi"/>
          <w:sz w:val="30"/>
          <w:szCs w:val="30"/>
        </w:rPr>
        <w:t>C</w:t>
      </w:r>
      <w:r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="Angsana New" w:hAnsi="Angsana New"/>
          <w:color w:val="000000"/>
          <w:sz w:val="30"/>
          <w:szCs w:val="30"/>
        </w:rPr>
        <w:t xml:space="preserve">-19 </w:t>
      </w:r>
      <w:r w:rsidRPr="00083AC7">
        <w:rPr>
          <w:rFonts w:ascii="Angsana New" w:hAnsi="Angsana New"/>
          <w:color w:val="000000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</w:t>
      </w:r>
      <w:r w:rsidRPr="00083AC7">
        <w:rPr>
          <w:rFonts w:ascii="Angsana New" w:hAnsi="Angsana New" w:hint="cs"/>
          <w:color w:val="000000"/>
          <w:sz w:val="30"/>
          <w:szCs w:val="30"/>
          <w:cs/>
        </w:rPr>
        <w:t>ค่าความนิยม</w:t>
      </w:r>
    </w:p>
    <w:p w14:paraId="6695F78B" w14:textId="22468343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36DD92" w14:textId="77777777" w:rsidR="00A11B31" w:rsidRP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B31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กลุ่มบริษัทได้ประเมินผลกระทบดังกล่าว ซึ่งไม่มีผลกระทบอย่างมีสาระสำคัญต่องบการเงิน ดังนั้นบริษัทจึงไม่ปรับปรุงมูลค่าลูกหนี้การค้าในปี </w:t>
      </w:r>
      <w:r w:rsidRPr="00A11B31">
        <w:rPr>
          <w:rFonts w:ascii="Angsana New" w:hAnsi="Angsana New" w:hint="cs"/>
          <w:color w:val="000000"/>
          <w:sz w:val="30"/>
          <w:szCs w:val="30"/>
        </w:rPr>
        <w:t>2564</w:t>
      </w:r>
    </w:p>
    <w:p w14:paraId="0B120BF1" w14:textId="4FBAB9A9" w:rsidR="0040220A" w:rsidRDefault="00402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60C7DC" w14:textId="77777777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3AC7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1E01C4F" w14:textId="77777777" w:rsidR="00A11B31" w:rsidRPr="00083AC7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DAAF74A" w14:textId="0C04A08A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ณ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วันที่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br/>
        <w:t xml:space="preserve">31 </w:t>
      </w:r>
      <w:r w:rsidRPr="00083AC7">
        <w:rPr>
          <w:rFonts w:ascii="Angsana New" w:hAnsi="Angsana New" w:hint="cs"/>
          <w:sz w:val="30"/>
          <w:szCs w:val="30"/>
          <w:cs/>
        </w:rPr>
        <w:t>ธันวาคม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 xml:space="preserve">2563 </w:t>
      </w:r>
      <w:r w:rsidRPr="00083AC7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ณ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วันที่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 xml:space="preserve">1 </w:t>
      </w:r>
      <w:r w:rsidRPr="00083AC7">
        <w:rPr>
          <w:rFonts w:ascii="Angsana New" w:hAnsi="Angsana New" w:hint="cs"/>
          <w:sz w:val="30"/>
          <w:szCs w:val="30"/>
          <w:cs/>
        </w:rPr>
        <w:t>มกราคม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>2563</w:t>
      </w:r>
    </w:p>
    <w:p w14:paraId="288F7339" w14:textId="2244282D" w:rsidR="009F7580" w:rsidRDefault="009F7580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BC6115A" w14:textId="5B051D34" w:rsidR="009F7580" w:rsidRPr="00083AC7" w:rsidRDefault="009F7580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กลุ่มบริษัทปรับปรุงมูลค่าสินทรัพย์ดังกล่าวในปี </w:t>
      </w:r>
      <w:r>
        <w:rPr>
          <w:rFonts w:ascii="Angsana New" w:hAnsi="Angsana New"/>
          <w:sz w:val="30"/>
          <w:szCs w:val="30"/>
        </w:rPr>
        <w:t>2564 (</w:t>
      </w:r>
      <w:r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>
        <w:rPr>
          <w:rFonts w:ascii="Angsana New" w:hAnsi="Angsana New"/>
          <w:sz w:val="30"/>
          <w:szCs w:val="30"/>
        </w:rPr>
        <w:t>10)</w:t>
      </w:r>
    </w:p>
    <w:p w14:paraId="62DD9DA2" w14:textId="77777777" w:rsidR="00A11B31" w:rsidRPr="00083AC7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AF54231" w14:textId="77777777" w:rsidR="00A11B31" w:rsidRPr="00083AC7" w:rsidRDefault="00A11B31" w:rsidP="00A11B3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83A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DF932AE" w14:textId="77777777" w:rsidR="00A11B31" w:rsidRPr="00083AC7" w:rsidRDefault="00A11B31" w:rsidP="00A1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A382B" w14:textId="066F80CF" w:rsidR="00A11B31" w:rsidRDefault="00A11B31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083AC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083AC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83AC7">
        <w:rPr>
          <w:rFonts w:asciiTheme="majorBidi" w:hAnsiTheme="majorBidi" w:cstheme="majorBidi"/>
          <w:sz w:val="30"/>
          <w:szCs w:val="30"/>
        </w:rPr>
        <w:t>C</w:t>
      </w:r>
      <w:r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="Angsana New" w:hAnsi="Angsana New"/>
          <w:spacing w:val="-2"/>
          <w:sz w:val="30"/>
          <w:szCs w:val="30"/>
        </w:rPr>
        <w:t xml:space="preserve">-19 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083AC7">
        <w:rPr>
          <w:rFonts w:ascii="Angsana New" w:hAnsi="Angsana New"/>
          <w:spacing w:val="-2"/>
          <w:sz w:val="30"/>
          <w:szCs w:val="30"/>
        </w:rPr>
        <w:t xml:space="preserve">31 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83AC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pacing w:val="-2"/>
          <w:sz w:val="30"/>
          <w:szCs w:val="30"/>
        </w:rPr>
        <w:t>2563</w:t>
      </w:r>
    </w:p>
    <w:p w14:paraId="7EAD3320" w14:textId="5F8B978F" w:rsidR="00C7125F" w:rsidRDefault="00C7125F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4235AD" w14:textId="2E7E52ED" w:rsidR="00C7125F" w:rsidRPr="00083AC7" w:rsidRDefault="00C7125F" w:rsidP="00A11B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กลุ่มบริษัทได้ประเมินผลกระทบดังกล่าว </w:t>
      </w:r>
      <w:r w:rsidR="00444C1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>
        <w:rPr>
          <w:rFonts w:ascii="Angsana New" w:hAnsi="Angsana New" w:hint="cs"/>
          <w:spacing w:val="-2"/>
          <w:sz w:val="30"/>
          <w:szCs w:val="30"/>
          <w:cs/>
        </w:rPr>
        <w:t>ไม่มีผลกระทบอย่างมีสาระสำคัญต่องบการเงิน</w:t>
      </w:r>
    </w:p>
    <w:p w14:paraId="5DC09C2C" w14:textId="190B17D7" w:rsidR="00AB7701" w:rsidRDefault="00AB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>
        <w:rPr>
          <w:rFonts w:ascii="Angsana New" w:hAnsi="Angsana New" w:cs="Angsana New" w:hint="cs"/>
          <w:b/>
          <w:bCs/>
          <w:cs/>
        </w:rPr>
        <w:t>3</w:t>
      </w:r>
      <w:r w:rsidR="00DE14E5" w:rsidRPr="00C4398E">
        <w:rPr>
          <w:rFonts w:ascii="Angsana New" w:hAnsi="Angsana New" w:cs="Angsana New"/>
          <w:b/>
          <w:bCs/>
          <w:cs/>
        </w:rPr>
        <w:tab/>
      </w:r>
      <w:r w:rsidR="00DD0EFA" w:rsidRPr="00DE14E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1F15E06A" w14:textId="77777777" w:rsidR="001409DC" w:rsidRPr="004E2D3C" w:rsidRDefault="001409DC" w:rsidP="00880946">
      <w:pPr>
        <w:tabs>
          <w:tab w:val="clear" w:pos="227"/>
          <w:tab w:val="clear" w:pos="454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49F945A" w14:textId="77777777" w:rsidR="00A75785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7421D">
        <w:rPr>
          <w:rFonts w:ascii="Angsana New" w:hAnsi="Angsana New"/>
          <w:spacing w:val="4"/>
          <w:sz w:val="30"/>
          <w:szCs w:val="30"/>
          <w:cs/>
        </w:rPr>
        <w:t>ความสัมพันธ์ที่มีกับบริษัท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 xml:space="preserve">ย่อย </w:t>
      </w:r>
      <w:r w:rsidRPr="00C7421D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>ร่วม และการร่วมค้า</w:t>
      </w:r>
      <w:r w:rsidRPr="00C7421D">
        <w:rPr>
          <w:rFonts w:ascii="Angsana New" w:hAnsi="Angsana New"/>
          <w:spacing w:val="4"/>
          <w:sz w:val="30"/>
          <w:szCs w:val="30"/>
          <w:cs/>
        </w:rPr>
        <w:t>ได้เปิดเผยในหมายเหตุข้อ</w:t>
      </w:r>
      <w:r w:rsidR="00E3236E">
        <w:rPr>
          <w:rFonts w:ascii="Angsana New" w:hAnsi="Angsana New"/>
          <w:spacing w:val="4"/>
          <w:sz w:val="30"/>
          <w:szCs w:val="30"/>
        </w:rPr>
        <w:t xml:space="preserve"> </w:t>
      </w:r>
      <w:r w:rsidR="00CD4511">
        <w:rPr>
          <w:rFonts w:ascii="Angsana New" w:hAnsi="Angsana New"/>
          <w:spacing w:val="4"/>
          <w:sz w:val="30"/>
          <w:szCs w:val="30"/>
        </w:rPr>
        <w:t>5</w:t>
      </w:r>
      <w:r w:rsidR="00C42F35" w:rsidRPr="00C7421D">
        <w:rPr>
          <w:rFonts w:ascii="Angsana New" w:hAnsi="Angsana New"/>
          <w:spacing w:val="4"/>
          <w:sz w:val="30"/>
          <w:szCs w:val="30"/>
        </w:rPr>
        <w:t xml:space="preserve"> 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CD4511">
        <w:rPr>
          <w:rFonts w:ascii="Angsana New" w:hAnsi="Angsana New"/>
          <w:spacing w:val="4"/>
          <w:sz w:val="30"/>
          <w:szCs w:val="30"/>
        </w:rPr>
        <w:t>6</w:t>
      </w:r>
    </w:p>
    <w:p w14:paraId="254EF5C3" w14:textId="41884A84" w:rsidR="00D22E1E" w:rsidRPr="00112968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149F7E10" w14:textId="77777777" w:rsidR="00734460" w:rsidRDefault="00734460" w:rsidP="0073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C1E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795C1E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บุคคลหรือกิจการที่เกี่ยวข้องกัน</w:t>
      </w:r>
      <w:r w:rsidRPr="00795C1E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EB6043">
        <w:rPr>
          <w:rFonts w:ascii="Angsana New" w:hAnsi="Angsana New" w:hint="cs"/>
          <w:sz w:val="30"/>
          <w:szCs w:val="30"/>
          <w:cs/>
        </w:rPr>
        <w:t>เดือน</w:t>
      </w:r>
      <w:r w:rsidRPr="00EB6043">
        <w:rPr>
          <w:rFonts w:ascii="Angsana New" w:hAnsi="Angsana New"/>
          <w:sz w:val="30"/>
          <w:szCs w:val="30"/>
          <w:cs/>
        </w:rPr>
        <w:t>สิ้นสุด</w:t>
      </w:r>
      <w:r w:rsidRPr="00795C1E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มีนาคม </w:t>
      </w:r>
      <w:r w:rsidRPr="00795C1E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5B3F8EA" w14:textId="77777777" w:rsidR="00734460" w:rsidRPr="005D4D29" w:rsidRDefault="00734460" w:rsidP="0073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83"/>
        <w:gridCol w:w="2185"/>
        <w:gridCol w:w="1032"/>
        <w:gridCol w:w="270"/>
        <w:gridCol w:w="952"/>
        <w:gridCol w:w="35"/>
        <w:gridCol w:w="235"/>
        <w:gridCol w:w="35"/>
        <w:gridCol w:w="971"/>
        <w:gridCol w:w="270"/>
        <w:gridCol w:w="939"/>
        <w:gridCol w:w="35"/>
      </w:tblGrid>
      <w:tr w:rsidR="00734460" w:rsidRPr="00AD115E" w14:paraId="06FAAB4D" w14:textId="77777777" w:rsidTr="00CD71ED">
        <w:trPr>
          <w:gridAfter w:val="1"/>
          <w:wAfter w:w="35" w:type="dxa"/>
          <w:trHeight w:val="87"/>
          <w:tblHeader/>
        </w:trPr>
        <w:tc>
          <w:tcPr>
            <w:tcW w:w="2183" w:type="dxa"/>
          </w:tcPr>
          <w:p w14:paraId="2460FF54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185" w:type="dxa"/>
          </w:tcPr>
          <w:p w14:paraId="382FF695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254" w:type="dxa"/>
            <w:gridSpan w:val="3"/>
          </w:tcPr>
          <w:p w14:paraId="23138D65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024184F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5" w:type="dxa"/>
            <w:gridSpan w:val="4"/>
          </w:tcPr>
          <w:p w14:paraId="43C56684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460" w:rsidRPr="00AD115E" w14:paraId="4AD11D0B" w14:textId="77777777" w:rsidTr="00CD71ED">
        <w:trPr>
          <w:tblHeader/>
        </w:trPr>
        <w:tc>
          <w:tcPr>
            <w:tcW w:w="2183" w:type="dxa"/>
          </w:tcPr>
          <w:p w14:paraId="598A582D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2185" w:type="dxa"/>
          </w:tcPr>
          <w:p w14:paraId="2B65A0D3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4D77665" w14:textId="19352FB3" w:rsidR="00734460" w:rsidRPr="00AD115E" w:rsidRDefault="00A44329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8E6064B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B8C19A0" w14:textId="7066019B" w:rsidR="00734460" w:rsidRPr="00AD115E" w:rsidRDefault="00A44329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48BFF9AC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7DA20B7" w14:textId="1FA7919B" w:rsidR="00734460" w:rsidRPr="00AD115E" w:rsidRDefault="00A44329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625CF2A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389716D" w14:textId="4D0AF190" w:rsidR="00734460" w:rsidRPr="00AD115E" w:rsidRDefault="00A44329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34460" w:rsidRPr="00AD115E" w14:paraId="51373687" w14:textId="77777777" w:rsidTr="00CD71ED">
        <w:trPr>
          <w:gridAfter w:val="1"/>
          <w:wAfter w:w="35" w:type="dxa"/>
          <w:tblHeader/>
        </w:trPr>
        <w:tc>
          <w:tcPr>
            <w:tcW w:w="2183" w:type="dxa"/>
          </w:tcPr>
          <w:p w14:paraId="5353FC8C" w14:textId="77777777" w:rsidR="00734460" w:rsidRPr="00B80DBB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85" w:type="dxa"/>
          </w:tcPr>
          <w:p w14:paraId="580C609F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9" w:type="dxa"/>
            <w:gridSpan w:val="9"/>
          </w:tcPr>
          <w:p w14:paraId="6DE3A4D3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11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4460" w:rsidRPr="00AD115E" w14:paraId="3FAF7ADA" w14:textId="77777777" w:rsidTr="00CD71ED">
        <w:tc>
          <w:tcPr>
            <w:tcW w:w="2183" w:type="dxa"/>
          </w:tcPr>
          <w:p w14:paraId="4E33A6E5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185" w:type="dxa"/>
          </w:tcPr>
          <w:p w14:paraId="2E966E78" w14:textId="77777777" w:rsidR="00734460" w:rsidRPr="00AD115E" w:rsidRDefault="00734460" w:rsidP="00020DA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62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5C18ABD0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42993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1E3BAC2B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248B733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AA9079A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58452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00234C7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B5F" w:rsidRPr="00AD115E" w14:paraId="3D5E7DB5" w14:textId="77777777" w:rsidTr="00CD71ED">
        <w:tc>
          <w:tcPr>
            <w:tcW w:w="2183" w:type="dxa"/>
          </w:tcPr>
          <w:p w14:paraId="4A08DEC0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185" w:type="dxa"/>
          </w:tcPr>
          <w:p w14:paraId="5156589F" w14:textId="77777777" w:rsidR="000C0B5F" w:rsidRPr="00AD115E" w:rsidRDefault="000C0B5F" w:rsidP="000C0B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7892A2AD" w14:textId="261E5511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7BBAA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08672321" w14:textId="6A885D51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BB6F91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CB411EC" w14:textId="62A91EBA" w:rsidR="000C0B5F" w:rsidRPr="00AD115E" w:rsidRDefault="007815E3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3207B80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02EC594" w14:textId="0FF64203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0C0B5F" w:rsidRPr="00AD115E" w14:paraId="7F1A04E7" w14:textId="77777777" w:rsidTr="00CD71ED">
        <w:tc>
          <w:tcPr>
            <w:tcW w:w="2183" w:type="dxa"/>
          </w:tcPr>
          <w:p w14:paraId="2A46893C" w14:textId="77777777" w:rsidR="000C0B5F" w:rsidRPr="005B28F4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28F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185" w:type="dxa"/>
            <w:shd w:val="clear" w:color="auto" w:fill="auto"/>
          </w:tcPr>
          <w:p w14:paraId="6F0B8F25" w14:textId="77777777" w:rsidR="000C0B5F" w:rsidRPr="005B28F4" w:rsidRDefault="000C0B5F" w:rsidP="000C0B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5B28F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อัตราที่ตกลงตามสัญญา</w:t>
            </w:r>
          </w:p>
        </w:tc>
        <w:tc>
          <w:tcPr>
            <w:tcW w:w="1032" w:type="dxa"/>
          </w:tcPr>
          <w:p w14:paraId="297F822B" w14:textId="74B23E05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B16BB0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007CFE08" w14:textId="6144446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2A2A22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A9F4128" w14:textId="0D0CA5B5" w:rsidR="000C0B5F" w:rsidRPr="00AD115E" w:rsidRDefault="007815E3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936290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3390FA5" w14:textId="7625BD6A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C0B5F" w:rsidRPr="00AD115E" w14:paraId="5E704387" w14:textId="77777777" w:rsidTr="00CD71ED">
        <w:tc>
          <w:tcPr>
            <w:tcW w:w="2183" w:type="dxa"/>
          </w:tcPr>
          <w:p w14:paraId="243B1B90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0A9D30B8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115E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185" w:type="dxa"/>
          </w:tcPr>
          <w:p w14:paraId="4B62A84F" w14:textId="77777777" w:rsidR="000C0B5F" w:rsidRPr="00AD115E" w:rsidRDefault="000C0B5F" w:rsidP="000C0B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  <w:p w14:paraId="22DFB1A6" w14:textId="77777777" w:rsidR="000C0B5F" w:rsidRPr="00AD115E" w:rsidRDefault="000C0B5F" w:rsidP="000C0B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750245A4" w14:textId="77777777" w:rsidR="000C0B5F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2624549" w14:textId="7336A048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8D3B8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AACBFDF" w14:textId="77777777" w:rsidR="000C0B5F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3518342" w14:textId="404991AC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9256FB6" w14:textId="77777777" w:rsidR="000C0B5F" w:rsidRPr="00AD115E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1DFFA22" w14:textId="77777777" w:rsidR="000C0B5F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727BD16" w14:textId="022C5D6C" w:rsidR="007815E3" w:rsidRPr="00A14C94" w:rsidRDefault="007815E3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A8DAD7E" w14:textId="77777777" w:rsidR="000C0B5F" w:rsidRPr="00A14C94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2598B7B" w14:textId="77777777" w:rsidR="000C0B5F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A6421C5" w14:textId="2048E306" w:rsidR="000C0B5F" w:rsidRPr="00A14C94" w:rsidRDefault="000C0B5F" w:rsidP="000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7815E3" w:rsidRPr="00AD115E" w14:paraId="1F987B75" w14:textId="77777777" w:rsidTr="00CD71ED">
        <w:tc>
          <w:tcPr>
            <w:tcW w:w="2183" w:type="dxa"/>
          </w:tcPr>
          <w:p w14:paraId="13DB7E64" w14:textId="77777777" w:rsidR="007815E3" w:rsidRPr="00AD115E" w:rsidRDefault="007815E3" w:rsidP="007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185" w:type="dxa"/>
          </w:tcPr>
          <w:p w14:paraId="668C8ED4" w14:textId="77777777" w:rsidR="007815E3" w:rsidRPr="00AD115E" w:rsidRDefault="007815E3" w:rsidP="007815E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32" w:type="dxa"/>
          </w:tcPr>
          <w:p w14:paraId="39504650" w14:textId="11AFE62A" w:rsidR="007815E3" w:rsidRPr="00AD115E" w:rsidRDefault="007815E3" w:rsidP="007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64919" w14:textId="77777777" w:rsidR="007815E3" w:rsidRPr="00AD115E" w:rsidRDefault="007815E3" w:rsidP="007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14F1C5A" w14:textId="2CD0D967" w:rsidR="007815E3" w:rsidRPr="00AD115E" w:rsidRDefault="007815E3" w:rsidP="007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FF5B1F" w14:textId="77777777" w:rsidR="007815E3" w:rsidRPr="00AD115E" w:rsidRDefault="007815E3" w:rsidP="007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49579777" w14:textId="60822883" w:rsidR="007815E3" w:rsidRPr="005100D5" w:rsidRDefault="007815E3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00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A9CF4" w14:textId="77777777" w:rsidR="007815E3" w:rsidRPr="00A14C94" w:rsidRDefault="007815E3" w:rsidP="007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F44059E" w14:textId="7C32F0F4" w:rsidR="007815E3" w:rsidRPr="00A14C94" w:rsidRDefault="007815E3" w:rsidP="007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A2301" w:rsidRPr="00AD115E" w14:paraId="093A984C" w14:textId="77777777" w:rsidTr="00CD71ED">
        <w:tc>
          <w:tcPr>
            <w:tcW w:w="2183" w:type="dxa"/>
          </w:tcPr>
          <w:p w14:paraId="37C4F120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185" w:type="dxa"/>
          </w:tcPr>
          <w:p w14:paraId="19632641" w14:textId="77777777" w:rsidR="009A2301" w:rsidRPr="00AD115E" w:rsidRDefault="009A2301" w:rsidP="009A230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0BBF45FC" w14:textId="241DA46A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EC9B21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67081EDF" w14:textId="6D460873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9541B4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206776D" w14:textId="72543EC2" w:rsidR="009A2301" w:rsidRPr="005100D5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00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04CB0" w14:textId="77777777" w:rsidR="009A2301" w:rsidRPr="00A14C94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B2AEFB5" w14:textId="085ADD99" w:rsidR="009A2301" w:rsidRPr="00A14C94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A2301" w:rsidRPr="00AD115E" w14:paraId="2C5E4F34" w14:textId="77777777" w:rsidTr="00CD71ED">
        <w:tc>
          <w:tcPr>
            <w:tcW w:w="2183" w:type="dxa"/>
          </w:tcPr>
          <w:p w14:paraId="27F14F29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185" w:type="dxa"/>
          </w:tcPr>
          <w:p w14:paraId="6F76B088" w14:textId="77777777" w:rsidR="009A2301" w:rsidRPr="00AD115E" w:rsidRDefault="009A2301" w:rsidP="009A230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375F4D0A" w14:textId="664B82AB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B4762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578E50C5" w14:textId="67A95EF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9BD6B10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42C101F4" w14:textId="781A904E" w:rsidR="009A2301" w:rsidRPr="00A14C94" w:rsidRDefault="003F6E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74CFE0" w14:textId="77777777" w:rsidR="009A2301" w:rsidRPr="00A14C94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9577CDE" w14:textId="46AF46E8" w:rsidR="009A2301" w:rsidRPr="00A14C94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A2301" w:rsidRPr="00AD115E" w14:paraId="452CA0CF" w14:textId="77777777" w:rsidTr="00CD71ED">
        <w:tc>
          <w:tcPr>
            <w:tcW w:w="2183" w:type="dxa"/>
          </w:tcPr>
          <w:p w14:paraId="39115B54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185" w:type="dxa"/>
          </w:tcPr>
          <w:p w14:paraId="69E96C65" w14:textId="77777777" w:rsidR="009A2301" w:rsidRPr="00AD115E" w:rsidRDefault="009A2301" w:rsidP="009A230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3AF05873" w14:textId="4D1D8DEF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7E13FD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4CD18D14" w14:textId="73EA6426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E1E0CA3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1D790ED" w14:textId="6D219577" w:rsidR="009A2301" w:rsidRPr="00A14C94" w:rsidRDefault="00A86C10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DF810E" w14:textId="77777777" w:rsidR="009A2301" w:rsidRPr="00A14C94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A66CF54" w14:textId="2F8D96DF" w:rsidR="009A2301" w:rsidRPr="00A14C94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A2301" w:rsidRPr="00AD115E" w14:paraId="7137D9F3" w14:textId="77777777" w:rsidTr="00CD71ED">
        <w:tc>
          <w:tcPr>
            <w:tcW w:w="2183" w:type="dxa"/>
          </w:tcPr>
          <w:p w14:paraId="389A0C52" w14:textId="77777777" w:rsidR="00112968" w:rsidRDefault="00112968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21F020" w14:textId="0AD215C6" w:rsidR="009A2301" w:rsidRDefault="00A75785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185" w:type="dxa"/>
          </w:tcPr>
          <w:p w14:paraId="1D05EE0B" w14:textId="334F8462" w:rsidR="009A2301" w:rsidRPr="00AD115E" w:rsidRDefault="009A2301" w:rsidP="009A230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0789DD7D" w14:textId="31E18246" w:rsidR="009A2301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2AE72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4EB216F" w14:textId="4E29BA6B" w:rsidR="009A2301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6E66E2" w14:textId="77777777" w:rsidR="009A2301" w:rsidRPr="00AD115E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56DB17D" w14:textId="0C19A05D" w:rsidR="009A2301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EC388" w14:textId="77777777" w:rsidR="009A2301" w:rsidRPr="00A14C94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EDFF7F1" w14:textId="72DC64F3" w:rsidR="009A2301" w:rsidRPr="00A14C94" w:rsidRDefault="009A2301" w:rsidP="009A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785" w:rsidRPr="00AD115E" w14:paraId="04060423" w14:textId="77777777" w:rsidTr="00CD71ED">
        <w:tc>
          <w:tcPr>
            <w:tcW w:w="2183" w:type="dxa"/>
          </w:tcPr>
          <w:p w14:paraId="598393C0" w14:textId="1AFAA5B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ซื้อสินค้า</w:t>
            </w:r>
          </w:p>
        </w:tc>
        <w:tc>
          <w:tcPr>
            <w:tcW w:w="2185" w:type="dxa"/>
          </w:tcPr>
          <w:p w14:paraId="27C81E7E" w14:textId="1CB430BA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4346A2BD" w14:textId="47BE21D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DF3C5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68DD8E80" w14:textId="64251FE0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6B0BEB6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5910969" w14:textId="7F44CE5B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822CAF2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9D0A2E4" w14:textId="0DAD6E2D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75785" w:rsidRPr="00AD115E" w14:paraId="2BC31FAB" w14:textId="77777777" w:rsidTr="00CD71ED">
        <w:tc>
          <w:tcPr>
            <w:tcW w:w="2183" w:type="dxa"/>
          </w:tcPr>
          <w:p w14:paraId="06B133CB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185" w:type="dxa"/>
          </w:tcPr>
          <w:p w14:paraId="571CB79B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32" w:type="dxa"/>
          </w:tcPr>
          <w:p w14:paraId="03BC8C61" w14:textId="441DB0C9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21B42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15BCB1C2" w14:textId="0F90CF2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FC1FD8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D5E5612" w14:textId="4FD9343F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18B7A6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A4A343F" w14:textId="654EA866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75785" w:rsidRPr="00C41BC5" w14:paraId="0086509B" w14:textId="77777777" w:rsidTr="004E5955">
        <w:trPr>
          <w:trHeight w:val="68"/>
        </w:trPr>
        <w:tc>
          <w:tcPr>
            <w:tcW w:w="2183" w:type="dxa"/>
          </w:tcPr>
          <w:p w14:paraId="4B99A976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185" w:type="dxa"/>
          </w:tcPr>
          <w:p w14:paraId="6106FD84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32" w:type="dxa"/>
          </w:tcPr>
          <w:p w14:paraId="6438A624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6C4A9036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87" w:type="dxa"/>
            <w:gridSpan w:val="2"/>
          </w:tcPr>
          <w:p w14:paraId="038B5F5B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gridSpan w:val="2"/>
          </w:tcPr>
          <w:p w14:paraId="14D5E3BA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71" w:type="dxa"/>
          </w:tcPr>
          <w:p w14:paraId="6C8E1CDA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22F5BF93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74" w:type="dxa"/>
            <w:gridSpan w:val="2"/>
          </w:tcPr>
          <w:p w14:paraId="48C31EED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785" w:rsidRPr="00AD115E" w14:paraId="29F6138C" w14:textId="77777777" w:rsidTr="00CD71ED">
        <w:tc>
          <w:tcPr>
            <w:tcW w:w="2183" w:type="dxa"/>
          </w:tcPr>
          <w:p w14:paraId="3BCEEA01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185" w:type="dxa"/>
          </w:tcPr>
          <w:p w14:paraId="0BF3FBD7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2A110D05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D4F35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44448EA7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2173D0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3F64AF8E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FAEE2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2D4D4D7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785" w:rsidRPr="00AD115E" w14:paraId="17B3122E" w14:textId="77777777" w:rsidTr="00CD71ED">
        <w:tc>
          <w:tcPr>
            <w:tcW w:w="2183" w:type="dxa"/>
          </w:tcPr>
          <w:p w14:paraId="6058BAB9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185" w:type="dxa"/>
          </w:tcPr>
          <w:p w14:paraId="47003561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6E0CB2D6" w14:textId="3370702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35AB75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DFFA11D" w14:textId="444E8E82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12D4A7E2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339547C" w14:textId="1C32A479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AC22F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FA85434" w14:textId="1AB85144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785" w:rsidRPr="00AD115E" w14:paraId="30FA3E3B" w14:textId="77777777" w:rsidTr="00CD71ED">
        <w:tc>
          <w:tcPr>
            <w:tcW w:w="2183" w:type="dxa"/>
          </w:tcPr>
          <w:p w14:paraId="4BCD2688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184C159C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115E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185" w:type="dxa"/>
          </w:tcPr>
          <w:p w14:paraId="39E5D238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  <w:p w14:paraId="40BE924C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28D7CAF7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2B0405" w14:textId="79923F44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45E7E5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574B61B0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6A1EBE3" w14:textId="01EF8744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CE351FB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38A82AA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F9E6F17" w14:textId="13C3765F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1895D4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67BFAFA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A9DC0CD" w14:textId="6D5822E2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75785" w:rsidRPr="00AD115E" w14:paraId="796068A2" w14:textId="77777777" w:rsidTr="00CD71ED">
        <w:tc>
          <w:tcPr>
            <w:tcW w:w="2183" w:type="dxa"/>
          </w:tcPr>
          <w:p w14:paraId="0B323B66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ดอกเบี้ยรับ</w:t>
            </w:r>
          </w:p>
        </w:tc>
        <w:tc>
          <w:tcPr>
            <w:tcW w:w="2185" w:type="dxa"/>
          </w:tcPr>
          <w:p w14:paraId="211D62FE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อัตรา</w:t>
            </w:r>
            <w:r w:rsidRPr="00AD115E">
              <w:rPr>
                <w:rFonts w:ascii="Angsana New" w:hAnsi="Angsana New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1032" w:type="dxa"/>
          </w:tcPr>
          <w:p w14:paraId="7F6B60D1" w14:textId="7A92163A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6E3B1E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00DEDE38" w14:textId="6B85BA11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0FFC88A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FBD0077" w14:textId="04CB464E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C7D29F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CE7F2F4" w14:textId="3588C650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75785" w:rsidRPr="00AD115E" w14:paraId="0E928E28" w14:textId="77777777" w:rsidTr="00CD71ED">
        <w:tc>
          <w:tcPr>
            <w:tcW w:w="2183" w:type="dxa"/>
          </w:tcPr>
          <w:p w14:paraId="029B0192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185" w:type="dxa"/>
          </w:tcPr>
          <w:p w14:paraId="0F97F51D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53A3206B" w14:textId="516B9918" w:rsidR="00A75785" w:rsidRPr="005B702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01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1F9345" w14:textId="77777777" w:rsidR="00A75785" w:rsidRPr="005B702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A619535" w14:textId="27A9E5B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702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CA5F59C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5CC35F8" w14:textId="4740D68A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F2BD5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08161D2" w14:textId="5F0389AB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440" w:rsidRPr="00AD115E" w14:paraId="73C43E2D" w14:textId="77777777" w:rsidTr="00CD71ED">
        <w:tc>
          <w:tcPr>
            <w:tcW w:w="2183" w:type="dxa"/>
          </w:tcPr>
          <w:p w14:paraId="4FD5DEC6" w14:textId="77777777" w:rsidR="00E10440" w:rsidRDefault="00E10440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185" w:type="dxa"/>
          </w:tcPr>
          <w:p w14:paraId="5AD033C9" w14:textId="77777777" w:rsidR="00E10440" w:rsidRPr="00AD115E" w:rsidRDefault="00E10440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005F8868" w14:textId="77777777" w:rsidR="00E10440" w:rsidRPr="001101B5" w:rsidRDefault="00E10440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09DD9" w14:textId="77777777" w:rsidR="00E10440" w:rsidRPr="005B7025" w:rsidRDefault="00E10440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6EB48425" w14:textId="77777777" w:rsidR="00E10440" w:rsidRPr="005B7025" w:rsidRDefault="00E10440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3E607A" w14:textId="77777777" w:rsidR="00E10440" w:rsidRPr="00AD115E" w:rsidRDefault="00E10440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5A07E47D" w14:textId="77777777" w:rsidR="00E10440" w:rsidRPr="00A14C94" w:rsidRDefault="00E10440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63C7" w14:textId="77777777" w:rsidR="00E10440" w:rsidRPr="00A14C94" w:rsidRDefault="00E10440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461B75D" w14:textId="77777777" w:rsidR="00E10440" w:rsidRPr="00A14C94" w:rsidRDefault="00E10440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785" w:rsidRPr="00AD115E" w14:paraId="50F13C2B" w14:textId="77777777" w:rsidTr="00CD71ED">
        <w:tc>
          <w:tcPr>
            <w:tcW w:w="4368" w:type="dxa"/>
            <w:gridSpan w:val="2"/>
          </w:tcPr>
          <w:p w14:paraId="4973B40B" w14:textId="239B12F4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2" w:type="dxa"/>
          </w:tcPr>
          <w:p w14:paraId="76CEE076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6003B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4C3D0E5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731A59B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6AAD891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3016D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C9A88C4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785" w:rsidRPr="00AD115E" w14:paraId="7D91EEF1" w14:textId="77777777" w:rsidTr="00CD71ED">
        <w:tc>
          <w:tcPr>
            <w:tcW w:w="2183" w:type="dxa"/>
          </w:tcPr>
          <w:p w14:paraId="519E1FDA" w14:textId="77777777" w:rsidR="00A75785" w:rsidRPr="00AD115E" w:rsidRDefault="00A75785" w:rsidP="00A7578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185" w:type="dxa"/>
          </w:tcPr>
          <w:p w14:paraId="3A38CD0E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301F6A47" w14:textId="1D363EBF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03CF79D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DF4295C" w14:textId="5EBA0BCC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AE39AC5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8B54438" w14:textId="2883E2A3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6EB37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D7A72C7" w14:textId="1B43D296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785" w:rsidRPr="00AD115E" w14:paraId="735F70AD" w14:textId="77777777" w:rsidTr="00CD71ED">
        <w:tc>
          <w:tcPr>
            <w:tcW w:w="2183" w:type="dxa"/>
          </w:tcPr>
          <w:p w14:paraId="31F441A8" w14:textId="03273694" w:rsidR="00A75785" w:rsidRPr="00AD115E" w:rsidRDefault="00A75785" w:rsidP="00A7578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5" w:type="dxa"/>
          </w:tcPr>
          <w:p w14:paraId="0287A8BF" w14:textId="77777777" w:rsidR="00A75785" w:rsidRPr="00AD115E" w:rsidRDefault="00A75785" w:rsidP="00A757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29614B47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1BCDD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6071B24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A8F80A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724067CE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B3150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2FF9E0F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785" w:rsidRPr="00AD115E" w14:paraId="4D210E94" w14:textId="77777777" w:rsidTr="00CD71ED">
        <w:tc>
          <w:tcPr>
            <w:tcW w:w="4368" w:type="dxa"/>
            <w:gridSpan w:val="2"/>
          </w:tcPr>
          <w:p w14:paraId="4A6CCEFE" w14:textId="4B8CBF5F" w:rsidR="00A75785" w:rsidRPr="00C331A2" w:rsidRDefault="00A75785" w:rsidP="00A7578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</w:t>
            </w:r>
            <w:r w:rsidRPr="00C33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บริหารสำคัญ</w:t>
            </w:r>
          </w:p>
        </w:tc>
        <w:tc>
          <w:tcPr>
            <w:tcW w:w="1032" w:type="dxa"/>
          </w:tcPr>
          <w:p w14:paraId="4B4DCE33" w14:textId="77777777" w:rsidR="00A75785" w:rsidRPr="00C331A2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C51E6" w14:textId="77777777" w:rsidR="00A75785" w:rsidRPr="00C331A2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F0E9017" w14:textId="77777777" w:rsidR="00A75785" w:rsidRPr="00C331A2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CBA8A4A" w14:textId="77777777" w:rsidR="00A75785" w:rsidRPr="00C331A2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B5811C0" w14:textId="77777777" w:rsidR="00A75785" w:rsidRPr="00C331A2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DB68F" w14:textId="77777777" w:rsidR="00A75785" w:rsidRPr="00C331A2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F41748D" w14:textId="77777777" w:rsidR="00A75785" w:rsidRPr="00C331A2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785" w:rsidRPr="00AD115E" w14:paraId="628846F9" w14:textId="77777777" w:rsidTr="00CD71ED">
        <w:tc>
          <w:tcPr>
            <w:tcW w:w="4368" w:type="dxa"/>
            <w:gridSpan w:val="2"/>
          </w:tcPr>
          <w:p w14:paraId="083916F1" w14:textId="77777777" w:rsidR="00A75785" w:rsidRPr="000C6ACB" w:rsidRDefault="00A75785" w:rsidP="00A7578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32" w:type="dxa"/>
          </w:tcPr>
          <w:p w14:paraId="1131C07E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26A4E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3A50595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D3F767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3AC6EED4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50EA2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ECF51F7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785" w:rsidRPr="00AD115E" w14:paraId="2B6E3EB8" w14:textId="77777777" w:rsidTr="00CD71ED">
        <w:tc>
          <w:tcPr>
            <w:tcW w:w="4368" w:type="dxa"/>
            <w:gridSpan w:val="2"/>
          </w:tcPr>
          <w:p w14:paraId="21179AEC" w14:textId="77777777" w:rsidR="00A75785" w:rsidRPr="000C6ACB" w:rsidRDefault="00A75785" w:rsidP="00A7578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32" w:type="dxa"/>
          </w:tcPr>
          <w:p w14:paraId="219F08C2" w14:textId="7251E8C9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D1FB6B7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4B18C2E" w14:textId="3D1B4458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</w:tcPr>
          <w:p w14:paraId="5A5BAABC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9B1C90A" w14:textId="2E4E2819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47A36D7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F967E0A" w14:textId="3657F529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A75785" w:rsidRPr="00AD115E" w14:paraId="711B70C8" w14:textId="77777777" w:rsidTr="00CD71ED">
        <w:tc>
          <w:tcPr>
            <w:tcW w:w="4368" w:type="dxa"/>
            <w:gridSpan w:val="2"/>
          </w:tcPr>
          <w:p w14:paraId="3F68E0B3" w14:textId="77777777" w:rsidR="00A75785" w:rsidRPr="000C6ACB" w:rsidRDefault="00A75785" w:rsidP="00A7578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35811449" w14:textId="008BFEB0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F40585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3384805B" w14:textId="2793AB62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D3CF002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5D06B79" w14:textId="488928DA" w:rsidR="00A75785" w:rsidRPr="000C6ACB" w:rsidRDefault="009F78B6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B7C66A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</w:tcPr>
          <w:p w14:paraId="7043B8F5" w14:textId="28ADE13B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75785" w:rsidRPr="00AD115E" w14:paraId="2D10A3BE" w14:textId="77777777" w:rsidTr="00CD71ED">
        <w:tc>
          <w:tcPr>
            <w:tcW w:w="4368" w:type="dxa"/>
            <w:gridSpan w:val="2"/>
          </w:tcPr>
          <w:p w14:paraId="44C2AA82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A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7B140ED2" w14:textId="1165941B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B898713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0FB63F" w14:textId="350CC699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AC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</w:tcPr>
          <w:p w14:paraId="53CF80A1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5A867023" w14:textId="497CD03A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F78B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88CBC6" w14:textId="77777777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E5BB3" w14:textId="544C79DE" w:rsidR="00A75785" w:rsidRPr="000C6AC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AC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  <w:tr w:rsidR="00A75785" w:rsidRPr="00EA4BDC" w14:paraId="667D6F25" w14:textId="77777777" w:rsidTr="00EA4BDC">
        <w:trPr>
          <w:trHeight w:val="269"/>
        </w:trPr>
        <w:tc>
          <w:tcPr>
            <w:tcW w:w="4368" w:type="dxa"/>
            <w:gridSpan w:val="2"/>
          </w:tcPr>
          <w:p w14:paraId="72666EF6" w14:textId="7C3DA063" w:rsidR="00A75785" w:rsidRPr="00EA4BDC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32" w:type="dxa"/>
          </w:tcPr>
          <w:p w14:paraId="5EBBC362" w14:textId="77777777" w:rsidR="00A75785" w:rsidRPr="00EA4BDC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exact"/>
              <w:ind w:right="-108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270" w:type="dxa"/>
          </w:tcPr>
          <w:p w14:paraId="644375B8" w14:textId="77777777" w:rsidR="00A75785" w:rsidRPr="00EA4BDC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87" w:type="dxa"/>
            <w:gridSpan w:val="2"/>
          </w:tcPr>
          <w:p w14:paraId="0B07FBFF" w14:textId="77777777" w:rsidR="00A75785" w:rsidRPr="00EA4BDC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exact"/>
              <w:ind w:right="-108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270" w:type="dxa"/>
            <w:gridSpan w:val="2"/>
          </w:tcPr>
          <w:p w14:paraId="4C5B2B8B" w14:textId="77777777" w:rsidR="00A75785" w:rsidRPr="00EA4BDC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71" w:type="dxa"/>
          </w:tcPr>
          <w:p w14:paraId="60A25F64" w14:textId="77777777" w:rsidR="00A75785" w:rsidRPr="00EA4BDC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exac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270" w:type="dxa"/>
          </w:tcPr>
          <w:p w14:paraId="50326EBF" w14:textId="77777777" w:rsidR="00A75785" w:rsidRPr="00EA4BDC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74" w:type="dxa"/>
            <w:gridSpan w:val="2"/>
          </w:tcPr>
          <w:p w14:paraId="39CF730C" w14:textId="77777777" w:rsidR="00A75785" w:rsidRPr="00EA4BDC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exac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</w:tr>
      <w:tr w:rsidR="00A75785" w:rsidRPr="00AD115E" w14:paraId="4757C34C" w14:textId="77777777" w:rsidTr="00CD71ED">
        <w:trPr>
          <w:trHeight w:val="431"/>
        </w:trPr>
        <w:tc>
          <w:tcPr>
            <w:tcW w:w="4368" w:type="dxa"/>
            <w:gridSpan w:val="2"/>
          </w:tcPr>
          <w:p w14:paraId="751DCBD5" w14:textId="5FC3E705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32" w:type="dxa"/>
          </w:tcPr>
          <w:p w14:paraId="1321B214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95AF2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7E2B9CC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FEB6AD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79B2F684" w14:textId="77777777" w:rsidR="00A75785" w:rsidRPr="00A14C94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826D4" w14:textId="77777777" w:rsidR="00A75785" w:rsidRPr="00AD115E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AE67D0B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785" w:rsidRPr="00AD115E" w14:paraId="1347BC89" w14:textId="77777777" w:rsidTr="00CD71ED">
        <w:tc>
          <w:tcPr>
            <w:tcW w:w="2183" w:type="dxa"/>
          </w:tcPr>
          <w:p w14:paraId="0CEC0C36" w14:textId="77777777" w:rsidR="00A75785" w:rsidRPr="00FC737B" w:rsidRDefault="00A75785" w:rsidP="00A7578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185" w:type="dxa"/>
          </w:tcPr>
          <w:p w14:paraId="569D1FAD" w14:textId="77777777" w:rsidR="00A75785" w:rsidRPr="00FC737B" w:rsidRDefault="00A75785" w:rsidP="00A7578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64D50231" w14:textId="1036A55A" w:rsidR="00A75785" w:rsidRPr="00FC737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C2038A" w14:textId="77777777" w:rsidR="00A75785" w:rsidRPr="00FC737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600EBAFE" w14:textId="7C07D5E0" w:rsidR="00A75785" w:rsidRPr="00FC737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302897C3" w14:textId="77777777" w:rsidR="00A75785" w:rsidRPr="00FC737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052E67D" w14:textId="65D60D05" w:rsidR="00A75785" w:rsidRPr="00FC737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7610A4D" w14:textId="77777777" w:rsidR="00A75785" w:rsidRPr="00FC737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0D4EAFD" w14:textId="37CC7274" w:rsidR="00A75785" w:rsidRPr="00FC737B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96773" w:rsidRPr="00AD115E" w14:paraId="3078DDAB" w14:textId="77777777" w:rsidTr="00CD71ED">
        <w:tc>
          <w:tcPr>
            <w:tcW w:w="2183" w:type="dxa"/>
          </w:tcPr>
          <w:p w14:paraId="182B9321" w14:textId="0D011123" w:rsidR="00596773" w:rsidRPr="00FC737B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185" w:type="dxa"/>
          </w:tcPr>
          <w:p w14:paraId="5AB82111" w14:textId="4A8379FB" w:rsidR="00596773" w:rsidRPr="00FC737B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AD3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64D97F56" w14:textId="715E11A2" w:rsidR="00596773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F6F13E" w14:textId="77777777" w:rsidR="00596773" w:rsidRPr="00FC737B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4A9199AF" w14:textId="40D77614" w:rsidR="00596773" w:rsidRPr="00FC737B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EC1B753" w14:textId="77777777" w:rsidR="00596773" w:rsidRPr="00FC737B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78A2C271" w14:textId="58009CC9" w:rsidR="00596773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0A5A58" w14:textId="77777777" w:rsidR="00596773" w:rsidRPr="00FC737B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338AE06" w14:textId="2A8BAD7A" w:rsidR="00596773" w:rsidRPr="00FC737B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773" w:rsidRPr="00AD115E" w14:paraId="50C6BF0F" w14:textId="77777777" w:rsidTr="00CD71ED">
        <w:tc>
          <w:tcPr>
            <w:tcW w:w="2183" w:type="dxa"/>
          </w:tcPr>
          <w:p w14:paraId="42189854" w14:textId="77777777" w:rsidR="00596773" w:rsidRPr="00AD115E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14:paraId="4498B013" w14:textId="77777777" w:rsidR="00596773" w:rsidRPr="00EB0FF2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115E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185" w:type="dxa"/>
          </w:tcPr>
          <w:p w14:paraId="30A78F69" w14:textId="77777777" w:rsidR="00596773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7358610" w14:textId="77777777" w:rsidR="00596773" w:rsidRPr="00EB0FF2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05E7F5B8" w14:textId="77777777" w:rsidR="00596773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4904FF" w14:textId="2ECA4419" w:rsidR="00596773" w:rsidRPr="0068712B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51909E" w14:textId="77777777" w:rsidR="00596773" w:rsidRPr="00AE72B0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BBE3521" w14:textId="77777777" w:rsidR="00596773" w:rsidRDefault="00596773" w:rsidP="00596773">
            <w:pPr>
              <w:tabs>
                <w:tab w:val="clear" w:pos="227"/>
                <w:tab w:val="decimal" w:pos="612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A3B84D3" w14:textId="4B0937E9" w:rsidR="00596773" w:rsidRPr="0068712B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28634CB9" w14:textId="77777777" w:rsidR="00596773" w:rsidRPr="00A14C94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5FBE6E74" w14:textId="77777777" w:rsidR="00596773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660602A" w14:textId="27A038BA" w:rsidR="00596773" w:rsidRPr="00A14C94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55F417" w14:textId="77777777" w:rsidR="00596773" w:rsidRPr="00AE72B0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E353027" w14:textId="77777777" w:rsidR="00596773" w:rsidRDefault="00596773" w:rsidP="0059677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7591D53" w14:textId="19850FBA" w:rsidR="00596773" w:rsidRPr="00AE72B0" w:rsidRDefault="00596773" w:rsidP="0059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739C8E58" w14:textId="04513E47" w:rsidR="004901FD" w:rsidRDefault="004901FD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24"/>
          <w:szCs w:val="24"/>
        </w:rPr>
      </w:pPr>
    </w:p>
    <w:p w14:paraId="3BCEDB79" w14:textId="77777777" w:rsidR="004901FD" w:rsidRDefault="00490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80DB563" w14:textId="088E4532" w:rsidR="00F71679" w:rsidRDefault="008748E0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</w:rPr>
      </w:pPr>
      <w:r w:rsidRPr="0031260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</w:t>
      </w:r>
      <w:r w:rsidR="004F36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F36CB">
        <w:rPr>
          <w:rFonts w:ascii="Angsana New" w:hAnsi="Angsana New"/>
          <w:sz w:val="30"/>
          <w:szCs w:val="30"/>
        </w:rPr>
        <w:t xml:space="preserve">31 </w:t>
      </w:r>
      <w:r w:rsidR="004F36CB">
        <w:rPr>
          <w:rFonts w:ascii="Angsana New" w:hAnsi="Angsana New" w:hint="cs"/>
          <w:sz w:val="30"/>
          <w:szCs w:val="30"/>
          <w:cs/>
        </w:rPr>
        <w:t>มีนาคม</w:t>
      </w:r>
      <w:r w:rsidR="000E653A">
        <w:rPr>
          <w:rFonts w:ascii="Angsana New" w:hAnsi="Angsana New" w:hint="cs"/>
          <w:sz w:val="30"/>
          <w:szCs w:val="30"/>
          <w:cs/>
        </w:rPr>
        <w:t xml:space="preserve"> </w:t>
      </w:r>
      <w:r w:rsidR="004F36CB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A44329">
        <w:rPr>
          <w:rFonts w:ascii="Angsana New" w:hAnsi="Angsana New"/>
          <w:sz w:val="30"/>
          <w:szCs w:val="30"/>
        </w:rPr>
        <w:t>4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Pr="00312608">
        <w:rPr>
          <w:rFonts w:ascii="Angsana New" w:hAnsi="Angsana New"/>
          <w:sz w:val="30"/>
          <w:szCs w:val="30"/>
          <w:cs/>
        </w:rPr>
        <w:t>และ</w:t>
      </w:r>
      <w:r w:rsidRPr="00312608">
        <w:rPr>
          <w:rFonts w:ascii="Angsana New" w:hAnsi="Angsana New"/>
          <w:sz w:val="30"/>
          <w:szCs w:val="30"/>
        </w:rPr>
        <w:t xml:space="preserve"> 31 </w:t>
      </w:r>
      <w:r w:rsidRPr="0031260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12608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A44329">
        <w:rPr>
          <w:rFonts w:ascii="Angsana New" w:hAnsi="Angsana New"/>
          <w:sz w:val="30"/>
          <w:szCs w:val="30"/>
        </w:rPr>
        <w:t>3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Pr="00312608">
        <w:rPr>
          <w:rFonts w:ascii="Angsana New" w:hAnsi="Angsana New"/>
          <w:sz w:val="30"/>
          <w:szCs w:val="30"/>
          <w:cs/>
        </w:rPr>
        <w:t>มีดังนี้</w:t>
      </w:r>
    </w:p>
    <w:p w14:paraId="08BD885D" w14:textId="77777777" w:rsidR="00A44329" w:rsidRPr="002A0CD8" w:rsidRDefault="00A44329" w:rsidP="00A44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01"/>
        <w:gridCol w:w="9"/>
        <w:gridCol w:w="981"/>
        <w:gridCol w:w="9"/>
        <w:gridCol w:w="261"/>
        <w:gridCol w:w="9"/>
        <w:gridCol w:w="981"/>
        <w:gridCol w:w="9"/>
        <w:gridCol w:w="261"/>
        <w:gridCol w:w="9"/>
        <w:gridCol w:w="981"/>
        <w:gridCol w:w="9"/>
        <w:gridCol w:w="261"/>
        <w:gridCol w:w="9"/>
        <w:gridCol w:w="981"/>
        <w:gridCol w:w="9"/>
      </w:tblGrid>
      <w:tr w:rsidR="00A44329" w:rsidRPr="00C664CA" w14:paraId="3BC4AA6E" w14:textId="77777777" w:rsidTr="006C5A47">
        <w:tc>
          <w:tcPr>
            <w:tcW w:w="4410" w:type="dxa"/>
            <w:gridSpan w:val="2"/>
          </w:tcPr>
          <w:p w14:paraId="6A25178D" w14:textId="77777777" w:rsidR="00A44329" w:rsidRPr="00C664CA" w:rsidRDefault="00A44329" w:rsidP="00A4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6"/>
          </w:tcPr>
          <w:p w14:paraId="2C055CCC" w14:textId="77777777" w:rsidR="00A44329" w:rsidRPr="00C664CA" w:rsidRDefault="00A44329" w:rsidP="00A4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4C5CDD5" w14:textId="77777777" w:rsidR="00A44329" w:rsidRPr="00C664CA" w:rsidRDefault="00A44329" w:rsidP="00A4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6"/>
          </w:tcPr>
          <w:p w14:paraId="13764869" w14:textId="77777777" w:rsidR="00A44329" w:rsidRPr="00C664CA" w:rsidRDefault="00A44329" w:rsidP="00A4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546A2" w:rsidRPr="00C664CA" w14:paraId="59C0CDD1" w14:textId="77777777" w:rsidTr="006C5A47">
        <w:tc>
          <w:tcPr>
            <w:tcW w:w="4410" w:type="dxa"/>
            <w:gridSpan w:val="2"/>
          </w:tcPr>
          <w:p w14:paraId="2D2A436D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9697893" w14:textId="05ED3392" w:rsidR="001546A2" w:rsidRPr="00A44329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44329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A443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6E438048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E9D450A" w14:textId="3764CE9B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626E6646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0567CDF" w14:textId="2BB5A9EF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329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A443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51015100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A8D4C9C" w14:textId="734507B8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46A2" w:rsidRPr="00C664CA" w14:paraId="22A1E6D0" w14:textId="77777777" w:rsidTr="006C5A47">
        <w:tc>
          <w:tcPr>
            <w:tcW w:w="4410" w:type="dxa"/>
            <w:gridSpan w:val="2"/>
          </w:tcPr>
          <w:p w14:paraId="02CAFFFA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0CACE45" w14:textId="10558CEE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3F580C9A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FE85121" w14:textId="1C3C59A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7E7D2904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29B69FA" w14:textId="2C4C82F1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3F3D6879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1DDBCD4" w14:textId="00AA5161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546A2" w:rsidRPr="00C664CA" w14:paraId="2739FEEE" w14:textId="77777777" w:rsidTr="006C5A47">
        <w:tc>
          <w:tcPr>
            <w:tcW w:w="4410" w:type="dxa"/>
            <w:gridSpan w:val="2"/>
          </w:tcPr>
          <w:p w14:paraId="38206C37" w14:textId="77777777" w:rsidR="001546A2" w:rsidRPr="00C664CA" w:rsidRDefault="001546A2" w:rsidP="001546A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14"/>
          </w:tcPr>
          <w:p w14:paraId="4EE44BBA" w14:textId="77777777" w:rsidR="001546A2" w:rsidRPr="00C664CA" w:rsidRDefault="001546A2" w:rsidP="00154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6A2" w:rsidRPr="00C664CA" w14:paraId="2DDB5F4B" w14:textId="77777777" w:rsidTr="006C5A47">
        <w:tc>
          <w:tcPr>
            <w:tcW w:w="4410" w:type="dxa"/>
            <w:gridSpan w:val="2"/>
          </w:tcPr>
          <w:p w14:paraId="76F5BA90" w14:textId="77777777" w:rsidR="001546A2" w:rsidRPr="00C664CA" w:rsidRDefault="001546A2" w:rsidP="001546A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14"/>
          </w:tcPr>
          <w:p w14:paraId="4C0318CD" w14:textId="77777777" w:rsidR="001546A2" w:rsidRPr="00C664CA" w:rsidRDefault="001546A2" w:rsidP="00154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0221" w:rsidRPr="00C664CA" w14:paraId="42C16342" w14:textId="77777777" w:rsidTr="006C5A47">
        <w:tc>
          <w:tcPr>
            <w:tcW w:w="4410" w:type="dxa"/>
            <w:gridSpan w:val="2"/>
          </w:tcPr>
          <w:p w14:paraId="53E38C86" w14:textId="77777777" w:rsidR="00D90221" w:rsidRPr="00BF1E3D" w:rsidRDefault="00D90221" w:rsidP="00D9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E3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</w:tcPr>
          <w:p w14:paraId="5B92C712" w14:textId="239E41A7" w:rsidR="00D90221" w:rsidRPr="002A4EB0" w:rsidRDefault="00D90221" w:rsidP="00D90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8EBE7F0" w14:textId="77777777" w:rsidR="00D90221" w:rsidRPr="002A4EB0" w:rsidRDefault="00D90221" w:rsidP="00D90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D2DB953" w14:textId="70DF67E1" w:rsidR="00D90221" w:rsidRPr="002A4EB0" w:rsidRDefault="00D90221" w:rsidP="00D90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E2BAEDE" w14:textId="77777777" w:rsidR="00D90221" w:rsidRPr="00456226" w:rsidRDefault="00D90221" w:rsidP="00D9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CE07575" w14:textId="7DE64AB9" w:rsidR="00D90221" w:rsidRPr="00456226" w:rsidRDefault="00D90221" w:rsidP="00D9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33,273</w:t>
            </w:r>
          </w:p>
        </w:tc>
        <w:tc>
          <w:tcPr>
            <w:tcW w:w="270" w:type="dxa"/>
            <w:gridSpan w:val="2"/>
          </w:tcPr>
          <w:p w14:paraId="5A06D82D" w14:textId="77777777" w:rsidR="00D90221" w:rsidRPr="00456226" w:rsidRDefault="00D90221" w:rsidP="00D9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3A02BE9" w14:textId="487654E4" w:rsidR="00D90221" w:rsidRPr="00456226" w:rsidRDefault="00D90221" w:rsidP="00D9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26,880</w:t>
            </w:r>
          </w:p>
        </w:tc>
      </w:tr>
      <w:tr w:rsidR="002E53E1" w:rsidRPr="00C664CA" w14:paraId="09EAF695" w14:textId="77777777" w:rsidTr="006C5A47">
        <w:tc>
          <w:tcPr>
            <w:tcW w:w="4410" w:type="dxa"/>
            <w:gridSpan w:val="2"/>
          </w:tcPr>
          <w:p w14:paraId="1009BE1C" w14:textId="77777777" w:rsidR="002E53E1" w:rsidRPr="00335CCC" w:rsidRDefault="002E53E1" w:rsidP="002E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gridSpan w:val="2"/>
          </w:tcPr>
          <w:p w14:paraId="60CEF78F" w14:textId="0AD3A347" w:rsidR="002E53E1" w:rsidRPr="00456226" w:rsidRDefault="002E53E1" w:rsidP="002E5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EFC1C69" w14:textId="77777777" w:rsidR="002E53E1" w:rsidRPr="00456226" w:rsidRDefault="002E53E1" w:rsidP="002E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8DAE4D4" w14:textId="51842C32" w:rsidR="002E53E1" w:rsidRPr="002A4EB0" w:rsidRDefault="002E53E1" w:rsidP="002E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gridSpan w:val="2"/>
          </w:tcPr>
          <w:p w14:paraId="70895614" w14:textId="77777777" w:rsidR="002E53E1" w:rsidRPr="00456226" w:rsidRDefault="002E53E1" w:rsidP="002E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FB83EE4" w14:textId="0182EA36" w:rsidR="002E53E1" w:rsidRPr="002A4EB0" w:rsidRDefault="002E53E1" w:rsidP="002E5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A5193F5" w14:textId="77777777" w:rsidR="002E53E1" w:rsidRPr="002A4EB0" w:rsidRDefault="002E53E1" w:rsidP="002E5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6A603C1" w14:textId="6109ED73" w:rsidR="002E53E1" w:rsidRPr="002A4EB0" w:rsidRDefault="002E53E1" w:rsidP="002E5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4F7" w:rsidRPr="00C664CA" w14:paraId="018C7F8A" w14:textId="77777777" w:rsidTr="006C5A47">
        <w:tc>
          <w:tcPr>
            <w:tcW w:w="4410" w:type="dxa"/>
            <w:gridSpan w:val="2"/>
          </w:tcPr>
          <w:p w14:paraId="16026216" w14:textId="77777777" w:rsidR="00FE24F7" w:rsidRPr="00335CCC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79A30E" w14:textId="3630263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5,290</w:t>
            </w:r>
          </w:p>
        </w:tc>
        <w:tc>
          <w:tcPr>
            <w:tcW w:w="270" w:type="dxa"/>
            <w:gridSpan w:val="2"/>
          </w:tcPr>
          <w:p w14:paraId="797151B5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B589640" w14:textId="6266FDA4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4,424</w:t>
            </w:r>
          </w:p>
        </w:tc>
        <w:tc>
          <w:tcPr>
            <w:tcW w:w="270" w:type="dxa"/>
            <w:gridSpan w:val="2"/>
          </w:tcPr>
          <w:p w14:paraId="6088D4B6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C55448C" w14:textId="1E952CA6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5,290</w:t>
            </w:r>
          </w:p>
        </w:tc>
        <w:tc>
          <w:tcPr>
            <w:tcW w:w="270" w:type="dxa"/>
            <w:gridSpan w:val="2"/>
          </w:tcPr>
          <w:p w14:paraId="6E33A76B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EAA97C0" w14:textId="45CB9FDC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4,424</w:t>
            </w:r>
          </w:p>
        </w:tc>
      </w:tr>
      <w:tr w:rsidR="00FE24F7" w:rsidRPr="00C664CA" w14:paraId="51F106B5" w14:textId="77777777" w:rsidTr="006C5A47">
        <w:tc>
          <w:tcPr>
            <w:tcW w:w="4410" w:type="dxa"/>
            <w:gridSpan w:val="2"/>
          </w:tcPr>
          <w:p w14:paraId="06057BFF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729538" w14:textId="1EDA6F7C" w:rsidR="00FE24F7" w:rsidRPr="00FE24F7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4F7">
              <w:rPr>
                <w:rFonts w:ascii="Angsana New" w:hAnsi="Angsana New"/>
                <w:b/>
                <w:bCs/>
                <w:sz w:val="30"/>
                <w:szCs w:val="30"/>
              </w:rPr>
              <w:t>5,290</w:t>
            </w:r>
          </w:p>
        </w:tc>
        <w:tc>
          <w:tcPr>
            <w:tcW w:w="270" w:type="dxa"/>
            <w:gridSpan w:val="2"/>
          </w:tcPr>
          <w:p w14:paraId="15D3516F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E7B978" w14:textId="18D04746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270" w:type="dxa"/>
            <w:gridSpan w:val="2"/>
          </w:tcPr>
          <w:p w14:paraId="62C3243E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525967" w14:textId="63E0DF45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38,563</w:t>
            </w:r>
          </w:p>
        </w:tc>
        <w:tc>
          <w:tcPr>
            <w:tcW w:w="270" w:type="dxa"/>
            <w:gridSpan w:val="2"/>
          </w:tcPr>
          <w:p w14:paraId="393CC06D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AEE0C0" w14:textId="0C39F5F1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31,304</w:t>
            </w:r>
          </w:p>
        </w:tc>
      </w:tr>
      <w:tr w:rsidR="00FE24F7" w:rsidRPr="00C664CA" w14:paraId="22C04BE9" w14:textId="77777777" w:rsidTr="006C5A47">
        <w:tc>
          <w:tcPr>
            <w:tcW w:w="4410" w:type="dxa"/>
            <w:gridSpan w:val="2"/>
          </w:tcPr>
          <w:p w14:paraId="269B293E" w14:textId="77777777" w:rsidR="00FE24F7" w:rsidRPr="00D05930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4539F">
              <w:rPr>
                <w:sz w:val="14"/>
                <w:szCs w:val="14"/>
              </w:rPr>
              <w:br w:type="page"/>
            </w:r>
          </w:p>
        </w:tc>
        <w:tc>
          <w:tcPr>
            <w:tcW w:w="2250" w:type="dxa"/>
            <w:gridSpan w:val="6"/>
          </w:tcPr>
          <w:p w14:paraId="298A010C" w14:textId="77777777" w:rsidR="00FE24F7" w:rsidRPr="00A4539F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E56F4D0" w14:textId="77777777" w:rsidR="00FE24F7" w:rsidRPr="00A4539F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2250" w:type="dxa"/>
            <w:gridSpan w:val="6"/>
          </w:tcPr>
          <w:p w14:paraId="58FAA607" w14:textId="77777777" w:rsidR="00FE24F7" w:rsidRPr="00A4539F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4"/>
                <w:szCs w:val="14"/>
              </w:rPr>
            </w:pPr>
          </w:p>
        </w:tc>
      </w:tr>
      <w:tr w:rsidR="00FE24F7" w:rsidRPr="00C664CA" w14:paraId="0B8A0DCB" w14:textId="77777777" w:rsidTr="006C5A47">
        <w:trPr>
          <w:gridAfter w:val="1"/>
          <w:wAfter w:w="9" w:type="dxa"/>
        </w:trPr>
        <w:tc>
          <w:tcPr>
            <w:tcW w:w="4401" w:type="dxa"/>
          </w:tcPr>
          <w:p w14:paraId="6F96DBDA" w14:textId="42486ED3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250" w:type="dxa"/>
            <w:gridSpan w:val="6"/>
          </w:tcPr>
          <w:p w14:paraId="097D232D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BB206F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6"/>
          </w:tcPr>
          <w:p w14:paraId="45D806CF" w14:textId="77777777" w:rsidR="00FE24F7" w:rsidRPr="00C664CA" w:rsidRDefault="00FE24F7" w:rsidP="00FE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84BB8" w:rsidRPr="004751D4" w14:paraId="5CBAC71C" w14:textId="77777777" w:rsidTr="006C5A47">
        <w:trPr>
          <w:gridAfter w:val="1"/>
          <w:wAfter w:w="9" w:type="dxa"/>
        </w:trPr>
        <w:tc>
          <w:tcPr>
            <w:tcW w:w="4401" w:type="dxa"/>
          </w:tcPr>
          <w:p w14:paraId="01885631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64E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</w:tcPr>
          <w:p w14:paraId="665F3B30" w14:textId="417A99AD" w:rsidR="00384BB8" w:rsidRPr="002A4EB0" w:rsidRDefault="00384BB8" w:rsidP="00384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E6E92C7" w14:textId="77777777" w:rsidR="00384BB8" w:rsidRPr="002A4EB0" w:rsidRDefault="00384BB8" w:rsidP="00384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301C8A4" w14:textId="51B8BE4A" w:rsidR="00384BB8" w:rsidRPr="002A4EB0" w:rsidRDefault="00384BB8" w:rsidP="00384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67B083C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8F7924F" w14:textId="6380DFB6" w:rsidR="00384BB8" w:rsidRPr="009D64E9" w:rsidRDefault="00C43ADE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23,319</w:t>
            </w:r>
          </w:p>
        </w:tc>
        <w:tc>
          <w:tcPr>
            <w:tcW w:w="270" w:type="dxa"/>
            <w:gridSpan w:val="2"/>
          </w:tcPr>
          <w:p w14:paraId="1CB49022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60A1B01" w14:textId="2940D422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38,569</w:t>
            </w:r>
          </w:p>
        </w:tc>
      </w:tr>
      <w:tr w:rsidR="00384BB8" w:rsidRPr="004751D4" w14:paraId="287EF518" w14:textId="77777777" w:rsidTr="006C5A47">
        <w:trPr>
          <w:gridAfter w:val="1"/>
          <w:wAfter w:w="9" w:type="dxa"/>
        </w:trPr>
        <w:tc>
          <w:tcPr>
            <w:tcW w:w="4401" w:type="dxa"/>
          </w:tcPr>
          <w:p w14:paraId="04755D89" w14:textId="77777777" w:rsidR="00384BB8" w:rsidRPr="009D64E9" w:rsidRDefault="00384BB8" w:rsidP="00384BB8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4E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gridSpan w:val="2"/>
          </w:tcPr>
          <w:p w14:paraId="2591F483" w14:textId="125F0786" w:rsidR="00384BB8" w:rsidRPr="009D64E9" w:rsidRDefault="00467B4B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7,785</w:t>
            </w:r>
          </w:p>
        </w:tc>
        <w:tc>
          <w:tcPr>
            <w:tcW w:w="270" w:type="dxa"/>
            <w:gridSpan w:val="2"/>
          </w:tcPr>
          <w:p w14:paraId="6B5E11B7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2DA884D" w14:textId="297FE226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8,246</w:t>
            </w:r>
          </w:p>
        </w:tc>
        <w:tc>
          <w:tcPr>
            <w:tcW w:w="270" w:type="dxa"/>
            <w:gridSpan w:val="2"/>
          </w:tcPr>
          <w:p w14:paraId="64ABBE53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BB15384" w14:textId="4F0AD037" w:rsidR="00384BB8" w:rsidRPr="004751D4" w:rsidRDefault="00467B4B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3,319</w:t>
            </w:r>
          </w:p>
        </w:tc>
        <w:tc>
          <w:tcPr>
            <w:tcW w:w="270" w:type="dxa"/>
            <w:gridSpan w:val="2"/>
          </w:tcPr>
          <w:p w14:paraId="4CDDAEDE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F8A5229" w14:textId="06E12820" w:rsidR="00384BB8" w:rsidRPr="004751D4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3,386</w:t>
            </w:r>
          </w:p>
        </w:tc>
      </w:tr>
      <w:tr w:rsidR="00384BB8" w:rsidRPr="009D64E9" w14:paraId="48EFB7B7" w14:textId="77777777" w:rsidTr="006C5A47">
        <w:trPr>
          <w:gridAfter w:val="1"/>
          <w:wAfter w:w="9" w:type="dxa"/>
        </w:trPr>
        <w:tc>
          <w:tcPr>
            <w:tcW w:w="4401" w:type="dxa"/>
          </w:tcPr>
          <w:p w14:paraId="298D597C" w14:textId="77777777" w:rsidR="00384BB8" w:rsidRPr="009D64E9" w:rsidRDefault="00384BB8" w:rsidP="00384BB8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64E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</w:tcPr>
          <w:p w14:paraId="2EAEB3A1" w14:textId="54B01EB9" w:rsidR="00384BB8" w:rsidRPr="009D64E9" w:rsidRDefault="00426A0D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  <w:gridSpan w:val="2"/>
          </w:tcPr>
          <w:p w14:paraId="7F2DE932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F582ED5" w14:textId="4DEEE650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  <w:gridSpan w:val="2"/>
          </w:tcPr>
          <w:p w14:paraId="15096B09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55C00F4" w14:textId="54C20789" w:rsidR="00384BB8" w:rsidRPr="004751D4" w:rsidRDefault="00426A0D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559D4B75" w14:textId="77777777" w:rsidR="00384BB8" w:rsidRPr="009D64E9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E64B7E6" w14:textId="7FDBC18A" w:rsidR="00384BB8" w:rsidRPr="00595652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84BB8" w:rsidRPr="00C664CA" w14:paraId="1668E2F8" w14:textId="77777777" w:rsidTr="006C5A47">
        <w:trPr>
          <w:gridAfter w:val="1"/>
          <w:wAfter w:w="9" w:type="dxa"/>
        </w:trPr>
        <w:tc>
          <w:tcPr>
            <w:tcW w:w="4401" w:type="dxa"/>
          </w:tcPr>
          <w:p w14:paraId="2F67B40F" w14:textId="77777777" w:rsidR="00384BB8" w:rsidRPr="00C664CA" w:rsidRDefault="00384BB8" w:rsidP="00384BB8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736F5A" w14:textId="4F678D49" w:rsidR="00384BB8" w:rsidRPr="004751D4" w:rsidRDefault="00426A0D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8,104</w:t>
            </w:r>
          </w:p>
        </w:tc>
        <w:tc>
          <w:tcPr>
            <w:tcW w:w="270" w:type="dxa"/>
            <w:gridSpan w:val="2"/>
          </w:tcPr>
          <w:p w14:paraId="3F83A99C" w14:textId="77777777" w:rsidR="00384BB8" w:rsidRPr="004751D4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0E9E50" w14:textId="4D9BE09D" w:rsidR="00384BB8" w:rsidRPr="004751D4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8,731</w:t>
            </w:r>
          </w:p>
        </w:tc>
        <w:tc>
          <w:tcPr>
            <w:tcW w:w="270" w:type="dxa"/>
            <w:gridSpan w:val="2"/>
          </w:tcPr>
          <w:p w14:paraId="00DC3856" w14:textId="77777777" w:rsidR="00384BB8" w:rsidRPr="00C664CA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69E37B" w14:textId="42AB94EE" w:rsidR="00384BB8" w:rsidRPr="004751D4" w:rsidRDefault="00426A0D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</w:t>
            </w:r>
            <w:r w:rsidR="00C43ADE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  <w:gridSpan w:val="2"/>
          </w:tcPr>
          <w:p w14:paraId="4848ADEA" w14:textId="77777777" w:rsidR="00384BB8" w:rsidRPr="00C664CA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44D33F" w14:textId="16B88DFD" w:rsidR="00384BB8" w:rsidRPr="00C664CA" w:rsidRDefault="00384BB8" w:rsidP="0038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41,962</w:t>
            </w:r>
          </w:p>
        </w:tc>
      </w:tr>
    </w:tbl>
    <w:p w14:paraId="2CDAA9D5" w14:textId="419EE0AE" w:rsidR="006B2B62" w:rsidRPr="00D05930" w:rsidRDefault="006B2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70"/>
        <w:gridCol w:w="990"/>
      </w:tblGrid>
      <w:tr w:rsidR="00201AAE" w:rsidRPr="00BE68CC" w14:paraId="53127A3E" w14:textId="77777777" w:rsidTr="00136A5B">
        <w:tc>
          <w:tcPr>
            <w:tcW w:w="4230" w:type="dxa"/>
          </w:tcPr>
          <w:p w14:paraId="55F7B8AA" w14:textId="77777777" w:rsidR="00201AAE" w:rsidRPr="00BE68CC" w:rsidRDefault="00201AAE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1" w:name="_Hlk14962937"/>
          </w:p>
        </w:tc>
        <w:tc>
          <w:tcPr>
            <w:tcW w:w="4950" w:type="dxa"/>
            <w:gridSpan w:val="7"/>
          </w:tcPr>
          <w:p w14:paraId="1B742DEC" w14:textId="77777777" w:rsidR="00201AAE" w:rsidRPr="00BE68CC" w:rsidRDefault="00201AAE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1AAE" w:rsidRPr="009566C2" w14:paraId="3726490D" w14:textId="77777777" w:rsidTr="00136A5B">
        <w:tc>
          <w:tcPr>
            <w:tcW w:w="4230" w:type="dxa"/>
          </w:tcPr>
          <w:p w14:paraId="06E88F9E" w14:textId="77777777" w:rsidR="00201AAE" w:rsidRPr="00BE68CC" w:rsidRDefault="00201AAE" w:rsidP="00201AA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DA53E0" w14:textId="77777777" w:rsidR="00201AAE" w:rsidRPr="00201AAE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CD08A0C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74CC7BF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97DEFA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851E892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541B61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AB3920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BB2EC7" w14:textId="77777777" w:rsidR="00201AAE" w:rsidRPr="00201AAE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8FE844C" w14:textId="77777777" w:rsidR="00201AAE" w:rsidRPr="000564C9" w:rsidRDefault="00E64D4A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01AAE" w:rsidRPr="009566C2" w14:paraId="47080A52" w14:textId="77777777" w:rsidTr="00136A5B">
        <w:tc>
          <w:tcPr>
            <w:tcW w:w="4230" w:type="dxa"/>
          </w:tcPr>
          <w:p w14:paraId="52CD51B6" w14:textId="77777777" w:rsidR="00201AAE" w:rsidRPr="00322DAB" w:rsidRDefault="00322DAB" w:rsidP="00201AA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2DAB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29C492BA" w14:textId="60A1D699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4C9">
              <w:rPr>
                <w:rFonts w:ascii="Angsana New" w:hAnsi="Angsana New"/>
                <w:sz w:val="30"/>
                <w:szCs w:val="30"/>
              </w:rPr>
              <w:t>256</w:t>
            </w:r>
            <w:r w:rsidR="001546A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53DBAB7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0F3D1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D068426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087CDF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6AB5367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AB4878" w14:textId="4B9E276E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4C9">
              <w:rPr>
                <w:rFonts w:ascii="Angsana New" w:hAnsi="Angsana New"/>
                <w:sz w:val="30"/>
                <w:szCs w:val="30"/>
              </w:rPr>
              <w:t>256</w:t>
            </w:r>
            <w:r w:rsidR="001546A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1AAE" w:rsidRPr="009566C2" w14:paraId="335D3389" w14:textId="77777777" w:rsidTr="00136A5B">
        <w:tc>
          <w:tcPr>
            <w:tcW w:w="4230" w:type="dxa"/>
          </w:tcPr>
          <w:p w14:paraId="1A80C6D4" w14:textId="77777777" w:rsidR="00201AAE" w:rsidRPr="00BE68CC" w:rsidRDefault="00201AAE" w:rsidP="00201AA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59588117" w14:textId="77777777" w:rsidR="00201AAE" w:rsidRPr="009566C2" w:rsidRDefault="00201AAE" w:rsidP="00201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882" w:rsidRPr="00EE464F" w14:paraId="34391B70" w14:textId="77777777" w:rsidTr="00136A5B">
        <w:tc>
          <w:tcPr>
            <w:tcW w:w="4230" w:type="dxa"/>
          </w:tcPr>
          <w:p w14:paraId="198EE2FE" w14:textId="77777777" w:rsidR="004D1882" w:rsidRPr="00FC21AB" w:rsidRDefault="004D1882" w:rsidP="004D188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21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6E40C" w14:textId="2C7581B3" w:rsidR="004D1882" w:rsidRPr="0020069D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3287558F" w14:textId="77777777" w:rsidR="004D1882" w:rsidRPr="0020069D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A2771" w14:textId="3768F60C" w:rsidR="004D1882" w:rsidRPr="00335CCC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F7E163" w14:textId="77777777" w:rsidR="004D1882" w:rsidRPr="009566C2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E4371" w14:textId="50B40A0B" w:rsidR="004D1882" w:rsidRPr="00335CCC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BE33E5" w14:textId="77777777" w:rsidR="004D1882" w:rsidRPr="009566C2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D9BD1E" w14:textId="39A646D0" w:rsidR="004D1882" w:rsidRPr="0020069D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4D1882" w:rsidRPr="00FF2134" w14:paraId="085A741C" w14:textId="77777777" w:rsidTr="00136A5B">
        <w:trPr>
          <w:trHeight w:val="119"/>
        </w:trPr>
        <w:tc>
          <w:tcPr>
            <w:tcW w:w="4230" w:type="dxa"/>
          </w:tcPr>
          <w:p w14:paraId="0DDE74FA" w14:textId="77777777" w:rsidR="004D1882" w:rsidRPr="00BE68CC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A53C4" w14:textId="441A75C2" w:rsidR="004D1882" w:rsidRPr="00FF2134" w:rsidRDefault="004D1882" w:rsidP="00B00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AAC61D8" w14:textId="77777777" w:rsidR="004D1882" w:rsidRPr="00FF2134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325490" w14:textId="25F2201D" w:rsidR="004D1882" w:rsidRPr="004D1882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188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301E3" w14:textId="77777777" w:rsidR="004D1882" w:rsidRPr="00FF2134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C38AF" w14:textId="3B628B3C" w:rsidR="004D1882" w:rsidRPr="00FF2134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188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A75588" w14:textId="77777777" w:rsidR="004D1882" w:rsidRPr="00FF2134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8938F3" w14:textId="3AF7653E" w:rsidR="004D1882" w:rsidRPr="00FF2134" w:rsidRDefault="004D1882" w:rsidP="004D1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5BAA9190" w14:textId="77777777" w:rsidR="00076158" w:rsidRDefault="00076158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70"/>
        <w:gridCol w:w="990"/>
      </w:tblGrid>
      <w:tr w:rsidR="00201AAE" w:rsidRPr="00BE68CC" w14:paraId="15951454" w14:textId="77777777" w:rsidTr="00136A5B">
        <w:tc>
          <w:tcPr>
            <w:tcW w:w="4230" w:type="dxa"/>
          </w:tcPr>
          <w:p w14:paraId="53BC7051" w14:textId="77777777" w:rsidR="00201AAE" w:rsidRPr="00BE68CC" w:rsidRDefault="001A3E5B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16"/>
                <w:szCs w:val="16"/>
              </w:rPr>
              <w:br w:type="page"/>
            </w:r>
            <w:r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4950" w:type="dxa"/>
            <w:gridSpan w:val="7"/>
          </w:tcPr>
          <w:p w14:paraId="7F2DA80E" w14:textId="77777777" w:rsidR="00201AAE" w:rsidRPr="00BE68CC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D4A" w:rsidRPr="00201AAE" w14:paraId="0B8EDF0C" w14:textId="77777777" w:rsidTr="00136A5B">
        <w:tc>
          <w:tcPr>
            <w:tcW w:w="4230" w:type="dxa"/>
          </w:tcPr>
          <w:p w14:paraId="13399C15" w14:textId="77777777" w:rsidR="00E64D4A" w:rsidRPr="00BE68CC" w:rsidRDefault="00E64D4A" w:rsidP="00E64D4A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42582A2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E1152BF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9A057AF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50966F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A81391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036316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FD32C8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922329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95BA327" w14:textId="77777777" w:rsidR="00E64D4A" w:rsidRPr="000564C9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E64D4A" w:rsidRPr="00201AAE" w14:paraId="361A5F8B" w14:textId="77777777" w:rsidTr="00136A5B">
        <w:tc>
          <w:tcPr>
            <w:tcW w:w="4230" w:type="dxa"/>
          </w:tcPr>
          <w:p w14:paraId="030F749A" w14:textId="77777777" w:rsidR="00E64D4A" w:rsidRPr="00BE68CC" w:rsidRDefault="00360597" w:rsidP="00E64D4A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2DAB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02F8F5FD" w14:textId="1641553C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>256</w:t>
            </w:r>
            <w:r w:rsidR="001546A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401ADAD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708A40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74AB97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7A0E3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21406EC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5A5923" w14:textId="4D5EF5AA" w:rsidR="00E64D4A" w:rsidRPr="000564C9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4C9">
              <w:rPr>
                <w:rFonts w:ascii="Angsana New" w:hAnsi="Angsana New"/>
                <w:sz w:val="30"/>
                <w:szCs w:val="30"/>
              </w:rPr>
              <w:t>256</w:t>
            </w:r>
            <w:r w:rsidR="001546A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1AAE" w:rsidRPr="009566C2" w14:paraId="1593B976" w14:textId="77777777" w:rsidTr="00136A5B">
        <w:tc>
          <w:tcPr>
            <w:tcW w:w="4230" w:type="dxa"/>
          </w:tcPr>
          <w:p w14:paraId="2CD02A71" w14:textId="77777777" w:rsidR="00201AAE" w:rsidRPr="00BE68CC" w:rsidRDefault="00201AAE" w:rsidP="000564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8F90DD0" w14:textId="77777777" w:rsidR="00201AAE" w:rsidRPr="009566C2" w:rsidRDefault="00201AAE" w:rsidP="0005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80C" w:rsidRPr="009566C2" w14:paraId="2D1E4368" w14:textId="77777777" w:rsidTr="00136A5B">
        <w:tc>
          <w:tcPr>
            <w:tcW w:w="4230" w:type="dxa"/>
          </w:tcPr>
          <w:p w14:paraId="5F3E8FA0" w14:textId="77777777" w:rsidR="0058480C" w:rsidRPr="00335CCC" w:rsidRDefault="0058480C" w:rsidP="0058480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E18C9F5" w14:textId="06331150" w:rsidR="0058480C" w:rsidRPr="0020069D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1808BE3B" w14:textId="77777777" w:rsidR="0058480C" w:rsidRPr="0020069D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76AB96" w14:textId="7405881E" w:rsidR="0058480C" w:rsidRPr="0020069D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3DA15E47" w14:textId="77777777" w:rsidR="0058480C" w:rsidRPr="009566C2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A99E3" w14:textId="5DD0D8ED" w:rsidR="0058480C" w:rsidRPr="0020069D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(220,000)</w:t>
            </w:r>
          </w:p>
        </w:tc>
        <w:tc>
          <w:tcPr>
            <w:tcW w:w="270" w:type="dxa"/>
          </w:tcPr>
          <w:p w14:paraId="15DEA057" w14:textId="77777777" w:rsidR="0058480C" w:rsidRPr="009566C2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9DB49" w14:textId="5028C058" w:rsidR="0058480C" w:rsidRPr="0020069D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58480C" w:rsidRPr="009566C2" w14:paraId="50C7D248" w14:textId="77777777" w:rsidTr="00136A5B">
        <w:tc>
          <w:tcPr>
            <w:tcW w:w="4230" w:type="dxa"/>
          </w:tcPr>
          <w:p w14:paraId="7D0CB5FC" w14:textId="77777777" w:rsidR="0058480C" w:rsidRPr="00335CCC" w:rsidRDefault="0058480C" w:rsidP="0058480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BAE7024" w14:textId="5D211157" w:rsidR="0058480C" w:rsidRPr="0020069D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E110EFD" w14:textId="77777777" w:rsidR="0058480C" w:rsidRPr="0020069D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8C7C5" w14:textId="2E36A19E" w:rsidR="0058480C" w:rsidRPr="00335CCC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948B76" w14:textId="77777777" w:rsidR="0058480C" w:rsidRPr="009566C2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6FEDE" w14:textId="00E2F8B4" w:rsidR="0058480C" w:rsidRPr="00335CCC" w:rsidRDefault="0058480C" w:rsidP="008C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5C4BAF" w14:textId="77777777" w:rsidR="0058480C" w:rsidRPr="009566C2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06BE4" w14:textId="4667D51F" w:rsidR="0058480C" w:rsidRPr="0020069D" w:rsidRDefault="0058480C" w:rsidP="0058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136A5B" w:rsidRPr="00FF2134" w14:paraId="599702A3" w14:textId="77777777" w:rsidTr="00136A5B">
        <w:trPr>
          <w:trHeight w:val="119"/>
        </w:trPr>
        <w:tc>
          <w:tcPr>
            <w:tcW w:w="4230" w:type="dxa"/>
          </w:tcPr>
          <w:p w14:paraId="1CDB06CD" w14:textId="77777777" w:rsidR="00136A5B" w:rsidRPr="00BE68CC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A09681" w14:textId="032DB1EB" w:rsidR="00136A5B" w:rsidRPr="00FF2134" w:rsidRDefault="00136A5B" w:rsidP="00B00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40BA96E6" w14:textId="77777777" w:rsidR="00136A5B" w:rsidRPr="00FF2134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3BCCB2" w14:textId="010B661F" w:rsidR="00136A5B" w:rsidRPr="00136A5B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A5B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7E28AC04" w14:textId="77777777" w:rsidR="00136A5B" w:rsidRPr="00136A5B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5C101C" w14:textId="5ADB25EB" w:rsidR="00136A5B" w:rsidRPr="00136A5B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A5B">
              <w:rPr>
                <w:rFonts w:ascii="Angsana New" w:hAnsi="Angsana New"/>
                <w:b/>
                <w:bCs/>
                <w:sz w:val="30"/>
                <w:szCs w:val="30"/>
              </w:rPr>
              <w:t>(220,000)</w:t>
            </w:r>
          </w:p>
        </w:tc>
        <w:tc>
          <w:tcPr>
            <w:tcW w:w="270" w:type="dxa"/>
          </w:tcPr>
          <w:p w14:paraId="5BE2E959" w14:textId="77777777" w:rsidR="00136A5B" w:rsidRPr="00FF2134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1ED9D1" w14:textId="1867E858" w:rsidR="00136A5B" w:rsidRPr="00FF2134" w:rsidRDefault="00136A5B" w:rsidP="0013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</w:tr>
      <w:bookmarkEnd w:id="1"/>
    </w:tbl>
    <w:p w14:paraId="114D0DA5" w14:textId="34F3ACE7" w:rsidR="00363A25" w:rsidRPr="001F5227" w:rsidRDefault="00363A2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113208" w14:textId="77777777" w:rsidR="00910BE3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2178F">
        <w:rPr>
          <w:rFonts w:ascii="Angsana New" w:hAnsi="Angsana New"/>
          <w:sz w:val="30"/>
          <w:szCs w:val="30"/>
          <w:cs/>
          <w:lang w:val="th-TH"/>
        </w:rPr>
        <w:t>เงินให้กู้ย</w:t>
      </w:r>
      <w:r w:rsidR="00EB04F2">
        <w:rPr>
          <w:rFonts w:ascii="Angsana New" w:hAnsi="Angsana New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62178F">
        <w:rPr>
          <w:rFonts w:ascii="Angsana New" w:hAnsi="Angsana New"/>
          <w:sz w:val="30"/>
          <w:szCs w:val="30"/>
        </w:rPr>
        <w:t xml:space="preserve"> (Money Market Rate)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ต่อปี</w:t>
      </w:r>
    </w:p>
    <w:p w14:paraId="32B93480" w14:textId="725431BC" w:rsidR="00363A25" w:rsidRPr="001F5227" w:rsidRDefault="00363A2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52"/>
        <w:gridCol w:w="990"/>
        <w:gridCol w:w="270"/>
        <w:gridCol w:w="990"/>
        <w:gridCol w:w="252"/>
        <w:gridCol w:w="1080"/>
      </w:tblGrid>
      <w:tr w:rsidR="001546A2" w:rsidRPr="009566C2" w14:paraId="1E1E0B76" w14:textId="77777777" w:rsidTr="006C5A47">
        <w:tc>
          <w:tcPr>
            <w:tcW w:w="4410" w:type="dxa"/>
          </w:tcPr>
          <w:p w14:paraId="4FC24CCD" w14:textId="77777777" w:rsidR="001546A2" w:rsidRPr="001E3328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6C093D4C" w14:textId="77777777" w:rsidR="001546A2" w:rsidRPr="009566C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816ADF" w14:textId="77777777" w:rsidR="001546A2" w:rsidRPr="009566C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34EDB3F8" w14:textId="77777777" w:rsidR="001546A2" w:rsidRPr="009566C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6A2" w:rsidRPr="009566C2" w14:paraId="7D3A4D2E" w14:textId="77777777" w:rsidTr="006C5A47">
        <w:tc>
          <w:tcPr>
            <w:tcW w:w="4410" w:type="dxa"/>
          </w:tcPr>
          <w:p w14:paraId="0B99A755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0B52AA4" w14:textId="3A80C259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329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A443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6131A959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A9805" w14:textId="78ACA586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E6C5BD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7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3CE045" w14:textId="1256F3AD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329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A443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09746D2B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C3A4" w14:textId="2CCF0033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46A2" w:rsidRPr="009566C2" w14:paraId="286EB329" w14:textId="77777777" w:rsidTr="006C5A47">
        <w:tc>
          <w:tcPr>
            <w:tcW w:w="4410" w:type="dxa"/>
          </w:tcPr>
          <w:p w14:paraId="01AA6398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0BB7AC4" w14:textId="7E4EC7BD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33615BB1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075F66" w14:textId="68C8DCF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E3AB66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35A65" w14:textId="190342A2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3C1FB5B9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B5CAA" w14:textId="40B02C60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546A2" w:rsidRPr="009566C2" w14:paraId="19A57FEF" w14:textId="77777777" w:rsidTr="006C5A47">
        <w:tc>
          <w:tcPr>
            <w:tcW w:w="4410" w:type="dxa"/>
          </w:tcPr>
          <w:p w14:paraId="39DBF7B9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46BB4727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6A2" w:rsidRPr="009566C2" w14:paraId="4158748C" w14:textId="77777777" w:rsidTr="006C5A47">
        <w:tc>
          <w:tcPr>
            <w:tcW w:w="4410" w:type="dxa"/>
          </w:tcPr>
          <w:p w14:paraId="7D29A25A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842" w:type="dxa"/>
            <w:gridSpan w:val="7"/>
          </w:tcPr>
          <w:p w14:paraId="41464F2E" w14:textId="77777777" w:rsidR="001546A2" w:rsidRPr="009566C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B234B" w:rsidRPr="009566C2" w14:paraId="1EF548B3" w14:textId="77777777" w:rsidTr="006C5A47">
        <w:tc>
          <w:tcPr>
            <w:tcW w:w="4410" w:type="dxa"/>
          </w:tcPr>
          <w:p w14:paraId="797BFAB8" w14:textId="77777777" w:rsidR="004B234B" w:rsidRPr="00C3462B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39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244E5936" w14:textId="1BDF1683" w:rsidR="004B234B" w:rsidRPr="009566C2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CC1238A" w14:textId="77777777" w:rsidR="004B234B" w:rsidRPr="009566C2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D4471" w14:textId="026660ED" w:rsidR="004B234B" w:rsidRPr="00FB7F38" w:rsidRDefault="004B234B" w:rsidP="004B234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FB7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77EB1" w14:textId="77777777" w:rsidR="004B234B" w:rsidRPr="009566C2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840566" w14:textId="05CCE872" w:rsidR="004B234B" w:rsidRPr="00553296" w:rsidRDefault="004B234B" w:rsidP="004B234B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7,468</w:t>
            </w:r>
          </w:p>
        </w:tc>
        <w:tc>
          <w:tcPr>
            <w:tcW w:w="252" w:type="dxa"/>
          </w:tcPr>
          <w:p w14:paraId="1DCFDD45" w14:textId="77777777" w:rsidR="004B234B" w:rsidRPr="00C664CA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850EC" w14:textId="063485F4" w:rsidR="004B234B" w:rsidRPr="00C664CA" w:rsidRDefault="004B234B" w:rsidP="004B234B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6,972</w:t>
            </w:r>
          </w:p>
        </w:tc>
      </w:tr>
      <w:tr w:rsidR="004B234B" w:rsidRPr="009566C2" w14:paraId="6E937D6F" w14:textId="77777777" w:rsidTr="006C5A47">
        <w:tc>
          <w:tcPr>
            <w:tcW w:w="4410" w:type="dxa"/>
          </w:tcPr>
          <w:p w14:paraId="696FF1DD" w14:textId="51B0FB1B" w:rsidR="004B234B" w:rsidRPr="004B397E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069E9ED4" w14:textId="3BF7EE18" w:rsidR="004B234B" w:rsidRPr="009566C2" w:rsidRDefault="00FC22CB" w:rsidP="00FC2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2CB">
              <w:rPr>
                <w:rFonts w:ascii="Angsana New" w:hAnsi="Angsana New"/>
                <w:sz w:val="30"/>
                <w:szCs w:val="30"/>
              </w:rPr>
              <w:t>23,863</w:t>
            </w:r>
          </w:p>
        </w:tc>
        <w:tc>
          <w:tcPr>
            <w:tcW w:w="252" w:type="dxa"/>
          </w:tcPr>
          <w:p w14:paraId="0E3FE1F1" w14:textId="77777777" w:rsidR="004B234B" w:rsidRPr="009566C2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B937F" w14:textId="33C94FDA" w:rsidR="004B234B" w:rsidRPr="00FB7F38" w:rsidRDefault="004B234B" w:rsidP="004B234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FB7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64AC5" w14:textId="77777777" w:rsidR="004B234B" w:rsidRPr="009566C2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CF6D63" w14:textId="619B36FE" w:rsidR="004B234B" w:rsidRDefault="004B234B" w:rsidP="004B234B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A458B1" w14:textId="77777777" w:rsidR="004B234B" w:rsidRPr="00C664CA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EB3D18" w14:textId="1A999B12" w:rsidR="004B234B" w:rsidRDefault="004B234B" w:rsidP="004B234B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234B" w:rsidRPr="009566C2" w14:paraId="53D82DA3" w14:textId="77777777" w:rsidTr="006C5A47">
        <w:tc>
          <w:tcPr>
            <w:tcW w:w="4410" w:type="dxa"/>
          </w:tcPr>
          <w:p w14:paraId="42F2C222" w14:textId="77777777" w:rsidR="004B234B" w:rsidRPr="00C3462B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760E7AA6" w14:textId="56269835" w:rsidR="004B234B" w:rsidRPr="00A76448" w:rsidRDefault="003F5BD7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13,193</w:t>
            </w:r>
          </w:p>
        </w:tc>
        <w:tc>
          <w:tcPr>
            <w:tcW w:w="252" w:type="dxa"/>
          </w:tcPr>
          <w:p w14:paraId="24842C84" w14:textId="77777777" w:rsidR="004B234B" w:rsidRPr="009566C2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AC8151" w14:textId="3C40067F" w:rsidR="004B234B" w:rsidRPr="006E5DBF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A76448">
              <w:rPr>
                <w:rFonts w:ascii="Angsana New" w:hAnsi="Angsana New"/>
                <w:sz w:val="30"/>
                <w:szCs w:val="30"/>
              </w:rPr>
              <w:t>11,088</w:t>
            </w:r>
          </w:p>
        </w:tc>
        <w:tc>
          <w:tcPr>
            <w:tcW w:w="270" w:type="dxa"/>
          </w:tcPr>
          <w:p w14:paraId="5DE9F78F" w14:textId="77777777" w:rsidR="004B234B" w:rsidRPr="009566C2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CB21F5" w14:textId="54779798" w:rsidR="004B234B" w:rsidRPr="00C664CA" w:rsidRDefault="004B234B" w:rsidP="004B234B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2E29B41" w14:textId="77777777" w:rsidR="004B234B" w:rsidRPr="00C664CA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6AF224" w14:textId="2CAC9768" w:rsidR="004B234B" w:rsidRPr="00C664CA" w:rsidRDefault="004B234B" w:rsidP="004B234B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234B" w:rsidRPr="009566C2" w14:paraId="02486FA9" w14:textId="77777777" w:rsidTr="006C5A47">
        <w:tc>
          <w:tcPr>
            <w:tcW w:w="4410" w:type="dxa"/>
          </w:tcPr>
          <w:p w14:paraId="275BA8E6" w14:textId="77777777" w:rsidR="004B234B" w:rsidRPr="00E71FE0" w:rsidRDefault="004B234B" w:rsidP="004B234B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B3B80" w14:textId="651E3C40" w:rsidR="004B234B" w:rsidRPr="00A76448" w:rsidRDefault="00EF24C1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37,056</w:t>
            </w:r>
          </w:p>
        </w:tc>
        <w:tc>
          <w:tcPr>
            <w:tcW w:w="252" w:type="dxa"/>
            <w:vAlign w:val="bottom"/>
          </w:tcPr>
          <w:p w14:paraId="66D65CF6" w14:textId="77777777" w:rsidR="004B234B" w:rsidRPr="00E71FE0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943CD" w14:textId="3FA5E70F" w:rsidR="004B234B" w:rsidRPr="00E71FE0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6448">
              <w:rPr>
                <w:rFonts w:ascii="Angsana New" w:hAnsi="Angsana New"/>
                <w:b/>
                <w:bCs/>
                <w:sz w:val="30"/>
                <w:szCs w:val="30"/>
              </w:rPr>
              <w:t>11,088</w:t>
            </w:r>
          </w:p>
        </w:tc>
        <w:tc>
          <w:tcPr>
            <w:tcW w:w="270" w:type="dxa"/>
            <w:vAlign w:val="bottom"/>
          </w:tcPr>
          <w:p w14:paraId="066AF8AD" w14:textId="77777777" w:rsidR="004B234B" w:rsidRPr="00B0588D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2B939" w14:textId="06CC2C63" w:rsidR="004B234B" w:rsidRPr="00447F9B" w:rsidRDefault="004B234B" w:rsidP="004B234B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F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7,468</w:t>
            </w:r>
          </w:p>
        </w:tc>
        <w:tc>
          <w:tcPr>
            <w:tcW w:w="252" w:type="dxa"/>
            <w:vAlign w:val="bottom"/>
          </w:tcPr>
          <w:p w14:paraId="3F189846" w14:textId="77777777" w:rsidR="004B234B" w:rsidRPr="0026157C" w:rsidRDefault="004B234B" w:rsidP="004B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683BB" w14:textId="51B78C8D" w:rsidR="004B234B" w:rsidRPr="00672513" w:rsidRDefault="004B234B" w:rsidP="004B234B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6,972</w:t>
            </w:r>
          </w:p>
        </w:tc>
      </w:tr>
    </w:tbl>
    <w:p w14:paraId="31AA2F8B" w14:textId="409D659F" w:rsidR="006B2B62" w:rsidRPr="001F5227" w:rsidRDefault="006B2B62">
      <w:pPr>
        <w:rPr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52"/>
        <w:gridCol w:w="1080"/>
      </w:tblGrid>
      <w:tr w:rsidR="006D50A2" w:rsidRPr="00C664CA" w14:paraId="0BC26A7D" w14:textId="77777777" w:rsidTr="006C5A47">
        <w:tc>
          <w:tcPr>
            <w:tcW w:w="4410" w:type="dxa"/>
          </w:tcPr>
          <w:p w14:paraId="76479626" w14:textId="6A9FAFFE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335815EF" w14:textId="77777777" w:rsidR="006D50A2" w:rsidRPr="00E07E35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E3B7A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CA65D" w14:textId="77777777" w:rsidR="006D50A2" w:rsidRPr="00C664CA" w:rsidRDefault="006D50A2" w:rsidP="006D50A2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71EF7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BDA20" w14:textId="77777777" w:rsidR="006D50A2" w:rsidRPr="0061210E" w:rsidRDefault="006D50A2" w:rsidP="006D50A2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83BC2C8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C6598" w14:textId="77777777" w:rsidR="006D50A2" w:rsidRPr="006E5DBF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0A2" w:rsidRPr="00C664CA" w14:paraId="64C5402E" w14:textId="77777777" w:rsidTr="006C5A47">
        <w:tc>
          <w:tcPr>
            <w:tcW w:w="4410" w:type="dxa"/>
          </w:tcPr>
          <w:p w14:paraId="48EBDA54" w14:textId="77777777" w:rsidR="006D50A2" w:rsidRPr="004B397E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B23ADBF" w14:textId="3A01CBA5" w:rsidR="006D50A2" w:rsidRPr="00E07E35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FB7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D3B13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014B4" w14:textId="7B2E5B84" w:rsidR="006D50A2" w:rsidRPr="00C664CA" w:rsidRDefault="006D50A2" w:rsidP="006D50A2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71E33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1E5815" w14:textId="5920598B" w:rsidR="006D50A2" w:rsidRPr="00665BA7" w:rsidRDefault="006D50A2" w:rsidP="006D50A2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5BA7">
              <w:rPr>
                <w:rFonts w:ascii="Angsana New" w:hAnsi="Angsana New"/>
                <w:sz w:val="30"/>
                <w:szCs w:val="30"/>
                <w:lang w:val="en-US" w:bidi="th-TH"/>
              </w:rPr>
              <w:t>47,150</w:t>
            </w:r>
          </w:p>
        </w:tc>
        <w:tc>
          <w:tcPr>
            <w:tcW w:w="252" w:type="dxa"/>
          </w:tcPr>
          <w:p w14:paraId="1A25D108" w14:textId="77777777" w:rsidR="006D50A2" w:rsidRPr="00665BA7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EA9C" w14:textId="2019DE62" w:rsidR="006D50A2" w:rsidRPr="006E5DBF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0D21E9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21E9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6D50A2" w:rsidRPr="00C664CA" w14:paraId="78774C3E" w14:textId="77777777" w:rsidTr="006C5A47">
        <w:tc>
          <w:tcPr>
            <w:tcW w:w="4410" w:type="dxa"/>
          </w:tcPr>
          <w:p w14:paraId="7E3C18EC" w14:textId="77777777" w:rsidR="006D50A2" w:rsidRPr="004B397E" w:rsidRDefault="006D50A2" w:rsidP="006D50A2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2950B5F" w14:textId="1C3E849A" w:rsidR="006D50A2" w:rsidRPr="00E07E35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0AE21C3F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626379" w14:textId="29FDA2BF" w:rsidR="006D50A2" w:rsidRPr="006E5DBF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1C8ED07B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E0C904" w14:textId="19AE00A1" w:rsidR="006D50A2" w:rsidRPr="000D21E9" w:rsidRDefault="006D50A2" w:rsidP="006D50A2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38C5920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43DCB7" w14:textId="78EC1C41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0D21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6D50A2" w:rsidRPr="00C664CA" w14:paraId="664AF334" w14:textId="77777777" w:rsidTr="006C5A47">
        <w:tc>
          <w:tcPr>
            <w:tcW w:w="4410" w:type="dxa"/>
          </w:tcPr>
          <w:p w14:paraId="13B4D8B8" w14:textId="77777777" w:rsidR="006D50A2" w:rsidRPr="004B397E" w:rsidRDefault="006D50A2" w:rsidP="006D50A2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1BEAB76E" w14:textId="431B03BC" w:rsidR="006D50A2" w:rsidRPr="00E07E35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168BAD5D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67752" w14:textId="3290C6A8" w:rsidR="006D50A2" w:rsidRPr="006E5DBF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C9C308C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FF47B3" w14:textId="299EFD51" w:rsidR="006D50A2" w:rsidRPr="000D21E9" w:rsidRDefault="006D50A2" w:rsidP="006D50A2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6E5387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87300C" w14:textId="78FDC37F" w:rsidR="006D50A2" w:rsidRPr="00C664CA" w:rsidRDefault="006D50A2" w:rsidP="006D50A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0D21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50A2" w:rsidRPr="009566C2" w14:paraId="09D7B479" w14:textId="77777777" w:rsidTr="006C5A47">
        <w:tc>
          <w:tcPr>
            <w:tcW w:w="4410" w:type="dxa"/>
          </w:tcPr>
          <w:p w14:paraId="64611098" w14:textId="77777777" w:rsidR="006D50A2" w:rsidRPr="004B397E" w:rsidRDefault="006D50A2" w:rsidP="006D50A2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AC676F9" w14:textId="77FF7A0B" w:rsidR="006D50A2" w:rsidRPr="00E07E35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2ACF33E8" w14:textId="77777777" w:rsidR="006D50A2" w:rsidRPr="009566C2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71216" w14:textId="6A57B33B" w:rsidR="006D50A2" w:rsidRPr="009566C2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1,326</w:t>
            </w:r>
          </w:p>
        </w:tc>
        <w:tc>
          <w:tcPr>
            <w:tcW w:w="270" w:type="dxa"/>
          </w:tcPr>
          <w:p w14:paraId="2C4DC8C9" w14:textId="77777777" w:rsidR="006D50A2" w:rsidRPr="009566C2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1C84FC" w14:textId="02FE77AB" w:rsidR="006D50A2" w:rsidRPr="000D21E9" w:rsidRDefault="006D50A2" w:rsidP="006D50A2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52" w:type="dxa"/>
          </w:tcPr>
          <w:p w14:paraId="442699B4" w14:textId="77777777" w:rsidR="006D50A2" w:rsidRPr="009566C2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36649" w14:textId="0B6706D6" w:rsidR="006D50A2" w:rsidRPr="009566C2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0D21E9"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</w:tr>
      <w:tr w:rsidR="006D50A2" w:rsidRPr="00C664CA" w14:paraId="0B3F9BD8" w14:textId="77777777" w:rsidTr="006C5A47">
        <w:trPr>
          <w:trHeight w:val="70"/>
        </w:trPr>
        <w:tc>
          <w:tcPr>
            <w:tcW w:w="4410" w:type="dxa"/>
          </w:tcPr>
          <w:p w14:paraId="3333310B" w14:textId="77777777" w:rsidR="006D50A2" w:rsidRPr="00C664CA" w:rsidRDefault="006D50A2" w:rsidP="006D50A2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ED377B" w14:textId="2E58158E" w:rsidR="006D50A2" w:rsidRPr="00E07E35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2,116</w:t>
            </w:r>
          </w:p>
        </w:tc>
        <w:tc>
          <w:tcPr>
            <w:tcW w:w="270" w:type="dxa"/>
          </w:tcPr>
          <w:p w14:paraId="20764446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5FC0E" w14:textId="78E47D32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70" w:type="dxa"/>
          </w:tcPr>
          <w:p w14:paraId="7043A1FD" w14:textId="7777777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AA5F51" w14:textId="212F3F87" w:rsidR="006D50A2" w:rsidRPr="0061210E" w:rsidRDefault="006D50A2" w:rsidP="006D50A2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48,488</w:t>
            </w:r>
          </w:p>
        </w:tc>
        <w:tc>
          <w:tcPr>
            <w:tcW w:w="252" w:type="dxa"/>
          </w:tcPr>
          <w:p w14:paraId="3C17A2BB" w14:textId="77777777" w:rsidR="006D50A2" w:rsidRPr="0061210E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CAC6F5" w14:textId="1ED406E7" w:rsidR="006D50A2" w:rsidRPr="00C664CA" w:rsidRDefault="006D50A2" w:rsidP="006D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B6D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7B6D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</w:tr>
    </w:tbl>
    <w:p w14:paraId="0CAECF65" w14:textId="3ADF9A17" w:rsidR="007A7D4C" w:rsidRDefault="007A7D4C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20"/>
          <w:szCs w:val="20"/>
        </w:rPr>
      </w:pPr>
    </w:p>
    <w:p w14:paraId="2F272E89" w14:textId="77777777" w:rsidR="007A7D4C" w:rsidRDefault="007A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73577C0" w14:textId="77777777" w:rsidR="007A7D4C" w:rsidRPr="0010165A" w:rsidRDefault="007A7D4C" w:rsidP="0010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165A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สัญญาบริการด้านการบริหาร</w:t>
      </w:r>
      <w:r w:rsidRPr="0010165A">
        <w:rPr>
          <w:rFonts w:ascii="Angsana New" w:hAnsi="Angsana New" w:hint="cs"/>
          <w:i/>
          <w:iCs/>
          <w:sz w:val="30"/>
          <w:szCs w:val="30"/>
          <w:cs/>
        </w:rPr>
        <w:t>กับกิจการที่เกี่ยวข้องกัน</w:t>
      </w:r>
    </w:p>
    <w:p w14:paraId="193FDABE" w14:textId="77777777" w:rsidR="007A7D4C" w:rsidRPr="00A6140F" w:rsidRDefault="007A7D4C" w:rsidP="007A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337AD2F7" w14:textId="0944A866" w:rsidR="00724335" w:rsidRPr="00196601" w:rsidRDefault="007A7D4C" w:rsidP="0055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96601">
        <w:rPr>
          <w:rFonts w:ascii="Angsana New" w:hAnsi="Angsana New"/>
          <w:spacing w:val="4"/>
          <w:sz w:val="30"/>
          <w:szCs w:val="30"/>
          <w:cs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196601">
        <w:rPr>
          <w:rFonts w:ascii="Angsana New" w:hAnsi="Angsana New"/>
          <w:spacing w:val="4"/>
          <w:sz w:val="30"/>
          <w:szCs w:val="30"/>
        </w:rPr>
        <w:t xml:space="preserve"> </w:t>
      </w:r>
      <w:r w:rsidRPr="00196601">
        <w:rPr>
          <w:rFonts w:ascii="Angsana New" w:hAnsi="Angsana New"/>
          <w:spacing w:val="4"/>
          <w:sz w:val="30"/>
          <w:szCs w:val="30"/>
          <w:cs/>
        </w:rPr>
        <w:t>โดยบริษัทที่เกี่ยวข้องกันจะให้บริการงานที่ปรึกษาตามที่ระบุในสัญญา</w:t>
      </w:r>
      <w:r w:rsidRPr="00196601">
        <w:rPr>
          <w:rFonts w:ascii="Angsana New" w:hAnsi="Angsana New" w:hint="cs"/>
          <w:spacing w:val="4"/>
          <w:sz w:val="30"/>
          <w:szCs w:val="30"/>
          <w:cs/>
        </w:rPr>
        <w:t xml:space="preserve"> และบริษัทตกลงจ่ายค่าบริการปีละ </w:t>
      </w:r>
      <w:r w:rsidR="00724335" w:rsidRPr="00196601">
        <w:rPr>
          <w:rFonts w:ascii="Angsana New" w:hAnsi="Angsana New"/>
          <w:spacing w:val="4"/>
          <w:sz w:val="30"/>
          <w:szCs w:val="30"/>
        </w:rPr>
        <w:t>15</w:t>
      </w:r>
      <w:r w:rsidRPr="00196601">
        <w:rPr>
          <w:rFonts w:ascii="Angsana New" w:hAnsi="Angsana New"/>
          <w:spacing w:val="4"/>
          <w:sz w:val="30"/>
          <w:szCs w:val="30"/>
        </w:rPr>
        <w:t xml:space="preserve"> </w:t>
      </w:r>
      <w:r w:rsidRPr="00196601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19660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96601">
        <w:rPr>
          <w:rFonts w:ascii="Angsana New" w:hAnsi="Angsana New" w:hint="cs"/>
          <w:spacing w:val="4"/>
          <w:sz w:val="30"/>
          <w:szCs w:val="30"/>
          <w:cs/>
        </w:rPr>
        <w:t>สัญญาดังกล่าว</w:t>
      </w:r>
      <w:r w:rsidR="00724335" w:rsidRPr="00196601">
        <w:rPr>
          <w:rFonts w:ascii="Angsana New" w:hAnsi="Angsana New" w:hint="cs"/>
          <w:spacing w:val="4"/>
          <w:sz w:val="30"/>
          <w:szCs w:val="30"/>
          <w:cs/>
        </w:rPr>
        <w:t>มีผลตั้</w:t>
      </w:r>
      <w:r w:rsidR="00724335" w:rsidRPr="00196601">
        <w:rPr>
          <w:rFonts w:ascii="Angsana New" w:hAnsi="Angsana New"/>
          <w:spacing w:val="4"/>
          <w:sz w:val="30"/>
          <w:szCs w:val="30"/>
          <w:cs/>
        </w:rPr>
        <w:t xml:space="preserve">งแต่วันที่ </w:t>
      </w:r>
      <w:r w:rsidR="00724335" w:rsidRPr="00196601">
        <w:rPr>
          <w:rFonts w:ascii="Angsana New" w:hAnsi="Angsana New"/>
          <w:spacing w:val="4"/>
          <w:sz w:val="30"/>
          <w:szCs w:val="30"/>
        </w:rPr>
        <w:t xml:space="preserve">1 </w:t>
      </w:r>
      <w:r w:rsidR="00724335" w:rsidRPr="00196601">
        <w:rPr>
          <w:rFonts w:ascii="Angsana New" w:hAnsi="Angsana New"/>
          <w:spacing w:val="4"/>
          <w:sz w:val="30"/>
          <w:szCs w:val="30"/>
          <w:cs/>
        </w:rPr>
        <w:t xml:space="preserve">มกราคม </w:t>
      </w:r>
      <w:r w:rsidR="00724335" w:rsidRPr="00196601">
        <w:rPr>
          <w:rFonts w:ascii="Angsana New" w:hAnsi="Angsana New"/>
          <w:spacing w:val="4"/>
          <w:sz w:val="30"/>
          <w:szCs w:val="30"/>
        </w:rPr>
        <w:t xml:space="preserve">2564 </w:t>
      </w:r>
      <w:r w:rsidR="00724335" w:rsidRPr="00196601">
        <w:rPr>
          <w:rFonts w:ascii="Angsana New" w:hAnsi="Angsana New"/>
          <w:spacing w:val="4"/>
          <w:sz w:val="30"/>
          <w:szCs w:val="30"/>
          <w:cs/>
        </w:rPr>
        <w:t xml:space="preserve">ถึงวันที่ </w:t>
      </w:r>
      <w:r w:rsidR="00724335" w:rsidRPr="00196601">
        <w:rPr>
          <w:rFonts w:ascii="Angsana New" w:hAnsi="Angsana New"/>
          <w:spacing w:val="4"/>
          <w:sz w:val="30"/>
          <w:szCs w:val="30"/>
        </w:rPr>
        <w:t xml:space="preserve">31 </w:t>
      </w:r>
      <w:r w:rsidR="00724335" w:rsidRPr="00196601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724335" w:rsidRPr="00196601">
        <w:rPr>
          <w:rFonts w:ascii="Angsana New" w:hAnsi="Angsana New"/>
          <w:spacing w:val="4"/>
          <w:sz w:val="30"/>
          <w:szCs w:val="30"/>
        </w:rPr>
        <w:t>2566</w:t>
      </w:r>
    </w:p>
    <w:p w14:paraId="7A007867" w14:textId="6AE29578" w:rsidR="006B2B62" w:rsidRDefault="006B2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AC82FD4" w14:textId="4CC432D6" w:rsidR="001540FE" w:rsidRDefault="001540FE" w:rsidP="0015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8B8F0A9" w14:textId="77777777" w:rsidR="001540FE" w:rsidRPr="00EA4BDC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849"/>
        <w:gridCol w:w="236"/>
        <w:gridCol w:w="992"/>
        <w:gridCol w:w="271"/>
        <w:gridCol w:w="993"/>
        <w:gridCol w:w="271"/>
        <w:gridCol w:w="993"/>
        <w:gridCol w:w="271"/>
        <w:gridCol w:w="1052"/>
      </w:tblGrid>
      <w:tr w:rsidR="001540FE" w:rsidRPr="00C664CA" w14:paraId="28FACA5B" w14:textId="77777777" w:rsidTr="00EA4BDC">
        <w:trPr>
          <w:tblHeader/>
        </w:trPr>
        <w:tc>
          <w:tcPr>
            <w:tcW w:w="1805" w:type="pct"/>
          </w:tcPr>
          <w:p w14:paraId="3C0A9894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</w:tcPr>
          <w:p w14:paraId="7D8C3CAE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800D407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22D2CAEA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0BBF3998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421133BE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540FE" w:rsidRPr="00C664CA" w14:paraId="4ECB669E" w14:textId="77777777" w:rsidTr="00EA4BDC">
        <w:trPr>
          <w:tblHeader/>
        </w:trPr>
        <w:tc>
          <w:tcPr>
            <w:tcW w:w="1805" w:type="pct"/>
          </w:tcPr>
          <w:p w14:paraId="3831BFBA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" w:type="pct"/>
          </w:tcPr>
          <w:p w14:paraId="67952506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BA4AF1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08D9F1BF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31</w:t>
            </w:r>
            <w:r w:rsidRPr="006E72A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2C1BD8F8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5F7EDB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31</w:t>
            </w:r>
            <w:r w:rsidRPr="006E72A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41926C74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5" w:type="pct"/>
          </w:tcPr>
          <w:p w14:paraId="29577044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31</w:t>
            </w:r>
            <w:r w:rsidRPr="006E72A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1A7A972E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C067535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31</w:t>
            </w:r>
            <w:r w:rsidRPr="006E72A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540FE" w:rsidRPr="00C664CA" w14:paraId="4F076623" w14:textId="77777777" w:rsidTr="00EA4BDC">
        <w:trPr>
          <w:tblHeader/>
        </w:trPr>
        <w:tc>
          <w:tcPr>
            <w:tcW w:w="1805" w:type="pct"/>
          </w:tcPr>
          <w:p w14:paraId="6C2C98AF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" w:type="pct"/>
          </w:tcPr>
          <w:p w14:paraId="05EA50E3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92DC9BE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3CA1371F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FCC637A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10F02D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7DAB24F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5" w:type="pct"/>
          </w:tcPr>
          <w:p w14:paraId="5BF750DF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9E6627D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65D2954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540FE" w:rsidRPr="00C664CA" w14:paraId="6229594B" w14:textId="77777777" w:rsidTr="00EA4BDC">
        <w:trPr>
          <w:tblHeader/>
        </w:trPr>
        <w:tc>
          <w:tcPr>
            <w:tcW w:w="1805" w:type="pct"/>
          </w:tcPr>
          <w:p w14:paraId="69E638C2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" w:type="pct"/>
          </w:tcPr>
          <w:p w14:paraId="401C67D5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72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" w:type="pct"/>
          </w:tcPr>
          <w:p w14:paraId="1CC82BCD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pct"/>
            <w:gridSpan w:val="7"/>
          </w:tcPr>
          <w:p w14:paraId="46450DA5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0FE" w:rsidRPr="00C664CA" w14:paraId="1B59533A" w14:textId="77777777" w:rsidTr="00EA4BDC">
        <w:trPr>
          <w:trHeight w:val="299"/>
        </w:trPr>
        <w:tc>
          <w:tcPr>
            <w:tcW w:w="1805" w:type="pct"/>
          </w:tcPr>
          <w:p w14:paraId="675370BB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8" w:type="pct"/>
          </w:tcPr>
          <w:p w14:paraId="071891A6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4984D5E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DCF499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4A08F89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EAF61A5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41DFD8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352055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2645ED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B558842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0FE" w:rsidRPr="00C664CA" w14:paraId="56E1C1C0" w14:textId="77777777" w:rsidTr="00EA4BDC">
        <w:trPr>
          <w:trHeight w:val="299"/>
        </w:trPr>
        <w:tc>
          <w:tcPr>
            <w:tcW w:w="1805" w:type="pct"/>
          </w:tcPr>
          <w:p w14:paraId="4CDA864D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E72A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8" w:type="pct"/>
          </w:tcPr>
          <w:p w14:paraId="765F1495" w14:textId="219DB717" w:rsidR="001540FE" w:rsidRPr="006E72A9" w:rsidRDefault="00C078B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38A58573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0FD6737" w14:textId="4182AB22" w:rsidR="001540FE" w:rsidRPr="006E72A9" w:rsidRDefault="00C078B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5,290</w:t>
            </w:r>
          </w:p>
        </w:tc>
        <w:tc>
          <w:tcPr>
            <w:tcW w:w="146" w:type="pct"/>
            <w:vAlign w:val="bottom"/>
          </w:tcPr>
          <w:p w14:paraId="546D8C09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09A2140F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4,445</w:t>
            </w:r>
          </w:p>
        </w:tc>
        <w:tc>
          <w:tcPr>
            <w:tcW w:w="146" w:type="pct"/>
          </w:tcPr>
          <w:p w14:paraId="29E82E4F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4562A4" w14:textId="144E79A7" w:rsidR="001540FE" w:rsidRPr="006E72A9" w:rsidRDefault="00C078B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38,563</w:t>
            </w:r>
          </w:p>
        </w:tc>
        <w:tc>
          <w:tcPr>
            <w:tcW w:w="146" w:type="pct"/>
          </w:tcPr>
          <w:p w14:paraId="3FE61488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8AE6EE8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31,304</w:t>
            </w:r>
          </w:p>
        </w:tc>
      </w:tr>
      <w:tr w:rsidR="001540FE" w:rsidRPr="00C664CA" w14:paraId="2B514BA2" w14:textId="77777777" w:rsidTr="00EA4BDC">
        <w:trPr>
          <w:trHeight w:val="236"/>
        </w:trPr>
        <w:tc>
          <w:tcPr>
            <w:tcW w:w="1805" w:type="pct"/>
          </w:tcPr>
          <w:p w14:paraId="613D418D" w14:textId="77777777" w:rsidR="001540FE" w:rsidRPr="006E72A9" w:rsidRDefault="001540FE" w:rsidP="00E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58" w:type="pct"/>
          </w:tcPr>
          <w:p w14:paraId="06089B96" w14:textId="31415C05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3458969" w14:textId="77777777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DB5324C" w14:textId="242EC4D1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08"/>
              <w:rPr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B576D71" w14:textId="77777777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08"/>
              <w:rPr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40E6E2E" w14:textId="33B43A56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78A5A44A" w14:textId="77777777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08"/>
              <w:rPr>
                <w:sz w:val="30"/>
                <w:szCs w:val="30"/>
              </w:rPr>
            </w:pPr>
          </w:p>
        </w:tc>
        <w:tc>
          <w:tcPr>
            <w:tcW w:w="535" w:type="pct"/>
          </w:tcPr>
          <w:p w14:paraId="059C92F6" w14:textId="77777777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2BEA661" w14:textId="77777777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08"/>
              <w:rPr>
                <w:sz w:val="30"/>
                <w:szCs w:val="30"/>
              </w:rPr>
            </w:pPr>
          </w:p>
        </w:tc>
        <w:tc>
          <w:tcPr>
            <w:tcW w:w="568" w:type="pct"/>
          </w:tcPr>
          <w:p w14:paraId="4701CE39" w14:textId="3A85A268" w:rsidR="001540FE" w:rsidRPr="006E72A9" w:rsidRDefault="001540FE" w:rsidP="00E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08"/>
              <w:rPr>
                <w:sz w:val="30"/>
                <w:szCs w:val="30"/>
              </w:rPr>
            </w:pPr>
          </w:p>
        </w:tc>
      </w:tr>
      <w:tr w:rsidR="001540FE" w:rsidRPr="00C664CA" w14:paraId="7282817E" w14:textId="77777777" w:rsidTr="00EA4BDC">
        <w:tc>
          <w:tcPr>
            <w:tcW w:w="1805" w:type="pct"/>
          </w:tcPr>
          <w:p w14:paraId="68CF410B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proofErr w:type="spellStart"/>
            <w:r w:rsidRPr="006E7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458" w:type="pct"/>
          </w:tcPr>
          <w:p w14:paraId="71FF2FDD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5DC2E90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AF33F20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C98F48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F8AA321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A13170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6F24053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9A7132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F531C0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0FE" w:rsidRPr="00C664CA" w14:paraId="2B7224DE" w14:textId="77777777" w:rsidTr="00EA4BDC">
        <w:tc>
          <w:tcPr>
            <w:tcW w:w="1805" w:type="pct"/>
          </w:tcPr>
          <w:p w14:paraId="13AEAA99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E72A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8" w:type="pct"/>
          </w:tcPr>
          <w:p w14:paraId="2ED371BF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0BF6EC7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097939" w14:textId="043C9835" w:rsidR="001540FE" w:rsidRPr="006E72A9" w:rsidRDefault="00C370E6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1,502,222</w:t>
            </w:r>
          </w:p>
        </w:tc>
        <w:tc>
          <w:tcPr>
            <w:tcW w:w="146" w:type="pct"/>
          </w:tcPr>
          <w:p w14:paraId="457C4AA3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C4826BB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1,179,901</w:t>
            </w:r>
          </w:p>
        </w:tc>
        <w:tc>
          <w:tcPr>
            <w:tcW w:w="146" w:type="pct"/>
          </w:tcPr>
          <w:p w14:paraId="0702B3C5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B74C42" w14:textId="61AB3D11" w:rsidR="001540FE" w:rsidRPr="006E72A9" w:rsidRDefault="00C370E6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508,16</w:t>
            </w:r>
            <w:r w:rsidR="00C63F97" w:rsidRPr="006E72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BF54296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B0860B1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384,002</w:t>
            </w:r>
          </w:p>
        </w:tc>
      </w:tr>
      <w:tr w:rsidR="001540FE" w:rsidRPr="00C664CA" w14:paraId="03BBE512" w14:textId="77777777" w:rsidTr="00EA4BDC">
        <w:tc>
          <w:tcPr>
            <w:tcW w:w="1805" w:type="pct"/>
          </w:tcPr>
          <w:p w14:paraId="54FD25D3" w14:textId="77777777" w:rsidR="001540FE" w:rsidRPr="006E72A9" w:rsidRDefault="001540FE" w:rsidP="00ED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E72A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58" w:type="pct"/>
          </w:tcPr>
          <w:p w14:paraId="0EA0ECF1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AE927F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A36EDC7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4CA463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4B538A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D0AC59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0BCA8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024935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5BF375E" w14:textId="77777777" w:rsidR="001540FE" w:rsidRPr="006E72A9" w:rsidRDefault="001540FE" w:rsidP="00ED1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0E6" w:rsidRPr="00C664CA" w14:paraId="45C351AF" w14:textId="77777777" w:rsidTr="00EA4BDC">
        <w:tc>
          <w:tcPr>
            <w:tcW w:w="1805" w:type="pct"/>
          </w:tcPr>
          <w:p w14:paraId="5A4FA7CC" w14:textId="77777777" w:rsidR="00C370E6" w:rsidRPr="006E72A9" w:rsidRDefault="00C370E6" w:rsidP="00C37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E72A9">
              <w:rPr>
                <w:rFonts w:ascii="Angsana New" w:hAnsi="Angsana New"/>
                <w:sz w:val="30"/>
                <w:szCs w:val="30"/>
              </w:rPr>
              <w:t>3</w:t>
            </w:r>
            <w:r w:rsidRPr="006E72A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8" w:type="pct"/>
          </w:tcPr>
          <w:p w14:paraId="3CE52928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E68BA86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2C87C19" w14:textId="7A4C4C74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15,109</w:t>
            </w:r>
          </w:p>
        </w:tc>
        <w:tc>
          <w:tcPr>
            <w:tcW w:w="146" w:type="pct"/>
          </w:tcPr>
          <w:p w14:paraId="704DA79E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E243EBF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10,721</w:t>
            </w:r>
          </w:p>
        </w:tc>
        <w:tc>
          <w:tcPr>
            <w:tcW w:w="146" w:type="pct"/>
          </w:tcPr>
          <w:p w14:paraId="7F882A62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5CEDB54" w14:textId="60B29A68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C0E462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206464B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</w:tr>
      <w:tr w:rsidR="00C370E6" w:rsidRPr="00C664CA" w14:paraId="4C932E56" w14:textId="77777777" w:rsidTr="00EA4BDC">
        <w:tc>
          <w:tcPr>
            <w:tcW w:w="1805" w:type="pct"/>
          </w:tcPr>
          <w:p w14:paraId="71218762" w14:textId="77777777" w:rsidR="00C370E6" w:rsidRPr="006E72A9" w:rsidRDefault="00C370E6" w:rsidP="00C37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6E72A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6E72A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2E539F28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0D9261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8B56CB3" w14:textId="0E26439F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46" w:type="pct"/>
          </w:tcPr>
          <w:p w14:paraId="63180A95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C5AE433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F14BD9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4F79D13" w14:textId="3D1689E7" w:rsidR="00C370E6" w:rsidRPr="006E72A9" w:rsidRDefault="004710A1" w:rsidP="0047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10</w:t>
            </w:r>
            <w:r w:rsidR="00AD4F4A" w:rsidRPr="006E72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A51A231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C805CC" w14:textId="77777777" w:rsidR="00C370E6" w:rsidRPr="006E72A9" w:rsidRDefault="00C370E6" w:rsidP="00C37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665E" w:rsidRPr="00C664CA" w14:paraId="40A9CA9B" w14:textId="77777777" w:rsidTr="00EA4BDC">
        <w:tc>
          <w:tcPr>
            <w:tcW w:w="1805" w:type="pct"/>
          </w:tcPr>
          <w:p w14:paraId="4565812B" w14:textId="77777777" w:rsidR="0038665E" w:rsidRPr="006E72A9" w:rsidRDefault="0038665E" w:rsidP="0038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6</w:t>
            </w:r>
            <w:r w:rsidRPr="006E72A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E72A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6E72A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621925FC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D32CCE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356AC922" w14:textId="2932DB1F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46" w:type="pct"/>
          </w:tcPr>
          <w:p w14:paraId="5CB2DF36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52A0DDB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46" w:type="pct"/>
          </w:tcPr>
          <w:p w14:paraId="49627256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0C916AC" w14:textId="29562DFD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779EA0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10D274F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665E" w:rsidRPr="00C664CA" w14:paraId="7BF3E297" w14:textId="77777777" w:rsidTr="00EA4BDC">
        <w:tc>
          <w:tcPr>
            <w:tcW w:w="1805" w:type="pct"/>
          </w:tcPr>
          <w:p w14:paraId="4CCE6C08" w14:textId="77777777" w:rsidR="0038665E" w:rsidRPr="006E72A9" w:rsidRDefault="0038665E" w:rsidP="0038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E72A9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6E72A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8" w:type="pct"/>
          </w:tcPr>
          <w:p w14:paraId="261352F0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618778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0E96EEF9" w14:textId="4A23730C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13,60</w:t>
            </w:r>
            <w:r w:rsidR="00E1661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F5A7AE8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5D29F5D0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14,532</w:t>
            </w:r>
          </w:p>
        </w:tc>
        <w:tc>
          <w:tcPr>
            <w:tcW w:w="146" w:type="pct"/>
          </w:tcPr>
          <w:p w14:paraId="2DC81D1B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11167E7" w14:textId="5DE54C3C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CBF39E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24DC10E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665E" w:rsidRPr="00C664CA" w14:paraId="4FB0B09C" w14:textId="77777777" w:rsidTr="00EA4BDC">
        <w:tc>
          <w:tcPr>
            <w:tcW w:w="1805" w:type="pct"/>
          </w:tcPr>
          <w:p w14:paraId="5648B703" w14:textId="77777777" w:rsidR="0038665E" w:rsidRPr="006E72A9" w:rsidRDefault="0038665E" w:rsidP="0038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8" w:type="pct"/>
          </w:tcPr>
          <w:p w14:paraId="3EA1DE1C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D2A0DA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571AC61" w14:textId="7243EAE1" w:rsidR="0038665E" w:rsidRPr="006E72A9" w:rsidRDefault="00D80CEA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1,531,53</w:t>
            </w:r>
            <w:r w:rsidR="00CF140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4EECF45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8924F3A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1,205,593</w:t>
            </w:r>
          </w:p>
        </w:tc>
        <w:tc>
          <w:tcPr>
            <w:tcW w:w="146" w:type="pct"/>
          </w:tcPr>
          <w:p w14:paraId="2FF630A6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12B51C36" w14:textId="5ADD34BD" w:rsidR="0038665E" w:rsidRPr="006E72A9" w:rsidRDefault="00DD345D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508,26</w:t>
            </w:r>
            <w:r w:rsidR="00C63F97" w:rsidRPr="006E72A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907F72B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51A20543" w14:textId="77777777" w:rsidR="0038665E" w:rsidRPr="006E72A9" w:rsidRDefault="0038665E" w:rsidP="0038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388,388</w:t>
            </w:r>
          </w:p>
        </w:tc>
      </w:tr>
      <w:tr w:rsidR="00DD345D" w:rsidRPr="00C664CA" w14:paraId="7CE7A094" w14:textId="77777777" w:rsidTr="00EA4BDC">
        <w:tc>
          <w:tcPr>
            <w:tcW w:w="1805" w:type="pct"/>
          </w:tcPr>
          <w:p w14:paraId="29E088AA" w14:textId="653D7234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36" w:right="-131" w:hanging="336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E72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7A6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6E72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8" w:type="pct"/>
          </w:tcPr>
          <w:p w14:paraId="25E79922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0EA69BE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7BE7874B" w14:textId="52ED296A" w:rsidR="00DD345D" w:rsidRPr="006E72A9" w:rsidRDefault="0066071E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(3,841)</w:t>
            </w:r>
          </w:p>
        </w:tc>
        <w:tc>
          <w:tcPr>
            <w:tcW w:w="146" w:type="pct"/>
          </w:tcPr>
          <w:p w14:paraId="7C3E5050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7D9C07DE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(3,828)</w:t>
            </w:r>
          </w:p>
        </w:tc>
        <w:tc>
          <w:tcPr>
            <w:tcW w:w="146" w:type="pct"/>
          </w:tcPr>
          <w:p w14:paraId="65E6C4C2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4E3A9106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61174315" w14:textId="580EE380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755917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F5412AB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005CA30C" w14:textId="1488CE03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7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345D" w:rsidRPr="00C664CA" w14:paraId="7496128B" w14:textId="77777777" w:rsidTr="00EA4BDC">
        <w:tc>
          <w:tcPr>
            <w:tcW w:w="1805" w:type="pct"/>
          </w:tcPr>
          <w:p w14:paraId="5D0847D3" w14:textId="77777777" w:rsidR="00DD345D" w:rsidRPr="006E72A9" w:rsidRDefault="00DD345D" w:rsidP="00DD3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</w:tcPr>
          <w:p w14:paraId="21B84DD5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68EB899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1C4CA5B8" w14:textId="5BFABDC7" w:rsidR="00DD345D" w:rsidRPr="006E72A9" w:rsidRDefault="00F1219A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1,527,69</w:t>
            </w:r>
            <w:r w:rsidR="00CF140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37E390B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5C5F337C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1,201,765</w:t>
            </w:r>
          </w:p>
        </w:tc>
        <w:tc>
          <w:tcPr>
            <w:tcW w:w="146" w:type="pct"/>
          </w:tcPr>
          <w:p w14:paraId="4B4709BE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7F4D94DD" w14:textId="0C357308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508,26</w:t>
            </w:r>
            <w:r w:rsidR="00C63F97" w:rsidRPr="006E72A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E54D021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6C166EA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388,388</w:t>
            </w:r>
          </w:p>
        </w:tc>
      </w:tr>
      <w:tr w:rsidR="00DD345D" w:rsidRPr="00C664CA" w14:paraId="77148806" w14:textId="77777777" w:rsidTr="00EA4BDC">
        <w:tc>
          <w:tcPr>
            <w:tcW w:w="1805" w:type="pct"/>
          </w:tcPr>
          <w:p w14:paraId="3C52624C" w14:textId="77777777" w:rsidR="00DD345D" w:rsidRPr="006E72A9" w:rsidRDefault="00DD345D" w:rsidP="00DD3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72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8" w:type="pct"/>
          </w:tcPr>
          <w:p w14:paraId="3F91C491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62EC90A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5BE360B8" w14:textId="5B9DCD0B" w:rsidR="00DD345D" w:rsidRPr="006E72A9" w:rsidRDefault="00F1219A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1,532,98</w:t>
            </w:r>
            <w:r w:rsidR="00E1661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D0255C0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DA0779A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1,206,210</w:t>
            </w:r>
          </w:p>
        </w:tc>
        <w:tc>
          <w:tcPr>
            <w:tcW w:w="146" w:type="pct"/>
          </w:tcPr>
          <w:p w14:paraId="3019020C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4A705B8D" w14:textId="587516E9" w:rsidR="00DD345D" w:rsidRPr="006E72A9" w:rsidRDefault="00AD4F4A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546,83</w:t>
            </w:r>
            <w:r w:rsidR="00C63F97" w:rsidRPr="006E72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3751E37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F1516B2" w14:textId="77777777" w:rsidR="00DD345D" w:rsidRPr="006E72A9" w:rsidRDefault="00DD345D" w:rsidP="00DD3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2A9">
              <w:rPr>
                <w:rFonts w:ascii="Angsana New" w:hAnsi="Angsana New"/>
                <w:b/>
                <w:bCs/>
                <w:sz w:val="30"/>
                <w:szCs w:val="30"/>
              </w:rPr>
              <w:t>419,692</w:t>
            </w:r>
          </w:p>
        </w:tc>
      </w:tr>
    </w:tbl>
    <w:p w14:paraId="69B33474" w14:textId="77777777" w:rsidR="001540FE" w:rsidRDefault="001540FE" w:rsidP="0015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34767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29570CB1" w14:textId="4C47FE1D" w:rsidR="00E96AEE" w:rsidRDefault="00D45BD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E96AEE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220"/>
        <w:gridCol w:w="720"/>
        <w:gridCol w:w="720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546A2" w:rsidRPr="00C664CA" w14:paraId="21D531D9" w14:textId="77777777" w:rsidTr="009D5A92">
        <w:trPr>
          <w:jc w:val="center"/>
        </w:trPr>
        <w:tc>
          <w:tcPr>
            <w:tcW w:w="2070" w:type="dxa"/>
          </w:tcPr>
          <w:p w14:paraId="44BE8212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B90C7E0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5" w:type="dxa"/>
            <w:gridSpan w:val="18"/>
          </w:tcPr>
          <w:p w14:paraId="5C50C652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46A2" w:rsidRPr="00C664CA" w14:paraId="5BE9C511" w14:textId="77777777" w:rsidTr="009D5A92">
        <w:trPr>
          <w:jc w:val="center"/>
        </w:trPr>
        <w:tc>
          <w:tcPr>
            <w:tcW w:w="2070" w:type="dxa"/>
          </w:tcPr>
          <w:p w14:paraId="0AE6278E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152F046A" w14:textId="77777777" w:rsidR="00EB5AED" w:rsidRDefault="00EB5AED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FE12F0" w14:textId="6A9FF2B5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38293ACF" w14:textId="47C9173F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0C1E4D4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49745362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EAFC38D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7EDAFC0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447BFCB7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39AD983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697590C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AB77AAB" w14:textId="414ABD0E" w:rsidR="001546A2" w:rsidRPr="004F7E93" w:rsidRDefault="001546A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  <w:r w:rsidR="009E52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งวด</w:t>
            </w:r>
            <w:r w:rsidR="009E528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E52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1546A2" w:rsidRPr="00C664CA" w14:paraId="68676A41" w14:textId="77777777" w:rsidTr="009D5A92">
        <w:trPr>
          <w:jc w:val="center"/>
        </w:trPr>
        <w:tc>
          <w:tcPr>
            <w:tcW w:w="2070" w:type="dxa"/>
          </w:tcPr>
          <w:p w14:paraId="3E1A034A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06FCF1D9" w14:textId="77777777" w:rsidR="001546A2" w:rsidRPr="00C664C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0D6BBA5" w14:textId="12202546" w:rsidR="001546A2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</w:tcPr>
          <w:p w14:paraId="38E96A0E" w14:textId="69100F04" w:rsidR="001546A2" w:rsidRDefault="001546A2" w:rsidP="001546A2">
            <w:pPr>
              <w:pStyle w:val="block"/>
              <w:spacing w:after="0" w:line="240" w:lineRule="auto"/>
              <w:ind w:left="-9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D966F01" w14:textId="77777777" w:rsidR="001546A2" w:rsidRPr="00C664C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3F2D63FD" w14:textId="3F57F118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B61A6AB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7C43CC14" w14:textId="53FB394C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F912ED" w14:textId="77777777" w:rsidR="001546A2" w:rsidRPr="00C664C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157EB16" w14:textId="0CC55968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4E26E6D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B337B8" w14:textId="0A03A1B5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6D6BCE" w14:textId="77777777" w:rsidR="001546A2" w:rsidRPr="00C664C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3CD8F22" w14:textId="604F6023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FF8E843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F3352B" w14:textId="60281B18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F4BA2DC" w14:textId="77777777" w:rsidR="001546A2" w:rsidRPr="00C664C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3B3D5DF" w14:textId="1CCC995C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520A0E7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C9B667" w14:textId="740CAC9F" w:rsidR="001546A2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6359E8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</w:tr>
      <w:tr w:rsidR="001546A2" w:rsidRPr="00C664CA" w14:paraId="1627063C" w14:textId="77777777" w:rsidTr="009D5A92">
        <w:trPr>
          <w:jc w:val="center"/>
        </w:trPr>
        <w:tc>
          <w:tcPr>
            <w:tcW w:w="2070" w:type="dxa"/>
          </w:tcPr>
          <w:p w14:paraId="3239F9F0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75364114" w14:textId="77777777" w:rsidR="001546A2" w:rsidRPr="00C664C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D6B94C0" w14:textId="4D5EDB65" w:rsidR="001546A2" w:rsidRPr="00C664C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63366696" w14:textId="4B139F29" w:rsidR="001546A2" w:rsidRPr="00C664CA" w:rsidRDefault="001546A2" w:rsidP="001546A2">
            <w:pPr>
              <w:pStyle w:val="block"/>
              <w:spacing w:after="0" w:line="240" w:lineRule="auto"/>
              <w:ind w:left="-9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90A645B" w14:textId="77777777" w:rsidR="001546A2" w:rsidRPr="00C664C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5EB8C50F" w14:textId="565D6103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6CADA8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714F04BB" w14:textId="7C7A1582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758020" w14:textId="77777777" w:rsidR="001546A2" w:rsidRPr="00C664C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9C1581D" w14:textId="0C678FAB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5E408D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DF5044" w14:textId="0C1BC38F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1721E3" w14:textId="77777777" w:rsidR="001546A2" w:rsidRPr="00C664C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37BCB7F" w14:textId="247639F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3A8C4C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250C2F" w14:textId="4E60F17A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515957" w14:textId="77777777" w:rsidR="001546A2" w:rsidRPr="00C664C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7DD3898" w14:textId="2AB78B5E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CD0FED4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CDC29" w14:textId="3302DF2A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546A2" w:rsidRPr="00C664CA" w14:paraId="2AC42D4B" w14:textId="77777777" w:rsidTr="009D5A92">
        <w:trPr>
          <w:jc w:val="center"/>
        </w:trPr>
        <w:tc>
          <w:tcPr>
            <w:tcW w:w="2070" w:type="dxa"/>
          </w:tcPr>
          <w:p w14:paraId="7226F081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AE5745B" w14:textId="77777777" w:rsidR="001546A2" w:rsidRPr="00C664C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2FADABB0" w14:textId="77777777" w:rsidR="001546A2" w:rsidRPr="00C664C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4A0569B" w14:textId="77777777" w:rsidR="001546A2" w:rsidRPr="00C664C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5" w:type="dxa"/>
            <w:gridSpan w:val="15"/>
          </w:tcPr>
          <w:p w14:paraId="06273FB8" w14:textId="77777777" w:rsidR="001546A2" w:rsidRPr="00C664C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6A2" w:rsidRPr="00C664CA" w14:paraId="33549EF0" w14:textId="77777777" w:rsidTr="009D5A92">
        <w:trPr>
          <w:jc w:val="center"/>
        </w:trPr>
        <w:tc>
          <w:tcPr>
            <w:tcW w:w="2070" w:type="dxa"/>
          </w:tcPr>
          <w:p w14:paraId="430A599B" w14:textId="77777777" w:rsidR="001546A2" w:rsidRPr="00C664C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20" w:type="dxa"/>
          </w:tcPr>
          <w:p w14:paraId="7F1C7475" w14:textId="77777777" w:rsidR="001546A2" w:rsidRPr="00C664C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1ACB4F4" w14:textId="77777777" w:rsidR="001546A2" w:rsidRPr="00C664C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9A69F46" w14:textId="77777777" w:rsidR="001546A2" w:rsidRPr="00C664C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3927D5" w14:textId="77777777" w:rsidR="001546A2" w:rsidRPr="00C664C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73B9FA55" w14:textId="77777777" w:rsidR="001546A2" w:rsidRPr="00C664CA" w:rsidRDefault="001546A2" w:rsidP="001546A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C5748F" w14:textId="77777777" w:rsidR="001546A2" w:rsidRPr="00C664C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2155828" w14:textId="77777777" w:rsidR="001546A2" w:rsidRPr="00C664CA" w:rsidRDefault="001546A2" w:rsidP="001546A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E3D7F0" w14:textId="77777777" w:rsidR="001546A2" w:rsidRPr="00C664C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ADFF11F" w14:textId="77777777" w:rsidR="001546A2" w:rsidRPr="00C664C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2116C" w14:textId="77777777" w:rsidR="001546A2" w:rsidRPr="00C664C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7D329EF" w14:textId="77777777" w:rsidR="001546A2" w:rsidRPr="00C664C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C9D87" w14:textId="77777777" w:rsidR="001546A2" w:rsidRPr="00C664C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8340681" w14:textId="77777777" w:rsidR="001546A2" w:rsidRPr="00C664C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EA6120" w14:textId="77777777" w:rsidR="001546A2" w:rsidRPr="00C664C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09CCF6F" w14:textId="77777777" w:rsidR="001546A2" w:rsidRPr="00C664C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EA1C0" w14:textId="77777777" w:rsidR="001546A2" w:rsidRPr="00C664CA" w:rsidRDefault="001546A2" w:rsidP="001546A2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4202714" w14:textId="77777777" w:rsidR="001546A2" w:rsidRPr="00C664CA" w:rsidRDefault="001546A2" w:rsidP="001546A2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880C6D" w14:textId="77777777" w:rsidR="001546A2" w:rsidRPr="00C664CA" w:rsidRDefault="001546A2" w:rsidP="001546A2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E516321" w14:textId="77777777" w:rsidR="001546A2" w:rsidRPr="00C664CA" w:rsidRDefault="001546A2" w:rsidP="001546A2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D73" w:rsidRPr="00C664CA" w14:paraId="28E10A82" w14:textId="77777777" w:rsidTr="009D5A92">
        <w:trPr>
          <w:jc w:val="center"/>
        </w:trPr>
        <w:tc>
          <w:tcPr>
            <w:tcW w:w="2070" w:type="dxa"/>
          </w:tcPr>
          <w:p w14:paraId="50622EA2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1A3E7B3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64CA">
              <w:rPr>
                <w:rFonts w:ascii="Angsana New" w:hAnsi="Angsana New"/>
                <w:sz w:val="30"/>
                <w:szCs w:val="30"/>
                <w:cs/>
              </w:rPr>
              <w:t>ซึ</w:t>
            </w:r>
            <w:proofErr w:type="spellEnd"/>
            <w:r w:rsidRPr="00C664CA">
              <w:rPr>
                <w:rFonts w:ascii="Angsana New" w:hAnsi="Angsana New"/>
                <w:sz w:val="30"/>
                <w:szCs w:val="30"/>
                <w:cs/>
              </w:rPr>
              <w:t>ชิโยชิ สมบูรณ์</w:t>
            </w:r>
          </w:p>
          <w:p w14:paraId="67FC989D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โค</w:t>
            </w:r>
            <w:proofErr w:type="spellStart"/>
            <w:r w:rsidRPr="00C664CA">
              <w:rPr>
                <w:rFonts w:ascii="Angsana New" w:hAnsi="Angsana New"/>
                <w:sz w:val="30"/>
                <w:szCs w:val="30"/>
                <w:cs/>
              </w:rPr>
              <w:t>เต</w:t>
            </w:r>
            <w:proofErr w:type="spellEnd"/>
            <w:r w:rsidRPr="00C664CA">
              <w:rPr>
                <w:rFonts w:ascii="Angsana New" w:hAnsi="Angsana New"/>
                <w:sz w:val="30"/>
                <w:szCs w:val="30"/>
                <w:cs/>
              </w:rPr>
              <w:t>ท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แซน</w:t>
            </w:r>
            <w:proofErr w:type="spellStart"/>
            <w:r w:rsidRPr="00C664CA">
              <w:rPr>
                <w:rFonts w:ascii="Angsana New" w:hAnsi="Angsana New"/>
                <w:sz w:val="30"/>
                <w:szCs w:val="30"/>
                <w:cs/>
              </w:rPr>
              <w:t>ด์</w:t>
            </w:r>
            <w:proofErr w:type="spellEnd"/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20" w:type="dxa"/>
          </w:tcPr>
          <w:p w14:paraId="6077B006" w14:textId="77777777" w:rsidR="003C4D73" w:rsidRDefault="003C4D73" w:rsidP="003C4D73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ผลิตและจำห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น่ายทราย</w:t>
            </w:r>
          </w:p>
          <w:p w14:paraId="6AA8D315" w14:textId="77777777" w:rsidR="003C4D73" w:rsidRDefault="003C4D73" w:rsidP="003C4D73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เคลือบ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พลาสติก</w:t>
            </w:r>
            <w:r w:rsidRPr="00C664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  <w:p w14:paraId="69B6C4F6" w14:textId="77777777" w:rsidR="003C4D73" w:rsidRPr="00C664CA" w:rsidRDefault="003C4D73" w:rsidP="003C4D73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อบแห้ง</w:t>
            </w:r>
          </w:p>
        </w:tc>
        <w:tc>
          <w:tcPr>
            <w:tcW w:w="720" w:type="dxa"/>
            <w:vAlign w:val="bottom"/>
          </w:tcPr>
          <w:p w14:paraId="23AF06A2" w14:textId="5F4341DC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720" w:type="dxa"/>
            <w:vAlign w:val="bottom"/>
          </w:tcPr>
          <w:p w14:paraId="0C9E3299" w14:textId="4F5730D4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270" w:type="dxa"/>
            <w:vAlign w:val="bottom"/>
          </w:tcPr>
          <w:p w14:paraId="2C07BE79" w14:textId="77777777" w:rsidR="003C4D73" w:rsidRPr="00C664CA" w:rsidRDefault="003C4D73" w:rsidP="003C4D7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022E5D9" w14:textId="08A78B8B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15D89106" w14:textId="77777777" w:rsidR="003C4D73" w:rsidRPr="00C664CA" w:rsidRDefault="003C4D73" w:rsidP="003C4D7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04048D4" w14:textId="33758FB0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2D36C8F4" w14:textId="77777777" w:rsidR="003C4D73" w:rsidRPr="00C664CA" w:rsidRDefault="003C4D73" w:rsidP="003C4D7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9C80D9C" w14:textId="79E3C7DC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7ABEF2C2" w14:textId="77777777" w:rsidR="003C4D73" w:rsidRPr="00C664CA" w:rsidRDefault="003C4D73" w:rsidP="003C4D73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A73FB8F" w14:textId="592ADB41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1E8652D3" w14:textId="77777777" w:rsidR="003C4D73" w:rsidRPr="00C664CA" w:rsidRDefault="003C4D73" w:rsidP="003C4D73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2243322" w14:textId="55E14089" w:rsidR="003C4D73" w:rsidRPr="00C664CA" w:rsidRDefault="0009522B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55,067</w:t>
            </w:r>
          </w:p>
        </w:tc>
        <w:tc>
          <w:tcPr>
            <w:tcW w:w="270" w:type="dxa"/>
            <w:vAlign w:val="bottom"/>
          </w:tcPr>
          <w:p w14:paraId="61CA67F5" w14:textId="77777777" w:rsidR="003C4D73" w:rsidRPr="00C664CA" w:rsidRDefault="003C4D73" w:rsidP="003C4D73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D02FC38" w14:textId="20118F09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51,656</w:t>
            </w:r>
          </w:p>
        </w:tc>
        <w:tc>
          <w:tcPr>
            <w:tcW w:w="270" w:type="dxa"/>
            <w:vAlign w:val="bottom"/>
          </w:tcPr>
          <w:p w14:paraId="6692BE7E" w14:textId="77777777" w:rsidR="003C4D73" w:rsidRPr="00C664CA" w:rsidRDefault="003C4D73" w:rsidP="003C4D73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A2D2EC" w14:textId="7D6DFAA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8277D5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B3C06E3" w14:textId="42FD5815" w:rsidR="003C4D73" w:rsidRPr="00B6015E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4D73" w:rsidRPr="00C664CA" w14:paraId="4208BB00" w14:textId="77777777" w:rsidTr="009D5A92">
        <w:trPr>
          <w:trHeight w:val="110"/>
          <w:jc w:val="center"/>
        </w:trPr>
        <w:tc>
          <w:tcPr>
            <w:tcW w:w="2070" w:type="dxa"/>
          </w:tcPr>
          <w:p w14:paraId="5C5CE11C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7234DEBD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151E441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DAE8B85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2B5B89" w14:textId="77777777" w:rsidR="003C4D73" w:rsidRPr="00C664CA" w:rsidRDefault="003C4D73" w:rsidP="003C4D73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0663781B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3556A" w14:textId="77777777" w:rsidR="003C4D73" w:rsidRPr="00C664CA" w:rsidRDefault="003C4D73" w:rsidP="003C4D73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7F0806C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7BA2ED" w14:textId="77777777" w:rsidR="003C4D73" w:rsidRPr="00C664CA" w:rsidRDefault="003C4D73" w:rsidP="003C4D73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22622F4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17E812" w14:textId="77777777" w:rsidR="003C4D73" w:rsidRPr="00C664CA" w:rsidRDefault="003C4D73" w:rsidP="003C4D73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C2ED712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DDA42" w14:textId="77777777" w:rsidR="003C4D73" w:rsidRPr="00C664CA" w:rsidRDefault="003C4D73" w:rsidP="003C4D73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4AACE3F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B73089" w14:textId="77777777" w:rsidR="003C4D73" w:rsidRPr="00C664CA" w:rsidRDefault="003C4D73" w:rsidP="003C4D73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9CDD5F4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95D7D7" w14:textId="77777777" w:rsidR="003C4D73" w:rsidRPr="00C664CA" w:rsidRDefault="003C4D73" w:rsidP="003C4D73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7864A04" w14:textId="77777777" w:rsidR="003C4D73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D25F68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2A2FE77" w14:textId="77777777" w:rsidR="003C4D73" w:rsidRPr="00B6015E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D73" w:rsidRPr="00C664CA" w14:paraId="50B1BC1B" w14:textId="77777777" w:rsidTr="009D5A92">
        <w:trPr>
          <w:jc w:val="center"/>
        </w:trPr>
        <w:tc>
          <w:tcPr>
            <w:tcW w:w="2070" w:type="dxa"/>
          </w:tcPr>
          <w:p w14:paraId="63FAC970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ยามาดะ</w:t>
            </w:r>
          </w:p>
          <w:p w14:paraId="270EC7BF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220" w:type="dxa"/>
          </w:tcPr>
          <w:p w14:paraId="7D11C01A" w14:textId="77777777" w:rsidR="003C4D73" w:rsidRPr="00C664CA" w:rsidRDefault="003C4D73" w:rsidP="003C4D73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BE665C">
              <w:rPr>
                <w:rFonts w:ascii="Angsana New" w:hAnsi="Angsana New" w:hint="cs"/>
                <w:sz w:val="30"/>
                <w:szCs w:val="30"/>
                <w:cs/>
              </w:rPr>
              <w:t>ผลิ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ตและจำหน่าย</w:t>
            </w:r>
          </w:p>
          <w:p w14:paraId="2D039DDB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อะไหล่รถ</w:t>
            </w:r>
          </w:p>
        </w:tc>
        <w:tc>
          <w:tcPr>
            <w:tcW w:w="720" w:type="dxa"/>
            <w:vAlign w:val="bottom"/>
          </w:tcPr>
          <w:p w14:paraId="7ECBB07F" w14:textId="324279DA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720" w:type="dxa"/>
            <w:vAlign w:val="bottom"/>
          </w:tcPr>
          <w:p w14:paraId="673F0573" w14:textId="16877908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77C0FCCB" w14:textId="77777777" w:rsidR="003C4D73" w:rsidRPr="00C664CA" w:rsidRDefault="003C4D73" w:rsidP="003C4D7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1AEE6CA" w14:textId="1EA10494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6DD8B4B6" w14:textId="77777777" w:rsidR="003C4D73" w:rsidRPr="00C664CA" w:rsidRDefault="003C4D73" w:rsidP="003C4D7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2D99A873" w14:textId="2CC3AB59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7AE000D7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8D39BA" w14:textId="327745AC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0AEC9E11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278B1A4" w14:textId="58D57904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5B43B4A5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F761680" w14:textId="01FBF272" w:rsidR="003C4D73" w:rsidRPr="00C664CA" w:rsidRDefault="00DF7CBC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480,390</w:t>
            </w:r>
          </w:p>
        </w:tc>
        <w:tc>
          <w:tcPr>
            <w:tcW w:w="270" w:type="dxa"/>
            <w:vAlign w:val="bottom"/>
          </w:tcPr>
          <w:p w14:paraId="004A104F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4605814" w14:textId="5AF4EDB8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459,265</w:t>
            </w:r>
          </w:p>
        </w:tc>
        <w:tc>
          <w:tcPr>
            <w:tcW w:w="270" w:type="dxa"/>
            <w:vAlign w:val="bottom"/>
          </w:tcPr>
          <w:p w14:paraId="6F1FC5A4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0EE0CA8" w14:textId="7F35D2A6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68480C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6A0C4FC" w14:textId="0C28FFF0" w:rsidR="003C4D73" w:rsidRPr="00B6015E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4D73" w:rsidRPr="00C664CA" w14:paraId="01F0DC82" w14:textId="77777777" w:rsidTr="009D5A92">
        <w:trPr>
          <w:trHeight w:val="334"/>
          <w:jc w:val="center"/>
        </w:trPr>
        <w:tc>
          <w:tcPr>
            <w:tcW w:w="2070" w:type="dxa"/>
          </w:tcPr>
          <w:p w14:paraId="4D8A395D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0" w:type="dxa"/>
          </w:tcPr>
          <w:p w14:paraId="4AC791A8" w14:textId="77777777" w:rsidR="003C4D73" w:rsidRPr="00C664CA" w:rsidRDefault="003C4D73" w:rsidP="003C4D73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652BB0F2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83028BA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97483A" w14:textId="77777777" w:rsidR="003C4D73" w:rsidRPr="00C664CA" w:rsidRDefault="003C4D73" w:rsidP="003C4D73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28BABF0D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0115E" w14:textId="77777777" w:rsidR="003C4D73" w:rsidRPr="00C664CA" w:rsidRDefault="003C4D73" w:rsidP="003C4D73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7E70D19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E82FF" w14:textId="77777777" w:rsidR="003C4D73" w:rsidRPr="00C664CA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A2467D9" w14:textId="24B8AFFA" w:rsidR="003C4D73" w:rsidRPr="00BE665C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41B0C95F" w14:textId="77777777" w:rsidR="003C4D73" w:rsidRPr="00BE665C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62A1DAD" w14:textId="12EBE9A8" w:rsidR="003C4D73" w:rsidRPr="00BE665C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08C1395D" w14:textId="77777777" w:rsidR="003C4D73" w:rsidRPr="00BE665C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7C24B25" w14:textId="38253F20" w:rsidR="003C4D73" w:rsidRPr="00BE665C" w:rsidRDefault="0009522B" w:rsidP="003C4D7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535,457</w:t>
            </w:r>
          </w:p>
        </w:tc>
        <w:tc>
          <w:tcPr>
            <w:tcW w:w="270" w:type="dxa"/>
            <w:vAlign w:val="bottom"/>
          </w:tcPr>
          <w:p w14:paraId="73C9CAA4" w14:textId="77777777" w:rsidR="003C4D73" w:rsidRPr="00BE665C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F6FEDB1" w14:textId="0D4FCC45" w:rsidR="003C4D73" w:rsidRPr="00BE665C" w:rsidRDefault="003C4D73" w:rsidP="003C4D7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510,921</w:t>
            </w:r>
          </w:p>
        </w:tc>
        <w:tc>
          <w:tcPr>
            <w:tcW w:w="270" w:type="dxa"/>
            <w:vAlign w:val="bottom"/>
          </w:tcPr>
          <w:p w14:paraId="23FE595F" w14:textId="77777777" w:rsidR="003C4D73" w:rsidRPr="00BE665C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FB76295" w14:textId="4EDF1F6B" w:rsidR="003C4D73" w:rsidRPr="00BE665C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1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4DDC7F" w14:textId="77777777" w:rsidR="003C4D73" w:rsidRPr="00BE665C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B10E367" w14:textId="1BEF59A7" w:rsidR="003C4D73" w:rsidRPr="00B6015E" w:rsidRDefault="003C4D73" w:rsidP="003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1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4824E5" w14:textId="54BCA00C" w:rsidR="001546A2" w:rsidRDefault="001546A2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354DC3A" w14:textId="77777777" w:rsidR="001546A2" w:rsidRDefault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31EFB9EE" w14:textId="77777777" w:rsidR="001546A2" w:rsidRDefault="001546A2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70"/>
        <w:gridCol w:w="240"/>
        <w:gridCol w:w="82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546A2" w:rsidRPr="00C664CA" w14:paraId="18DFF9F9" w14:textId="77777777" w:rsidTr="009D5A92">
        <w:trPr>
          <w:jc w:val="center"/>
        </w:trPr>
        <w:tc>
          <w:tcPr>
            <w:tcW w:w="2070" w:type="dxa"/>
          </w:tcPr>
          <w:p w14:paraId="49917E2D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DA26DC5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5" w:type="dxa"/>
            <w:gridSpan w:val="18"/>
          </w:tcPr>
          <w:p w14:paraId="0B5A0E37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46A2" w:rsidRPr="00C664CA" w14:paraId="731834D1" w14:textId="77777777" w:rsidTr="009D5A92">
        <w:trPr>
          <w:jc w:val="center"/>
        </w:trPr>
        <w:tc>
          <w:tcPr>
            <w:tcW w:w="2070" w:type="dxa"/>
          </w:tcPr>
          <w:p w14:paraId="63857C74" w14:textId="77777777" w:rsidR="001546A2" w:rsidRPr="00C2551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04546C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276464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A4309CD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8DBBD29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0F4B6DF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7184ED9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A959966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82AAB3C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7F7D3B8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39821927" w14:textId="77777777" w:rsidR="001546A2" w:rsidRPr="00C2551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223664C" w14:textId="2B59921C" w:rsidR="001546A2" w:rsidRPr="00C2551A" w:rsidRDefault="00DD14EC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1546A2" w:rsidRPr="00C664CA" w14:paraId="3AF63418" w14:textId="77777777" w:rsidTr="009D5A92">
        <w:trPr>
          <w:jc w:val="center"/>
        </w:trPr>
        <w:tc>
          <w:tcPr>
            <w:tcW w:w="2070" w:type="dxa"/>
          </w:tcPr>
          <w:p w14:paraId="297EB58D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07A189" w14:textId="77777777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8CCF144" w14:textId="52E6DCF9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</w:tcPr>
          <w:p w14:paraId="59509824" w14:textId="7DB81099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3E98023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2FE57723" w14:textId="7AD22F86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11184AF1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6BFFAF21" w14:textId="6C762063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AEE6BF0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7AFC635" w14:textId="1F44B136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D53A7EF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5E5D02" w14:textId="294F1A31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822DFD4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CF1BA82" w14:textId="2F1DB5B5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08CD5B0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EE66DA" w14:textId="21D0B0DB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5EC8F97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F4D635B" w14:textId="38BDDB18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E9692F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7502B9" w14:textId="43A637AD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DD14E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546A2" w:rsidRPr="00C664CA" w14:paraId="46A83821" w14:textId="77777777" w:rsidTr="009D5A92">
        <w:trPr>
          <w:jc w:val="center"/>
        </w:trPr>
        <w:tc>
          <w:tcPr>
            <w:tcW w:w="2070" w:type="dxa"/>
          </w:tcPr>
          <w:p w14:paraId="02AF3382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657C630" w14:textId="77777777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05AEF9D" w14:textId="55A0BB01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7BA73226" w14:textId="48E3FA7B" w:rsidR="001546A2" w:rsidRPr="00C2551A" w:rsidRDefault="001546A2" w:rsidP="001546A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83BCD05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9352458" w14:textId="522B3A33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6BFEA2E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1B87D8FB" w14:textId="2ED5656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59BC8BC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470ACF1" w14:textId="2B53C4A8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A74874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37F1B" w14:textId="353030A0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7FF71D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A37F83D" w14:textId="2C1F806F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3B1ACB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FC765" w14:textId="38226ED3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114BDF" w14:textId="77777777" w:rsidR="001546A2" w:rsidRPr="00C2551A" w:rsidRDefault="001546A2" w:rsidP="001546A2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598B694" w14:textId="31655DE4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A11C50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80D04" w14:textId="73B95154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546A2" w:rsidRPr="00C664CA" w14:paraId="7401E3F9" w14:textId="77777777" w:rsidTr="009D5A92">
        <w:trPr>
          <w:jc w:val="center"/>
        </w:trPr>
        <w:tc>
          <w:tcPr>
            <w:tcW w:w="2070" w:type="dxa"/>
          </w:tcPr>
          <w:p w14:paraId="3E7E367C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AFD0D7D" w14:textId="77777777" w:rsidR="001546A2" w:rsidRPr="00C2551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28FB311B" w14:textId="77777777" w:rsidR="001546A2" w:rsidRPr="00C2551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797913B" w14:textId="77777777" w:rsidR="001546A2" w:rsidRPr="00C2551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5" w:type="dxa"/>
            <w:gridSpan w:val="15"/>
          </w:tcPr>
          <w:p w14:paraId="1CAB55A9" w14:textId="77777777" w:rsidR="001546A2" w:rsidRPr="00C2551A" w:rsidRDefault="001546A2" w:rsidP="001546A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6A2" w:rsidRPr="00C664CA" w14:paraId="252CC2EA" w14:textId="77777777" w:rsidTr="009D5A92">
        <w:trPr>
          <w:jc w:val="center"/>
        </w:trPr>
        <w:tc>
          <w:tcPr>
            <w:tcW w:w="2070" w:type="dxa"/>
          </w:tcPr>
          <w:p w14:paraId="0793AE6A" w14:textId="77777777" w:rsidR="001546A2" w:rsidRPr="00C2551A" w:rsidRDefault="001546A2" w:rsidP="0015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4796BBCD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CAF7026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16E6959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CC6BCD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445063AD" w14:textId="77777777" w:rsidR="001546A2" w:rsidRPr="00C2551A" w:rsidRDefault="001546A2" w:rsidP="001546A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B0CB345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11464C97" w14:textId="77777777" w:rsidR="001546A2" w:rsidRPr="00C2551A" w:rsidRDefault="001546A2" w:rsidP="001546A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4ED42" w14:textId="77777777" w:rsidR="001546A2" w:rsidRPr="00C2551A" w:rsidRDefault="001546A2" w:rsidP="001546A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F3EE3DA" w14:textId="77777777" w:rsidR="001546A2" w:rsidRPr="00C2551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B80B19" w14:textId="77777777" w:rsidR="001546A2" w:rsidRPr="00C2551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18E7CF2" w14:textId="77777777" w:rsidR="001546A2" w:rsidRPr="00C2551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C38F6" w14:textId="77777777" w:rsidR="001546A2" w:rsidRPr="00C2551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022889" w14:textId="77777777" w:rsidR="001546A2" w:rsidRPr="00C2551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9CA36" w14:textId="77777777" w:rsidR="001546A2" w:rsidRPr="00C2551A" w:rsidRDefault="001546A2" w:rsidP="001546A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62F6D88" w14:textId="77777777" w:rsidR="001546A2" w:rsidRPr="00C2551A" w:rsidRDefault="001546A2" w:rsidP="001546A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89D43E" w14:textId="77777777" w:rsidR="001546A2" w:rsidRPr="00C2551A" w:rsidRDefault="001546A2" w:rsidP="001546A2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6A0468E" w14:textId="77777777" w:rsidR="001546A2" w:rsidRPr="00C2551A" w:rsidRDefault="001546A2" w:rsidP="001546A2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BFB57D" w14:textId="77777777" w:rsidR="001546A2" w:rsidRPr="00C2551A" w:rsidRDefault="001546A2" w:rsidP="001546A2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EA25893" w14:textId="77777777" w:rsidR="001546A2" w:rsidRPr="00C2551A" w:rsidRDefault="001546A2" w:rsidP="001546A2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D34" w:rsidRPr="00C664CA" w14:paraId="51E6E5AE" w14:textId="77777777" w:rsidTr="009D5A92">
        <w:trPr>
          <w:jc w:val="center"/>
        </w:trPr>
        <w:tc>
          <w:tcPr>
            <w:tcW w:w="2070" w:type="dxa"/>
          </w:tcPr>
          <w:p w14:paraId="413E57BC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บริษัท   มู</w:t>
            </w:r>
            <w:proofErr w:type="spellStart"/>
            <w:r w:rsidRPr="00C2551A">
              <w:rPr>
                <w:rFonts w:ascii="Angsana New" w:hAnsi="Angsana New"/>
                <w:sz w:val="30"/>
                <w:szCs w:val="30"/>
                <w:cs/>
              </w:rPr>
              <w:t>เบีย</w:t>
            </w:r>
            <w:proofErr w:type="spellEnd"/>
            <w:r w:rsidRPr="00C2551A">
              <w:rPr>
                <w:rFonts w:ascii="Angsana New" w:hAnsi="Angsana New"/>
                <w:sz w:val="30"/>
                <w:szCs w:val="30"/>
                <w:cs/>
              </w:rPr>
              <w:t xml:space="preserve"> สมบูรณ์ </w:t>
            </w:r>
          </w:p>
          <w:p w14:paraId="0FB8A124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90A8D63" w14:textId="77777777" w:rsidR="006F5D34" w:rsidRPr="00C2551A" w:rsidRDefault="006F5D34" w:rsidP="006F5D34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64DEE85A" w14:textId="77777777" w:rsidR="006F5D34" w:rsidRPr="00C2551A" w:rsidRDefault="006F5D34" w:rsidP="006F5D34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720" w:type="dxa"/>
            <w:vAlign w:val="bottom"/>
          </w:tcPr>
          <w:p w14:paraId="5684B948" w14:textId="491EFEAE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3CC4F146" w14:textId="53C21FBB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A68D668" w14:textId="77777777" w:rsidR="006F5D34" w:rsidRPr="00C2551A" w:rsidRDefault="006F5D34" w:rsidP="006F5D34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F634AA" w14:textId="48FC958D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40" w:type="dxa"/>
            <w:vAlign w:val="bottom"/>
          </w:tcPr>
          <w:p w14:paraId="4A4F3247" w14:textId="77777777" w:rsidR="006F5D34" w:rsidRPr="00C2551A" w:rsidRDefault="006F5D34" w:rsidP="006F5D34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B48A36F" w14:textId="3A88FAB4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0CB2CAC5" w14:textId="77777777" w:rsidR="006F5D34" w:rsidRPr="00C2551A" w:rsidRDefault="006F5D34" w:rsidP="006F5D34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2199B31" w14:textId="07D31B72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6B638668" w14:textId="77777777" w:rsidR="006F5D34" w:rsidRPr="00C2551A" w:rsidRDefault="006F5D34" w:rsidP="006F5D34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283B4A" w14:textId="61BACCF5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76777B4B" w14:textId="77777777" w:rsidR="006F5D34" w:rsidRPr="00C2551A" w:rsidRDefault="006F5D34" w:rsidP="006F5D34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C1DE49" w14:textId="709B0E6C" w:rsidR="006F5D34" w:rsidRPr="00C2551A" w:rsidRDefault="00DF7CBC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364,696</w:t>
            </w:r>
          </w:p>
        </w:tc>
        <w:tc>
          <w:tcPr>
            <w:tcW w:w="270" w:type="dxa"/>
            <w:vAlign w:val="bottom"/>
          </w:tcPr>
          <w:p w14:paraId="0879820C" w14:textId="77777777" w:rsidR="006F5D34" w:rsidRPr="00C2551A" w:rsidRDefault="006F5D34" w:rsidP="006F5D34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87EAC93" w14:textId="7564EEFF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341,166</w:t>
            </w:r>
          </w:p>
        </w:tc>
        <w:tc>
          <w:tcPr>
            <w:tcW w:w="270" w:type="dxa"/>
            <w:vAlign w:val="bottom"/>
          </w:tcPr>
          <w:p w14:paraId="6EAF4F4D" w14:textId="77777777" w:rsidR="006F5D34" w:rsidRPr="00C2551A" w:rsidRDefault="006F5D34" w:rsidP="006F5D34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6823D40" w14:textId="1929CFE0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7498E4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D1A3818" w14:textId="0033549B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D34" w:rsidRPr="00C664CA" w14:paraId="665F23AC" w14:textId="77777777" w:rsidTr="009D5A92">
        <w:trPr>
          <w:trHeight w:val="110"/>
          <w:jc w:val="center"/>
        </w:trPr>
        <w:tc>
          <w:tcPr>
            <w:tcW w:w="2070" w:type="dxa"/>
          </w:tcPr>
          <w:p w14:paraId="220632CF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2D7E692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FB551CC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A0FC205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931B87" w14:textId="77777777" w:rsidR="006F5D34" w:rsidRPr="00C2551A" w:rsidRDefault="006F5D34" w:rsidP="006F5D34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6B93B81F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D0B724D" w14:textId="77777777" w:rsidR="006F5D34" w:rsidRPr="00C2551A" w:rsidRDefault="006F5D34" w:rsidP="006F5D34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B2CC352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4E0857" w14:textId="77777777" w:rsidR="006F5D34" w:rsidRPr="00C2551A" w:rsidRDefault="006F5D34" w:rsidP="006F5D34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A2CC7E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8BE447" w14:textId="77777777" w:rsidR="006F5D34" w:rsidRPr="00C2551A" w:rsidRDefault="006F5D34" w:rsidP="006F5D34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8C13DDB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6EA7AA" w14:textId="77777777" w:rsidR="006F5D34" w:rsidRPr="00C2551A" w:rsidRDefault="006F5D34" w:rsidP="006F5D34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230BEF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8DAE3C" w14:textId="77777777" w:rsidR="006F5D34" w:rsidRPr="00C2551A" w:rsidRDefault="006F5D34" w:rsidP="006F5D34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D62088A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EE80AF" w14:textId="77777777" w:rsidR="006F5D34" w:rsidRPr="00C2551A" w:rsidRDefault="006F5D34" w:rsidP="006F5D34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CB7871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849BC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91A476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D34" w:rsidRPr="00C664CA" w14:paraId="0D41ADD1" w14:textId="77777777" w:rsidTr="009D5A92">
        <w:trPr>
          <w:jc w:val="center"/>
        </w:trPr>
        <w:tc>
          <w:tcPr>
            <w:tcW w:w="2070" w:type="dxa"/>
            <w:vAlign w:val="bottom"/>
          </w:tcPr>
          <w:p w14:paraId="6AE87165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72532FD1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 xml:space="preserve">    </w:t>
            </w:r>
            <w:proofErr w:type="spellStart"/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proofErr w:type="spellEnd"/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7C5E5624" w14:textId="77777777" w:rsidR="006F5D34" w:rsidRPr="00C2551A" w:rsidRDefault="006F5D34" w:rsidP="006F5D34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720" w:type="dxa"/>
            <w:vAlign w:val="bottom"/>
          </w:tcPr>
          <w:p w14:paraId="4A1B8E9A" w14:textId="451D2ACF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1E3A7699" w14:textId="4278B46D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43E49E74" w14:textId="77777777" w:rsidR="006F5D34" w:rsidRPr="00C2551A" w:rsidRDefault="006F5D34" w:rsidP="006F5D34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349F9DEF" w14:textId="1D0222E2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40" w:type="dxa"/>
            <w:vAlign w:val="bottom"/>
          </w:tcPr>
          <w:p w14:paraId="6A7AB2D6" w14:textId="77777777" w:rsidR="006F5D34" w:rsidRPr="00C2551A" w:rsidRDefault="006F5D34" w:rsidP="006F5D34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02BB3DB" w14:textId="7C2ECEEC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279F928E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FC61BB1" w14:textId="48D0A05B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5E212FD0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42896" w14:textId="323BD0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E05DD27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2021921" w14:textId="0AB4F301" w:rsidR="006F5D34" w:rsidRPr="00C2551A" w:rsidRDefault="00DF7CBC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14,35</w:t>
            </w:r>
            <w:r w:rsidR="00F461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58AD97B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AC6435D" w14:textId="580B6DEC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14,980</w:t>
            </w:r>
          </w:p>
        </w:tc>
        <w:tc>
          <w:tcPr>
            <w:tcW w:w="270" w:type="dxa"/>
            <w:vAlign w:val="bottom"/>
          </w:tcPr>
          <w:p w14:paraId="43130E0B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D0E8BDF" w14:textId="74188316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18B59D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8FC2C70" w14:textId="05A2DE9A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D34" w:rsidRPr="00C664CA" w14:paraId="5F044057" w14:textId="77777777" w:rsidTr="009D5A92">
        <w:trPr>
          <w:trHeight w:val="334"/>
          <w:jc w:val="center"/>
        </w:trPr>
        <w:tc>
          <w:tcPr>
            <w:tcW w:w="2070" w:type="dxa"/>
          </w:tcPr>
          <w:p w14:paraId="2BB5D855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A391190" w14:textId="77777777" w:rsidR="006F5D34" w:rsidRPr="00C2551A" w:rsidRDefault="006F5D34" w:rsidP="006F5D34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A63B599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E3AAB30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C62CFA" w14:textId="77777777" w:rsidR="006F5D34" w:rsidRPr="00C2551A" w:rsidRDefault="006F5D34" w:rsidP="006F5D34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4CB832CF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1820DAF" w14:textId="77777777" w:rsidR="006F5D34" w:rsidRPr="00C2551A" w:rsidRDefault="006F5D34" w:rsidP="006F5D34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553CE4A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1DACF1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C80A55E" w14:textId="06A4A8E4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2E54DEE4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8F79F35" w14:textId="4CB56736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1EA36795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DC982DC" w14:textId="26C38489" w:rsidR="006F5D34" w:rsidRPr="00C2551A" w:rsidRDefault="00DF7CBC" w:rsidP="006F5D3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379,05</w:t>
            </w:r>
            <w:r w:rsidR="00F461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6AE39EB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4F0B9EC" w14:textId="0B9AD707" w:rsidR="006F5D34" w:rsidRPr="00C2551A" w:rsidRDefault="006F5D34" w:rsidP="006F5D3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356,146</w:t>
            </w:r>
          </w:p>
        </w:tc>
        <w:tc>
          <w:tcPr>
            <w:tcW w:w="270" w:type="dxa"/>
            <w:vAlign w:val="bottom"/>
          </w:tcPr>
          <w:p w14:paraId="32196C80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4643535" w14:textId="6B69E4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59E966" w14:textId="7777777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B5BE246" w14:textId="14163247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F5D34" w:rsidRPr="00C664CA" w14:paraId="3023DD04" w14:textId="77777777" w:rsidTr="009D5A92">
        <w:trPr>
          <w:jc w:val="center"/>
        </w:trPr>
        <w:tc>
          <w:tcPr>
            <w:tcW w:w="2070" w:type="dxa"/>
          </w:tcPr>
          <w:p w14:paraId="41252A30" w14:textId="77777777" w:rsidR="006F5D34" w:rsidRPr="00C2551A" w:rsidRDefault="006F5D34" w:rsidP="006F5D34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C2551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49D05272" w14:textId="77777777" w:rsidR="006F5D34" w:rsidRPr="00C2551A" w:rsidRDefault="006F5D34" w:rsidP="006F5D34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7F7C58A" w14:textId="77777777" w:rsidR="006F5D34" w:rsidRPr="00C2551A" w:rsidRDefault="006F5D34" w:rsidP="006F5D34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7622F13" w14:textId="77777777" w:rsidR="006F5D34" w:rsidRPr="00C2551A" w:rsidRDefault="006F5D34" w:rsidP="006F5D34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B4D3FA" w14:textId="77777777" w:rsidR="006F5D34" w:rsidRPr="00C2551A" w:rsidRDefault="006F5D34" w:rsidP="006F5D34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035031F" w14:textId="77777777" w:rsidR="006F5D34" w:rsidRPr="00C2551A" w:rsidRDefault="006F5D34" w:rsidP="006F5D3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CC5AC48" w14:textId="77777777" w:rsidR="006F5D34" w:rsidRPr="00C2551A" w:rsidRDefault="006F5D34" w:rsidP="006F5D34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66F0EEA" w14:textId="77777777" w:rsidR="006F5D34" w:rsidRPr="00C2551A" w:rsidRDefault="006F5D34" w:rsidP="006F5D3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D9BE8CB" w14:textId="77777777" w:rsidR="006F5D34" w:rsidRPr="00C2551A" w:rsidRDefault="006F5D34" w:rsidP="006F5D34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13EA005" w14:textId="685F63A1" w:rsidR="006F5D34" w:rsidRPr="00C2551A" w:rsidRDefault="006F5D34" w:rsidP="006F5D3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2A8DA56D" w14:textId="77777777" w:rsidR="006F5D34" w:rsidRPr="00C2551A" w:rsidRDefault="006F5D34" w:rsidP="006F5D3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71016A0" w14:textId="0DE786F5" w:rsidR="006F5D34" w:rsidRPr="00C2551A" w:rsidRDefault="006F5D34" w:rsidP="006F5D3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5F40AB4D" w14:textId="77777777" w:rsidR="006F5D34" w:rsidRPr="00C2551A" w:rsidRDefault="006F5D34" w:rsidP="006F5D3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EF88522" w14:textId="292C1233" w:rsidR="006F5D34" w:rsidRPr="00C2551A" w:rsidRDefault="00F42FED" w:rsidP="006F5D3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914,51</w:t>
            </w:r>
            <w:r w:rsidR="00F461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2F18533A" w14:textId="77777777" w:rsidR="006F5D34" w:rsidRPr="00C2551A" w:rsidRDefault="006F5D34" w:rsidP="006F5D3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33DA4CC" w14:textId="523E64F1" w:rsidR="006F5D34" w:rsidRPr="00C2551A" w:rsidRDefault="006F5D34" w:rsidP="006F5D3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867,0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vAlign w:val="bottom"/>
          </w:tcPr>
          <w:p w14:paraId="7EE7FFF2" w14:textId="77777777" w:rsidR="006F5D34" w:rsidRPr="00C2551A" w:rsidRDefault="006F5D34" w:rsidP="006F5D3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2552DEF3" w14:textId="586EA4A3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3FE9D0" w14:textId="77777777" w:rsidR="006F5D34" w:rsidRPr="00C2551A" w:rsidRDefault="006F5D34" w:rsidP="006F5D34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9F9D316" w14:textId="626A4970" w:rsidR="006F5D34" w:rsidRPr="00C2551A" w:rsidRDefault="006F5D34" w:rsidP="006F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26689B8" w14:textId="2A6B3A92" w:rsidR="001546A2" w:rsidRDefault="001546A2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  <w:sectPr w:rsidR="001546A2" w:rsidSect="00700418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7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1035"/>
        <w:gridCol w:w="270"/>
        <w:gridCol w:w="990"/>
        <w:gridCol w:w="270"/>
        <w:gridCol w:w="972"/>
        <w:gridCol w:w="270"/>
        <w:gridCol w:w="990"/>
        <w:gridCol w:w="270"/>
        <w:gridCol w:w="990"/>
      </w:tblGrid>
      <w:tr w:rsidR="001546A2" w:rsidRPr="008733FB" w14:paraId="1091C269" w14:textId="77777777" w:rsidTr="009D5A92">
        <w:tc>
          <w:tcPr>
            <w:tcW w:w="2430" w:type="dxa"/>
          </w:tcPr>
          <w:p w14:paraId="0DD7481E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990" w:type="dxa"/>
          </w:tcPr>
          <w:p w14:paraId="16F6652B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93D3EE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1335F282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A51CAD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</w:tcPr>
          <w:p w14:paraId="3449DC36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6A2" w:rsidRPr="00C4398E" w14:paraId="0E21D1D4" w14:textId="77777777" w:rsidTr="009D5A92">
        <w:trPr>
          <w:trHeight w:val="749"/>
        </w:trPr>
        <w:tc>
          <w:tcPr>
            <w:tcW w:w="2430" w:type="dxa"/>
          </w:tcPr>
          <w:p w14:paraId="42DBF1DD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0ADA7C36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7ADBDDAF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5FD47A02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75598D3E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8C80A8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4306DB2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ED1623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7719B3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9D5A92" w:rsidRPr="008733FB" w14:paraId="39C0392A" w14:textId="77777777" w:rsidTr="009D5A92">
        <w:trPr>
          <w:trHeight w:val="407"/>
        </w:trPr>
        <w:tc>
          <w:tcPr>
            <w:tcW w:w="2430" w:type="dxa"/>
          </w:tcPr>
          <w:p w14:paraId="138EE43A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D639F8" w14:textId="1FDF3886" w:rsidR="009D5A92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147AC214" w14:textId="77777777" w:rsidR="009D5A92" w:rsidRPr="00C35346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742ACB" w14:textId="31F7C18F" w:rsidR="009D5A92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79A8A0F" w14:textId="77777777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EAF32E6" w14:textId="28B10550" w:rsidR="009D5A92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6240660A" w14:textId="77777777" w:rsidR="009D5A92" w:rsidRPr="00C35346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B976838" w14:textId="3220C010" w:rsidR="009D5A92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5A861D56" w14:textId="77777777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2042C8" w14:textId="793079C4" w:rsidR="009D5A92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7EAEEAFD" w14:textId="77777777" w:rsidR="009D5A92" w:rsidRPr="00C35346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9E12D" w14:textId="7BAEA4C7" w:rsidR="009D5A92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D5A92" w:rsidRPr="008733FB" w14:paraId="1B757D8F" w14:textId="77777777" w:rsidTr="009D5A92">
        <w:trPr>
          <w:trHeight w:val="407"/>
        </w:trPr>
        <w:tc>
          <w:tcPr>
            <w:tcW w:w="2430" w:type="dxa"/>
          </w:tcPr>
          <w:p w14:paraId="427B77C6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AEC4E5" w14:textId="16F51563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CC4301F" w14:textId="77777777" w:rsidR="009D5A92" w:rsidRPr="00C35346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771889" w14:textId="2CF87C00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CF5229A" w14:textId="77777777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33D37D4" w14:textId="37E0AE93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E93773C" w14:textId="77777777" w:rsidR="009D5A92" w:rsidRPr="00C35346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A5233FB" w14:textId="341DD8A5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EA10658" w14:textId="77777777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27D0F80" w14:textId="1CF2AF41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2C85773" w14:textId="77777777" w:rsidR="009D5A92" w:rsidRPr="00C35346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FA839" w14:textId="3E962E33" w:rsidR="009D5A92" w:rsidRPr="00C35346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9D5A92" w:rsidRPr="008733FB" w14:paraId="0A9D9661" w14:textId="77777777" w:rsidTr="009D5A92">
        <w:trPr>
          <w:trHeight w:val="407"/>
        </w:trPr>
        <w:tc>
          <w:tcPr>
            <w:tcW w:w="2430" w:type="dxa"/>
          </w:tcPr>
          <w:p w14:paraId="055E8B2E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170E07FB" w14:textId="77777777" w:rsidR="009D5A92" w:rsidRPr="00BE5703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1054D85E" w14:textId="77777777" w:rsidR="009D5A92" w:rsidRPr="00BE5703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52" w:type="dxa"/>
            <w:gridSpan w:val="7"/>
          </w:tcPr>
          <w:p w14:paraId="21FD39C2" w14:textId="77777777" w:rsidR="009D5A92" w:rsidRPr="00BE5703" w:rsidRDefault="009D5A92" w:rsidP="009D5A9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D5A92" w:rsidRPr="008733FB" w14:paraId="391F2F9F" w14:textId="77777777" w:rsidTr="009D5A92">
        <w:tc>
          <w:tcPr>
            <w:tcW w:w="2430" w:type="dxa"/>
          </w:tcPr>
          <w:p w14:paraId="5A9EC4FA" w14:textId="77777777" w:rsidR="009D5A92" w:rsidRPr="00BE57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7F79E70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5EC95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D1C4F4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DA0A7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9029A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5C947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778209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38E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668F3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4D737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</w:tcPr>
          <w:p w14:paraId="71B147DF" w14:textId="77777777" w:rsidR="009D5A92" w:rsidRPr="008733FB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1C1" w:rsidRPr="008733FB" w14:paraId="076E2B85" w14:textId="77777777" w:rsidTr="009D5A92">
        <w:tc>
          <w:tcPr>
            <w:tcW w:w="2430" w:type="dxa"/>
          </w:tcPr>
          <w:p w14:paraId="7C72B91B" w14:textId="77777777" w:rsidR="007821C1" w:rsidRPr="00BE5703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มู</w:t>
            </w:r>
            <w:proofErr w:type="spellStart"/>
            <w:r w:rsidRPr="00BE5703">
              <w:rPr>
                <w:rFonts w:ascii="Angsana New" w:hAnsi="Angsana New"/>
                <w:sz w:val="30"/>
                <w:szCs w:val="30"/>
                <w:cs/>
              </w:rPr>
              <w:t>เบีย</w:t>
            </w:r>
            <w:proofErr w:type="spellEnd"/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 สมบูรณ์ </w:t>
            </w:r>
          </w:p>
          <w:p w14:paraId="5834328C" w14:textId="77777777" w:rsidR="007821C1" w:rsidRPr="00BE5703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65841ADF" w14:textId="3C26ABB8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07BA13" w14:textId="77777777" w:rsidR="007821C1" w:rsidRPr="00DE14E5" w:rsidRDefault="007821C1" w:rsidP="007821C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B7A354E" w14:textId="142AF382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A5BD957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AD9694" w14:textId="5AE00381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2E76798B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22191CE" w14:textId="29FE19FD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2CE34A2E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17EFC" w14:textId="46680A79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1C914CD6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3D6591" w14:textId="391CBB20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7821C1" w:rsidRPr="008733FB" w14:paraId="67DF4FAA" w14:textId="77777777" w:rsidTr="009D5A92">
        <w:tc>
          <w:tcPr>
            <w:tcW w:w="2430" w:type="dxa"/>
          </w:tcPr>
          <w:p w14:paraId="28883781" w14:textId="77777777" w:rsidR="007821C1" w:rsidRPr="00BE5703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CC60D75" w14:textId="77777777" w:rsidR="007821C1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FF00D2" w14:textId="77777777" w:rsidR="007821C1" w:rsidRPr="00DE14E5" w:rsidRDefault="007821C1" w:rsidP="007821C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5CF3E6C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A8FAC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869C89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3038EB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60460AB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D5D09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E6DEBE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FBC289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305B8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1C1" w:rsidRPr="008733FB" w14:paraId="4B0A496C" w14:textId="77777777" w:rsidTr="009D5A92">
        <w:tc>
          <w:tcPr>
            <w:tcW w:w="2430" w:type="dxa"/>
          </w:tcPr>
          <w:p w14:paraId="7D001548" w14:textId="77777777" w:rsidR="007821C1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073D53E9" w14:textId="77777777" w:rsidR="007821C1" w:rsidRPr="00BE5703" w:rsidRDefault="007821C1" w:rsidP="0035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56C8C2B9" w14:textId="32968338" w:rsidR="007821C1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EE30C12" w14:textId="77777777" w:rsidR="007821C1" w:rsidRPr="00DE14E5" w:rsidRDefault="007821C1" w:rsidP="007821C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52F8B7" w14:textId="13D51730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651C46CA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4AA13" w14:textId="5EF35EE0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618D4396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366C389" w14:textId="3A0517A5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86823C8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316E4B" w14:textId="20668E10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9612DC0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251E5B" w14:textId="201C7C7E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7821C1" w:rsidRPr="002062F5" w14:paraId="2785FA8F" w14:textId="77777777" w:rsidTr="009D5A92">
        <w:tc>
          <w:tcPr>
            <w:tcW w:w="2430" w:type="dxa"/>
          </w:tcPr>
          <w:p w14:paraId="64AF8F32" w14:textId="77777777" w:rsidR="007821C1" w:rsidRPr="008733FB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155EA2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C5527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BB8D04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D8FBE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05C31" w14:textId="398BB09C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4E7D9A7E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B3AF" w14:textId="0125084B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6DA6073B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474A" w14:textId="1964C7F1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0F6BA83E" w14:textId="77777777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21B81" w14:textId="6B067E59" w:rsidR="007821C1" w:rsidRPr="00DE14E5" w:rsidRDefault="007821C1" w:rsidP="0078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</w:tr>
    </w:tbl>
    <w:p w14:paraId="3FE9F7E1" w14:textId="77777777" w:rsidR="001546A2" w:rsidRDefault="001546A2" w:rsidP="00E9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1DE76977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</w:p>
    <w:p w14:paraId="51C5AD2E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791AB55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8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A66ABC1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D7D6B7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  <w:sectPr w:rsidR="00E91871" w:rsidSect="00E44AE0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1152" w:right="576" w:bottom="1152" w:left="691" w:header="720" w:footer="720" w:gutter="0"/>
          <w:cols w:space="720"/>
          <w:titlePg/>
          <w:docGrid w:linePitch="245"/>
        </w:sectPr>
      </w:pPr>
    </w:p>
    <w:p w14:paraId="46550EE2" w14:textId="5C5E35B3" w:rsidR="002E1586" w:rsidRPr="00C4398E" w:rsidRDefault="005A32E5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2E1586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828DD3A" w14:textId="5550A961" w:rsidR="00E4002F" w:rsidRDefault="00E4002F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EF97BDD" w14:textId="77777777" w:rsidR="009D5A92" w:rsidRPr="001F117B" w:rsidRDefault="009D5A92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56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18"/>
        <w:gridCol w:w="2484"/>
        <w:gridCol w:w="810"/>
        <w:gridCol w:w="270"/>
        <w:gridCol w:w="81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D5A92" w:rsidRPr="00C4398E" w14:paraId="57CB6133" w14:textId="77777777" w:rsidTr="009D5A92">
        <w:tc>
          <w:tcPr>
            <w:tcW w:w="2718" w:type="dxa"/>
          </w:tcPr>
          <w:p w14:paraId="1411961E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01B8C5A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0" w:type="dxa"/>
            <w:gridSpan w:val="15"/>
          </w:tcPr>
          <w:p w14:paraId="28837FD2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D5A92" w:rsidRPr="00C4398E" w14:paraId="3911B34E" w14:textId="77777777" w:rsidTr="009D5A92">
        <w:tc>
          <w:tcPr>
            <w:tcW w:w="2718" w:type="dxa"/>
          </w:tcPr>
          <w:p w14:paraId="305CBE11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0F45229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800F3BE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7939BD0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44CD419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115A458E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14:paraId="4F2B0A30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132B6B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51987E2B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22D22D7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89E8F8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75F55727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11898BEF" w14:textId="77777777" w:rsidR="00CB1377" w:rsidRDefault="00DD14EC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B13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เงินปันผลรับสำหรับงวด</w:t>
            </w:r>
            <w:r w:rsidRPr="00CB137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</w:p>
          <w:p w14:paraId="64AC1796" w14:textId="7C70E18B" w:rsidR="009D5A92" w:rsidRPr="00CB1377" w:rsidRDefault="00DD14EC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B13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9D5A92" w:rsidRPr="00C4398E" w14:paraId="5B758ED9" w14:textId="77777777" w:rsidTr="009D5A92">
        <w:tc>
          <w:tcPr>
            <w:tcW w:w="2718" w:type="dxa"/>
          </w:tcPr>
          <w:p w14:paraId="0725E68C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540A4A6C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D5E89A" w14:textId="45AAF359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E492DD8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41D6F9" w14:textId="60EB7654" w:rsidR="009D5A92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8707F67" w14:textId="22138C69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ED45447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B21B09" w14:textId="4D9C11B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5C3E9D4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6089DF" w14:textId="77777777" w:rsidR="009D5A92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7EE67BE" w14:textId="4D961B89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00EDC70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52B6445" w14:textId="2715FA1E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CB26BA8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291D2E" w14:textId="77777777" w:rsidR="009D5A92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3D8D589" w14:textId="71511DBD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084C9E1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1417FCD" w14:textId="44A2229D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8D0A4C0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16BC27" w14:textId="77777777" w:rsidR="009D5A92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74D4C51" w14:textId="3372F5D6" w:rsidR="009D5A92" w:rsidRPr="003B5C03" w:rsidRDefault="00DD14EC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D5A92" w:rsidRPr="00C4398E" w14:paraId="6820CA8F" w14:textId="77777777" w:rsidTr="009D5A92">
        <w:tc>
          <w:tcPr>
            <w:tcW w:w="2718" w:type="dxa"/>
          </w:tcPr>
          <w:p w14:paraId="77187AB2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0127E3D2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5BAB27" w14:textId="2929B03E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1C1FC64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FC6C0F" w14:textId="218863B9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3CA4C3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DAF934" w14:textId="4A7AB91B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5971948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B1AD61" w14:textId="0D9BEAF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B55545B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91F309" w14:textId="16310498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1258128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889B1" w14:textId="550403E9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C26FA96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67FCB5" w14:textId="5E4F356C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6569465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7A063" w14:textId="55ADFECB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D5A92" w:rsidRPr="00C4398E" w14:paraId="7638288C" w14:textId="77777777" w:rsidTr="009D5A92">
        <w:tc>
          <w:tcPr>
            <w:tcW w:w="2718" w:type="dxa"/>
          </w:tcPr>
          <w:p w14:paraId="4D07AC8F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3A73D745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09164C6F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377EF40C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1C655344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D5A92" w:rsidRPr="00C4398E" w14:paraId="137A5D06" w14:textId="77777777" w:rsidTr="009D5A92">
        <w:tc>
          <w:tcPr>
            <w:tcW w:w="2718" w:type="dxa"/>
          </w:tcPr>
          <w:p w14:paraId="637882AF" w14:textId="77777777" w:rsidR="009D5A92" w:rsidRPr="003B5C03" w:rsidRDefault="009D5A92" w:rsidP="009D5A9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3B5C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484" w:type="dxa"/>
          </w:tcPr>
          <w:p w14:paraId="213A6F48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9CBF2B9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2B8DAF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E72A53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4F6B06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C9A83C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47E495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D18F959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22C7A3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B519F3E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56DE00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8F5C9F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E1298F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7043F13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F47380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FFC6CB" w14:textId="77777777" w:rsidR="009D5A92" w:rsidRPr="003B5C03" w:rsidRDefault="009D5A92" w:rsidP="009D5A9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BD2A50" w:rsidRPr="00C4398E" w14:paraId="4127AA8D" w14:textId="77777777" w:rsidTr="009D5A92">
        <w:tc>
          <w:tcPr>
            <w:tcW w:w="2718" w:type="dxa"/>
          </w:tcPr>
          <w:p w14:paraId="584F6BA5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สมบูรณ์หล่อเหล็กเหนียว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2484" w:type="dxa"/>
          </w:tcPr>
          <w:p w14:paraId="79E1892E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5C58ADA9" w14:textId="77777777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47992E2B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E3D4601" w14:textId="5A8D1278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FB37132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0024B4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9DF037B" w14:textId="3B8CE9B4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954A78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2F99708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D523FCF" w14:textId="4C23F4EF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6766C03D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8393E3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3A05B5A" w14:textId="1ACD62AE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39DD5101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F24B0ED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F791467" w14:textId="3DA46BE9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031067CC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3ACC58C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D45E5D" w14:textId="56235391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6834FF82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3B0361" w14:textId="6C03342E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D8251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7D54B5" w14:textId="2CE26D71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2A50" w:rsidRPr="009D5A92" w14:paraId="2DD6B3DD" w14:textId="77777777" w:rsidTr="009D5A92">
        <w:trPr>
          <w:trHeight w:val="227"/>
        </w:trPr>
        <w:tc>
          <w:tcPr>
            <w:tcW w:w="2718" w:type="dxa"/>
          </w:tcPr>
          <w:p w14:paraId="29C6B45F" w14:textId="77777777" w:rsidR="00BD2A50" w:rsidRPr="009D5A92" w:rsidRDefault="00BD2A50" w:rsidP="00BD2A5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4" w:type="dxa"/>
          </w:tcPr>
          <w:p w14:paraId="47026F7C" w14:textId="77777777" w:rsidR="00BD2A50" w:rsidRPr="009D5A92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7BD31F" w14:textId="77777777" w:rsidR="00BD2A50" w:rsidRPr="009D5A92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5F1565" w14:textId="77777777" w:rsidR="00BD2A50" w:rsidRPr="009D5A92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C481F5" w14:textId="77777777" w:rsidR="00BD2A50" w:rsidRPr="009D5A92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BA6BAC" w14:textId="77777777" w:rsidR="00BD2A50" w:rsidRPr="009D5A92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DC17B46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A32BCF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38D475F2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BDA546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0B7A388A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AD7ABE5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EEA5F02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04BC271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F467C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8EFF04A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7E240A5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D2A50" w:rsidRPr="00C4398E" w14:paraId="0EF82F04" w14:textId="77777777" w:rsidTr="009D5A92">
        <w:tc>
          <w:tcPr>
            <w:tcW w:w="2718" w:type="dxa"/>
          </w:tcPr>
          <w:p w14:paraId="20BEE86C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6E7477B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บางกอกสปริง</w:t>
            </w:r>
          </w:p>
          <w:p w14:paraId="01AE2822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อิน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ดัสเต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>รียล จำกัด</w:t>
            </w:r>
          </w:p>
        </w:tc>
        <w:tc>
          <w:tcPr>
            <w:tcW w:w="2484" w:type="dxa"/>
          </w:tcPr>
          <w:p w14:paraId="114649CA" w14:textId="77777777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ให้เช่าอสังหาริมทรัพย์,</w:t>
            </w:r>
          </w:p>
          <w:p w14:paraId="50898F05" w14:textId="77777777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3B5C03">
              <w:rPr>
                <w:rFonts w:ascii="Angsana New" w:hAnsi="Angsana New"/>
                <w:sz w:val="28"/>
                <w:szCs w:val="28"/>
                <w:lang w:eastAsia="ja-JP"/>
              </w:rPr>
              <w:t xml:space="preserve">  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ลงทุนในบริษัทอื่นและ</w:t>
            </w:r>
          </w:p>
          <w:p w14:paraId="48408BFB" w14:textId="77777777" w:rsidR="00BD2A50" w:rsidRPr="003B5C03" w:rsidRDefault="00BD2A50" w:rsidP="00BD2A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right="-10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บริการ</w:t>
            </w:r>
          </w:p>
        </w:tc>
        <w:tc>
          <w:tcPr>
            <w:tcW w:w="810" w:type="dxa"/>
            <w:shd w:val="clear" w:color="auto" w:fill="auto"/>
          </w:tcPr>
          <w:p w14:paraId="710A602E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18B5B4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1C690E" w14:textId="6CFF90EE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2F7298A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1454F98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0B2E71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1691E2" w14:textId="5701960B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BE75E33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78454D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3075199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E5D4A10" w14:textId="1AD21E05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BEEF763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42EB243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E79559D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60AD693E" w14:textId="5FD60E06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7AB50B4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7CC8E34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784273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B4064B" w14:textId="7999FC48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596227C7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AB173E1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4B73F07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031907" w14:textId="44F9C38A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79E3D88A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70C69" w14:textId="51F5BF66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A3EFBD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30E61A" w14:textId="13B99C74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2A50" w:rsidRPr="009D5A92" w14:paraId="1E3BAFE9" w14:textId="77777777" w:rsidTr="009D5A92">
        <w:tc>
          <w:tcPr>
            <w:tcW w:w="2718" w:type="dxa"/>
          </w:tcPr>
          <w:p w14:paraId="62306F70" w14:textId="77777777" w:rsidR="00BD2A50" w:rsidRPr="009D5A92" w:rsidRDefault="00BD2A50" w:rsidP="00BD2A5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4" w:type="dxa"/>
          </w:tcPr>
          <w:p w14:paraId="7730045C" w14:textId="77777777" w:rsidR="00BD2A50" w:rsidRPr="009D5A92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4341D" w14:textId="77777777" w:rsidR="00BD2A50" w:rsidRPr="009D5A92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EFE538" w14:textId="77777777" w:rsidR="00BD2A50" w:rsidRPr="009D5A92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398762" w14:textId="77777777" w:rsidR="00BD2A50" w:rsidRPr="009D5A92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0BA61F" w14:textId="77777777" w:rsidR="00BD2A50" w:rsidRPr="009D5A92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F0E634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BC24F1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64E21966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F554F7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EC96BAF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34FE41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4C0AC9D2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D5EB2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6B199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5E819BD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305BBA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D2A50" w:rsidRPr="00C4398E" w14:paraId="02CEA4FD" w14:textId="77777777" w:rsidTr="009D5A92">
        <w:tc>
          <w:tcPr>
            <w:tcW w:w="2718" w:type="dxa"/>
          </w:tcPr>
          <w:p w14:paraId="72D8401A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อินเตอร์เนชั่น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>ล แคสติ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D202A11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โปรดัก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84" w:type="dxa"/>
          </w:tcPr>
          <w:p w14:paraId="05FABB80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7EF7D192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2367F2CC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698270" w14:textId="65DA4B28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BDE1D8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D811E50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F6BC2F" w14:textId="5D74EE0E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B9E2082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D66B94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97F208C" w14:textId="01E9C45E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6D1063C3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37A6969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544BD920" w14:textId="7A2AB8A8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7CD58D45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3705370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5AE61F0" w14:textId="273DBE24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4DF01AB0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84AC158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85FA2E5" w14:textId="66E84AB2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77F8EC00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82C0C6" w14:textId="5BBC7B1A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2A40AC" w14:textId="77777777" w:rsidR="00BD2A50" w:rsidRPr="003B5C03" w:rsidRDefault="00BD2A50" w:rsidP="00BD2A50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FFF108" w14:textId="578A3FE0" w:rsidR="00BD2A50" w:rsidRPr="003B5C03" w:rsidRDefault="00BD2A50" w:rsidP="00BD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2A50" w:rsidRPr="009D5A92" w14:paraId="79ED732C" w14:textId="77777777" w:rsidTr="009D5A92">
        <w:tc>
          <w:tcPr>
            <w:tcW w:w="2718" w:type="dxa"/>
          </w:tcPr>
          <w:p w14:paraId="4C9C32BC" w14:textId="77777777" w:rsidR="00BD2A50" w:rsidRPr="009D5A92" w:rsidRDefault="00BD2A50" w:rsidP="00BD2A5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4" w:type="dxa"/>
          </w:tcPr>
          <w:p w14:paraId="1F533250" w14:textId="77777777" w:rsidR="00BD2A50" w:rsidRPr="009D5A92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5BDF3A3" w14:textId="77777777" w:rsidR="00BD2A50" w:rsidRPr="009D5A92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38A67A" w14:textId="77777777" w:rsidR="00BD2A50" w:rsidRPr="009D5A92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579699" w14:textId="77777777" w:rsidR="00BD2A50" w:rsidRPr="009D5A92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394439" w14:textId="77777777" w:rsidR="00BD2A50" w:rsidRPr="009D5A92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FB13FA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3A2C6B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5EC6F377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76F9F8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1C605B7D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8D52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7214647E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603095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492E0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7F397E8" w14:textId="77777777" w:rsidR="00BD2A50" w:rsidRPr="009D5A92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1774ED" w14:textId="77777777" w:rsidR="00BD2A50" w:rsidRPr="009D5A92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D2A50" w:rsidRPr="00C4398E" w14:paraId="39475DCA" w14:textId="77777777" w:rsidTr="009D5A92">
        <w:tc>
          <w:tcPr>
            <w:tcW w:w="2718" w:type="dxa"/>
          </w:tcPr>
          <w:p w14:paraId="25685F57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สมบูรณ์ ฟอร์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จจิ้ง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01E45ED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  <w:r w:rsidRPr="003B5C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84" w:type="dxa"/>
          </w:tcPr>
          <w:p w14:paraId="146D6D37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4503A1D5" w14:textId="77777777" w:rsidR="00BD2A50" w:rsidRPr="003B5C03" w:rsidRDefault="00BD2A50" w:rsidP="00BD2A50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 ยานยนต์</w:t>
            </w:r>
          </w:p>
        </w:tc>
        <w:tc>
          <w:tcPr>
            <w:tcW w:w="810" w:type="dxa"/>
            <w:shd w:val="clear" w:color="auto" w:fill="auto"/>
          </w:tcPr>
          <w:p w14:paraId="02822F94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F0B1A0" w14:textId="5767DF69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DB1727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BEA163" w14:textId="77777777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789A21" w14:textId="45425304" w:rsidR="00BD2A50" w:rsidRPr="003B5C03" w:rsidRDefault="00BD2A50" w:rsidP="00BD2A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5BDCE02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1EF516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8974DD" w14:textId="3EAD038B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3B5C0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0D54FC48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0EA9632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657678" w14:textId="2290EC1C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3B5C0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4B7EA20D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6B42560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1C96B64" w14:textId="480A937D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6729C5B9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BF8B9C5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532F479" w14:textId="6FFB9AB2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1ED99A41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FF705B" w14:textId="68CB867C" w:rsidR="00BD2A50" w:rsidRPr="003B5C03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860424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44C96F0" w14:textId="50513C0E" w:rsidR="00BD2A50" w:rsidRPr="003B5C03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D2A50" w:rsidRPr="00C4398E" w14:paraId="4D665F2F" w14:textId="77777777" w:rsidTr="009D5A92">
        <w:tc>
          <w:tcPr>
            <w:tcW w:w="2718" w:type="dxa"/>
          </w:tcPr>
          <w:p w14:paraId="01E5D7BE" w14:textId="77777777" w:rsidR="00BD2A50" w:rsidRPr="003B5C03" w:rsidRDefault="00BD2A50" w:rsidP="00BD2A5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84" w:type="dxa"/>
          </w:tcPr>
          <w:p w14:paraId="699240D4" w14:textId="77777777" w:rsidR="00BD2A50" w:rsidRPr="003B5C03" w:rsidRDefault="00BD2A50" w:rsidP="00BD2A50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ACDF6B0" w14:textId="77777777" w:rsidR="00BD2A50" w:rsidRPr="003B5C03" w:rsidRDefault="00BD2A50" w:rsidP="00BD2A50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D771C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A4F3759" w14:textId="77777777" w:rsidR="00BD2A50" w:rsidRPr="003B5C03" w:rsidRDefault="00BD2A50" w:rsidP="00BD2A50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0B4ACA" w14:textId="77777777" w:rsidR="00BD2A50" w:rsidRPr="003B5C03" w:rsidRDefault="00BD2A50" w:rsidP="00BD2A5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11227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625C27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F7612EC" w14:textId="77777777" w:rsidR="00BD2A50" w:rsidRPr="003B5C03" w:rsidRDefault="00BD2A50" w:rsidP="00BD2A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C0978A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825EA0" w14:textId="58C9046A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567503A1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1919B8" w14:textId="1DAFF1DD" w:rsidR="00BD2A50" w:rsidRPr="003B5C03" w:rsidRDefault="00BD2A50" w:rsidP="00BD2A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77FC86B3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87F95" w14:textId="62F32E6B" w:rsidR="00BD2A50" w:rsidRPr="003B5C03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34906" w14:textId="77777777" w:rsidR="00BD2A50" w:rsidRPr="003B5C03" w:rsidRDefault="00BD2A50" w:rsidP="00BD2A5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A55979" w14:textId="21BAB46D" w:rsidR="00BD2A50" w:rsidRPr="00DD14EC" w:rsidRDefault="00BD2A50" w:rsidP="00BD2A5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B742BFD" w14:textId="77777777" w:rsidR="009B4367" w:rsidRPr="00A42949" w:rsidRDefault="009B4367" w:rsidP="00C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right="-590"/>
        <w:rPr>
          <w:rFonts w:ascii="Angsana New" w:hAnsi="Angsana New"/>
          <w:sz w:val="30"/>
          <w:szCs w:val="30"/>
          <w:cs/>
        </w:rPr>
        <w:sectPr w:rsidR="009B4367" w:rsidRPr="00A42949" w:rsidSect="00E91871">
          <w:head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2C851F8" w14:textId="4B476E6A" w:rsidR="009B4367" w:rsidRDefault="009B4367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รายละเอียดของบริษัทย่อยทางอ้อมของบริษัท ณ วันที่ </w:t>
      </w:r>
      <w:r>
        <w:rPr>
          <w:rFonts w:ascii="Angsana New" w:hAnsi="Angsana New"/>
          <w:sz w:val="30"/>
          <w:szCs w:val="30"/>
        </w:rPr>
        <w:t>3</w:t>
      </w:r>
      <w:r w:rsidR="00646B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646B7B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9FD4E63" w14:textId="77777777" w:rsidR="009B4367" w:rsidRDefault="009B4367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9B4367" w:rsidRPr="00C4398E" w14:paraId="6D400F5E" w14:textId="77777777" w:rsidTr="001B4F34">
        <w:trPr>
          <w:trHeight w:val="272"/>
        </w:trPr>
        <w:tc>
          <w:tcPr>
            <w:tcW w:w="2070" w:type="dxa"/>
          </w:tcPr>
          <w:p w14:paraId="05B52E1F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12B6FC02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10EE9AA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CB03F9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03C30FC1" w14:textId="3FE18E6C" w:rsidR="009B4367" w:rsidRPr="0035297B" w:rsidRDefault="009B4367" w:rsidP="001B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B4367" w:rsidRPr="008733FB" w14:paraId="24F70561" w14:textId="77777777" w:rsidTr="004F36BF">
        <w:trPr>
          <w:trHeight w:val="389"/>
        </w:trPr>
        <w:tc>
          <w:tcPr>
            <w:tcW w:w="2070" w:type="dxa"/>
          </w:tcPr>
          <w:p w14:paraId="4D9A6D9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AE56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4" w:type="dxa"/>
          </w:tcPr>
          <w:p w14:paraId="77EEF542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43CD3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352410D8" w14:textId="77777777" w:rsidR="009B4367" w:rsidRPr="0035297B" w:rsidRDefault="00646B7B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43A6F6D9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8CE80" w14:textId="77777777" w:rsidR="009B4367" w:rsidRPr="0035297B" w:rsidRDefault="00F22C8C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B4367"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B4367" w:rsidRPr="008733FB" w14:paraId="633A6D8C" w14:textId="77777777" w:rsidTr="004F36BF">
        <w:trPr>
          <w:trHeight w:val="407"/>
        </w:trPr>
        <w:tc>
          <w:tcPr>
            <w:tcW w:w="2070" w:type="dxa"/>
          </w:tcPr>
          <w:p w14:paraId="33961DE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5DB38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8B7C4F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D0B23F9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6F6FD9CD" w14:textId="32C24AA9" w:rsidR="009B4367" w:rsidRPr="0035297B" w:rsidRDefault="009D5A92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1037F3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3430A0" w14:textId="11B14EA7" w:rsidR="009B4367" w:rsidRPr="0035297B" w:rsidRDefault="009D5A92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9B4367" w:rsidRPr="008733FB" w14:paraId="3DD876E7" w14:textId="77777777" w:rsidTr="004F36BF">
        <w:trPr>
          <w:trHeight w:val="407"/>
        </w:trPr>
        <w:tc>
          <w:tcPr>
            <w:tcW w:w="2070" w:type="dxa"/>
          </w:tcPr>
          <w:p w14:paraId="538984C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795DE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66FD3BB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BE9B68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700D007C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B4367" w:rsidRPr="008733FB" w14:paraId="463746C5" w14:textId="77777777" w:rsidTr="004F36BF">
        <w:tc>
          <w:tcPr>
            <w:tcW w:w="2070" w:type="dxa"/>
          </w:tcPr>
          <w:p w14:paraId="34565E73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70723625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68941782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6CFF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75D6C1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C8CA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C6A4F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367" w:rsidRPr="008733FB" w14:paraId="156FE1D3" w14:textId="77777777" w:rsidTr="00540591">
        <w:trPr>
          <w:trHeight w:val="560"/>
        </w:trPr>
        <w:tc>
          <w:tcPr>
            <w:tcW w:w="2070" w:type="dxa"/>
          </w:tcPr>
          <w:p w14:paraId="51A2D25A" w14:textId="77777777" w:rsidR="0092687F" w:rsidRDefault="009B4367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นิป</w:t>
            </w:r>
            <w:proofErr w:type="spellEnd"/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ปอน</w:t>
            </w:r>
            <w:r w:rsidR="0035297B"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</w:t>
            </w:r>
            <w:proofErr w:type="spellEnd"/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ไค</w:t>
            </w:r>
          </w:p>
          <w:p w14:paraId="570CE850" w14:textId="101C1BBC" w:rsidR="002B7C52" w:rsidRPr="0035297B" w:rsidRDefault="0035297B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</w:t>
            </w:r>
            <w:proofErr w:type="spellStart"/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เนียริ่ง</w:t>
            </w:r>
            <w:proofErr w:type="spellEnd"/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25392C1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D402801" w14:textId="294FE3CF" w:rsidR="009B4367" w:rsidRPr="0035297B" w:rsidRDefault="0035297B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414B71C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598B3C" w14:textId="66099C83" w:rsidR="009B4367" w:rsidRPr="0035297B" w:rsidRDefault="00EB755F" w:rsidP="0054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343F3465" w14:textId="77777777" w:rsidR="009B4367" w:rsidRPr="0035297B" w:rsidRDefault="009B4367" w:rsidP="00540591">
            <w:pPr>
              <w:tabs>
                <w:tab w:val="clear" w:pos="454"/>
                <w:tab w:val="decimal" w:pos="440"/>
              </w:tabs>
              <w:spacing w:line="240" w:lineRule="auto"/>
              <w:ind w:left="103" w:right="-153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C9D7FC" w14:textId="77777777" w:rsidR="009B4367" w:rsidRPr="0035297B" w:rsidRDefault="00AA5C60" w:rsidP="0054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00371820" w14:textId="77777777" w:rsidR="00C02ABA" w:rsidRDefault="00C02ABA" w:rsidP="00C02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CA52724" w14:textId="77777777" w:rsidR="004B2EFB" w:rsidRDefault="004B2EFB" w:rsidP="009F18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F48B1">
        <w:rPr>
          <w:rFonts w:ascii="Angsana New" w:hAnsi="Angsana New" w:hint="cs"/>
          <w:sz w:val="30"/>
          <w:szCs w:val="30"/>
          <w:cs/>
        </w:rPr>
        <w:t>ทั้งหมด</w:t>
      </w:r>
      <w:r w:rsidR="007649D2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</w:t>
      </w:r>
      <w:r w:rsidR="007649D2">
        <w:rPr>
          <w:rFonts w:ascii="Angsana New" w:hAnsi="Angsana New" w:hint="cs"/>
          <w:sz w:val="30"/>
          <w:szCs w:val="30"/>
          <w:cs/>
        </w:rPr>
        <w:t>ไทย</w:t>
      </w:r>
    </w:p>
    <w:p w14:paraId="6B0AF5F6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8ACB17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38D569" w14:textId="77777777" w:rsidR="006340FE" w:rsidRDefault="006340FE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9DFA69" w14:textId="264ECDC5" w:rsidR="00CF77DA" w:rsidRDefault="00CF77D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F77DA" w:rsidSect="009B4367"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09C6BCE" w14:textId="4E74E288" w:rsidR="00395F76" w:rsidRPr="0050551C" w:rsidRDefault="00D012B2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40412E49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315B77">
        <w:rPr>
          <w:rFonts w:ascii="Angsana New" w:hAnsi="Angsana New" w:hint="cs"/>
          <w:sz w:val="30"/>
          <w:szCs w:val="30"/>
          <w:cs/>
        </w:rPr>
        <w:t>สาม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15B77">
        <w:rPr>
          <w:rFonts w:ascii="Angsana New" w:hAnsi="Angsana New"/>
          <w:sz w:val="30"/>
          <w:szCs w:val="30"/>
        </w:rPr>
        <w:t xml:space="preserve">31 </w:t>
      </w:r>
      <w:r w:rsidR="00315B7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15B77">
        <w:rPr>
          <w:rFonts w:ascii="Angsana New" w:hAnsi="Angsana New"/>
          <w:sz w:val="30"/>
          <w:szCs w:val="30"/>
        </w:rPr>
        <w:t>256</w:t>
      </w:r>
      <w:r w:rsidR="009D5A92">
        <w:rPr>
          <w:rFonts w:ascii="Angsana New" w:hAnsi="Angsana New"/>
          <w:sz w:val="30"/>
          <w:szCs w:val="30"/>
        </w:rPr>
        <w:t>4</w:t>
      </w:r>
      <w:r w:rsidR="00315B77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5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61"/>
        <w:gridCol w:w="1709"/>
        <w:gridCol w:w="271"/>
        <w:gridCol w:w="1619"/>
        <w:gridCol w:w="270"/>
        <w:gridCol w:w="1619"/>
        <w:gridCol w:w="273"/>
        <w:gridCol w:w="1527"/>
        <w:gridCol w:w="273"/>
        <w:gridCol w:w="1441"/>
        <w:gridCol w:w="276"/>
        <w:gridCol w:w="1616"/>
      </w:tblGrid>
      <w:tr w:rsidR="00263A70" w:rsidRPr="0098013D" w14:paraId="6E198FE6" w14:textId="77777777" w:rsidTr="00263A70">
        <w:trPr>
          <w:tblHeader/>
        </w:trPr>
        <w:tc>
          <w:tcPr>
            <w:tcW w:w="1333" w:type="pct"/>
          </w:tcPr>
          <w:p w14:paraId="3D667F4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67" w:type="pct"/>
            <w:gridSpan w:val="11"/>
          </w:tcPr>
          <w:p w14:paraId="202CB49C" w14:textId="5018B0E5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81246E">
              <w:rPr>
                <w:rFonts w:ascii="Angsana New" w:hAnsi="Angsana New" w:hint="cs"/>
                <w:bCs/>
                <w:sz w:val="30"/>
                <w:szCs w:val="30"/>
                <w:cs/>
              </w:rPr>
              <w:t>นรวม</w:t>
            </w:r>
          </w:p>
        </w:tc>
      </w:tr>
      <w:tr w:rsidR="00263A70" w:rsidRPr="0098013D" w14:paraId="011C11AC" w14:textId="77777777" w:rsidTr="00263A70">
        <w:trPr>
          <w:trHeight w:val="1548"/>
          <w:tblHeader/>
        </w:trPr>
        <w:tc>
          <w:tcPr>
            <w:tcW w:w="1333" w:type="pct"/>
          </w:tcPr>
          <w:p w14:paraId="65B2527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  <w:hideMark/>
          </w:tcPr>
          <w:p w14:paraId="0DA7C996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0896370F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124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21EA2621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  <w:hideMark/>
          </w:tcPr>
          <w:p w14:paraId="2EC59243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1" w:type="pct"/>
            <w:vAlign w:val="bottom"/>
          </w:tcPr>
          <w:p w14:paraId="0CD73844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  <w:hideMark/>
          </w:tcPr>
          <w:p w14:paraId="37963882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2" w:type="pct"/>
            <w:vAlign w:val="bottom"/>
          </w:tcPr>
          <w:p w14:paraId="160F7E5A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6B6EFE90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2" w:type="pct"/>
          </w:tcPr>
          <w:p w14:paraId="51B510D0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6199C8DD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8F8888" w14:textId="7A3522F1" w:rsidR="00263A70" w:rsidRPr="0081246E" w:rsidRDefault="001E05F6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  <w:p w14:paraId="6154A553" w14:textId="08B74CDC" w:rsidR="00263A70" w:rsidRPr="0081246E" w:rsidRDefault="00263A70" w:rsidP="004032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3" w:type="pct"/>
          </w:tcPr>
          <w:p w14:paraId="6ABB580F" w14:textId="77777777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  <w:vAlign w:val="bottom"/>
            <w:hideMark/>
          </w:tcPr>
          <w:p w14:paraId="075740EA" w14:textId="68499A8F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56C87B3D" w:rsidR="00263A70" w:rsidRPr="0081246E" w:rsidRDefault="00263A7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1246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D4734" w:rsidRPr="0098013D" w14:paraId="667DDAF2" w14:textId="77777777" w:rsidTr="008D4734">
        <w:trPr>
          <w:trHeight w:val="119"/>
          <w:tblHeader/>
        </w:trPr>
        <w:tc>
          <w:tcPr>
            <w:tcW w:w="1333" w:type="pct"/>
          </w:tcPr>
          <w:p w14:paraId="6A9F54B0" w14:textId="77777777" w:rsidR="008D4734" w:rsidRPr="0081246E" w:rsidRDefault="008D4734" w:rsidP="008D473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7" w:type="pct"/>
            <w:gridSpan w:val="11"/>
            <w:vAlign w:val="bottom"/>
          </w:tcPr>
          <w:p w14:paraId="51CAA737" w14:textId="1BCB7F3B" w:rsidR="008D4734" w:rsidRPr="008D4734" w:rsidRDefault="008D4734" w:rsidP="008D47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63A70" w:rsidRPr="0098013D" w14:paraId="1690AE0C" w14:textId="77777777" w:rsidTr="00263A70">
        <w:trPr>
          <w:tblHeader/>
        </w:trPr>
        <w:tc>
          <w:tcPr>
            <w:tcW w:w="1333" w:type="pct"/>
            <w:hideMark/>
          </w:tcPr>
          <w:p w14:paraId="4E5CB383" w14:textId="77777777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5" w:type="pct"/>
          </w:tcPr>
          <w:p w14:paraId="555F9130" w14:textId="7278F8D9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  <w:tc>
          <w:tcPr>
            <w:tcW w:w="91" w:type="pct"/>
          </w:tcPr>
          <w:p w14:paraId="4E51CE28" w14:textId="77777777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35EA7B4" w14:textId="2FF42553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51546FB1" w14:textId="77777777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F4DC832" w14:textId="683445A6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5605F969" w14:textId="77777777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E3E036B" w14:textId="3860D88F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69DE46B" w14:textId="77777777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C15E447" w14:textId="3810BE5B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73542A4D" w14:textId="77777777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EE371C7" w14:textId="302E17CF" w:rsidR="00263A70" w:rsidRPr="0081246E" w:rsidRDefault="00263A70" w:rsidP="0026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</w:tr>
      <w:tr w:rsidR="00A40AC2" w:rsidRPr="0098013D" w14:paraId="78636232" w14:textId="77777777" w:rsidTr="00263A70">
        <w:trPr>
          <w:tblHeader/>
        </w:trPr>
        <w:tc>
          <w:tcPr>
            <w:tcW w:w="1333" w:type="pct"/>
            <w:hideMark/>
          </w:tcPr>
          <w:p w14:paraId="4771B22A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5" w:type="pct"/>
          </w:tcPr>
          <w:p w14:paraId="6FCCCAC0" w14:textId="780B8D41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672,563</w:t>
            </w:r>
          </w:p>
        </w:tc>
        <w:tc>
          <w:tcPr>
            <w:tcW w:w="91" w:type="pct"/>
          </w:tcPr>
          <w:p w14:paraId="1E8B0B42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73B9ED8" w14:textId="7950B54D" w:rsidR="00A40AC2" w:rsidRPr="0081246E" w:rsidRDefault="009B1F2D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5,626</w:t>
            </w:r>
          </w:p>
        </w:tc>
        <w:tc>
          <w:tcPr>
            <w:tcW w:w="91" w:type="pct"/>
          </w:tcPr>
          <w:p w14:paraId="2549A354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150BA5B6" w14:textId="4EAD97C3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7AE0E293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06108BB" w14:textId="5E7B600C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(20,822)</w:t>
            </w:r>
          </w:p>
        </w:tc>
        <w:tc>
          <w:tcPr>
            <w:tcW w:w="92" w:type="pct"/>
          </w:tcPr>
          <w:p w14:paraId="5D0B3AF6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598B3FE" w14:textId="683B94D4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1B82A3B0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E3DEABF" w14:textId="209CF9E8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65</w:t>
            </w:r>
            <w:r w:rsidR="009B1F2D">
              <w:rPr>
                <w:rFonts w:ascii="Angsana New" w:hAnsi="Angsana New"/>
                <w:sz w:val="30"/>
                <w:szCs w:val="30"/>
              </w:rPr>
              <w:t>7</w:t>
            </w:r>
            <w:r w:rsidRPr="0081246E">
              <w:rPr>
                <w:rFonts w:ascii="Angsana New" w:hAnsi="Angsana New"/>
                <w:sz w:val="30"/>
                <w:szCs w:val="30"/>
              </w:rPr>
              <w:t>,</w:t>
            </w:r>
            <w:r w:rsidR="009B1F2D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A40AC2" w:rsidRPr="0098013D" w14:paraId="07B676D5" w14:textId="77777777" w:rsidTr="00263A70">
        <w:trPr>
          <w:tblHeader/>
        </w:trPr>
        <w:tc>
          <w:tcPr>
            <w:tcW w:w="1333" w:type="pct"/>
            <w:hideMark/>
          </w:tcPr>
          <w:p w14:paraId="17BB1CF1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5" w:type="pct"/>
          </w:tcPr>
          <w:p w14:paraId="0051F7F0" w14:textId="2E4E966F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1,805,458</w:t>
            </w:r>
          </w:p>
        </w:tc>
        <w:tc>
          <w:tcPr>
            <w:tcW w:w="91" w:type="pct"/>
          </w:tcPr>
          <w:p w14:paraId="63A15002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E8741CF" w14:textId="68D16FD4" w:rsidR="00A40AC2" w:rsidRPr="0081246E" w:rsidRDefault="009B1F2D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16,818</w:t>
            </w:r>
          </w:p>
        </w:tc>
        <w:tc>
          <w:tcPr>
            <w:tcW w:w="91" w:type="pct"/>
          </w:tcPr>
          <w:p w14:paraId="65F46555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BE0647D" w14:textId="32329E13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(9,93</w:t>
            </w:r>
            <w:r w:rsidR="009B1F2D">
              <w:rPr>
                <w:rFonts w:ascii="Angsana New" w:hAnsi="Angsana New"/>
                <w:sz w:val="30"/>
                <w:szCs w:val="30"/>
              </w:rPr>
              <w:t>7</w:t>
            </w:r>
            <w:r w:rsidRPr="0081246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A7BFDDB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1C68A82" w14:textId="5136351D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22A">
              <w:rPr>
                <w:rFonts w:ascii="Angsana New" w:hAnsi="Angsana New"/>
                <w:sz w:val="30"/>
                <w:szCs w:val="30"/>
              </w:rPr>
              <w:t>(116,818)</w:t>
            </w:r>
          </w:p>
        </w:tc>
        <w:tc>
          <w:tcPr>
            <w:tcW w:w="92" w:type="pct"/>
          </w:tcPr>
          <w:p w14:paraId="7C94750A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8BC6FCC" w14:textId="23DB0FD8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4,844</w:t>
            </w:r>
          </w:p>
        </w:tc>
        <w:tc>
          <w:tcPr>
            <w:tcW w:w="93" w:type="pct"/>
          </w:tcPr>
          <w:p w14:paraId="71C3EB3E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19C564" w14:textId="23CA25D6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1,70</w:t>
            </w:r>
            <w:r w:rsidR="009B1F2D">
              <w:rPr>
                <w:rFonts w:ascii="Angsana New" w:hAnsi="Angsana New"/>
                <w:sz w:val="30"/>
                <w:szCs w:val="30"/>
              </w:rPr>
              <w:t>0</w:t>
            </w:r>
            <w:r w:rsidRPr="0081246E">
              <w:rPr>
                <w:rFonts w:ascii="Angsana New" w:hAnsi="Angsana New"/>
                <w:sz w:val="30"/>
                <w:szCs w:val="30"/>
              </w:rPr>
              <w:t>,</w:t>
            </w:r>
            <w:r w:rsidR="009B1F2D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A40AC2" w:rsidRPr="0098013D" w14:paraId="38CF34F9" w14:textId="77777777" w:rsidTr="00263A70">
        <w:trPr>
          <w:tblHeader/>
        </w:trPr>
        <w:tc>
          <w:tcPr>
            <w:tcW w:w="1333" w:type="pct"/>
            <w:hideMark/>
          </w:tcPr>
          <w:p w14:paraId="7DF97343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5" w:type="pct"/>
          </w:tcPr>
          <w:p w14:paraId="65C7BFC8" w14:textId="4C3B3B62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29,640</w:t>
            </w:r>
          </w:p>
        </w:tc>
        <w:tc>
          <w:tcPr>
            <w:tcW w:w="91" w:type="pct"/>
          </w:tcPr>
          <w:p w14:paraId="3B1551F8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F669AA" w14:textId="3E2801E6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F2D">
              <w:rPr>
                <w:rFonts w:ascii="Angsana New" w:hAnsi="Angsana New"/>
                <w:sz w:val="30"/>
                <w:szCs w:val="30"/>
              </w:rPr>
              <w:t>1,</w:t>
            </w:r>
            <w:r w:rsidR="009B1F2D" w:rsidRPr="009B1F2D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91" w:type="pct"/>
          </w:tcPr>
          <w:p w14:paraId="77407F0A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0568C23" w14:textId="73C6982F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134AC49A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6651007" w14:textId="315F23AF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(3,133)</w:t>
            </w:r>
          </w:p>
        </w:tc>
        <w:tc>
          <w:tcPr>
            <w:tcW w:w="92" w:type="pct"/>
          </w:tcPr>
          <w:p w14:paraId="4DFC4F50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E24BAB5" w14:textId="7065D086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09B342CF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21B9FD3" w14:textId="1C7D298C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27,</w:t>
            </w:r>
            <w:r w:rsidR="009B1F2D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A40AC2" w:rsidRPr="0098013D" w14:paraId="7E73E3EE" w14:textId="77777777" w:rsidTr="00263A70">
        <w:trPr>
          <w:tblHeader/>
        </w:trPr>
        <w:tc>
          <w:tcPr>
            <w:tcW w:w="1333" w:type="pct"/>
            <w:hideMark/>
          </w:tcPr>
          <w:p w14:paraId="00300DB3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5" w:type="pct"/>
          </w:tcPr>
          <w:p w14:paraId="4E8A4C51" w14:textId="20A84FB5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21,223</w:t>
            </w:r>
          </w:p>
        </w:tc>
        <w:tc>
          <w:tcPr>
            <w:tcW w:w="91" w:type="pct"/>
          </w:tcPr>
          <w:p w14:paraId="2A9E936C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8A6FDA" w14:textId="48263D4F" w:rsidR="00A40AC2" w:rsidRPr="0081246E" w:rsidRDefault="009B1F2D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4,950</w:t>
            </w:r>
          </w:p>
        </w:tc>
        <w:tc>
          <w:tcPr>
            <w:tcW w:w="91" w:type="pct"/>
          </w:tcPr>
          <w:p w14:paraId="79F1BAF5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99E551F" w14:textId="24C9265B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5A345383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474ACD9" w14:textId="029BA080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F2D">
              <w:rPr>
                <w:rFonts w:ascii="Angsana New" w:hAnsi="Angsana New"/>
                <w:sz w:val="30"/>
                <w:szCs w:val="30"/>
              </w:rPr>
              <w:t>(</w:t>
            </w:r>
            <w:r w:rsidR="009B1F2D" w:rsidRPr="009B1F2D">
              <w:rPr>
                <w:rFonts w:ascii="Angsana New" w:hAnsi="Angsana New"/>
                <w:sz w:val="30"/>
                <w:szCs w:val="30"/>
              </w:rPr>
              <w:t>2,652</w:t>
            </w:r>
            <w:r w:rsidRPr="009B1F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7C4B94E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B17B5A8" w14:textId="1427B4D6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2B868060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A0CA0B" w14:textId="108C6F39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23,</w:t>
            </w:r>
            <w:r w:rsidR="009B1F2D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A40AC2" w:rsidRPr="0098013D" w14:paraId="4AE5E101" w14:textId="77777777" w:rsidTr="00263A70">
        <w:trPr>
          <w:tblHeader/>
        </w:trPr>
        <w:tc>
          <w:tcPr>
            <w:tcW w:w="1333" w:type="pct"/>
            <w:hideMark/>
          </w:tcPr>
          <w:p w14:paraId="3EFC1CCB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5" w:type="pct"/>
          </w:tcPr>
          <w:p w14:paraId="68E970FC" w14:textId="49711C7F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174,967</w:t>
            </w:r>
          </w:p>
        </w:tc>
        <w:tc>
          <w:tcPr>
            <w:tcW w:w="91" w:type="pct"/>
          </w:tcPr>
          <w:p w14:paraId="5EA05A32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8B12A86" w14:textId="42AAEA2F" w:rsidR="00A40AC2" w:rsidRPr="0081246E" w:rsidRDefault="00221A7E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66,768</w:t>
            </w:r>
          </w:p>
        </w:tc>
        <w:tc>
          <w:tcPr>
            <w:tcW w:w="91" w:type="pct"/>
          </w:tcPr>
          <w:p w14:paraId="4FB921E8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56A936" w14:textId="5395ECA2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(6,266)</w:t>
            </w:r>
          </w:p>
        </w:tc>
        <w:tc>
          <w:tcPr>
            <w:tcW w:w="92" w:type="pct"/>
          </w:tcPr>
          <w:p w14:paraId="73A62D9E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930FEA8" w14:textId="5B10AFB4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009E7FE6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7A66166" w14:textId="08D2923A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73949DC0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4F37540" w14:textId="3AA53BF0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235,4</w:t>
            </w:r>
            <w:r w:rsidR="00221A7E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A40AC2" w:rsidRPr="0098013D" w14:paraId="65928F22" w14:textId="77777777" w:rsidTr="00A40AC2">
        <w:trPr>
          <w:tblHeader/>
        </w:trPr>
        <w:tc>
          <w:tcPr>
            <w:tcW w:w="1333" w:type="pct"/>
            <w:hideMark/>
          </w:tcPr>
          <w:p w14:paraId="6FF5CB83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5" w:type="pct"/>
          </w:tcPr>
          <w:p w14:paraId="438D4CDD" w14:textId="3E1190EA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101,523</w:t>
            </w:r>
          </w:p>
        </w:tc>
        <w:tc>
          <w:tcPr>
            <w:tcW w:w="91" w:type="pct"/>
          </w:tcPr>
          <w:p w14:paraId="1ECA7FE5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9994437" w14:textId="1362D4C9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12,2</w:t>
            </w:r>
            <w:r w:rsidR="009B1F2D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91" w:type="pct"/>
          </w:tcPr>
          <w:p w14:paraId="67DACB85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BE897A" w14:textId="1E5FC06B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(9,940)</w:t>
            </w:r>
          </w:p>
        </w:tc>
        <w:tc>
          <w:tcPr>
            <w:tcW w:w="92" w:type="pct"/>
          </w:tcPr>
          <w:p w14:paraId="5BACF731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59405E5" w14:textId="2A318002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E4E48FE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6AB2D5AA" w14:textId="11406243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4656E26C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9BBD2CA" w14:textId="15B9EF4F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103,86</w:t>
            </w:r>
            <w:r w:rsidR="009B1F2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40AC2" w:rsidRPr="0098013D" w14:paraId="46F9FC3F" w14:textId="77777777" w:rsidTr="009F73DC">
        <w:trPr>
          <w:tblHeader/>
        </w:trPr>
        <w:tc>
          <w:tcPr>
            <w:tcW w:w="1333" w:type="pct"/>
            <w:hideMark/>
          </w:tcPr>
          <w:p w14:paraId="4289FFF1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firstLine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258450F6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3,403,146</w:t>
            </w:r>
          </w:p>
        </w:tc>
        <w:tc>
          <w:tcPr>
            <w:tcW w:w="91" w:type="pct"/>
          </w:tcPr>
          <w:p w14:paraId="1F0F5851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7D0FDEFE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B1F2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B1F2D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91" w:type="pct"/>
          </w:tcPr>
          <w:p w14:paraId="030B7970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1B759759" w:rsidR="00A40AC2" w:rsidRPr="0081246E" w:rsidRDefault="00A40AC2" w:rsidP="002B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(26,14</w:t>
            </w:r>
            <w:r w:rsidR="009B1F2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7E7312C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4DCF2C0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5679D0" w:rsidRPr="0081246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B1F2D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810698B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3A2D2E5D" w14:textId="0D561D83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4,844</w:t>
            </w:r>
          </w:p>
        </w:tc>
        <w:tc>
          <w:tcPr>
            <w:tcW w:w="93" w:type="pct"/>
          </w:tcPr>
          <w:p w14:paraId="3ED89A89" w14:textId="77777777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0E39149E" w:rsidR="00A40AC2" w:rsidRPr="0081246E" w:rsidRDefault="00A40AC2" w:rsidP="00A4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3,346,302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5F95E15D" w:rsidR="0098013D" w:rsidRPr="00F027C7" w:rsidRDefault="0098013D" w:rsidP="00BA47EC">
      <w:pPr>
        <w:tabs>
          <w:tab w:val="clear" w:pos="227"/>
          <w:tab w:val="clear" w:pos="454"/>
          <w:tab w:val="clear" w:pos="680"/>
          <w:tab w:val="clear" w:pos="907"/>
          <w:tab w:val="left" w:pos="547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9D5A92">
          <w:headerReference w:type="default" r:id="rId22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591"/>
        <w:gridCol w:w="1620"/>
        <w:gridCol w:w="270"/>
        <w:gridCol w:w="1710"/>
        <w:gridCol w:w="270"/>
        <w:gridCol w:w="1800"/>
        <w:gridCol w:w="272"/>
        <w:gridCol w:w="1620"/>
        <w:gridCol w:w="272"/>
        <w:gridCol w:w="1615"/>
      </w:tblGrid>
      <w:tr w:rsidR="00685CB5" w:rsidRPr="00071097" w14:paraId="75A9F153" w14:textId="77777777" w:rsidTr="0089537B">
        <w:trPr>
          <w:tblHeader/>
        </w:trPr>
        <w:tc>
          <w:tcPr>
            <w:tcW w:w="1635" w:type="pct"/>
          </w:tcPr>
          <w:p w14:paraId="052335E2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hideMark/>
          </w:tcPr>
          <w:p w14:paraId="32D6CE02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CB5" w:rsidRPr="00071097" w14:paraId="65B81DF0" w14:textId="77777777" w:rsidTr="00E2042F">
        <w:trPr>
          <w:trHeight w:val="1548"/>
          <w:tblHeader/>
        </w:trPr>
        <w:tc>
          <w:tcPr>
            <w:tcW w:w="1635" w:type="pct"/>
          </w:tcPr>
          <w:p w14:paraId="139BEBC0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  <w:hideMark/>
          </w:tcPr>
          <w:p w14:paraId="251BA6BB" w14:textId="77777777" w:rsidR="00685CB5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0C0BFA5E" w:rsidR="00A84F0B" w:rsidRPr="005223D9" w:rsidRDefault="00A84F0B" w:rsidP="0068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685CB5"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9D5A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6A69BBB9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  <w:hideMark/>
          </w:tcPr>
          <w:p w14:paraId="75539E37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" w:type="pct"/>
            <w:vAlign w:val="bottom"/>
          </w:tcPr>
          <w:p w14:paraId="7667B1D0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  <w:hideMark/>
          </w:tcPr>
          <w:p w14:paraId="031D7506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7" w:type="pct"/>
            <w:vAlign w:val="bottom"/>
          </w:tcPr>
          <w:p w14:paraId="6E9F441A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F048E2E" w14:textId="77777777" w:rsidR="00685CB5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7" w:type="pct"/>
          </w:tcPr>
          <w:p w14:paraId="5EAB34C1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bottom"/>
            <w:hideMark/>
          </w:tcPr>
          <w:p w14:paraId="6913B078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 ณ วันที่</w:t>
            </w:r>
          </w:p>
          <w:p w14:paraId="3365DC10" w14:textId="3E8173E3" w:rsidR="00A84F0B" w:rsidRPr="005223D9" w:rsidRDefault="00315B77" w:rsidP="0089537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A84F0B" w:rsidRPr="005223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5A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5CB5" w:rsidRPr="00071097" w14:paraId="27F838C2" w14:textId="77777777" w:rsidTr="0089537B">
        <w:trPr>
          <w:trHeight w:val="218"/>
          <w:tblHeader/>
        </w:trPr>
        <w:tc>
          <w:tcPr>
            <w:tcW w:w="1635" w:type="pct"/>
          </w:tcPr>
          <w:p w14:paraId="63616F01" w14:textId="77777777" w:rsidR="004A5FA7" w:rsidRPr="005223D9" w:rsidRDefault="004A5FA7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vAlign w:val="bottom"/>
          </w:tcPr>
          <w:p w14:paraId="2BEC6C01" w14:textId="77777777" w:rsidR="004A5FA7" w:rsidRPr="005223D9" w:rsidRDefault="004A5FA7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3F5" w:rsidRPr="00071097" w14:paraId="742B2F0C" w14:textId="77777777" w:rsidTr="00E2042F">
        <w:trPr>
          <w:tblHeader/>
        </w:trPr>
        <w:tc>
          <w:tcPr>
            <w:tcW w:w="1635" w:type="pct"/>
            <w:hideMark/>
          </w:tcPr>
          <w:p w14:paraId="78A62E82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14:paraId="1A532EBC" w14:textId="53D6E6B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  <w:tc>
          <w:tcPr>
            <w:tcW w:w="96" w:type="pct"/>
          </w:tcPr>
          <w:p w14:paraId="04349F5E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1D28E0C" w14:textId="07BCA78E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35A04557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090F27F" w14:textId="6B74AD2D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33B3CE73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03E33A" w14:textId="76249932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430EC8D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EFDE2D" w14:textId="10E944D3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</w:tr>
      <w:tr w:rsidR="000023F5" w:rsidRPr="00071097" w14:paraId="65631C64" w14:textId="77777777" w:rsidTr="00E2042F">
        <w:trPr>
          <w:tblHeader/>
        </w:trPr>
        <w:tc>
          <w:tcPr>
            <w:tcW w:w="1635" w:type="pct"/>
            <w:hideMark/>
          </w:tcPr>
          <w:p w14:paraId="37B8E33C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14:paraId="4AF242A6" w14:textId="654E8D22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222,414</w:t>
            </w:r>
          </w:p>
        </w:tc>
        <w:tc>
          <w:tcPr>
            <w:tcW w:w="96" w:type="pct"/>
          </w:tcPr>
          <w:p w14:paraId="4AF3A994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BD735A" w14:textId="60020334" w:rsidR="000023F5" w:rsidRPr="005223D9" w:rsidRDefault="000023F5" w:rsidP="00BF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EFEFC56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7237BBD" w14:textId="4654B6CC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474EB07D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D59968" w14:textId="7BC58C46" w:rsidR="000023F5" w:rsidRPr="005223D9" w:rsidRDefault="00551851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(6,419)</w:t>
            </w:r>
          </w:p>
        </w:tc>
        <w:tc>
          <w:tcPr>
            <w:tcW w:w="97" w:type="pct"/>
          </w:tcPr>
          <w:p w14:paraId="0D6AF723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97B0B6" w14:textId="56E88FCD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215,995</w:t>
            </w:r>
          </w:p>
        </w:tc>
      </w:tr>
      <w:tr w:rsidR="000023F5" w:rsidRPr="00071097" w14:paraId="081E1603" w14:textId="77777777" w:rsidTr="00E2042F">
        <w:trPr>
          <w:tblHeader/>
        </w:trPr>
        <w:tc>
          <w:tcPr>
            <w:tcW w:w="1635" w:type="pct"/>
            <w:hideMark/>
          </w:tcPr>
          <w:p w14:paraId="26452636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7" w:type="pct"/>
          </w:tcPr>
          <w:p w14:paraId="45D79F16" w14:textId="14558A6D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646,105</w:t>
            </w:r>
          </w:p>
        </w:tc>
        <w:tc>
          <w:tcPr>
            <w:tcW w:w="96" w:type="pct"/>
          </w:tcPr>
          <w:p w14:paraId="7BFEF50B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F0B8FF8" w14:textId="3F95AC34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6,240</w:t>
            </w:r>
          </w:p>
        </w:tc>
        <w:tc>
          <w:tcPr>
            <w:tcW w:w="96" w:type="pct"/>
          </w:tcPr>
          <w:p w14:paraId="799F095D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53720C1" w14:textId="7D4D24BB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(1,542)</w:t>
            </w:r>
          </w:p>
        </w:tc>
        <w:tc>
          <w:tcPr>
            <w:tcW w:w="97" w:type="pct"/>
          </w:tcPr>
          <w:p w14:paraId="0EF08294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CE21E9" w14:textId="79ABD9DC" w:rsidR="000023F5" w:rsidRPr="005223D9" w:rsidRDefault="00551851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BF54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548F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6DF7BFAF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8186D2" w14:textId="40FB4CAD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609,385</w:t>
            </w:r>
          </w:p>
        </w:tc>
      </w:tr>
      <w:tr w:rsidR="000023F5" w:rsidRPr="00071097" w14:paraId="361DD322" w14:textId="77777777" w:rsidTr="00E2042F">
        <w:trPr>
          <w:tblHeader/>
        </w:trPr>
        <w:tc>
          <w:tcPr>
            <w:tcW w:w="1635" w:type="pct"/>
            <w:hideMark/>
          </w:tcPr>
          <w:p w14:paraId="053F1DE7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14:paraId="616ACBDB" w14:textId="13CB2BB5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17,218</w:t>
            </w:r>
          </w:p>
        </w:tc>
        <w:tc>
          <w:tcPr>
            <w:tcW w:w="96" w:type="pct"/>
          </w:tcPr>
          <w:p w14:paraId="591B7F74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F55864" w14:textId="5954FC06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96" w:type="pct"/>
          </w:tcPr>
          <w:p w14:paraId="754CA03C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AC0893" w14:textId="138703E3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3DD19CBC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76AE04" w14:textId="35E70E95" w:rsidR="000023F5" w:rsidRPr="005223D9" w:rsidRDefault="00551851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(1,798)</w:t>
            </w:r>
          </w:p>
        </w:tc>
        <w:tc>
          <w:tcPr>
            <w:tcW w:w="97" w:type="pct"/>
          </w:tcPr>
          <w:p w14:paraId="3CFEA180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86815F" w14:textId="6E993FF7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16,475</w:t>
            </w:r>
          </w:p>
        </w:tc>
      </w:tr>
      <w:tr w:rsidR="000023F5" w:rsidRPr="00071097" w14:paraId="4012F6EF" w14:textId="77777777" w:rsidTr="00E2042F">
        <w:trPr>
          <w:tblHeader/>
        </w:trPr>
        <w:tc>
          <w:tcPr>
            <w:tcW w:w="1635" w:type="pct"/>
            <w:hideMark/>
          </w:tcPr>
          <w:p w14:paraId="31398CFA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7" w:type="pct"/>
          </w:tcPr>
          <w:p w14:paraId="07E2338E" w14:textId="384DDE00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96" w:type="pct"/>
          </w:tcPr>
          <w:p w14:paraId="0BE0952C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C77082" w14:textId="551F307F" w:rsidR="000023F5" w:rsidRPr="005223D9" w:rsidRDefault="00BF548F" w:rsidP="00BF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96" w:type="pct"/>
          </w:tcPr>
          <w:p w14:paraId="1B33F58F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60299F" w14:textId="3DACC8F2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B2974DC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74C2F5" w14:textId="37CB257F" w:rsidR="000023F5" w:rsidRPr="005223D9" w:rsidRDefault="00551851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548F">
              <w:rPr>
                <w:rFonts w:asciiTheme="majorBidi" w:hAnsiTheme="majorBidi" w:cstheme="majorBidi"/>
                <w:sz w:val="30"/>
                <w:szCs w:val="30"/>
              </w:rPr>
              <w:t>890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2A682332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81B081B" w14:textId="29871E1B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3,742</w:t>
            </w:r>
          </w:p>
        </w:tc>
      </w:tr>
      <w:tr w:rsidR="000023F5" w:rsidRPr="00071097" w14:paraId="4B51F62B" w14:textId="77777777" w:rsidTr="00E2042F">
        <w:trPr>
          <w:tblHeader/>
        </w:trPr>
        <w:tc>
          <w:tcPr>
            <w:tcW w:w="1635" w:type="pct"/>
            <w:hideMark/>
          </w:tcPr>
          <w:p w14:paraId="329803DE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</w:tcPr>
          <w:p w14:paraId="0CD93BB6" w14:textId="25FD8F76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67,947</w:t>
            </w:r>
          </w:p>
        </w:tc>
        <w:tc>
          <w:tcPr>
            <w:tcW w:w="96" w:type="pct"/>
          </w:tcPr>
          <w:p w14:paraId="04D4635A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2F429F1" w14:textId="1C11B510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45,155</w:t>
            </w:r>
          </w:p>
        </w:tc>
        <w:tc>
          <w:tcPr>
            <w:tcW w:w="96" w:type="pct"/>
          </w:tcPr>
          <w:p w14:paraId="4BF9EFDF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E741860" w14:textId="59937C53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(4,580)</w:t>
            </w:r>
          </w:p>
        </w:tc>
        <w:tc>
          <w:tcPr>
            <w:tcW w:w="97" w:type="pct"/>
          </w:tcPr>
          <w:p w14:paraId="56D7F6F6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2A1E46" w14:textId="2CB79966" w:rsidR="000023F5" w:rsidRPr="005223D9" w:rsidRDefault="00551851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8D83448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5A6141" w14:textId="280127EF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108,522</w:t>
            </w:r>
          </w:p>
        </w:tc>
      </w:tr>
      <w:tr w:rsidR="000023F5" w:rsidRPr="00071097" w14:paraId="2EAB6B25" w14:textId="77777777" w:rsidTr="00E2042F">
        <w:trPr>
          <w:tblHeader/>
        </w:trPr>
        <w:tc>
          <w:tcPr>
            <w:tcW w:w="1635" w:type="pct"/>
            <w:hideMark/>
          </w:tcPr>
          <w:p w14:paraId="225DBD9E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7" w:type="pct"/>
          </w:tcPr>
          <w:p w14:paraId="014022C1" w14:textId="2BF42582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17,353</w:t>
            </w:r>
          </w:p>
        </w:tc>
        <w:tc>
          <w:tcPr>
            <w:tcW w:w="96" w:type="pct"/>
          </w:tcPr>
          <w:p w14:paraId="1481FD1D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9D80173" w14:textId="4BD50604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3,078</w:t>
            </w:r>
          </w:p>
        </w:tc>
        <w:tc>
          <w:tcPr>
            <w:tcW w:w="96" w:type="pct"/>
          </w:tcPr>
          <w:p w14:paraId="4EBC7BCB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E60931" w14:textId="3C57E7AE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(398)</w:t>
            </w:r>
          </w:p>
        </w:tc>
        <w:tc>
          <w:tcPr>
            <w:tcW w:w="97" w:type="pct"/>
          </w:tcPr>
          <w:p w14:paraId="26FB6C9A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821495" w14:textId="1A84AC0F" w:rsidR="000023F5" w:rsidRPr="005223D9" w:rsidRDefault="00551851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75C5A4B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00B1A2" w14:textId="76734AB4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20,033</w:t>
            </w:r>
          </w:p>
        </w:tc>
      </w:tr>
      <w:tr w:rsidR="000023F5" w:rsidRPr="00071097" w14:paraId="7920C6B8" w14:textId="77777777" w:rsidTr="009D5A92">
        <w:trPr>
          <w:tblHeader/>
        </w:trPr>
        <w:tc>
          <w:tcPr>
            <w:tcW w:w="1635" w:type="pct"/>
            <w:hideMark/>
          </w:tcPr>
          <w:p w14:paraId="013A3560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2F328B74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1,066,710</w:t>
            </w:r>
          </w:p>
        </w:tc>
        <w:tc>
          <w:tcPr>
            <w:tcW w:w="96" w:type="pct"/>
          </w:tcPr>
          <w:p w14:paraId="71F90129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0E6FA007" w:rsidR="000023F5" w:rsidRPr="005223D9" w:rsidRDefault="00BF548F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56,268</w:t>
            </w:r>
          </w:p>
        </w:tc>
        <w:tc>
          <w:tcPr>
            <w:tcW w:w="96" w:type="pct"/>
          </w:tcPr>
          <w:p w14:paraId="5A10D74F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5A50D1D7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(6,520)</w:t>
            </w:r>
          </w:p>
        </w:tc>
        <w:tc>
          <w:tcPr>
            <w:tcW w:w="97" w:type="pct"/>
          </w:tcPr>
          <w:p w14:paraId="2DF36A5F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50C0E608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(50,525)</w:t>
            </w:r>
          </w:p>
        </w:tc>
        <w:tc>
          <w:tcPr>
            <w:tcW w:w="97" w:type="pct"/>
          </w:tcPr>
          <w:p w14:paraId="58AC8555" w14:textId="77777777" w:rsidR="000023F5" w:rsidRPr="005223D9" w:rsidRDefault="000023F5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6A4A7254" w:rsidR="000023F5" w:rsidRPr="005223D9" w:rsidRDefault="00517EF9" w:rsidP="0000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1,065,933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494AA9">
          <w:headerReference w:type="default" r:id="rId23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51BE6145" w14:textId="296D0D59" w:rsidR="00E110D3" w:rsidRDefault="00D012B2" w:rsidP="0065463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110D3" w:rsidRPr="00023E7F">
        <w:rPr>
          <w:rFonts w:ascii="Angsana New" w:hAnsi="Angsana New"/>
          <w:b/>
          <w:bCs/>
          <w:sz w:val="30"/>
          <w:szCs w:val="30"/>
        </w:rPr>
        <w:tab/>
      </w:r>
      <w:r w:rsidR="00E110D3" w:rsidRPr="0066450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6CDAC8B" w14:textId="57E78354" w:rsidR="00BC763B" w:rsidRPr="00D40A6A" w:rsidRDefault="00BC763B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2067"/>
        <w:gridCol w:w="1100"/>
        <w:gridCol w:w="232"/>
        <w:gridCol w:w="1065"/>
        <w:gridCol w:w="234"/>
        <w:gridCol w:w="1054"/>
        <w:gridCol w:w="232"/>
        <w:gridCol w:w="1058"/>
        <w:gridCol w:w="244"/>
        <w:gridCol w:w="1058"/>
        <w:gridCol w:w="232"/>
        <w:gridCol w:w="1054"/>
      </w:tblGrid>
      <w:tr w:rsidR="00E73B89" w:rsidRPr="00F67B5C" w14:paraId="7884EA06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6632322D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3" w:type="dxa"/>
            <w:gridSpan w:val="11"/>
            <w:shd w:val="clear" w:color="auto" w:fill="auto"/>
          </w:tcPr>
          <w:p w14:paraId="2EBBDFC9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67B5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73B89" w:rsidRPr="00F67B5C" w14:paraId="55E47C04" w14:textId="77777777" w:rsidTr="00E73B89">
        <w:trPr>
          <w:trHeight w:val="362"/>
          <w:tblHeader/>
        </w:trPr>
        <w:tc>
          <w:tcPr>
            <w:tcW w:w="2067" w:type="dxa"/>
            <w:shd w:val="clear" w:color="auto" w:fill="auto"/>
          </w:tcPr>
          <w:p w14:paraId="1E12D760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53DD46A1" w14:textId="629CC270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2" w:type="dxa"/>
            <w:shd w:val="clear" w:color="auto" w:fill="auto"/>
          </w:tcPr>
          <w:p w14:paraId="6AEB76A3" w14:textId="77777777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6" w:type="dxa"/>
            <w:gridSpan w:val="5"/>
            <w:shd w:val="clear" w:color="auto" w:fill="auto"/>
          </w:tcPr>
          <w:p w14:paraId="6633377C" w14:textId="3E72CA56" w:rsidR="00E73B89" w:rsidRPr="00F67B5C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73B89" w:rsidRPr="00F67B5C" w14:paraId="00CF4D03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39769BD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64560A6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E99761A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054AD51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89EF98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5B954A9" w14:textId="77777777" w:rsidR="00E73B89" w:rsidRPr="00CC3114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1F1CB50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116F78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BEDF2EF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28D9855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D19E91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6100CFF" w14:textId="77777777" w:rsidR="00E73B89" w:rsidRPr="00CC3114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E73B89" w:rsidRPr="00F67B5C" w14:paraId="1E542053" w14:textId="77777777" w:rsidTr="00C30E2D">
        <w:trPr>
          <w:tblHeader/>
        </w:trPr>
        <w:tc>
          <w:tcPr>
            <w:tcW w:w="2067" w:type="dxa"/>
            <w:shd w:val="clear" w:color="auto" w:fill="auto"/>
          </w:tcPr>
          <w:p w14:paraId="2BCA0C50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3" w:type="dxa"/>
            <w:gridSpan w:val="11"/>
            <w:shd w:val="clear" w:color="auto" w:fill="auto"/>
            <w:vAlign w:val="bottom"/>
          </w:tcPr>
          <w:p w14:paraId="01471097" w14:textId="77777777" w:rsidR="00E73B89" w:rsidRPr="00427852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478E" w:rsidRPr="00F67B5C" w14:paraId="4C6598A8" w14:textId="77777777" w:rsidTr="00C30E2D">
        <w:tc>
          <w:tcPr>
            <w:tcW w:w="2067" w:type="dxa"/>
            <w:shd w:val="clear" w:color="auto" w:fill="auto"/>
          </w:tcPr>
          <w:p w14:paraId="2D1F926F" w14:textId="77777777" w:rsidR="0021478E" w:rsidRPr="00427852" w:rsidRDefault="0021478E" w:rsidP="0021478E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427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F418526" w14:textId="77777777" w:rsidR="0021478E" w:rsidRPr="00427852" w:rsidRDefault="0021478E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7852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F9DCEAB" w14:textId="584C22A8" w:rsidR="0021478E" w:rsidRPr="00057B3E" w:rsidRDefault="006A4CF6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1478E">
              <w:rPr>
                <w:rFonts w:ascii="Angsana New" w:hAnsi="Angsana New"/>
                <w:sz w:val="30"/>
                <w:szCs w:val="30"/>
              </w:rPr>
              <w:t>39,736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40E5FBB" w14:textId="77777777" w:rsidR="0021478E" w:rsidRPr="00427852" w:rsidRDefault="0021478E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67B76DB" w14:textId="1A0E0E3F" w:rsidR="0021478E" w:rsidRPr="00427852" w:rsidRDefault="006A4CF6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1478E"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98B74F2" w14:textId="77777777" w:rsidR="0021478E" w:rsidRPr="00427852" w:rsidRDefault="0021478E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6122309" w14:textId="05297B93" w:rsidR="0021478E" w:rsidRPr="00057B3E" w:rsidRDefault="006A4CF6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1478E">
              <w:rPr>
                <w:rFonts w:ascii="Angsana New" w:hAnsi="Angsana New"/>
                <w:sz w:val="30"/>
                <w:szCs w:val="30"/>
              </w:rPr>
              <w:t>39,736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0D6CFCF" w14:textId="77777777" w:rsidR="0021478E" w:rsidRPr="00427852" w:rsidRDefault="0021478E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EF133C" w14:textId="33A917C9" w:rsidR="0021478E" w:rsidRPr="00427852" w:rsidRDefault="006A4CF6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1478E">
              <w:rPr>
                <w:rFonts w:ascii="Angsana New" w:hAnsi="Angsana New"/>
                <w:sz w:val="30"/>
                <w:szCs w:val="30"/>
              </w:rPr>
              <w:t>12,210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DC1D93B" w14:textId="77777777" w:rsidR="0021478E" w:rsidRPr="00427852" w:rsidRDefault="0021478E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0B7B6FB" w14:textId="3E47A18C" w:rsidR="0021478E" w:rsidRPr="00427852" w:rsidRDefault="006A4CF6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1478E"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2F3691D" w14:textId="77777777" w:rsidR="0021478E" w:rsidRPr="00427852" w:rsidRDefault="0021478E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F1464A2" w14:textId="2CC7B4A2" w:rsidR="0021478E" w:rsidRPr="00427852" w:rsidRDefault="006A4CF6" w:rsidP="0021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1478E">
              <w:rPr>
                <w:rFonts w:ascii="Angsana New" w:hAnsi="Angsana New"/>
                <w:sz w:val="30"/>
                <w:szCs w:val="30"/>
              </w:rPr>
              <w:t>12,210</w:t>
            </w:r>
          </w:p>
        </w:tc>
      </w:tr>
      <w:tr w:rsidR="00180B9D" w:rsidRPr="00F67B5C" w14:paraId="3E70AED1" w14:textId="77777777" w:rsidTr="00C30E2D">
        <w:tc>
          <w:tcPr>
            <w:tcW w:w="2067" w:type="dxa"/>
            <w:shd w:val="clear" w:color="auto" w:fill="auto"/>
          </w:tcPr>
          <w:p w14:paraId="709E3DF8" w14:textId="77777777" w:rsidR="00180B9D" w:rsidRPr="00427852" w:rsidRDefault="00180B9D" w:rsidP="00180B9D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427852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1BC443D" w14:textId="1E29572D" w:rsidR="00180B9D" w:rsidRPr="007D4040" w:rsidRDefault="006A4CF6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80B9D">
              <w:rPr>
                <w:rFonts w:ascii="Angsana New" w:hAnsi="Angsana New"/>
                <w:sz w:val="30"/>
                <w:szCs w:val="30"/>
              </w:rPr>
              <w:t>90,34</w:t>
            </w:r>
            <w:r w:rsidR="00BF240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E92966D" w14:textId="77777777" w:rsidR="00180B9D" w:rsidRPr="007D4040" w:rsidRDefault="00180B9D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8A1AB44" w14:textId="1890367A" w:rsidR="00180B9D" w:rsidRPr="007D4040" w:rsidRDefault="006A4CF6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80B9D"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342E1C" w14:textId="4AC9F25E" w:rsidR="00180B9D" w:rsidRPr="007D4040" w:rsidRDefault="006A4CF6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5D9E347" w14:textId="4877C13E" w:rsidR="00180B9D" w:rsidRPr="007D4040" w:rsidRDefault="006A4CF6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80B9D">
              <w:rPr>
                <w:rFonts w:ascii="Angsana New" w:hAnsi="Angsana New"/>
                <w:sz w:val="30"/>
                <w:szCs w:val="30"/>
              </w:rPr>
              <w:t>90,34</w:t>
            </w:r>
            <w:r w:rsidR="00E807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2F1056B" w14:textId="77777777" w:rsidR="00180B9D" w:rsidRPr="00427852" w:rsidRDefault="00180B9D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699F8F" w14:textId="5B83537A" w:rsidR="00180B9D" w:rsidRPr="00427852" w:rsidRDefault="006A4CF6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80B9D" w:rsidRPr="007D4040">
              <w:rPr>
                <w:rFonts w:ascii="Angsana New" w:hAnsi="Angsana New"/>
                <w:sz w:val="30"/>
                <w:szCs w:val="30"/>
              </w:rPr>
              <w:t>117,369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61AE194" w14:textId="77777777" w:rsidR="00180B9D" w:rsidRPr="00427852" w:rsidRDefault="00180B9D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04CC02F" w14:textId="167A282F" w:rsidR="00180B9D" w:rsidRPr="00427852" w:rsidRDefault="006A4CF6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80B9D" w:rsidRPr="007D40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B75A79B" w14:textId="77777777" w:rsidR="00180B9D" w:rsidRPr="00427852" w:rsidRDefault="00180B9D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BABF206" w14:textId="124B2BDA" w:rsidR="00180B9D" w:rsidRPr="00427852" w:rsidRDefault="006A4CF6" w:rsidP="00180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80B9D" w:rsidRPr="007D4040">
              <w:rPr>
                <w:rFonts w:ascii="Angsana New" w:hAnsi="Angsana New"/>
                <w:sz w:val="30"/>
                <w:szCs w:val="30"/>
              </w:rPr>
              <w:t>117,369</w:t>
            </w:r>
          </w:p>
        </w:tc>
      </w:tr>
      <w:tr w:rsidR="00557549" w:rsidRPr="00F67B5C" w14:paraId="7408F88D" w14:textId="77777777" w:rsidTr="00C30E2D">
        <w:tc>
          <w:tcPr>
            <w:tcW w:w="2067" w:type="dxa"/>
            <w:shd w:val="clear" w:color="auto" w:fill="auto"/>
          </w:tcPr>
          <w:p w14:paraId="03EF4B4A" w14:textId="3BBD715B" w:rsidR="00557549" w:rsidRPr="00C36FDF" w:rsidRDefault="00557549" w:rsidP="00557549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36F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C36F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6F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E2814AD" w14:textId="3463E8AF" w:rsidR="00557549" w:rsidRPr="00427852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57549"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2ADEC91" w14:textId="77777777" w:rsidR="00557549" w:rsidRPr="00427852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5594799" w14:textId="517A65FB" w:rsidR="00557549" w:rsidRPr="00145E5A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066C77">
              <w:rPr>
                <w:rFonts w:ascii="Angsana New" w:hAnsi="Angsana New"/>
                <w:sz w:val="30"/>
                <w:szCs w:val="30"/>
              </w:rPr>
              <w:t>2</w:t>
            </w:r>
            <w:r w:rsidR="00BC3348">
              <w:rPr>
                <w:rFonts w:ascii="Angsana New" w:hAnsi="Angsana New"/>
                <w:sz w:val="30"/>
                <w:szCs w:val="30"/>
              </w:rPr>
              <w:t>7</w:t>
            </w:r>
            <w:r w:rsidR="00520C74">
              <w:rPr>
                <w:rFonts w:ascii="Angsana New" w:hAnsi="Angsana New"/>
                <w:sz w:val="30"/>
                <w:szCs w:val="30"/>
              </w:rPr>
              <w:t>,3</w:t>
            </w:r>
            <w:r w:rsidR="00BC3348">
              <w:rPr>
                <w:rFonts w:ascii="Angsana New" w:hAnsi="Angsana New"/>
                <w:sz w:val="30"/>
                <w:szCs w:val="30"/>
              </w:rPr>
              <w:t>6</w:t>
            </w:r>
            <w:r w:rsidR="00E807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D1C9903" w14:textId="77777777" w:rsidR="00557549" w:rsidRPr="00145E5A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D26FF87" w14:textId="64CCCB8D" w:rsidR="00557549" w:rsidRPr="00145E5A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BC3348">
              <w:rPr>
                <w:rFonts w:ascii="Angsana New" w:hAnsi="Angsana New"/>
                <w:sz w:val="30"/>
                <w:szCs w:val="30"/>
              </w:rPr>
              <w:t>27,36</w:t>
            </w:r>
            <w:r w:rsidR="00E807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C25A60C" w14:textId="77777777" w:rsidR="00557549" w:rsidRPr="00427852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60098D" w14:textId="19A33837" w:rsidR="00557549" w:rsidRPr="00427852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57549"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E5B5558" w14:textId="77777777" w:rsidR="00557549" w:rsidRPr="00427852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0E5D2C1" w14:textId="5C5380F4" w:rsidR="00557549" w:rsidRPr="00427852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57549" w:rsidRPr="00145E5A">
              <w:rPr>
                <w:rFonts w:ascii="Angsana New" w:hAnsi="Angsana New"/>
                <w:sz w:val="30"/>
                <w:szCs w:val="30"/>
              </w:rPr>
              <w:t>25,628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BD32262" w14:textId="77777777" w:rsidR="00557549" w:rsidRPr="00427852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DDAF580" w14:textId="1A5718D3" w:rsidR="00557549" w:rsidRPr="00427852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57549" w:rsidRPr="00145E5A">
              <w:rPr>
                <w:rFonts w:ascii="Angsana New" w:hAnsi="Angsana New"/>
                <w:sz w:val="30"/>
                <w:szCs w:val="30"/>
              </w:rPr>
              <w:t>25,628</w:t>
            </w:r>
          </w:p>
        </w:tc>
      </w:tr>
      <w:tr w:rsidR="00557549" w:rsidRPr="00F67B5C" w14:paraId="4CCCA01E" w14:textId="77777777" w:rsidTr="00C30E2D">
        <w:tc>
          <w:tcPr>
            <w:tcW w:w="2067" w:type="dxa"/>
            <w:shd w:val="clear" w:color="auto" w:fill="auto"/>
          </w:tcPr>
          <w:p w14:paraId="17343D40" w14:textId="77777777" w:rsidR="00557549" w:rsidRPr="00427852" w:rsidRDefault="00557549" w:rsidP="00557549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E75D3" w14:textId="67A30464" w:rsidR="00557549" w:rsidRPr="009B6D31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066C77">
              <w:rPr>
                <w:rFonts w:ascii="Angsana New" w:hAnsi="Angsana New"/>
                <w:b/>
                <w:bCs/>
                <w:sz w:val="30"/>
                <w:szCs w:val="30"/>
              </w:rPr>
              <w:t>130,07</w:t>
            </w:r>
            <w:r w:rsidR="00E8078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D9AF4A0" w14:textId="77777777" w:rsidR="00557549" w:rsidRPr="009B6D31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750DB" w14:textId="44C10CA4" w:rsidR="00557549" w:rsidRPr="00922070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066C7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C334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66C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20C7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C334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8078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9D593EA" w14:textId="77777777" w:rsidR="00557549" w:rsidRPr="009B6D31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82DE1" w14:textId="58E025F4" w:rsidR="00557549" w:rsidRPr="009B6D31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FF5863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BC334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F58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20C7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C3348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250195" w14:textId="77777777" w:rsidR="00557549" w:rsidRPr="009B6D31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A79BB" w14:textId="434A69EE" w:rsidR="00557549" w:rsidRPr="009B6D31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557549" w:rsidRPr="00B23ACB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5575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57549" w:rsidRPr="00B23ACB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0DCFB83" w14:textId="77777777" w:rsidR="00557549" w:rsidRPr="009B6D31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99EBE" w14:textId="7336B024" w:rsidR="00557549" w:rsidRPr="009B6D31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557549" w:rsidRPr="00922070">
              <w:rPr>
                <w:rFonts w:ascii="Angsana New" w:hAnsi="Angsana New"/>
                <w:b/>
                <w:bCs/>
                <w:sz w:val="30"/>
                <w:szCs w:val="30"/>
              </w:rPr>
              <w:t>25,628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3BA3D0" w14:textId="77777777" w:rsidR="00557549" w:rsidRPr="009B6D31" w:rsidRDefault="00557549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80C4D" w14:textId="091DD99E" w:rsidR="00557549" w:rsidRPr="009B6D31" w:rsidRDefault="006A4CF6" w:rsidP="0055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557549" w:rsidRPr="00B23ACB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  <w:r w:rsidR="005575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57549" w:rsidRPr="00B23ACB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</w:tr>
    </w:tbl>
    <w:p w14:paraId="3487FC4F" w14:textId="1BE8C4FA" w:rsidR="00CB048E" w:rsidRPr="00D40A6A" w:rsidRDefault="00CB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70C0"/>
          <w:sz w:val="24"/>
          <w:szCs w:val="24"/>
        </w:rPr>
      </w:pPr>
    </w:p>
    <w:tbl>
      <w:tblPr>
        <w:tblW w:w="9639" w:type="dxa"/>
        <w:tblInd w:w="441" w:type="dxa"/>
        <w:tblLook w:val="04A0" w:firstRow="1" w:lastRow="0" w:firstColumn="1" w:lastColumn="0" w:noHBand="0" w:noVBand="1"/>
      </w:tblPr>
      <w:tblGrid>
        <w:gridCol w:w="1987"/>
        <w:gridCol w:w="1100"/>
        <w:gridCol w:w="257"/>
        <w:gridCol w:w="1065"/>
        <w:gridCol w:w="242"/>
        <w:gridCol w:w="1049"/>
        <w:gridCol w:w="236"/>
        <w:gridCol w:w="1058"/>
        <w:gridCol w:w="265"/>
        <w:gridCol w:w="1080"/>
        <w:gridCol w:w="324"/>
        <w:gridCol w:w="976"/>
      </w:tblGrid>
      <w:tr w:rsidR="00E73B89" w:rsidRPr="00F67B5C" w14:paraId="22E5BA6D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420ABF70" w14:textId="77777777" w:rsidR="00E73B89" w:rsidRPr="00FC08DE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2" w:type="dxa"/>
            <w:gridSpan w:val="11"/>
            <w:shd w:val="clear" w:color="auto" w:fill="auto"/>
          </w:tcPr>
          <w:p w14:paraId="315EF4E5" w14:textId="77777777" w:rsidR="00E73B89" w:rsidRPr="00FC08DE" w:rsidRDefault="00E73B89" w:rsidP="00C3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งบการ</w:t>
            </w:r>
            <w:r w:rsidRPr="00FC08DE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เงินเฉพาะกิจการ</w:t>
            </w: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73B89" w:rsidRPr="00F67B5C" w14:paraId="69BCA023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622DBB24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3" w:type="dxa"/>
            <w:gridSpan w:val="5"/>
            <w:shd w:val="clear" w:color="auto" w:fill="auto"/>
          </w:tcPr>
          <w:p w14:paraId="0F71423A" w14:textId="4ED6D172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7065F00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3" w:type="dxa"/>
            <w:gridSpan w:val="5"/>
            <w:shd w:val="clear" w:color="auto" w:fill="auto"/>
          </w:tcPr>
          <w:p w14:paraId="1A7731C2" w14:textId="52ACCF33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73B89" w:rsidRPr="00F67B5C" w14:paraId="202F4965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0458558E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BD6DF35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D3DDE0E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97C84D9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901306D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DABBD43" w14:textId="77777777" w:rsidR="00E73B89" w:rsidRPr="00CC3114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8869E3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530C4B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0B897D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65E25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3B769433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F202B70" w14:textId="77777777" w:rsidR="00E73B89" w:rsidRPr="00CC3114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3114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E73B89" w:rsidRPr="00F67B5C" w14:paraId="12DCE088" w14:textId="77777777" w:rsidTr="00824054">
        <w:trPr>
          <w:tblHeader/>
        </w:trPr>
        <w:tc>
          <w:tcPr>
            <w:tcW w:w="1987" w:type="dxa"/>
            <w:shd w:val="clear" w:color="auto" w:fill="auto"/>
          </w:tcPr>
          <w:p w14:paraId="511F7C23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2" w:type="dxa"/>
            <w:gridSpan w:val="11"/>
            <w:shd w:val="clear" w:color="auto" w:fill="auto"/>
            <w:vAlign w:val="bottom"/>
          </w:tcPr>
          <w:p w14:paraId="3FEA1964" w14:textId="77777777" w:rsidR="00E73B89" w:rsidRPr="00FC08D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0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C0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4054" w:rsidRPr="00F67B5C" w14:paraId="4BCDC5BD" w14:textId="77777777" w:rsidTr="00824054">
        <w:tc>
          <w:tcPr>
            <w:tcW w:w="1987" w:type="dxa"/>
            <w:shd w:val="clear" w:color="auto" w:fill="auto"/>
          </w:tcPr>
          <w:p w14:paraId="3E9E74A8" w14:textId="77777777" w:rsidR="00824054" w:rsidRPr="00FC08DE" w:rsidRDefault="00824054" w:rsidP="00824054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FC08DE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FEE3429" w14:textId="558405CA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80,786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053EEA5" w14:textId="77777777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EF72368" w14:textId="20899D70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16231A" w14:textId="77777777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4D5983" w14:textId="4B4725C9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FD1DA" w14:textId="77777777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4D27B2D" w14:textId="64970E38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CC452A" w14:textId="77777777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63199" w14:textId="0FE307B7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7329B683" w14:textId="77777777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24BAA37" w14:textId="3F53C1F0" w:rsidR="00824054" w:rsidRPr="00FC08DE" w:rsidRDefault="00824054" w:rsidP="0082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</w:tr>
      <w:tr w:rsidR="007E3639" w:rsidRPr="00F67B5C" w14:paraId="56AD410D" w14:textId="77777777" w:rsidTr="00824054">
        <w:tc>
          <w:tcPr>
            <w:tcW w:w="1987" w:type="dxa"/>
            <w:shd w:val="clear" w:color="auto" w:fill="auto"/>
          </w:tcPr>
          <w:p w14:paraId="3027C19F" w14:textId="77777777" w:rsidR="007E3639" w:rsidRPr="00FC08DE" w:rsidRDefault="007E3639" w:rsidP="007E3639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FC0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08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03BC210" w14:textId="601B562E" w:rsidR="007E3639" w:rsidRPr="00FC08DE" w:rsidRDefault="006A4CF6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7E36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F90965D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8E52A41" w14:textId="34133BBD" w:rsidR="007E3639" w:rsidRPr="00FC08DE" w:rsidRDefault="006A4CF6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7E3639">
              <w:rPr>
                <w:rFonts w:ascii="Angsana New" w:hAnsi="Angsana New"/>
                <w:sz w:val="30"/>
                <w:szCs w:val="30"/>
              </w:rPr>
              <w:t>8,480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92D7DC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E6FF393" w14:textId="719CD3A9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05ABF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5060D1A" w14:textId="48ECAA42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left="-144" w:right="-64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43195BB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4A075D" w14:textId="222F795A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9,4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4C097238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16FBCDD" w14:textId="04909549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</w:tr>
      <w:tr w:rsidR="007E3639" w:rsidRPr="00F67B5C" w14:paraId="7AC3F899" w14:textId="77777777" w:rsidTr="00824054">
        <w:tc>
          <w:tcPr>
            <w:tcW w:w="1987" w:type="dxa"/>
            <w:shd w:val="clear" w:color="auto" w:fill="auto"/>
          </w:tcPr>
          <w:p w14:paraId="4FA57699" w14:textId="77777777" w:rsidR="007E3639" w:rsidRPr="00FC08DE" w:rsidRDefault="007E3639" w:rsidP="007E3639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3B47C" w14:textId="3F7F694B" w:rsidR="007E3639" w:rsidRPr="00264DA7" w:rsidRDefault="00264DA7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4DA7">
              <w:rPr>
                <w:rFonts w:ascii="Angsana New" w:hAnsi="Angsana New"/>
                <w:b/>
                <w:bCs/>
                <w:sz w:val="30"/>
                <w:szCs w:val="30"/>
              </w:rPr>
              <w:t>80,786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3EFB7EA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F4EB2" w14:textId="65954F01" w:rsidR="007E3639" w:rsidRPr="00264DA7" w:rsidRDefault="006A4CF6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bookmarkStart w:id="2" w:name="_GoBack"/>
            <w:bookmarkEnd w:id="2"/>
            <w:r w:rsidR="00264DA7" w:rsidRPr="00264DA7">
              <w:rPr>
                <w:rFonts w:ascii="Angsana New" w:hAnsi="Angsana New"/>
                <w:b/>
                <w:bCs/>
                <w:sz w:val="30"/>
                <w:szCs w:val="30"/>
              </w:rPr>
              <w:t>8,480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F2ACF78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5E90A" w14:textId="545BE077" w:rsidR="007E3639" w:rsidRPr="00FC08DE" w:rsidRDefault="00D43FB1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9F230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CCED7" w14:textId="732DE00E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7D96"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57D8CF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55AB5" w14:textId="1B4736B4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7D96">
              <w:rPr>
                <w:rFonts w:ascii="Angsana New" w:hAnsi="Angsana New"/>
                <w:b/>
                <w:bCs/>
                <w:sz w:val="30"/>
                <w:szCs w:val="30"/>
              </w:rPr>
              <w:t>9,418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4D15C5F8" w14:textId="77777777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88A71" w14:textId="259904CB" w:rsidR="007E3639" w:rsidRPr="00FC08DE" w:rsidRDefault="007E3639" w:rsidP="007E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8DE">
              <w:rPr>
                <w:rFonts w:ascii="Angsana New" w:hAnsi="Angsana New"/>
                <w:b/>
                <w:bCs/>
                <w:sz w:val="30"/>
                <w:szCs w:val="30"/>
              </w:rPr>
              <w:t>101,061</w:t>
            </w:r>
          </w:p>
        </w:tc>
      </w:tr>
    </w:tbl>
    <w:p w14:paraId="441B3D6F" w14:textId="77777777" w:rsidR="00465CC9" w:rsidRPr="00D40A6A" w:rsidRDefault="00465CC9" w:rsidP="00C7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1951E36" w14:textId="77777777" w:rsidR="00110463" w:rsidRDefault="00F2523D" w:rsidP="00D7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lang w:val="en-GB"/>
        </w:rPr>
      </w:pPr>
      <w:r w:rsidRPr="00423B42">
        <w:rPr>
          <w:rFonts w:ascii="Angsana New" w:hAnsi="Angsana New" w:hint="cs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สินเชื่อ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ระยะยาว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ของ</w:t>
      </w:r>
      <w:r w:rsidR="004926E2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A87F4E" w:rsidRPr="00425847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กับสถาบันการเงินในประเทศแห่งหนึ่ง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มี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ข้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อจำกัด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ว่า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</w:t>
      </w:r>
      <w:proofErr w:type="spellStart"/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อื่นๆ</w:t>
      </w:r>
      <w:proofErr w:type="spellEnd"/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ตามที่</w:t>
      </w:r>
      <w:r w:rsidR="00E110D3" w:rsidRPr="00E323E3">
        <w:rPr>
          <w:rFonts w:ascii="Angsana New" w:hAnsi="Angsana New"/>
          <w:sz w:val="30"/>
          <w:szCs w:val="30"/>
          <w:cs/>
          <w:lang w:val="en-GB"/>
        </w:rPr>
        <w:t>สถาบันการเงินกำหนด</w:t>
      </w:r>
    </w:p>
    <w:p w14:paraId="30B4F68E" w14:textId="77777777" w:rsidR="00110463" w:rsidRPr="00D40A6A" w:rsidRDefault="00110463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29637683" w14:textId="77777777" w:rsidR="00110463" w:rsidRPr="00110463" w:rsidRDefault="00110463" w:rsidP="00D7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lang w:val="en-GB"/>
        </w:rPr>
      </w:pPr>
      <w:r w:rsidRPr="00110463">
        <w:rPr>
          <w:rFonts w:ascii="Angsana New" w:hAnsi="Angsana New" w:hint="cs"/>
          <w:sz w:val="30"/>
          <w:szCs w:val="30"/>
          <w:cs/>
          <w:lang w:val="en-GB"/>
        </w:rPr>
        <w:t>เงินเบิกเกินบัญชีและ</w:t>
      </w:r>
      <w:r w:rsidR="00A228EB"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สั้นจากสถาบันการเงินของบริษัทย่อย</w:t>
      </w:r>
      <w:r w:rsidR="000325AD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ค้ำประกันโดยเงินฝากประจำและกรรมการบาง</w:t>
      </w:r>
      <w:r w:rsidR="00177C10">
        <w:rPr>
          <w:rFonts w:ascii="Angsana New" w:hAnsi="Angsana New" w:hint="cs"/>
          <w:sz w:val="30"/>
          <w:szCs w:val="30"/>
          <w:cs/>
          <w:lang w:val="en-GB"/>
        </w:rPr>
        <w:t>ท่าน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ของบริษัทย่อย</w:t>
      </w:r>
      <w:r w:rsidR="00653E8D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7C639A8" w14:textId="77777777" w:rsidR="00595BAD" w:rsidRPr="00D40A6A" w:rsidRDefault="00595BAD" w:rsidP="001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GB"/>
        </w:rPr>
      </w:pPr>
    </w:p>
    <w:p w14:paraId="3A9ED978" w14:textId="77777777" w:rsidR="001255D3" w:rsidRDefault="00E110D3" w:rsidP="0042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 และเครื่องจักรส่วนใหญ่</w:t>
      </w:r>
      <w:r w:rsidRPr="00023E7F">
        <w:rPr>
          <w:rFonts w:ascii="Angsana New" w:hAnsi="Angsana New"/>
          <w:sz w:val="30"/>
          <w:szCs w:val="30"/>
          <w:cs/>
          <w:lang w:val="en-GB"/>
        </w:rPr>
        <w:t>ของ</w:t>
      </w:r>
      <w:r w:rsidR="0042584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5847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14:paraId="7B099899" w14:textId="77777777" w:rsidR="00ED2991" w:rsidRPr="00C81C22" w:rsidRDefault="00ED2991" w:rsidP="00ED2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630"/>
        <w:rPr>
          <w:rFonts w:ascii="Angsana New" w:hAnsi="Angsana New"/>
          <w:color w:val="000000"/>
          <w:sz w:val="30"/>
          <w:szCs w:val="30"/>
          <w:cs/>
        </w:rPr>
        <w:sectPr w:rsidR="00ED2991" w:rsidRPr="00C81C22" w:rsidSect="007E5297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7757FCA5" w:rsidR="00DA7237" w:rsidRDefault="00971654" w:rsidP="00234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DA7237" w:rsidRPr="00C4398E">
        <w:rPr>
          <w:rFonts w:ascii="Angsana New" w:hAnsi="Angsana New"/>
          <w:b/>
          <w:bCs/>
          <w:sz w:val="30"/>
          <w:szCs w:val="30"/>
        </w:rPr>
        <w:tab/>
      </w:r>
      <w:r w:rsidR="00E10C32" w:rsidRPr="0066450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199DF0C" w14:textId="77777777" w:rsidR="00131A44" w:rsidRDefault="00131A44" w:rsidP="00131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5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32"/>
        <w:gridCol w:w="792"/>
        <w:gridCol w:w="270"/>
        <w:gridCol w:w="864"/>
        <w:gridCol w:w="252"/>
        <w:gridCol w:w="821"/>
        <w:gridCol w:w="270"/>
        <w:gridCol w:w="889"/>
        <w:gridCol w:w="270"/>
        <w:gridCol w:w="803"/>
        <w:gridCol w:w="270"/>
        <w:gridCol w:w="835"/>
        <w:gridCol w:w="270"/>
        <w:gridCol w:w="754"/>
        <w:gridCol w:w="270"/>
        <w:gridCol w:w="801"/>
        <w:gridCol w:w="270"/>
        <w:gridCol w:w="792"/>
        <w:gridCol w:w="236"/>
        <w:gridCol w:w="790"/>
      </w:tblGrid>
      <w:tr w:rsidR="005A0925" w:rsidRPr="00AF24A5" w14:paraId="49C91DB7" w14:textId="77777777" w:rsidTr="001E5EA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681EAC" w14:textId="77777777" w:rsidR="005A0925" w:rsidRPr="00AF24A5" w:rsidRDefault="005A0925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2A16DA80" w14:textId="42E7A1D5" w:rsidR="005A0925" w:rsidRPr="00AF24A5" w:rsidRDefault="005A0925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31A44" w:rsidRPr="00AF24A5" w14:paraId="3F2C7487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0EB782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2E280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15D80E09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C9F3854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0A5D1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0225F85B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</w:t>
            </w:r>
            <w:proofErr w:type="spellStart"/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55BBB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gridSpan w:val="3"/>
          </w:tcPr>
          <w:p w14:paraId="198CCFE8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A10BFE1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F9DE5B3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25" w:type="dxa"/>
            <w:gridSpan w:val="3"/>
          </w:tcPr>
          <w:p w14:paraId="67820D25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33F2DDF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29CF66EE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gridSpan w:val="3"/>
          </w:tcPr>
          <w:p w14:paraId="14AC84AB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96A542F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E73B89" w:rsidRPr="00AF24A5" w14:paraId="04B7A976" w14:textId="77777777" w:rsidTr="00020DA6">
        <w:tc>
          <w:tcPr>
            <w:tcW w:w="40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7F36A3" w14:textId="77777777" w:rsidR="00E73B89" w:rsidRPr="00B0687E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AF24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AF24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65FCBA7" w14:textId="13BDDA22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4A79A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76E81EF" w14:textId="5230AE32" w:rsidR="00E73B89" w:rsidRPr="00E73B89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E73B89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57B7024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6B89BF09" w14:textId="1D139E72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2B1AF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1175254" w14:textId="14B23D6E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E73B89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E2C7E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8BDBEA8" w14:textId="013781F0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8078E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05681DD" w14:textId="49807A7A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E73B89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1C0ECBA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14675B6" w14:textId="5ED454E0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1E8E4D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A45E8E0" w14:textId="12C90432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E73B89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703CF76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3AC5E5" w14:textId="0F48FCBB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C6CED7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2F9D044" w14:textId="7E143FDC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E73B89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E73B89" w:rsidRPr="00AF24A5" w14:paraId="11D42D1A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ECB570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57F94B8C" w14:textId="77777777" w:rsidR="00E73B89" w:rsidRPr="00AF24A5" w:rsidRDefault="00E73B89" w:rsidP="00E7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F24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DF5F01" w:rsidRPr="00AF24A5" w14:paraId="4339F11F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D2FFDC" w14:textId="77777777" w:rsidR="00DF5F01" w:rsidRPr="00AF24A5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0AE645B" w14:textId="0936B9BF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4CAAD5" w14:textId="7777777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429AEC" w14:textId="5BCE1F6B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533E3F01" w14:textId="7777777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1603D917" w14:textId="4325C9FE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AC0506" w14:textId="7777777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E497D76" w14:textId="38454B73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5F003E" w14:textId="7777777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B992557" w14:textId="03A0276D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3A33C7" w14:textId="7777777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vAlign w:val="bottom"/>
          </w:tcPr>
          <w:p w14:paraId="0CE1237A" w14:textId="7BF6A984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AAC0E" w14:textId="7777777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E47596B" w14:textId="6EEDB18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3E50E4" w14:textId="7777777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7BB1E768" w14:textId="4228DBE7" w:rsidR="00DF5F01" w:rsidRPr="00283E9F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0783E7" w14:textId="77777777" w:rsidR="00DF5F01" w:rsidRPr="00AF24A5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</w:tcBorders>
            <w:vAlign w:val="bottom"/>
          </w:tcPr>
          <w:p w14:paraId="025C3054" w14:textId="59667D50" w:rsidR="00DF5F01" w:rsidRPr="00A41122" w:rsidRDefault="005F75E5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2,208</w:t>
            </w:r>
          </w:p>
        </w:tc>
        <w:tc>
          <w:tcPr>
            <w:tcW w:w="236" w:type="dxa"/>
            <w:vAlign w:val="bottom"/>
          </w:tcPr>
          <w:p w14:paraId="25B6C04A" w14:textId="77777777" w:rsidR="00DF5F01" w:rsidRPr="00AF24A5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EFB8C15" w14:textId="13220146" w:rsidR="00DF5F01" w:rsidRPr="00A41122" w:rsidRDefault="00DF5F01" w:rsidP="00DF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1,831</w:t>
            </w:r>
          </w:p>
        </w:tc>
      </w:tr>
      <w:tr w:rsidR="005F75E5" w:rsidRPr="00AF24A5" w14:paraId="773E204B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0E416E5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4F007E" w14:textId="45A0F2AE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D2CF8C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0E54F" w14:textId="237DCB2D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7619CB0F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8FE39A" w14:textId="1613E066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1B6D2D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383635" w14:textId="35B25D32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846771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981523D" w14:textId="58560E20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270" w:type="dxa"/>
            <w:vAlign w:val="bottom"/>
          </w:tcPr>
          <w:p w14:paraId="313CAF20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017249D" w14:textId="5815C08E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270" w:type="dxa"/>
          </w:tcPr>
          <w:p w14:paraId="12E4412D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9A52048" w14:textId="38BE886E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(633)</w:t>
            </w:r>
          </w:p>
        </w:tc>
        <w:tc>
          <w:tcPr>
            <w:tcW w:w="270" w:type="dxa"/>
          </w:tcPr>
          <w:p w14:paraId="2ED455D9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2EE387B" w14:textId="0642A442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(487)</w:t>
            </w:r>
          </w:p>
        </w:tc>
        <w:tc>
          <w:tcPr>
            <w:tcW w:w="270" w:type="dxa"/>
            <w:vAlign w:val="bottom"/>
          </w:tcPr>
          <w:p w14:paraId="27F98793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D2D16B" w14:textId="00D73169" w:rsidR="005F75E5" w:rsidRPr="00A41122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B8C67E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6FA3BAB2" w14:textId="4608D97A" w:rsidR="005F75E5" w:rsidRPr="00A41122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F75E5" w:rsidRPr="003832BC" w14:paraId="34D72A34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569D12A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2B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89EBBB" w14:textId="0D42FCBE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255CF8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C6F7D" w14:textId="07E1E698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7FDB646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466730" w14:textId="21840FE3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2,128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F14D83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799D2" w14:textId="2F6909BB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14D140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C546D" w14:textId="2B1E1C5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2,841</w:t>
            </w:r>
          </w:p>
        </w:tc>
        <w:tc>
          <w:tcPr>
            <w:tcW w:w="270" w:type="dxa"/>
            <w:vAlign w:val="bottom"/>
          </w:tcPr>
          <w:p w14:paraId="3D2F9AB6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F0C09" w14:textId="022562C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2,318</w:t>
            </w:r>
          </w:p>
        </w:tc>
        <w:tc>
          <w:tcPr>
            <w:tcW w:w="270" w:type="dxa"/>
          </w:tcPr>
          <w:p w14:paraId="018D9FE6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BD9E0" w14:textId="6B5E61A9" w:rsidR="005F75E5" w:rsidRPr="00DF5F01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F5F0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(633)</w:t>
            </w:r>
          </w:p>
        </w:tc>
        <w:tc>
          <w:tcPr>
            <w:tcW w:w="270" w:type="dxa"/>
          </w:tcPr>
          <w:p w14:paraId="60223D5E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92012" w14:textId="464C1100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(487)</w:t>
            </w:r>
          </w:p>
        </w:tc>
        <w:tc>
          <w:tcPr>
            <w:tcW w:w="270" w:type="dxa"/>
            <w:vAlign w:val="bottom"/>
          </w:tcPr>
          <w:p w14:paraId="39701753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B9B41" w14:textId="0E6DDC33" w:rsidR="005F75E5" w:rsidRPr="005F75E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75E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2,208</w:t>
            </w:r>
          </w:p>
        </w:tc>
        <w:tc>
          <w:tcPr>
            <w:tcW w:w="236" w:type="dxa"/>
            <w:vAlign w:val="bottom"/>
          </w:tcPr>
          <w:p w14:paraId="35BFC6C2" w14:textId="77777777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8D885" w14:textId="0074A305" w:rsidR="005F75E5" w:rsidRPr="003832BC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1,831</w:t>
            </w:r>
          </w:p>
        </w:tc>
      </w:tr>
      <w:tr w:rsidR="005F75E5" w14:paraId="4F856E9A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D7AD619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44251" w14:textId="77777777" w:rsidR="005F75E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20F0FA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9483E" w14:textId="77777777" w:rsidR="005F75E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1E52674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0F5E7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E65684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1D740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FB8F28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FAFFABA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327B86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4B9A83C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7D67E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1D6C91AB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D0431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936B90D" w14:textId="77777777" w:rsidR="005F75E5" w:rsidRPr="00283E9F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65D4C1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49FD052" w14:textId="77777777" w:rsidR="005F75E5" w:rsidRPr="00A41122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7BC53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4DD06A28" w14:textId="77777777" w:rsidR="005F75E5" w:rsidRPr="00A41122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F75E5" w:rsidRPr="00AF24A5" w14:paraId="44E10291" w14:textId="77777777" w:rsidTr="00F166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0DD44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552F1" w14:textId="7EE713DF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CE33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274E3" w14:textId="4A166012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AF3C4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69519" w14:textId="5027FA6A" w:rsidR="005F75E5" w:rsidRPr="005F75E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1D00E4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2B355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66FCA" w14:textId="017D882E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B5CCB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113AB5E" w14:textId="54D4A8C9" w:rsidR="005F75E5" w:rsidRPr="00F166D6" w:rsidRDefault="00790D8F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203E6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47C64B9" w14:textId="3102EF40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5330E2B3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575D089" w14:textId="1834D03C" w:rsidR="005F75E5" w:rsidRPr="00F166D6" w:rsidRDefault="00B47706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63CDD3A3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A3CF312" w14:textId="631D17B4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3F45F818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4B828A" w14:textId="606174FB" w:rsidR="005F75E5" w:rsidRPr="00F166D6" w:rsidRDefault="007E467E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BCF76" w14:textId="77777777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4B2A7ED" w14:textId="03BB4821" w:rsidR="005F75E5" w:rsidRPr="00F166D6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215</w:t>
            </w:r>
          </w:p>
        </w:tc>
      </w:tr>
      <w:tr w:rsidR="005F75E5" w:rsidRPr="00AF24A5" w14:paraId="053DC0CD" w14:textId="77777777" w:rsidTr="00131A44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72C5BDB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BCC989B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7470E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93DA845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D6D4425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43DC318F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606EC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722492FA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77BC8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5C45DFC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56341C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5B19FAC9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B6D833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1790D494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37E026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</w:tcPr>
          <w:p w14:paraId="3C9ED5FD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842FFD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</w:tcPr>
          <w:p w14:paraId="4E31D806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393339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</w:tcPr>
          <w:p w14:paraId="526EF1C4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F75E5" w:rsidRPr="00AF24A5" w14:paraId="5281CF11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A2EB9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607F362A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C3A0" w14:textId="0933F565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86D9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15BD" w14:textId="1B9FDCA8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EC482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588B2" w14:textId="47A1C9E0" w:rsidR="005F75E5" w:rsidRPr="003F1438" w:rsidRDefault="0071796D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9C37E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A6C5" w14:textId="74C664C5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39FEB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BCAD7BC" w14:textId="166B6D65" w:rsidR="005F75E5" w:rsidRPr="003F1438" w:rsidRDefault="00790D8F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13,039</w:t>
            </w:r>
          </w:p>
        </w:tc>
        <w:tc>
          <w:tcPr>
            <w:tcW w:w="270" w:type="dxa"/>
            <w:vAlign w:val="bottom"/>
          </w:tcPr>
          <w:p w14:paraId="1FC30737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17F87A23" w14:textId="553F6A1D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12,326</w:t>
            </w:r>
          </w:p>
        </w:tc>
        <w:tc>
          <w:tcPr>
            <w:tcW w:w="270" w:type="dxa"/>
          </w:tcPr>
          <w:p w14:paraId="32724A30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594D320" w14:textId="6E30D9C3" w:rsidR="005F75E5" w:rsidRPr="00905DB5" w:rsidRDefault="00787B24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(3,402)</w:t>
            </w:r>
          </w:p>
        </w:tc>
        <w:tc>
          <w:tcPr>
            <w:tcW w:w="270" w:type="dxa"/>
          </w:tcPr>
          <w:p w14:paraId="19745B9A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1FEAE8C8" w14:textId="56900B4A" w:rsidR="005F75E5" w:rsidRPr="00905DB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(3,371)</w:t>
            </w:r>
          </w:p>
        </w:tc>
        <w:tc>
          <w:tcPr>
            <w:tcW w:w="270" w:type="dxa"/>
          </w:tcPr>
          <w:p w14:paraId="11F0FF39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57BFAE2" w14:textId="0F33B6AC" w:rsidR="005F75E5" w:rsidRPr="00F807E3" w:rsidRDefault="00787B24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9,637</w:t>
            </w:r>
          </w:p>
        </w:tc>
        <w:tc>
          <w:tcPr>
            <w:tcW w:w="236" w:type="dxa"/>
            <w:vAlign w:val="bottom"/>
          </w:tcPr>
          <w:p w14:paraId="60548D63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26C0EE47" w14:textId="43CC2340" w:rsidR="005F75E5" w:rsidRPr="00F807E3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8,955</w:t>
            </w:r>
          </w:p>
        </w:tc>
      </w:tr>
      <w:tr w:rsidR="005F75E5" w:rsidRPr="00AF24A5" w14:paraId="30DCF8DA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19EA2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485F966D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61AAAD1" w14:textId="77CBC850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17D7E3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5C1EFA3" w14:textId="75DAF1CD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5C1327B0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65E68538" w14:textId="2E0DB9F4" w:rsidR="005F75E5" w:rsidRPr="003F1438" w:rsidRDefault="0071796D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</w:t>
            </w:r>
            <w:r w:rsidR="00A450E9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919FF7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08B2B2C8" w14:textId="665A822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815349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E64ECF0" w14:textId="1F8C6D00" w:rsidR="005F75E5" w:rsidRPr="003F1438" w:rsidRDefault="00790D8F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3,08</w:t>
            </w:r>
            <w:r w:rsidR="00A45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0E28FB9" w14:textId="77777777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6EB0928E" w14:textId="23D3DBB8" w:rsidR="005F75E5" w:rsidRPr="003F1438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2,671</w:t>
            </w:r>
          </w:p>
        </w:tc>
        <w:tc>
          <w:tcPr>
            <w:tcW w:w="270" w:type="dxa"/>
          </w:tcPr>
          <w:p w14:paraId="06F35670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047BC1D" w14:textId="195B8FB7" w:rsidR="005F75E5" w:rsidRPr="008650F0" w:rsidRDefault="00787B24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(87</w:t>
            </w:r>
            <w:r w:rsidR="00A450E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086B92" w14:textId="77777777" w:rsidR="005F75E5" w:rsidRPr="008650F0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2D137B02" w14:textId="4A38DF90" w:rsidR="005F75E5" w:rsidRPr="008650F0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(806)</w:t>
            </w:r>
          </w:p>
        </w:tc>
        <w:tc>
          <w:tcPr>
            <w:tcW w:w="270" w:type="dxa"/>
          </w:tcPr>
          <w:p w14:paraId="5F62D3B1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D601094" w14:textId="20EEC601" w:rsidR="005F75E5" w:rsidRPr="00F807E3" w:rsidRDefault="00787B24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2,20</w:t>
            </w:r>
            <w:r w:rsidR="00A450E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968F175" w14:textId="77777777" w:rsidR="005F75E5" w:rsidRPr="00AF24A5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A03DA5C" w14:textId="599D767D" w:rsidR="005F75E5" w:rsidRPr="00F807E3" w:rsidRDefault="005F75E5" w:rsidP="005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1,865</w:t>
            </w:r>
          </w:p>
        </w:tc>
      </w:tr>
    </w:tbl>
    <w:p w14:paraId="28439F95" w14:textId="77777777" w:rsidR="00243B59" w:rsidRDefault="00243B59" w:rsidP="00243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54DEF8B" w14:textId="77777777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3CBBFBAC" w14:textId="77777777" w:rsid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12B2BC98" w14:textId="77777777" w:rsidR="00C7037F" w:rsidRPr="00C7037F" w:rsidRDefault="00C7037F" w:rsidP="00C7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</w:pPr>
    </w:p>
    <w:p w14:paraId="6DF9D527" w14:textId="77777777" w:rsidR="008B01F8" w:rsidRDefault="008B01F8" w:rsidP="00B65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ja-JP"/>
        </w:rPr>
        <w:sectPr w:rsidR="008B01F8" w:rsidSect="00663C95"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4733361" w14:textId="08BFD3C2" w:rsidR="00856DCD" w:rsidRDefault="00DB3F5A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Default="00654639" w:rsidP="00856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B0C37D" w14:textId="7533CDFD" w:rsidR="00455C0E" w:rsidRDefault="00654639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</w:p>
    <w:p w14:paraId="3FF781C6" w14:textId="37E9F29E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989"/>
        <w:gridCol w:w="270"/>
        <w:gridCol w:w="899"/>
        <w:gridCol w:w="270"/>
        <w:gridCol w:w="815"/>
        <w:gridCol w:w="270"/>
        <w:gridCol w:w="720"/>
        <w:gridCol w:w="270"/>
        <w:gridCol w:w="765"/>
        <w:gridCol w:w="45"/>
        <w:gridCol w:w="194"/>
        <w:gridCol w:w="76"/>
        <w:gridCol w:w="697"/>
        <w:gridCol w:w="23"/>
        <w:gridCol w:w="270"/>
        <w:gridCol w:w="720"/>
      </w:tblGrid>
      <w:tr w:rsidR="004F3C96" w:rsidRPr="00CD50A9" w14:paraId="53A479E4" w14:textId="77777777" w:rsidTr="006E7636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371C8B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4376B1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93" w:type="dxa"/>
            <w:gridSpan w:val="16"/>
          </w:tcPr>
          <w:p w14:paraId="36C23628" w14:textId="77777777" w:rsidR="004F3C96" w:rsidRPr="00371C8B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6E7636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371C8B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4376B1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3243" w:type="dxa"/>
            <w:gridSpan w:val="5"/>
          </w:tcPr>
          <w:p w14:paraId="5DA3E094" w14:textId="103FCC0D" w:rsidR="000272A5" w:rsidRPr="00371C8B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2EB7311" w14:textId="77777777" w:rsidR="000272A5" w:rsidRPr="00371C8B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10"/>
          </w:tcPr>
          <w:p w14:paraId="142D7CFD" w14:textId="4F5FE40E" w:rsidR="000272A5" w:rsidRPr="00D11809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118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11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AF7826" w:rsidRPr="00CD50A9" w14:paraId="787F4147" w14:textId="77777777" w:rsidTr="006E7636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371C8B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4376B1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D2C267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371C8B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4376B1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</w:tcPr>
          <w:p w14:paraId="45641368" w14:textId="24F662A9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B495C2B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0272A5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76453B6" w14:textId="532854CB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9DA2758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243DCC" w14:textId="1C3271AC" w:rsidR="00141E6E" w:rsidRPr="00141E6E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B1796F" w14:textId="07E1186E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1B8C53B8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747CC1" w14:textId="5A746B96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EEC40CF" w14:textId="5662C8A1" w:rsidR="00141E6E" w:rsidRPr="00371C8B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6E7636">
        <w:trPr>
          <w:trHeight w:val="261"/>
        </w:trPr>
        <w:tc>
          <w:tcPr>
            <w:tcW w:w="2067" w:type="dxa"/>
            <w:hideMark/>
          </w:tcPr>
          <w:p w14:paraId="13C5867A" w14:textId="6887990F" w:rsidR="0096193E" w:rsidRPr="00371C8B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4376B1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93" w:type="dxa"/>
            <w:gridSpan w:val="16"/>
          </w:tcPr>
          <w:p w14:paraId="2576EBC3" w14:textId="1F166CF3" w:rsidR="0096193E" w:rsidRPr="0096193E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6193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E2D6E" w:rsidRPr="00CD50A9" w14:paraId="5B7193E1" w14:textId="77777777" w:rsidTr="006E7636">
        <w:trPr>
          <w:trHeight w:val="261"/>
        </w:trPr>
        <w:tc>
          <w:tcPr>
            <w:tcW w:w="2067" w:type="dxa"/>
          </w:tcPr>
          <w:p w14:paraId="07CA1B80" w14:textId="74F22E74" w:rsidR="001E2D6E" w:rsidRPr="00371C8B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F8DB2C5" w14:textId="77777777" w:rsidR="001E2D6E" w:rsidRPr="004376B1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2A103564" w14:textId="77777777" w:rsidR="001E2D6E" w:rsidRPr="00371C8B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371C8B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B704518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76570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9B4A9C" w14:textId="77777777" w:rsidR="001E2D6E" w:rsidRPr="00371C8B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718A231A" w14:textId="77777777" w:rsidR="001E2D6E" w:rsidRPr="00371C8B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193E" w:rsidRPr="00CD50A9" w14:paraId="752A14E6" w14:textId="77777777" w:rsidTr="006E7636">
        <w:trPr>
          <w:trHeight w:val="261"/>
        </w:trPr>
        <w:tc>
          <w:tcPr>
            <w:tcW w:w="2067" w:type="dxa"/>
          </w:tcPr>
          <w:p w14:paraId="0C1C8E31" w14:textId="3507CDAF" w:rsidR="0096193E" w:rsidRPr="00371C8B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4376B1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72770727" w14:textId="77777777" w:rsidR="0096193E" w:rsidRPr="00371C8B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371C8B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A5B99F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CECF7F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FB0099" w14:textId="77777777" w:rsidR="0096193E" w:rsidRPr="00371C8B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6E52AFAB" w14:textId="77777777" w:rsidR="0096193E" w:rsidRPr="00371C8B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76B1" w14:paraId="1E28BD01" w14:textId="77777777" w:rsidTr="006E7636">
        <w:trPr>
          <w:trHeight w:val="261"/>
        </w:trPr>
        <w:tc>
          <w:tcPr>
            <w:tcW w:w="2067" w:type="dxa"/>
          </w:tcPr>
          <w:p w14:paraId="02E84772" w14:textId="77777777" w:rsidR="000272A5" w:rsidRPr="00371C8B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4376B1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EB2010C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EFAB34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7C048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FE8748D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</w:tcPr>
          <w:p w14:paraId="13CC42BB" w14:textId="77777777" w:rsidR="000272A5" w:rsidRPr="00371C8B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F7826" w14:paraId="60B92483" w14:textId="77777777" w:rsidTr="006E7636">
        <w:trPr>
          <w:trHeight w:val="261"/>
        </w:trPr>
        <w:tc>
          <w:tcPr>
            <w:tcW w:w="2067" w:type="dxa"/>
          </w:tcPr>
          <w:p w14:paraId="465AC972" w14:textId="57BC55A8" w:rsidR="00AF7826" w:rsidRPr="00371C8B" w:rsidRDefault="00AF7826" w:rsidP="00D707A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371C8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23EF06FD" w14:textId="77777777" w:rsidR="00AF7826" w:rsidRPr="004376B1" w:rsidRDefault="00AF7826" w:rsidP="00AF78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3EBD2F5" w14:textId="5FEA15A6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="Angsana New" w:hAnsi="Angsana New"/>
                <w:sz w:val="24"/>
                <w:szCs w:val="24"/>
              </w:rPr>
              <w:t>470,209</w:t>
            </w:r>
          </w:p>
        </w:tc>
        <w:tc>
          <w:tcPr>
            <w:tcW w:w="270" w:type="dxa"/>
            <w:vAlign w:val="bottom"/>
          </w:tcPr>
          <w:p w14:paraId="2908B994" w14:textId="5C03D8E3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4EC41B90" w14:textId="188B5F12" w:rsidR="00AF7826" w:rsidRPr="000272A5" w:rsidRDefault="00AF7826" w:rsidP="00AF7826">
            <w:pPr>
              <w:pStyle w:val="acctfourfigures"/>
              <w:tabs>
                <w:tab w:val="clear" w:pos="765"/>
                <w:tab w:val="decimal" w:pos="432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623103" w14:textId="0096C8F4" w:rsidR="00AF7826" w:rsidRPr="00371C8B" w:rsidRDefault="00AF7826" w:rsidP="00AF78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5FF27CA" w14:textId="4D49D92B" w:rsidR="00AF7826" w:rsidRPr="00371C8B" w:rsidRDefault="00AF7826" w:rsidP="00AF78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="Angsana New" w:hAnsi="Angsana New"/>
                <w:sz w:val="24"/>
                <w:szCs w:val="24"/>
                <w:lang w:val="en-US" w:bidi="th-TH"/>
              </w:rPr>
              <w:t>470,209</w:t>
            </w:r>
          </w:p>
        </w:tc>
        <w:tc>
          <w:tcPr>
            <w:tcW w:w="270" w:type="dxa"/>
            <w:vAlign w:val="bottom"/>
          </w:tcPr>
          <w:p w14:paraId="118B9C09" w14:textId="77777777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3EDAFE8" w14:textId="5C20AF59" w:rsidR="00AF7826" w:rsidRPr="00AF7826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78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EBCEBD" w14:textId="5012F7EB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</w:rPr>
              <w:t>470,209</w:t>
            </w:r>
          </w:p>
        </w:tc>
        <w:tc>
          <w:tcPr>
            <w:tcW w:w="270" w:type="dxa"/>
            <w:gridSpan w:val="2"/>
            <w:vAlign w:val="bottom"/>
          </w:tcPr>
          <w:p w14:paraId="46671767" w14:textId="77777777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7BF9B616" w14:textId="1095BF55" w:rsidR="00AF7826" w:rsidRPr="00AF7826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78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8A65935" w14:textId="055720AD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</w:rPr>
              <w:t>470,209</w:t>
            </w:r>
          </w:p>
        </w:tc>
      </w:tr>
      <w:tr w:rsidR="00AF7826" w14:paraId="5D10C039" w14:textId="77777777" w:rsidTr="006E7636">
        <w:trPr>
          <w:trHeight w:val="261"/>
        </w:trPr>
        <w:tc>
          <w:tcPr>
            <w:tcW w:w="2067" w:type="dxa"/>
          </w:tcPr>
          <w:p w14:paraId="0FF25CE6" w14:textId="77777777" w:rsidR="00AF7826" w:rsidRPr="00371C8B" w:rsidRDefault="00AF7826" w:rsidP="00D707A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FE29382" w14:textId="77777777" w:rsidR="00AF7826" w:rsidRPr="004376B1" w:rsidRDefault="00AF7826" w:rsidP="00AF78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241C5A9" w14:textId="680CD17A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C2DB539" w14:textId="42066D72" w:rsidR="00AF7826" w:rsidRPr="00371C8B" w:rsidRDefault="00AF7826" w:rsidP="00AF78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270" w:type="dxa"/>
            <w:vAlign w:val="bottom"/>
          </w:tcPr>
          <w:p w14:paraId="008E49E4" w14:textId="66756DE9" w:rsidR="00AF7826" w:rsidRPr="00371C8B" w:rsidRDefault="00AF7826" w:rsidP="00AF78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DB56D31" w14:textId="251D3644" w:rsidR="00AF7826" w:rsidRPr="00371C8B" w:rsidRDefault="00AF7826" w:rsidP="00AF78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270" w:type="dxa"/>
          </w:tcPr>
          <w:p w14:paraId="048EA3FF" w14:textId="77777777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36163F" w14:textId="1CC13D68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78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D87FB92" w14:textId="0C6708A9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78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4CAFBA4" w14:textId="77777777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A246FC2" w14:textId="2A3D0F91" w:rsidR="00AF7826" w:rsidRPr="00371C8B" w:rsidRDefault="00AF7826" w:rsidP="00AF78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  <w:tc>
          <w:tcPr>
            <w:tcW w:w="270" w:type="dxa"/>
          </w:tcPr>
          <w:p w14:paraId="72E0539E" w14:textId="77777777" w:rsidR="00AF7826" w:rsidRPr="00371C8B" w:rsidRDefault="00AF7826" w:rsidP="00AF78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2AE7F0" w14:textId="166B924C" w:rsidR="00AF7826" w:rsidRPr="00371C8B" w:rsidRDefault="00AF7826" w:rsidP="00AF78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="Angsana New" w:hAnsi="Angsana New"/>
                <w:sz w:val="24"/>
                <w:szCs w:val="24"/>
              </w:rPr>
              <w:t>47,376</w:t>
            </w:r>
          </w:p>
        </w:tc>
      </w:tr>
      <w:tr w:rsidR="00445AC5" w:rsidRPr="00CD50A9" w14:paraId="1628A720" w14:textId="77777777" w:rsidTr="006E7636">
        <w:trPr>
          <w:trHeight w:val="261"/>
        </w:trPr>
        <w:tc>
          <w:tcPr>
            <w:tcW w:w="2067" w:type="dxa"/>
            <w:hideMark/>
          </w:tcPr>
          <w:p w14:paraId="66AB22F8" w14:textId="77777777" w:rsidR="00445AC5" w:rsidRPr="00371C8B" w:rsidRDefault="00445AC5" w:rsidP="00445AC5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45AC5" w:rsidRPr="004376B1" w:rsidRDefault="00445AC5" w:rsidP="00445A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62AAE5B6" w:rsidR="00445AC5" w:rsidRPr="00445AC5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AC5">
              <w:rPr>
                <w:rFonts w:ascii="Angsana New" w:hAnsi="Angsana New"/>
                <w:b/>
                <w:bCs/>
                <w:sz w:val="24"/>
                <w:szCs w:val="24"/>
              </w:rPr>
              <w:t>470,209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06D0E426" w:rsidR="00445AC5" w:rsidRPr="00445AC5" w:rsidRDefault="00445AC5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AC5">
              <w:rPr>
                <w:rFonts w:ascii="Angsana New" w:hAnsi="Angsana New"/>
                <w:b/>
                <w:bCs/>
                <w:sz w:val="24"/>
                <w:szCs w:val="24"/>
              </w:rPr>
              <w:t>47,376</w:t>
            </w:r>
          </w:p>
        </w:tc>
        <w:tc>
          <w:tcPr>
            <w:tcW w:w="270" w:type="dxa"/>
          </w:tcPr>
          <w:p w14:paraId="0B681DBB" w14:textId="360D9E72" w:rsidR="00445AC5" w:rsidRPr="00371C8B" w:rsidRDefault="00445AC5" w:rsidP="00445AC5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3B48F6B1" w:rsidR="00445AC5" w:rsidRPr="00371C8B" w:rsidRDefault="002A7E64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517,585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DCD5C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21CB1E7A" w:rsidR="00445AC5" w:rsidRPr="00AF7826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782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088F04EC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AC5">
              <w:rPr>
                <w:rFonts w:ascii="Angsana New" w:hAnsi="Angsana New"/>
                <w:b/>
                <w:bCs/>
                <w:sz w:val="24"/>
                <w:szCs w:val="24"/>
              </w:rPr>
              <w:t>470,209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87F91B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7F5303AC" w:rsidR="00445AC5" w:rsidRPr="00371C8B" w:rsidRDefault="00445AC5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AC5">
              <w:rPr>
                <w:rFonts w:ascii="Angsana New" w:hAnsi="Angsana New"/>
                <w:b/>
                <w:bCs/>
                <w:sz w:val="24"/>
                <w:szCs w:val="24"/>
              </w:rPr>
              <w:t>47,376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30F0EB2B" w:rsidR="00445AC5" w:rsidRPr="00371C8B" w:rsidRDefault="002A7E64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517,585</w:t>
            </w:r>
          </w:p>
        </w:tc>
      </w:tr>
      <w:tr w:rsidR="00445AC5" w:rsidRPr="00CD50A9" w14:paraId="47F1373D" w14:textId="77777777" w:rsidTr="006E7636">
        <w:trPr>
          <w:trHeight w:val="261"/>
        </w:trPr>
        <w:tc>
          <w:tcPr>
            <w:tcW w:w="2067" w:type="dxa"/>
          </w:tcPr>
          <w:p w14:paraId="30A035CA" w14:textId="77777777" w:rsidR="00445AC5" w:rsidRPr="00371C8B" w:rsidRDefault="00445AC5" w:rsidP="00445AC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445AC5" w:rsidRPr="004376B1" w:rsidRDefault="00445AC5" w:rsidP="00445A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0F9543B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0E4A617E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68ACC7B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25D35CE2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389F078B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45AC5" w:rsidRPr="00CD50A9" w14:paraId="3BD3429E" w14:textId="77777777" w:rsidTr="006E7636">
        <w:trPr>
          <w:trHeight w:val="261"/>
        </w:trPr>
        <w:tc>
          <w:tcPr>
            <w:tcW w:w="2067" w:type="dxa"/>
          </w:tcPr>
          <w:p w14:paraId="0BE0ED8A" w14:textId="1C21670A" w:rsidR="00445AC5" w:rsidRPr="00371C8B" w:rsidRDefault="00914FDF" w:rsidP="00445AC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1A28B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F057A75" w14:textId="77777777" w:rsidR="00445AC5" w:rsidRPr="004376B1" w:rsidRDefault="00445AC5" w:rsidP="00445A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037C49B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7E2994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010DE03F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07D53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6CB4819D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63DD4CAC" w14:textId="77777777" w:rsidR="00445AC5" w:rsidRPr="00371C8B" w:rsidRDefault="00445AC5" w:rsidP="00445A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2BF5" w:rsidRPr="00007010" w14:paraId="65044021" w14:textId="77777777" w:rsidTr="006E7636">
        <w:trPr>
          <w:trHeight w:val="261"/>
        </w:trPr>
        <w:tc>
          <w:tcPr>
            <w:tcW w:w="2067" w:type="dxa"/>
          </w:tcPr>
          <w:p w14:paraId="32AF82F6" w14:textId="3390C38A" w:rsidR="00F02BF5" w:rsidRPr="00371C8B" w:rsidRDefault="00F02BF5" w:rsidP="006E7636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23FEFDC" w14:textId="4B04B968" w:rsidR="00F02BF5" w:rsidRPr="004376B1" w:rsidRDefault="00F02BF5" w:rsidP="00F02B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39E19241" w14:textId="77777777" w:rsidR="00F02BF5" w:rsidRPr="00371C8B" w:rsidRDefault="00F02BF5" w:rsidP="00F02B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49E75" w14:textId="4DCCF5F6" w:rsidR="00F02BF5" w:rsidRPr="00371C8B" w:rsidRDefault="00F02BF5" w:rsidP="00F02BF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52FB5FD" w14:textId="77777777" w:rsidR="00F02BF5" w:rsidRPr="00371C8B" w:rsidRDefault="00F02BF5" w:rsidP="00F02B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656954" w14:textId="43844FA2" w:rsidR="00F02BF5" w:rsidRPr="00371C8B" w:rsidRDefault="00F02BF5" w:rsidP="00F02BF5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7867AC2" w14:textId="77777777" w:rsidR="00F02BF5" w:rsidRPr="00371C8B" w:rsidRDefault="00F02BF5" w:rsidP="00F02B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4D2023A5" w14:textId="59DB515B" w:rsidR="00F02BF5" w:rsidRPr="00371C8B" w:rsidRDefault="00F02BF5" w:rsidP="00F02B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636" w:rsidRPr="00CD50A9" w14:paraId="1BC09D3F" w14:textId="77777777" w:rsidTr="006E7636">
        <w:trPr>
          <w:trHeight w:val="261"/>
        </w:trPr>
        <w:tc>
          <w:tcPr>
            <w:tcW w:w="2067" w:type="dxa"/>
          </w:tcPr>
          <w:p w14:paraId="6F1D22AE" w14:textId="53AA444C" w:rsidR="006E7636" w:rsidRPr="00371C8B" w:rsidRDefault="006E7636" w:rsidP="006E763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6E7636" w:rsidRPr="004376B1" w:rsidRDefault="006E7636" w:rsidP="00F02BF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E6E830D" w14:textId="77777777" w:rsidR="006E7636" w:rsidRPr="00371C8B" w:rsidRDefault="006E7636" w:rsidP="00F02B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6E7636" w:rsidRPr="00371C8B" w:rsidRDefault="006E7636" w:rsidP="00F02B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F344436" w14:textId="77777777" w:rsidR="006E7636" w:rsidRPr="00371C8B" w:rsidRDefault="006E7636" w:rsidP="00F02B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3299EF0" w14:textId="77777777" w:rsidR="006E7636" w:rsidRPr="00371C8B" w:rsidRDefault="006E7636" w:rsidP="00F02B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5EC3366D" w14:textId="77777777" w:rsidR="006E7636" w:rsidRPr="00371C8B" w:rsidRDefault="006E7636" w:rsidP="00F02B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11"/>
            <w:tcBorders>
              <w:left w:val="nil"/>
              <w:right w:val="nil"/>
            </w:tcBorders>
            <w:vAlign w:val="bottom"/>
          </w:tcPr>
          <w:p w14:paraId="020BDA41" w14:textId="4826BF64" w:rsidR="006E7636" w:rsidRPr="00371C8B" w:rsidRDefault="006E7636" w:rsidP="00F02B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748A0" w:rsidRPr="00CD50A9" w14:paraId="36401A29" w14:textId="77777777" w:rsidTr="00F83588">
        <w:trPr>
          <w:trHeight w:val="261"/>
        </w:trPr>
        <w:tc>
          <w:tcPr>
            <w:tcW w:w="2067" w:type="dxa"/>
          </w:tcPr>
          <w:p w14:paraId="25DF79BA" w14:textId="2D92B24E" w:rsidR="008748A0" w:rsidRPr="00371C8B" w:rsidRDefault="008748A0" w:rsidP="008E537E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094D99E2" w14:textId="4B6D4A09" w:rsidR="008748A0" w:rsidRPr="004376B1" w:rsidRDefault="008748A0" w:rsidP="008748A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1152741" w14:textId="6FFABE32" w:rsidR="008748A0" w:rsidRPr="00371C8B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8FAC47" w14:textId="759AB70C" w:rsidR="008748A0" w:rsidRPr="00371C8B" w:rsidRDefault="008748A0" w:rsidP="008748A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9D0D418" w14:textId="73914DB4" w:rsidR="008748A0" w:rsidRPr="00371C8B" w:rsidRDefault="008748A0" w:rsidP="008748A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3B6579D1" w14:textId="45EFD9FC" w:rsidR="008748A0" w:rsidRPr="00371C8B" w:rsidRDefault="008748A0" w:rsidP="008748A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3EFF2809" w14:textId="748CDBC5" w:rsidR="008748A0" w:rsidRPr="00371C8B" w:rsidRDefault="008748A0" w:rsidP="008748A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0646A0E1" w14:textId="77777777" w:rsidR="008748A0" w:rsidRPr="00371C8B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E9684D8" w14:textId="6B02DD30" w:rsidR="008748A0" w:rsidRPr="00371C8B" w:rsidRDefault="008748A0" w:rsidP="00F835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8748A0" w:rsidRPr="00371C8B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2774D5B" w14:textId="45833D81" w:rsidR="008748A0" w:rsidRPr="00F83588" w:rsidRDefault="008748A0" w:rsidP="00F835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5DF4A71" w14:textId="77777777" w:rsidR="008748A0" w:rsidRPr="00371C8B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</w:tcPr>
          <w:p w14:paraId="6237953C" w14:textId="787EA932" w:rsidR="008748A0" w:rsidRPr="00371C8B" w:rsidRDefault="008748A0" w:rsidP="00F835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  <w:tc>
          <w:tcPr>
            <w:tcW w:w="293" w:type="dxa"/>
            <w:gridSpan w:val="2"/>
            <w:vAlign w:val="bottom"/>
          </w:tcPr>
          <w:p w14:paraId="096503E1" w14:textId="77777777" w:rsidR="008748A0" w:rsidRPr="00371C8B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AFA454" w14:textId="4BF4D31F" w:rsidR="008748A0" w:rsidRPr="00371C8B" w:rsidRDefault="008748A0" w:rsidP="00F835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48A0">
              <w:rPr>
                <w:rFonts w:ascii="Angsana New" w:hAnsi="Angsana New"/>
                <w:sz w:val="24"/>
                <w:szCs w:val="24"/>
              </w:rPr>
              <w:t>26,651</w:t>
            </w:r>
          </w:p>
        </w:tc>
      </w:tr>
      <w:tr w:rsidR="008748A0" w:rsidRPr="00CD50A9" w14:paraId="198BA58D" w14:textId="77777777" w:rsidTr="00F83588">
        <w:trPr>
          <w:trHeight w:val="261"/>
        </w:trPr>
        <w:tc>
          <w:tcPr>
            <w:tcW w:w="2067" w:type="dxa"/>
          </w:tcPr>
          <w:p w14:paraId="54386318" w14:textId="6FCF1647" w:rsidR="008748A0" w:rsidRPr="00371C8B" w:rsidRDefault="008748A0" w:rsidP="008748A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8748A0" w:rsidRPr="004376B1" w:rsidRDefault="008748A0" w:rsidP="008748A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3949463" w14:textId="28C9DD73" w:rsidR="008748A0" w:rsidRPr="00F83588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8748A0" w:rsidRPr="00371C8B" w:rsidRDefault="008748A0" w:rsidP="008748A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58C0A503" w:rsidR="008748A0" w:rsidRPr="008748A0" w:rsidRDefault="008748A0" w:rsidP="008748A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70" w:type="dxa"/>
            <w:vAlign w:val="bottom"/>
          </w:tcPr>
          <w:p w14:paraId="2B7AD228" w14:textId="1D8A741D" w:rsidR="008748A0" w:rsidRPr="008748A0" w:rsidRDefault="008748A0" w:rsidP="008748A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5AD7FCA4" w:rsidR="008748A0" w:rsidRPr="008748A0" w:rsidRDefault="008748A0" w:rsidP="008748A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FC53D8" w14:textId="77777777" w:rsidR="008748A0" w:rsidRPr="00371C8B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2C33C5CD" w:rsidR="008748A0" w:rsidRPr="00F83588" w:rsidRDefault="008748A0" w:rsidP="00F835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700C8" w14:textId="77777777" w:rsidR="008748A0" w:rsidRPr="00F83588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5E010" w14:textId="3E88C255" w:rsidR="008748A0" w:rsidRPr="00F83588" w:rsidRDefault="008748A0" w:rsidP="00F835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35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D716C66" w14:textId="77777777" w:rsidR="008748A0" w:rsidRPr="00371C8B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2E2DE009" w:rsidR="008748A0" w:rsidRPr="00371C8B" w:rsidRDefault="008748A0" w:rsidP="00F835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  <w:tc>
          <w:tcPr>
            <w:tcW w:w="293" w:type="dxa"/>
            <w:gridSpan w:val="2"/>
            <w:tcBorders>
              <w:left w:val="nil"/>
              <w:right w:val="nil"/>
            </w:tcBorders>
            <w:vAlign w:val="bottom"/>
          </w:tcPr>
          <w:p w14:paraId="435F44C8" w14:textId="77777777" w:rsidR="008748A0" w:rsidRPr="00371C8B" w:rsidRDefault="008748A0" w:rsidP="008748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0A5417B8" w:rsidR="008748A0" w:rsidRPr="00371C8B" w:rsidRDefault="008748A0" w:rsidP="00F835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48A0">
              <w:rPr>
                <w:rFonts w:ascii="Angsana New" w:hAnsi="Angsana New"/>
                <w:b/>
                <w:bCs/>
                <w:sz w:val="24"/>
                <w:szCs w:val="24"/>
              </w:rPr>
              <w:t>26,651</w:t>
            </w:r>
          </w:p>
        </w:tc>
      </w:tr>
    </w:tbl>
    <w:p w14:paraId="250D7A4E" w14:textId="7917EC19" w:rsidR="004F3C96" w:rsidRDefault="004F3C96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70"/>
        <w:gridCol w:w="1170"/>
        <w:gridCol w:w="270"/>
        <w:gridCol w:w="108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B13180" w:rsidRPr="00371C8B" w14:paraId="092B5A0B" w14:textId="77777777" w:rsidTr="00B13180">
        <w:trPr>
          <w:trHeight w:val="261"/>
          <w:tblHeader/>
        </w:trPr>
        <w:tc>
          <w:tcPr>
            <w:tcW w:w="2160" w:type="dxa"/>
            <w:vAlign w:val="bottom"/>
          </w:tcPr>
          <w:p w14:paraId="651DB3DD" w14:textId="77777777" w:rsidR="00B13180" w:rsidRPr="00371C8B" w:rsidRDefault="00B13180" w:rsidP="009F73D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F8A0EDC" w14:textId="77777777" w:rsidR="00B13180" w:rsidRPr="004376B1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2E68E524" w14:textId="32D36375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13180" w:rsidRPr="00D11809" w14:paraId="616E98F7" w14:textId="77777777" w:rsidTr="00B13180">
        <w:trPr>
          <w:trHeight w:val="261"/>
          <w:tblHeader/>
        </w:trPr>
        <w:tc>
          <w:tcPr>
            <w:tcW w:w="2160" w:type="dxa"/>
            <w:vAlign w:val="bottom"/>
          </w:tcPr>
          <w:p w14:paraId="5F2A01CE" w14:textId="77777777" w:rsidR="00B13180" w:rsidRPr="00371C8B" w:rsidRDefault="00B13180" w:rsidP="009F73D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94234F" w14:textId="77777777" w:rsidR="00B13180" w:rsidRPr="004376B1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731B87FB" w14:textId="302C824C" w:rsidR="00B13180" w:rsidRPr="00371C8B" w:rsidRDefault="00805C90" w:rsidP="009F73D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3C92D0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68D8D4F5" w14:textId="5409121E" w:rsidR="00B13180" w:rsidRPr="00D11809" w:rsidRDefault="00805C90" w:rsidP="009F73D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1180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11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B13180" w:rsidRPr="00371C8B" w14:paraId="742B9277" w14:textId="77777777" w:rsidTr="00B13180">
        <w:trPr>
          <w:trHeight w:val="261"/>
          <w:tblHeader/>
        </w:trPr>
        <w:tc>
          <w:tcPr>
            <w:tcW w:w="2160" w:type="dxa"/>
            <w:vAlign w:val="bottom"/>
            <w:hideMark/>
          </w:tcPr>
          <w:p w14:paraId="6AEF2407" w14:textId="77777777" w:rsidR="00B13180" w:rsidRPr="00371C8B" w:rsidRDefault="00B13180" w:rsidP="009F73D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73461AC0" w14:textId="77777777" w:rsidR="00B13180" w:rsidRPr="004376B1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7D1B7A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1940E88" w14:textId="77777777" w:rsidR="00B13180" w:rsidRPr="00371C8B" w:rsidRDefault="00B13180" w:rsidP="009F73DC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01EC8E3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0D78D0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E0C74A" w14:textId="77777777" w:rsidR="00B13180" w:rsidRPr="000272A5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4A21F2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371C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805265E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9DBBBE" w14:textId="77777777" w:rsidR="00B13180" w:rsidRPr="00141E6E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6382877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37518CC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E453375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D3F82E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1E4CD0A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9AA152" w14:textId="77777777" w:rsidR="00B13180" w:rsidRPr="00371C8B" w:rsidRDefault="00B13180" w:rsidP="009F73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13180" w:rsidRPr="00371C8B" w14:paraId="6460617D" w14:textId="77777777" w:rsidTr="009F73DC">
        <w:trPr>
          <w:trHeight w:val="261"/>
          <w:tblHeader/>
        </w:trPr>
        <w:tc>
          <w:tcPr>
            <w:tcW w:w="2160" w:type="dxa"/>
            <w:vAlign w:val="bottom"/>
          </w:tcPr>
          <w:p w14:paraId="70EAF791" w14:textId="77777777" w:rsidR="00B13180" w:rsidRPr="00371C8B" w:rsidRDefault="00B13180" w:rsidP="00B1318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01287219" w14:textId="77777777" w:rsidR="00B13180" w:rsidRPr="004376B1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427D84E7" w14:textId="3272906B" w:rsidR="00B13180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96193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6193E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13180" w:rsidRPr="00371C8B" w14:paraId="28F5DBFE" w14:textId="77777777" w:rsidTr="00B13180">
        <w:trPr>
          <w:trHeight w:val="261"/>
        </w:trPr>
        <w:tc>
          <w:tcPr>
            <w:tcW w:w="2160" w:type="dxa"/>
          </w:tcPr>
          <w:p w14:paraId="11F0D0F2" w14:textId="77777777" w:rsidR="00B13180" w:rsidRPr="00371C8B" w:rsidRDefault="00B13180" w:rsidP="00B1318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371C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E8C8225" w14:textId="77777777" w:rsidR="00B13180" w:rsidRPr="004376B1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4F69A20D" w14:textId="77777777" w:rsidR="00B13180" w:rsidRPr="00371C8B" w:rsidRDefault="00B13180" w:rsidP="00B1318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0D2F83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E47122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8"/>
          </w:tcPr>
          <w:p w14:paraId="74D4F632" w14:textId="77777777" w:rsidR="00B13180" w:rsidRPr="00371C8B" w:rsidRDefault="00B13180" w:rsidP="00B131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80" w:rsidRPr="00371C8B" w14:paraId="3AB7C632" w14:textId="77777777" w:rsidTr="00B13180">
        <w:trPr>
          <w:trHeight w:val="261"/>
        </w:trPr>
        <w:tc>
          <w:tcPr>
            <w:tcW w:w="2160" w:type="dxa"/>
          </w:tcPr>
          <w:p w14:paraId="7B05749D" w14:textId="77777777" w:rsidR="00B13180" w:rsidRPr="00371C8B" w:rsidRDefault="00B13180" w:rsidP="00B1318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B57A6F8" w14:textId="77777777" w:rsidR="00B13180" w:rsidRPr="004376B1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0CAD3C5B" w14:textId="77777777" w:rsidR="00B13180" w:rsidRPr="00371C8B" w:rsidRDefault="00B13180" w:rsidP="00B1318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B552F3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3BF17E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8"/>
          </w:tcPr>
          <w:p w14:paraId="3CAC57F9" w14:textId="77777777" w:rsidR="00B13180" w:rsidRPr="00371C8B" w:rsidRDefault="00B13180" w:rsidP="00B131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180" w:rsidRPr="00371C8B" w14:paraId="72D6CA61" w14:textId="77777777" w:rsidTr="00B13180">
        <w:trPr>
          <w:trHeight w:val="261"/>
        </w:trPr>
        <w:tc>
          <w:tcPr>
            <w:tcW w:w="2160" w:type="dxa"/>
          </w:tcPr>
          <w:p w14:paraId="373B44BB" w14:textId="77777777" w:rsidR="00B13180" w:rsidRPr="00371C8B" w:rsidRDefault="00B13180" w:rsidP="00B13180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71C8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7C8883B" w14:textId="77777777" w:rsidR="00B13180" w:rsidRPr="004376B1" w:rsidRDefault="00B13180" w:rsidP="00B131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1F3884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880E86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A1EBCB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8"/>
          </w:tcPr>
          <w:p w14:paraId="59DF9EAA" w14:textId="77777777" w:rsidR="00B13180" w:rsidRPr="00371C8B" w:rsidRDefault="00B13180" w:rsidP="00B131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A11CA" w:rsidRPr="00371C8B" w14:paraId="6D560438" w14:textId="77777777" w:rsidTr="009F73DC">
        <w:trPr>
          <w:trHeight w:val="261"/>
        </w:trPr>
        <w:tc>
          <w:tcPr>
            <w:tcW w:w="2160" w:type="dxa"/>
          </w:tcPr>
          <w:p w14:paraId="351ED749" w14:textId="77777777" w:rsidR="003A11CA" w:rsidRPr="00371C8B" w:rsidRDefault="003A11CA" w:rsidP="003A11CA">
            <w:pPr>
              <w:tabs>
                <w:tab w:val="clear" w:pos="227"/>
                <w:tab w:val="left" w:pos="252"/>
              </w:tabs>
              <w:ind w:left="162" w:right="-90" w:firstLine="5"/>
              <w:rPr>
                <w:rFonts w:ascii="Angsana New" w:hAnsi="Angsana New"/>
                <w:sz w:val="24"/>
                <w:szCs w:val="24"/>
              </w:rPr>
            </w:pPr>
            <w:r w:rsidRPr="00371C8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371C8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7B35E2A8" w14:textId="77777777" w:rsidR="003A11CA" w:rsidRPr="004376B1" w:rsidRDefault="003A11CA" w:rsidP="003A11C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4550BF" w14:textId="7CAA95D9" w:rsidR="003A11CA" w:rsidRPr="00B13180" w:rsidRDefault="003A11CA" w:rsidP="003A11C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60,017</w:t>
            </w:r>
          </w:p>
        </w:tc>
        <w:tc>
          <w:tcPr>
            <w:tcW w:w="270" w:type="dxa"/>
            <w:vAlign w:val="bottom"/>
          </w:tcPr>
          <w:p w14:paraId="4E0B1D4E" w14:textId="77777777" w:rsidR="003A11CA" w:rsidRPr="00371C8B" w:rsidRDefault="003A11CA" w:rsidP="003A11CA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7012F4" w14:textId="13D38C62" w:rsidR="003A11CA" w:rsidRPr="00371C8B" w:rsidRDefault="003A11CA" w:rsidP="003A11C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60,017</w:t>
            </w:r>
          </w:p>
        </w:tc>
        <w:tc>
          <w:tcPr>
            <w:tcW w:w="270" w:type="dxa"/>
            <w:vAlign w:val="bottom"/>
          </w:tcPr>
          <w:p w14:paraId="3593D769" w14:textId="77777777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3BB968A" w14:textId="7FBA7550" w:rsidR="003A11CA" w:rsidRPr="00AF7826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8AD2DF" w14:textId="77777777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C88B54" w14:textId="390A05D7" w:rsidR="003A11CA" w:rsidRPr="006E04AC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60,017</w:t>
            </w:r>
          </w:p>
        </w:tc>
        <w:tc>
          <w:tcPr>
            <w:tcW w:w="270" w:type="dxa"/>
            <w:vAlign w:val="bottom"/>
          </w:tcPr>
          <w:p w14:paraId="2E95F8F2" w14:textId="77777777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A7C372D" w14:textId="35421A9C" w:rsidR="003A11CA" w:rsidRPr="00AF7826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11C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5D9C55" w14:textId="77777777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4431A56" w14:textId="59377AEE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60,017</w:t>
            </w:r>
          </w:p>
        </w:tc>
      </w:tr>
      <w:tr w:rsidR="003A11CA" w:rsidRPr="00371C8B" w14:paraId="424DFC2E" w14:textId="77777777" w:rsidTr="009F73DC">
        <w:trPr>
          <w:trHeight w:val="261"/>
        </w:trPr>
        <w:tc>
          <w:tcPr>
            <w:tcW w:w="2160" w:type="dxa"/>
            <w:hideMark/>
          </w:tcPr>
          <w:p w14:paraId="75EFE9AA" w14:textId="77777777" w:rsidR="003A11CA" w:rsidRPr="00371C8B" w:rsidRDefault="003A11CA" w:rsidP="003A11C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71C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FE41885" w14:textId="77777777" w:rsidR="003A11CA" w:rsidRPr="004376B1" w:rsidRDefault="003A11CA" w:rsidP="003A11C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D603D" w14:textId="378E7AEC" w:rsidR="003A11CA" w:rsidRPr="00B13180" w:rsidRDefault="003A11CA" w:rsidP="003A11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318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60,017</w:t>
            </w:r>
          </w:p>
        </w:tc>
        <w:tc>
          <w:tcPr>
            <w:tcW w:w="270" w:type="dxa"/>
          </w:tcPr>
          <w:p w14:paraId="150A8601" w14:textId="77777777" w:rsidR="003A11CA" w:rsidRPr="00B13180" w:rsidRDefault="003A11CA" w:rsidP="003A11CA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3A429" w14:textId="35CA4D91" w:rsidR="003A11CA" w:rsidRPr="00B13180" w:rsidRDefault="003A11CA" w:rsidP="003A11C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318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60,017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DA3E5" w14:textId="77777777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54A5B" w14:textId="2F338995" w:rsidR="003A11CA" w:rsidRPr="006E04AC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E04A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24773" w14:textId="77777777" w:rsidR="003A11CA" w:rsidRPr="006E04AC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BB7B5" w14:textId="118333AC" w:rsidR="003A11CA" w:rsidRPr="006E04AC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318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60,017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365AF" w14:textId="77777777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0B6A0" w14:textId="44039116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11C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AFFF9" w14:textId="77777777" w:rsidR="003A11CA" w:rsidRPr="00371C8B" w:rsidRDefault="003A11CA" w:rsidP="003A11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AEA5E" w14:textId="4073F519" w:rsidR="003A11CA" w:rsidRPr="00371C8B" w:rsidRDefault="003A11CA" w:rsidP="003A11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318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60,017</w:t>
            </w:r>
          </w:p>
        </w:tc>
      </w:tr>
    </w:tbl>
    <w:p w14:paraId="25C98567" w14:textId="404E0896" w:rsidR="004F3C96" w:rsidRDefault="004F3C96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B63005" w14:textId="77777777" w:rsidR="00A74FAB" w:rsidRDefault="00A74FAB" w:rsidP="00107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CAC2FE6" w14:textId="3341F933" w:rsidR="00A74FAB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70"/>
        <w:gridCol w:w="4140"/>
      </w:tblGrid>
      <w:tr w:rsidR="00A74FAB" w:rsidRPr="00E25ABB" w14:paraId="40C1C03D" w14:textId="77777777" w:rsidTr="00466A47">
        <w:trPr>
          <w:tblHeader/>
        </w:trPr>
        <w:tc>
          <w:tcPr>
            <w:tcW w:w="5310" w:type="dxa"/>
          </w:tcPr>
          <w:p w14:paraId="37078D24" w14:textId="77777777" w:rsidR="00A74FAB" w:rsidRPr="00E25ABB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1EB27F13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466A47">
        <w:tc>
          <w:tcPr>
            <w:tcW w:w="5310" w:type="dxa"/>
          </w:tcPr>
          <w:p w14:paraId="4718B105" w14:textId="77777777" w:rsidR="00466A47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63F8B0CF" w14:textId="099C2A8A" w:rsidR="00A74FAB" w:rsidRPr="00E25ABB" w:rsidRDefault="00A74FAB" w:rsidP="00466A47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69FEEE1D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466A47">
        <w:tc>
          <w:tcPr>
            <w:tcW w:w="5310" w:type="dxa"/>
          </w:tcPr>
          <w:p w14:paraId="492A2714" w14:textId="1F721DBA" w:rsidR="00CA10E2" w:rsidRPr="00E25ABB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466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</w:tcPr>
          <w:p w14:paraId="76AF71AA" w14:textId="323CA3D4" w:rsidR="00CA10E2" w:rsidRPr="00E25ABB" w:rsidRDefault="00466A47" w:rsidP="009F7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0501F458" w14:textId="77777777" w:rsidR="00A74FAB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87A71" w14:textId="0BCC4997" w:rsidR="00E22EE6" w:rsidRDefault="004F3C96" w:rsidP="0010717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72FCCF8" w14:textId="1EADC68D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7D4C4B" w14:textId="589178B1" w:rsidR="00417033" w:rsidRDefault="001B5E9A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D0C71">
        <w:rPr>
          <w:rFonts w:ascii="Angsana New" w:hAnsi="Angsana New"/>
          <w:b/>
          <w:bCs/>
          <w:sz w:val="30"/>
          <w:szCs w:val="30"/>
        </w:rPr>
        <w:t>1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C18323A" w14:textId="77777777" w:rsidR="00E2420E" w:rsidRPr="00527BDE" w:rsidRDefault="00E2420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E2420E" w:rsidRPr="009566C2" w14:paraId="79D81838" w14:textId="77777777" w:rsidTr="00110839">
        <w:tc>
          <w:tcPr>
            <w:tcW w:w="3382" w:type="pct"/>
            <w:vAlign w:val="bottom"/>
          </w:tcPr>
          <w:p w14:paraId="574BB881" w14:textId="65094B48" w:rsidR="00E2420E" w:rsidRPr="007B354C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72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2F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04C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7" w:type="pct"/>
          </w:tcPr>
          <w:p w14:paraId="0EF21A1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E07790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657D5E2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02B521A3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20E" w:rsidRPr="009566C2" w14:paraId="662AB1A0" w14:textId="77777777" w:rsidTr="003C34FA">
        <w:tc>
          <w:tcPr>
            <w:tcW w:w="3382" w:type="pct"/>
          </w:tcPr>
          <w:p w14:paraId="72260A6A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386A6ED5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2F69" w:rsidRPr="009566C2" w14:paraId="1956F3D4" w14:textId="77777777" w:rsidTr="00110839">
        <w:tc>
          <w:tcPr>
            <w:tcW w:w="3382" w:type="pct"/>
          </w:tcPr>
          <w:p w14:paraId="0EED3593" w14:textId="77777777" w:rsidR="00E72F69" w:rsidRPr="007C1C52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3D2CF1D7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4689BE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D1F0030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20E" w:rsidRPr="009566C2" w14:paraId="46599878" w14:textId="77777777" w:rsidTr="003C34FA">
        <w:tc>
          <w:tcPr>
            <w:tcW w:w="3382" w:type="pct"/>
          </w:tcPr>
          <w:p w14:paraId="0CF979C4" w14:textId="15182068" w:rsidR="00E2420E" w:rsidRPr="009566C2" w:rsidRDefault="003C34FA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59C10428" w14:textId="678E6C13" w:rsidR="00E2420E" w:rsidRPr="00C664CA" w:rsidRDefault="00490580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5CC955F6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32F399A2" w14:textId="5DD4F3E9" w:rsidR="00E2420E" w:rsidRPr="00C664CA" w:rsidRDefault="00490580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2420E" w:rsidRPr="009566C2" w14:paraId="71A1A23E" w14:textId="77777777" w:rsidTr="003005F0">
        <w:tc>
          <w:tcPr>
            <w:tcW w:w="3382" w:type="pct"/>
          </w:tcPr>
          <w:p w14:paraId="763B0B68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5231907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0E10D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3546A12A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1A32" w:rsidRPr="009566C2" w14:paraId="59D3E7F6" w14:textId="77777777" w:rsidTr="00110839">
        <w:tc>
          <w:tcPr>
            <w:tcW w:w="3382" w:type="pct"/>
          </w:tcPr>
          <w:p w14:paraId="60DA2A7E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proofErr w:type="spellStart"/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737" w:type="pct"/>
          </w:tcPr>
          <w:p w14:paraId="2C9D1B49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2C8E7F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26362D9" w14:textId="77777777" w:rsidR="00E01A32" w:rsidRPr="009566C2" w:rsidRDefault="00E01A32" w:rsidP="00E0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645" w:rsidRPr="009566C2" w14:paraId="7C61FCB0" w14:textId="77777777" w:rsidTr="004D267A">
        <w:trPr>
          <w:trHeight w:val="263"/>
        </w:trPr>
        <w:tc>
          <w:tcPr>
            <w:tcW w:w="3382" w:type="pct"/>
          </w:tcPr>
          <w:p w14:paraId="0AB52782" w14:textId="6533FAE0" w:rsidR="00681645" w:rsidRPr="009566C2" w:rsidRDefault="00681645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44D9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62B95FC5" w14:textId="600AAE78" w:rsidR="00681645" w:rsidRPr="009566C2" w:rsidRDefault="00C34D91" w:rsidP="00C3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7C9BF595" w14:textId="77777777" w:rsidR="00681645" w:rsidRPr="009566C2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06296059" w14:textId="178DD2DA" w:rsidR="00681645" w:rsidRPr="009566C2" w:rsidRDefault="005D0A5C" w:rsidP="005D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81645" w:rsidRPr="009566C2" w14:paraId="5E050503" w14:textId="77777777" w:rsidTr="00110839">
        <w:tc>
          <w:tcPr>
            <w:tcW w:w="3382" w:type="pct"/>
          </w:tcPr>
          <w:p w14:paraId="35DAAE99" w14:textId="2D77D7F5" w:rsidR="00681645" w:rsidRPr="00362E4E" w:rsidRDefault="00681645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57A8C">
              <w:rPr>
                <w:rFonts w:ascii="Angsana New" w:hAnsi="Angsana New" w:hint="cs"/>
                <w:sz w:val="30"/>
                <w:szCs w:val="30"/>
                <w:cs/>
              </w:rPr>
              <w:t>เลต</w:t>
            </w:r>
            <w:proofErr w:type="spellStart"/>
            <w:r w:rsidRPr="00057A8C">
              <w:rPr>
                <w:rFonts w:ascii="Angsana New" w:hAnsi="Angsana New" w:hint="cs"/>
                <w:sz w:val="30"/>
                <w:szCs w:val="30"/>
                <w:cs/>
              </w:rPr>
              <w:t>เต</w:t>
            </w:r>
            <w:proofErr w:type="spellEnd"/>
            <w:r w:rsidRPr="00057A8C">
              <w:rPr>
                <w:rFonts w:ascii="Angsana New" w:hAnsi="Angsana New" w:hint="cs"/>
                <w:sz w:val="30"/>
                <w:szCs w:val="30"/>
                <w:cs/>
              </w:rPr>
              <w:t>อร์</w:t>
            </w:r>
            <w:proofErr w:type="spellStart"/>
            <w:r w:rsidRPr="00057A8C"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proofErr w:type="spellEnd"/>
            <w:r w:rsidRPr="00057A8C">
              <w:rPr>
                <w:rFonts w:ascii="Angsana New" w:hAnsi="Angsana New" w:hint="cs"/>
                <w:sz w:val="30"/>
                <w:szCs w:val="30"/>
                <w:cs/>
              </w:rPr>
              <w:t>เครดิตสำหรับซื้อสินค้าที่ยังไม่ได้ใช้</w:t>
            </w:r>
          </w:p>
        </w:tc>
        <w:tc>
          <w:tcPr>
            <w:tcW w:w="737" w:type="pct"/>
          </w:tcPr>
          <w:p w14:paraId="216905AA" w14:textId="4D9E233C" w:rsidR="00681645" w:rsidRPr="00405E6C" w:rsidRDefault="00681645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05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50B1BAE" w14:textId="77777777" w:rsidR="00681645" w:rsidRPr="009566C2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31C2A5" w14:textId="46BA9CB9" w:rsidR="00681645" w:rsidRPr="00E72F69" w:rsidRDefault="00681645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645" w:rsidRPr="009566C2" w14:paraId="2F153F38" w14:textId="77777777" w:rsidTr="00110839">
        <w:tc>
          <w:tcPr>
            <w:tcW w:w="3382" w:type="pct"/>
          </w:tcPr>
          <w:p w14:paraId="019E3277" w14:textId="77777777" w:rsidR="00681645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D02A1B3" w14:textId="2BDCF332" w:rsidR="00681645" w:rsidRPr="00CE60DB" w:rsidRDefault="00681645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7" w:type="pct"/>
          </w:tcPr>
          <w:p w14:paraId="590218C8" w14:textId="77777777" w:rsidR="00681645" w:rsidRPr="009566C2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07DA44F" w14:textId="52D8C13E" w:rsidR="00681645" w:rsidRPr="00CE60DB" w:rsidRDefault="00681645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681645" w:rsidRPr="009566C2" w14:paraId="1DD13268" w14:textId="77777777" w:rsidTr="00110839">
        <w:tc>
          <w:tcPr>
            <w:tcW w:w="3382" w:type="pct"/>
          </w:tcPr>
          <w:p w14:paraId="5D271CFC" w14:textId="77777777" w:rsidR="00681645" w:rsidRPr="00C006A5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08FE0FD" w14:textId="02801DAB" w:rsidR="00681645" w:rsidRDefault="005D0A5C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7" w:type="pct"/>
          </w:tcPr>
          <w:p w14:paraId="6AB723E6" w14:textId="77777777" w:rsidR="00681645" w:rsidRPr="00C006A5" w:rsidRDefault="00681645" w:rsidP="0068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90E2B" w14:textId="1BB089C8" w:rsidR="00681645" w:rsidRPr="003C34FA" w:rsidRDefault="00681645" w:rsidP="0068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0A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47593A4" w14:textId="77777777" w:rsidR="006D0032" w:rsidRDefault="006D0032" w:rsidP="007C1C52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DADE62C" w14:textId="4AD952F2" w:rsidR="00096CB2" w:rsidRPr="00527BDE" w:rsidRDefault="00096CB2" w:rsidP="00096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D0C7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096CB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3641FE5" w14:textId="77777777" w:rsidR="00CE05CA" w:rsidRDefault="00CE05CA" w:rsidP="0009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7C3938B" w14:textId="4D31B68B" w:rsidR="008C6FBB" w:rsidRPr="00673A89" w:rsidRDefault="008C6FBB" w:rsidP="001909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D47ED">
        <w:rPr>
          <w:rFonts w:ascii="Angsana New" w:eastAsia="Times New Roman" w:hAnsi="Angsana New" w:hint="cs"/>
          <w:sz w:val="30"/>
          <w:szCs w:val="30"/>
          <w:cs/>
        </w:rPr>
        <w:t>ในที่ประชุม</w:t>
      </w:r>
      <w:r w:rsidR="00AD47ED">
        <w:rPr>
          <w:rFonts w:ascii="Angsana New" w:eastAsia="Times New Roman" w:hAnsi="Angsana New" w:hint="cs"/>
          <w:sz w:val="30"/>
          <w:szCs w:val="30"/>
          <w:cs/>
        </w:rPr>
        <w:t>ผู้ถือหุ้น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ของบริษัทเมื่อวันที่ </w:t>
      </w:r>
      <w:r w:rsidR="00AD47ED">
        <w:rPr>
          <w:rFonts w:ascii="Angsana New" w:eastAsia="Times New Roman" w:hAnsi="Angsana New"/>
          <w:sz w:val="30"/>
          <w:szCs w:val="30"/>
        </w:rPr>
        <w:t>22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AD47ED"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</w:rPr>
        <w:t>256</w:t>
      </w:r>
      <w:r w:rsidR="00673A89" w:rsidRPr="00AD47ED">
        <w:rPr>
          <w:rFonts w:ascii="Angsana New" w:eastAsia="Times New Roman" w:hAnsi="Angsana New"/>
          <w:sz w:val="30"/>
          <w:szCs w:val="30"/>
        </w:rPr>
        <w:t>4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AD47ED">
        <w:rPr>
          <w:rFonts w:ascii="Angsana New" w:eastAsia="Times New Roman" w:hAnsi="Angsana New" w:hint="cs"/>
          <w:sz w:val="30"/>
          <w:szCs w:val="30"/>
          <w:cs/>
        </w:rPr>
        <w:t>ผู้ถือหุ้น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มีมติอนุมัติจ่ายเงินปัน</w:t>
      </w:r>
      <w:r w:rsidR="00C66A92">
        <w:rPr>
          <w:rFonts w:ascii="Angsana New" w:eastAsia="Times New Roman" w:hAnsi="Angsana New" w:hint="cs"/>
          <w:sz w:val="30"/>
          <w:szCs w:val="30"/>
          <w:cs/>
        </w:rPr>
        <w:t>ประจำปี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สำหรับผลการดำเนินงานของปี </w:t>
      </w:r>
      <w:r w:rsidRPr="00AD47ED">
        <w:rPr>
          <w:rFonts w:ascii="Angsana New" w:eastAsia="Times New Roman" w:hAnsi="Angsana New" w:hint="cs"/>
          <w:sz w:val="30"/>
          <w:szCs w:val="30"/>
        </w:rPr>
        <w:t>256</w:t>
      </w:r>
      <w:r w:rsidR="00673A89" w:rsidRPr="00AD47ED">
        <w:rPr>
          <w:rFonts w:ascii="Angsana New" w:eastAsia="Times New Roman" w:hAnsi="Angsana New"/>
          <w:sz w:val="30"/>
          <w:szCs w:val="30"/>
        </w:rPr>
        <w:t>3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 w:rsidR="00673A89" w:rsidRPr="00AD47ED">
        <w:rPr>
          <w:rFonts w:ascii="Angsana New" w:eastAsia="Times New Roman" w:hAnsi="Angsana New"/>
          <w:sz w:val="30"/>
          <w:szCs w:val="30"/>
        </w:rPr>
        <w:t>0</w:t>
      </w:r>
      <w:r w:rsidRPr="00AD47ED">
        <w:rPr>
          <w:rFonts w:ascii="Angsana New" w:eastAsia="Times New Roman" w:hAnsi="Angsana New" w:hint="cs"/>
          <w:sz w:val="30"/>
          <w:szCs w:val="30"/>
        </w:rPr>
        <w:t>.</w:t>
      </w:r>
      <w:r w:rsidR="003C3B79">
        <w:rPr>
          <w:rFonts w:ascii="Angsana New" w:eastAsia="Times New Roman" w:hAnsi="Angsana New"/>
          <w:sz w:val="30"/>
          <w:szCs w:val="30"/>
        </w:rPr>
        <w:t>48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="00673A89" w:rsidRPr="00AD47ED">
        <w:rPr>
          <w:rFonts w:ascii="Angsana New" w:eastAsia="Times New Roman" w:hAnsi="Angsana New"/>
          <w:sz w:val="30"/>
          <w:szCs w:val="30"/>
        </w:rPr>
        <w:t>204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ซึ่งเป็นการจ่ายจา</w:t>
      </w:r>
      <w:r w:rsidR="00673A89" w:rsidRPr="00AD47ED">
        <w:rPr>
          <w:rFonts w:ascii="Angsana New" w:eastAsia="Times New Roman" w:hAnsi="Angsana New" w:hint="cs"/>
          <w:sz w:val="30"/>
          <w:szCs w:val="30"/>
          <w:cs/>
        </w:rPr>
        <w:t xml:space="preserve">กกำไรสุทธิที่เสียภาษีเงินได้นิติบุคคลในอัตราร้อยละ </w:t>
      </w:r>
      <w:r w:rsidR="00673A89" w:rsidRPr="00AD47ED">
        <w:rPr>
          <w:rFonts w:ascii="Angsana New" w:eastAsia="Times New Roman" w:hAnsi="Angsana New"/>
          <w:sz w:val="30"/>
          <w:szCs w:val="30"/>
        </w:rPr>
        <w:t>10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73A89" w:rsidRPr="00AD47ED">
        <w:rPr>
          <w:rFonts w:ascii="Angsana New" w:eastAsia="Times New Roman" w:hAnsi="Angsana New" w:hint="cs"/>
          <w:sz w:val="30"/>
          <w:szCs w:val="30"/>
          <w:cs/>
        </w:rPr>
        <w:t>ใน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อัตราหุ้นละ </w:t>
      </w:r>
      <w:r w:rsidRPr="00AD47ED">
        <w:rPr>
          <w:rFonts w:ascii="Angsana New" w:eastAsia="Times New Roman" w:hAnsi="Angsana New" w:hint="cs"/>
          <w:sz w:val="30"/>
          <w:szCs w:val="30"/>
        </w:rPr>
        <w:t>0.0</w:t>
      </w:r>
      <w:r w:rsidR="00071598" w:rsidRPr="00AD47ED">
        <w:rPr>
          <w:rFonts w:ascii="Angsana New" w:eastAsia="Times New Roman" w:hAnsi="Angsana New"/>
          <w:sz w:val="30"/>
          <w:szCs w:val="30"/>
        </w:rPr>
        <w:t>588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 w:rsidR="00673A89" w:rsidRPr="00AD47ED">
        <w:rPr>
          <w:rFonts w:ascii="Angsana New" w:eastAsia="Times New Roman" w:hAnsi="Angsana New"/>
          <w:sz w:val="30"/>
          <w:szCs w:val="30"/>
        </w:rPr>
        <w:t>25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ล้านบาท และจ่ายจาก</w:t>
      </w:r>
      <w:r w:rsidR="00673A89" w:rsidRPr="00AD47ED">
        <w:rPr>
          <w:rFonts w:ascii="Angsana New" w:eastAsia="Times New Roman" w:hAnsi="Angsana New" w:hint="cs"/>
          <w:sz w:val="30"/>
          <w:szCs w:val="30"/>
          <w:cs/>
        </w:rPr>
        <w:t xml:space="preserve">กำไรสุทธิที่เสียภาษีเงินได้นิติบุคคลในร้อยละ </w:t>
      </w:r>
      <w:r w:rsidR="00673A89" w:rsidRPr="00AD47ED">
        <w:rPr>
          <w:rFonts w:ascii="Angsana New" w:eastAsia="Times New Roman" w:hAnsi="Angsana New"/>
          <w:sz w:val="30"/>
          <w:szCs w:val="30"/>
        </w:rPr>
        <w:t xml:space="preserve">20 </w:t>
      </w:r>
      <w:r w:rsidR="00673A89" w:rsidRPr="00AD47ED">
        <w:rPr>
          <w:rFonts w:ascii="Angsana New" w:eastAsia="Times New Roman" w:hAnsi="Angsana New" w:hint="cs"/>
          <w:sz w:val="30"/>
          <w:szCs w:val="30"/>
          <w:cs/>
        </w:rPr>
        <w:t>ใน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อัตราหุ้นละ </w:t>
      </w:r>
      <w:r w:rsidRPr="00AD47ED">
        <w:rPr>
          <w:rFonts w:ascii="Angsana New" w:eastAsia="Times New Roman" w:hAnsi="Angsana New" w:hint="cs"/>
          <w:sz w:val="30"/>
          <w:szCs w:val="30"/>
        </w:rPr>
        <w:t>0.</w:t>
      </w:r>
      <w:r w:rsidR="00673A89" w:rsidRPr="00AD47ED">
        <w:rPr>
          <w:rFonts w:ascii="Angsana New" w:eastAsia="Times New Roman" w:hAnsi="Angsana New"/>
          <w:sz w:val="30"/>
          <w:szCs w:val="30"/>
        </w:rPr>
        <w:t>42</w:t>
      </w:r>
      <w:r w:rsidR="00071598" w:rsidRPr="00AD47ED">
        <w:rPr>
          <w:rFonts w:ascii="Angsana New" w:eastAsia="Times New Roman" w:hAnsi="Angsana New"/>
          <w:sz w:val="30"/>
          <w:szCs w:val="30"/>
        </w:rPr>
        <w:t>12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 w:rsidR="00673A89" w:rsidRPr="00AD47ED">
        <w:rPr>
          <w:rFonts w:ascii="Angsana New" w:eastAsia="Times New Roman" w:hAnsi="Angsana New"/>
          <w:sz w:val="30"/>
          <w:szCs w:val="30"/>
        </w:rPr>
        <w:t>179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ทั้งนี้เงินปันผลดังกล่าว</w:t>
      </w:r>
      <w:r w:rsidR="00673A89" w:rsidRPr="00AD47ED">
        <w:rPr>
          <w:rFonts w:ascii="Angsana New" w:eastAsia="Times New Roman" w:hAnsi="Angsana New" w:hint="cs"/>
          <w:sz w:val="30"/>
          <w:szCs w:val="30"/>
          <w:cs/>
        </w:rPr>
        <w:t>กำหนด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จ่ายให้แก่ผู้ถือหุ้น</w:t>
      </w:r>
      <w:r w:rsidR="00673A89" w:rsidRPr="00AD47ED">
        <w:rPr>
          <w:rFonts w:ascii="Angsana New" w:eastAsia="Times New Roman" w:hAnsi="Angsana New" w:hint="cs"/>
          <w:sz w:val="30"/>
          <w:szCs w:val="30"/>
          <w:cs/>
        </w:rPr>
        <w:t xml:space="preserve"> ณ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วันที่ </w:t>
      </w:r>
      <w:r w:rsidR="00673A89" w:rsidRPr="00AD47ED">
        <w:rPr>
          <w:rFonts w:ascii="Angsana New" w:eastAsia="Times New Roman" w:hAnsi="Angsana New"/>
          <w:sz w:val="30"/>
          <w:szCs w:val="30"/>
        </w:rPr>
        <w:t>7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673A89" w:rsidRPr="00AD47ED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</w:rPr>
        <w:t>256</w:t>
      </w:r>
      <w:r w:rsidR="00673A89" w:rsidRPr="00AD47ED">
        <w:rPr>
          <w:rFonts w:ascii="Angsana New" w:eastAsia="Times New Roman" w:hAnsi="Angsana New"/>
          <w:sz w:val="30"/>
          <w:szCs w:val="30"/>
        </w:rPr>
        <w:t>4</w:t>
      </w:r>
    </w:p>
    <w:p w14:paraId="3E012FBC" w14:textId="1B189815" w:rsidR="00584F7B" w:rsidRDefault="00584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110AE309" w14:textId="6F1B3C82" w:rsidR="001E03D4" w:rsidRPr="002D0C71" w:rsidRDefault="001E03D4" w:rsidP="001909D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eastAsia="Times New Roman" w:hAnsi="Angsana New"/>
          <w:sz w:val="30"/>
          <w:szCs w:val="30"/>
          <w:highlight w:val="yellow"/>
          <w:cs/>
        </w:rPr>
      </w:pPr>
    </w:p>
    <w:sectPr w:rsidR="001E03D4" w:rsidRPr="002D0C71" w:rsidSect="00527BDE"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38A00" w14:textId="77777777" w:rsidR="004635B4" w:rsidRDefault="004635B4">
      <w:r>
        <w:separator/>
      </w:r>
    </w:p>
  </w:endnote>
  <w:endnote w:type="continuationSeparator" w:id="0">
    <w:p w14:paraId="5522887F" w14:textId="77777777" w:rsidR="004635B4" w:rsidRDefault="0046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3E7D7" w14:textId="5DDDA751" w:rsidR="0003472C" w:rsidRDefault="0003472C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6A4CF6">
      <w:rPr>
        <w:rFonts w:ascii="Angsana New" w:hAnsi="Angsana New"/>
        <w:noProof/>
        <w:sz w:val="30"/>
        <w:szCs w:val="30"/>
      </w:rPr>
      <w:t>19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AE80D" w14:textId="77777777" w:rsidR="0003472C" w:rsidRPr="003C3524" w:rsidRDefault="0003472C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50A1CADC" w:rsidR="0003472C" w:rsidRPr="001D2470" w:rsidRDefault="0003472C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0A3D8A">
      <w:rPr>
        <w:rFonts w:ascii="Angsana New" w:hAnsi="Angsana New"/>
        <w:noProof/>
        <w:sz w:val="30"/>
        <w:szCs w:val="30"/>
      </w:rPr>
      <w:t>2021 - Mar-SFA-Somboon Advance 03t-Q1 V7.docx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84C70" w14:textId="2C02D66C" w:rsidR="0003472C" w:rsidRDefault="0003472C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6A4CF6">
      <w:rPr>
        <w:rFonts w:ascii="Angsana New" w:hAnsi="Angsana New"/>
        <w:noProof/>
        <w:sz w:val="30"/>
        <w:szCs w:val="30"/>
      </w:rPr>
      <w:t>21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DD47E" w14:textId="203A2526" w:rsidR="0003472C" w:rsidRDefault="0003472C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6A4CF6">
      <w:rPr>
        <w:rFonts w:ascii="Angsana New" w:hAnsi="Angsana New"/>
        <w:noProof/>
        <w:sz w:val="30"/>
        <w:szCs w:val="30"/>
      </w:rPr>
      <w:t>23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68DB8" w14:textId="638301AA" w:rsidR="0003472C" w:rsidRPr="00775DAE" w:rsidRDefault="0003472C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6A4CF6">
      <w:rPr>
        <w:rFonts w:ascii="Angsana New" w:hAnsi="Angsana New"/>
        <w:noProof/>
        <w:sz w:val="30"/>
        <w:szCs w:val="30"/>
      </w:rPr>
      <w:t>27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57665" w14:textId="20044D15" w:rsidR="0003472C" w:rsidRPr="00775DAE" w:rsidRDefault="0003472C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6A4CF6">
      <w:rPr>
        <w:rFonts w:ascii="Angsana New" w:hAnsi="Angsana New"/>
        <w:noProof/>
        <w:sz w:val="30"/>
        <w:szCs w:val="30"/>
      </w:rPr>
      <w:t>28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0E991AEB" w:rsidR="0003472C" w:rsidRPr="00775DAE" w:rsidRDefault="0003472C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6A4CF6">
      <w:rPr>
        <w:rFonts w:ascii="Angsana New" w:hAnsi="Angsana New"/>
        <w:noProof/>
        <w:sz w:val="30"/>
        <w:szCs w:val="30"/>
      </w:rPr>
      <w:t>31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7858F" w14:textId="77777777" w:rsidR="004635B4" w:rsidRDefault="004635B4">
      <w:r>
        <w:separator/>
      </w:r>
    </w:p>
  </w:footnote>
  <w:footnote w:type="continuationSeparator" w:id="0">
    <w:p w14:paraId="4B26E349" w14:textId="77777777" w:rsidR="004635B4" w:rsidRDefault="00463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ABBCE" w14:textId="77777777" w:rsidR="0003472C" w:rsidRDefault="0003472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DFCD5" w14:textId="77777777" w:rsidR="0003472C" w:rsidRPr="00774FEB" w:rsidRDefault="0003472C" w:rsidP="009D5A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C925AF" w14:textId="77777777" w:rsidR="0003472C" w:rsidRDefault="0003472C" w:rsidP="009D5A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B78E28" w14:textId="3533ED58" w:rsidR="0003472C" w:rsidRPr="006E020C" w:rsidRDefault="0003472C" w:rsidP="009D5A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AD5575F" w14:textId="77777777" w:rsidR="0003472C" w:rsidRDefault="0003472C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45C07" w14:textId="77777777" w:rsidR="0003472C" w:rsidRPr="00774FEB" w:rsidRDefault="0003472C" w:rsidP="00494A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5B6D36" w14:textId="77777777" w:rsidR="0003472C" w:rsidRDefault="0003472C" w:rsidP="00494A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8795D0C" w14:textId="2C848645" w:rsidR="0003472C" w:rsidRDefault="0003472C" w:rsidP="00494A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BF02FB"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2F38A8C" w14:textId="77777777" w:rsidR="0003472C" w:rsidRPr="006E020C" w:rsidRDefault="0003472C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17D02" w14:textId="77777777" w:rsidR="0003472C" w:rsidRPr="00774FEB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A5999C" w14:textId="77777777" w:rsidR="0003472C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602AE04" w14:textId="7DF24672" w:rsidR="0003472C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DAC012" w14:textId="77777777" w:rsidR="0003472C" w:rsidRPr="006E020C" w:rsidRDefault="0003472C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60418" w14:textId="77777777" w:rsidR="0003472C" w:rsidRPr="00774FEB" w:rsidRDefault="0003472C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C7C0DE" w14:textId="77777777" w:rsidR="0003472C" w:rsidRDefault="0003472C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43EEEAC" w14:textId="711B5024" w:rsidR="0003472C" w:rsidRPr="006E020C" w:rsidRDefault="0003472C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D571727" w14:textId="77777777" w:rsidR="0003472C" w:rsidRDefault="0003472C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22E86" w14:textId="77777777" w:rsidR="0003472C" w:rsidRDefault="000347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72C03" w14:textId="77777777" w:rsidR="0003472C" w:rsidRDefault="000347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226A" w14:textId="77777777" w:rsidR="0003472C" w:rsidRPr="00774FEB" w:rsidRDefault="0003472C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13FB72" w14:textId="77777777" w:rsidR="0003472C" w:rsidRDefault="0003472C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A2346F" w14:textId="77777777" w:rsidR="0003472C" w:rsidRPr="006E020C" w:rsidRDefault="0003472C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FC24F13" w14:textId="77777777" w:rsidR="0003472C" w:rsidRDefault="0003472C">
    <w:pPr>
      <w:pStyle w:val="Header"/>
    </w:pPr>
  </w:p>
  <w:p w14:paraId="5C609A6A" w14:textId="77777777" w:rsidR="0003472C" w:rsidRDefault="0003472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63DEE" w14:textId="77777777" w:rsidR="0003472C" w:rsidRPr="00774FEB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42BAA4" w14:textId="77777777" w:rsidR="0003472C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4FEE93C" w14:textId="6A482A7A" w:rsidR="0003472C" w:rsidRPr="006E020C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246A3D2" w14:textId="77777777" w:rsidR="0003472C" w:rsidRDefault="0003472C" w:rsidP="004350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CAD0D" w14:textId="77777777" w:rsidR="0003472C" w:rsidRPr="00774FEB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67BAEA" w14:textId="77777777" w:rsidR="0003472C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97A9220" w14:textId="6CE871CE" w:rsidR="0003472C" w:rsidRPr="006E020C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E44BDD9" w14:textId="77777777" w:rsidR="0003472C" w:rsidRDefault="0003472C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59778" w14:textId="77777777" w:rsidR="0003472C" w:rsidRPr="00774FEB" w:rsidRDefault="0003472C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F08799" w14:textId="77777777" w:rsidR="0003472C" w:rsidRDefault="0003472C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8ECA7C" w14:textId="3DF1E52D" w:rsidR="0003472C" w:rsidRPr="006E020C" w:rsidRDefault="0003472C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0FA989E" w14:textId="77777777" w:rsidR="0003472C" w:rsidRDefault="0003472C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264D3" w14:textId="77777777" w:rsidR="0003472C" w:rsidRPr="00774FEB" w:rsidRDefault="0003472C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C12DF3A" w14:textId="77777777" w:rsidR="0003472C" w:rsidRPr="006E020C" w:rsidRDefault="0003472C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0A6F1D" w14:textId="77777777" w:rsidR="0003472C" w:rsidRPr="006E020C" w:rsidRDefault="0003472C" w:rsidP="005977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 255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31"/>
  </w:num>
  <w:num w:numId="14">
    <w:abstractNumId w:val="19"/>
  </w:num>
  <w:num w:numId="15">
    <w:abstractNumId w:val="21"/>
  </w:num>
  <w:num w:numId="16">
    <w:abstractNumId w:val="33"/>
  </w:num>
  <w:num w:numId="17">
    <w:abstractNumId w:val="37"/>
  </w:num>
  <w:num w:numId="18">
    <w:abstractNumId w:val="35"/>
  </w:num>
  <w:num w:numId="19">
    <w:abstractNumId w:val="29"/>
  </w:num>
  <w:num w:numId="20">
    <w:abstractNumId w:val="18"/>
  </w:num>
  <w:num w:numId="21">
    <w:abstractNumId w:val="15"/>
  </w:num>
  <w:num w:numId="22">
    <w:abstractNumId w:val="10"/>
  </w:num>
  <w:num w:numId="23">
    <w:abstractNumId w:val="13"/>
  </w:num>
  <w:num w:numId="24">
    <w:abstractNumId w:val="36"/>
  </w:num>
  <w:num w:numId="25">
    <w:abstractNumId w:val="32"/>
  </w:num>
  <w:num w:numId="26">
    <w:abstractNumId w:val="25"/>
  </w:num>
  <w:num w:numId="27">
    <w:abstractNumId w:val="17"/>
  </w:num>
  <w:num w:numId="28">
    <w:abstractNumId w:val="27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6"/>
  </w:num>
  <w:num w:numId="33">
    <w:abstractNumId w:val="24"/>
  </w:num>
  <w:num w:numId="34">
    <w:abstractNumId w:val="22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12"/>
  </w:num>
  <w:num w:numId="38">
    <w:abstractNumId w:val="11"/>
  </w:num>
  <w:num w:numId="39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7F"/>
    <w:rsid w:val="00034448"/>
    <w:rsid w:val="000344C6"/>
    <w:rsid w:val="0003472C"/>
    <w:rsid w:val="00035397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A8C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B63"/>
    <w:rsid w:val="00062E94"/>
    <w:rsid w:val="0006394E"/>
    <w:rsid w:val="00064808"/>
    <w:rsid w:val="00064E56"/>
    <w:rsid w:val="000652B5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51C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C61"/>
    <w:rsid w:val="00096045"/>
    <w:rsid w:val="00096268"/>
    <w:rsid w:val="00096327"/>
    <w:rsid w:val="00096903"/>
    <w:rsid w:val="00096CB2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8BB"/>
    <w:rsid w:val="000B6CCF"/>
    <w:rsid w:val="000B6F09"/>
    <w:rsid w:val="000B7104"/>
    <w:rsid w:val="000B7409"/>
    <w:rsid w:val="000B7868"/>
    <w:rsid w:val="000B7BD3"/>
    <w:rsid w:val="000C0102"/>
    <w:rsid w:val="000C0793"/>
    <w:rsid w:val="000C0B5F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51D8"/>
    <w:rsid w:val="000D599F"/>
    <w:rsid w:val="000D62E1"/>
    <w:rsid w:val="000D65B8"/>
    <w:rsid w:val="000D6668"/>
    <w:rsid w:val="000D70CC"/>
    <w:rsid w:val="000D74D5"/>
    <w:rsid w:val="000D7514"/>
    <w:rsid w:val="000D759A"/>
    <w:rsid w:val="000D76C6"/>
    <w:rsid w:val="000D783D"/>
    <w:rsid w:val="000D79AA"/>
    <w:rsid w:val="000D7A34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8A2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BA0"/>
    <w:rsid w:val="001275AB"/>
    <w:rsid w:val="00127827"/>
    <w:rsid w:val="001278B6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421"/>
    <w:rsid w:val="0013653C"/>
    <w:rsid w:val="0013664B"/>
    <w:rsid w:val="001368E5"/>
    <w:rsid w:val="00136A5B"/>
    <w:rsid w:val="001370A2"/>
    <w:rsid w:val="001378C6"/>
    <w:rsid w:val="00137F1F"/>
    <w:rsid w:val="001409DC"/>
    <w:rsid w:val="00140B6D"/>
    <w:rsid w:val="00140BD0"/>
    <w:rsid w:val="0014193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3A7"/>
    <w:rsid w:val="0016605C"/>
    <w:rsid w:val="00166611"/>
    <w:rsid w:val="00166985"/>
    <w:rsid w:val="00166A34"/>
    <w:rsid w:val="00167EFE"/>
    <w:rsid w:val="001702F6"/>
    <w:rsid w:val="00170630"/>
    <w:rsid w:val="00170B07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0B9D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CF"/>
    <w:rsid w:val="001858CD"/>
    <w:rsid w:val="00185CCC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6601"/>
    <w:rsid w:val="0019704E"/>
    <w:rsid w:val="0019721F"/>
    <w:rsid w:val="001975EC"/>
    <w:rsid w:val="001977DC"/>
    <w:rsid w:val="00197DB4"/>
    <w:rsid w:val="001A03B1"/>
    <w:rsid w:val="001A0897"/>
    <w:rsid w:val="001A08F8"/>
    <w:rsid w:val="001A0A8A"/>
    <w:rsid w:val="001A0DA1"/>
    <w:rsid w:val="001A0FD5"/>
    <w:rsid w:val="001A1739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09A"/>
    <w:rsid w:val="001B74F1"/>
    <w:rsid w:val="001B7542"/>
    <w:rsid w:val="001B7629"/>
    <w:rsid w:val="001B7E68"/>
    <w:rsid w:val="001C085E"/>
    <w:rsid w:val="001C0863"/>
    <w:rsid w:val="001C0BB2"/>
    <w:rsid w:val="001C1B67"/>
    <w:rsid w:val="001C2085"/>
    <w:rsid w:val="001C2A5B"/>
    <w:rsid w:val="001C2D1C"/>
    <w:rsid w:val="001C32C7"/>
    <w:rsid w:val="001C41DE"/>
    <w:rsid w:val="001C4511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3D4"/>
    <w:rsid w:val="001E05F6"/>
    <w:rsid w:val="001E080B"/>
    <w:rsid w:val="001E0AB7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364"/>
    <w:rsid w:val="001E3D77"/>
    <w:rsid w:val="001E3F3D"/>
    <w:rsid w:val="001E40B0"/>
    <w:rsid w:val="001E443B"/>
    <w:rsid w:val="001E5244"/>
    <w:rsid w:val="001E527C"/>
    <w:rsid w:val="001E58A5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78E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E1D"/>
    <w:rsid w:val="0022030D"/>
    <w:rsid w:val="00220C7D"/>
    <w:rsid w:val="00220D5F"/>
    <w:rsid w:val="00220F39"/>
    <w:rsid w:val="002211F7"/>
    <w:rsid w:val="00221865"/>
    <w:rsid w:val="00221A7E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86B"/>
    <w:rsid w:val="00227E5C"/>
    <w:rsid w:val="00227E7F"/>
    <w:rsid w:val="0023064B"/>
    <w:rsid w:val="00230AD9"/>
    <w:rsid w:val="00230DE7"/>
    <w:rsid w:val="00230DF3"/>
    <w:rsid w:val="00230FF0"/>
    <w:rsid w:val="00231471"/>
    <w:rsid w:val="002315F2"/>
    <w:rsid w:val="0023176D"/>
    <w:rsid w:val="00232B3F"/>
    <w:rsid w:val="00232B97"/>
    <w:rsid w:val="00232F64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61EA"/>
    <w:rsid w:val="0026641F"/>
    <w:rsid w:val="0026685F"/>
    <w:rsid w:val="00266B52"/>
    <w:rsid w:val="00266E05"/>
    <w:rsid w:val="00266F86"/>
    <w:rsid w:val="002677DB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1F2"/>
    <w:rsid w:val="002747B0"/>
    <w:rsid w:val="002753C0"/>
    <w:rsid w:val="00275701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A97"/>
    <w:rsid w:val="002968E4"/>
    <w:rsid w:val="00296B67"/>
    <w:rsid w:val="00296E99"/>
    <w:rsid w:val="00297025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C23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87F"/>
    <w:rsid w:val="002C5BFE"/>
    <w:rsid w:val="002C5F52"/>
    <w:rsid w:val="002C5F73"/>
    <w:rsid w:val="002C674E"/>
    <w:rsid w:val="002C681C"/>
    <w:rsid w:val="002C6903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865"/>
    <w:rsid w:val="002D5C7A"/>
    <w:rsid w:val="002D5CB0"/>
    <w:rsid w:val="002D5CC2"/>
    <w:rsid w:val="002D5FA8"/>
    <w:rsid w:val="002D69F0"/>
    <w:rsid w:val="002D6EDF"/>
    <w:rsid w:val="002D7000"/>
    <w:rsid w:val="002E026C"/>
    <w:rsid w:val="002E028B"/>
    <w:rsid w:val="002E0412"/>
    <w:rsid w:val="002E054C"/>
    <w:rsid w:val="002E0703"/>
    <w:rsid w:val="002E083E"/>
    <w:rsid w:val="002E0B84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F0070"/>
    <w:rsid w:val="002F0BE1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4E9"/>
    <w:rsid w:val="00306613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7F0"/>
    <w:rsid w:val="00320CBA"/>
    <w:rsid w:val="00320F2F"/>
    <w:rsid w:val="00321258"/>
    <w:rsid w:val="00321FB1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DD7"/>
    <w:rsid w:val="003454B8"/>
    <w:rsid w:val="00345523"/>
    <w:rsid w:val="00345AFE"/>
    <w:rsid w:val="00345E92"/>
    <w:rsid w:val="003461D0"/>
    <w:rsid w:val="0034629F"/>
    <w:rsid w:val="003469A6"/>
    <w:rsid w:val="003473EF"/>
    <w:rsid w:val="00347671"/>
    <w:rsid w:val="0034768E"/>
    <w:rsid w:val="003479F2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2897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2302"/>
    <w:rsid w:val="003D244C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01E"/>
    <w:rsid w:val="004142A2"/>
    <w:rsid w:val="00414E63"/>
    <w:rsid w:val="0041503B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71FA"/>
    <w:rsid w:val="004376B1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F9B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35B4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640"/>
    <w:rsid w:val="004838EE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5BA"/>
    <w:rsid w:val="00491A44"/>
    <w:rsid w:val="00491C8E"/>
    <w:rsid w:val="00491D8A"/>
    <w:rsid w:val="004921E9"/>
    <w:rsid w:val="0049222F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5747"/>
    <w:rsid w:val="004D5C93"/>
    <w:rsid w:val="004D5CD4"/>
    <w:rsid w:val="004D5F61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1097"/>
    <w:rsid w:val="004E172F"/>
    <w:rsid w:val="004E1CFF"/>
    <w:rsid w:val="004E1E17"/>
    <w:rsid w:val="004E1EC3"/>
    <w:rsid w:val="004E21EA"/>
    <w:rsid w:val="004E2650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528E"/>
    <w:rsid w:val="004E5955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A2"/>
    <w:rsid w:val="004F0B24"/>
    <w:rsid w:val="004F0B88"/>
    <w:rsid w:val="004F0D62"/>
    <w:rsid w:val="004F1464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74A2"/>
    <w:rsid w:val="00507C46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9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63B"/>
    <w:rsid w:val="00533B53"/>
    <w:rsid w:val="00533FA7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7AC"/>
    <w:rsid w:val="00552921"/>
    <w:rsid w:val="0055292F"/>
    <w:rsid w:val="00552EF5"/>
    <w:rsid w:val="00553170"/>
    <w:rsid w:val="0055477B"/>
    <w:rsid w:val="00554BBC"/>
    <w:rsid w:val="00554D53"/>
    <w:rsid w:val="00554DD1"/>
    <w:rsid w:val="00554EEF"/>
    <w:rsid w:val="005555F7"/>
    <w:rsid w:val="00555EF8"/>
    <w:rsid w:val="00557093"/>
    <w:rsid w:val="00557549"/>
    <w:rsid w:val="005578D6"/>
    <w:rsid w:val="005579C3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067D"/>
    <w:rsid w:val="005817E5"/>
    <w:rsid w:val="0058185D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A4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2E5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E65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C70"/>
    <w:rsid w:val="005F6EF4"/>
    <w:rsid w:val="005F6F4A"/>
    <w:rsid w:val="005F7317"/>
    <w:rsid w:val="005F74F4"/>
    <w:rsid w:val="005F75E5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03"/>
    <w:rsid w:val="00604C4D"/>
    <w:rsid w:val="00604F11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AE4"/>
    <w:rsid w:val="00617196"/>
    <w:rsid w:val="00617B34"/>
    <w:rsid w:val="00617C77"/>
    <w:rsid w:val="00620020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9E8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4A5"/>
    <w:rsid w:val="006556F3"/>
    <w:rsid w:val="0065597B"/>
    <w:rsid w:val="00655DC2"/>
    <w:rsid w:val="00655EE3"/>
    <w:rsid w:val="0065660E"/>
    <w:rsid w:val="00656A36"/>
    <w:rsid w:val="00657040"/>
    <w:rsid w:val="006571B7"/>
    <w:rsid w:val="00657989"/>
    <w:rsid w:val="00660099"/>
    <w:rsid w:val="0066071E"/>
    <w:rsid w:val="00660B2C"/>
    <w:rsid w:val="00661258"/>
    <w:rsid w:val="006614A7"/>
    <w:rsid w:val="0066175A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57E5"/>
    <w:rsid w:val="0068586F"/>
    <w:rsid w:val="00685A0E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4CF6"/>
    <w:rsid w:val="006A5134"/>
    <w:rsid w:val="006A51B5"/>
    <w:rsid w:val="006A51E1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FBD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AE5"/>
    <w:rsid w:val="006D4B93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96D"/>
    <w:rsid w:val="00717CD7"/>
    <w:rsid w:val="00717FE8"/>
    <w:rsid w:val="007205FE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335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2B9"/>
    <w:rsid w:val="007602EF"/>
    <w:rsid w:val="007604DB"/>
    <w:rsid w:val="00760534"/>
    <w:rsid w:val="007605EE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6EF"/>
    <w:rsid w:val="0077073A"/>
    <w:rsid w:val="00770831"/>
    <w:rsid w:val="00770FBE"/>
    <w:rsid w:val="007710B6"/>
    <w:rsid w:val="00771219"/>
    <w:rsid w:val="007713A0"/>
    <w:rsid w:val="0077192C"/>
    <w:rsid w:val="00771CF0"/>
    <w:rsid w:val="00771D2F"/>
    <w:rsid w:val="007727F7"/>
    <w:rsid w:val="00772B81"/>
    <w:rsid w:val="00772EDB"/>
    <w:rsid w:val="00773382"/>
    <w:rsid w:val="00773906"/>
    <w:rsid w:val="00773BC6"/>
    <w:rsid w:val="00773E18"/>
    <w:rsid w:val="00774836"/>
    <w:rsid w:val="00774899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FC4"/>
    <w:rsid w:val="007821C1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B24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867"/>
    <w:rsid w:val="007A5DA1"/>
    <w:rsid w:val="007A6E29"/>
    <w:rsid w:val="007A72A1"/>
    <w:rsid w:val="007A74C2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FD4"/>
    <w:rsid w:val="007E32B7"/>
    <w:rsid w:val="007E3639"/>
    <w:rsid w:val="007E37F1"/>
    <w:rsid w:val="007E3BB8"/>
    <w:rsid w:val="007E3F0E"/>
    <w:rsid w:val="007E467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C90"/>
    <w:rsid w:val="00805E34"/>
    <w:rsid w:val="0080629A"/>
    <w:rsid w:val="0080644B"/>
    <w:rsid w:val="008068C9"/>
    <w:rsid w:val="0080694E"/>
    <w:rsid w:val="00806961"/>
    <w:rsid w:val="00806C68"/>
    <w:rsid w:val="00807302"/>
    <w:rsid w:val="00807800"/>
    <w:rsid w:val="0080780A"/>
    <w:rsid w:val="00807974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3B24"/>
    <w:rsid w:val="00824054"/>
    <w:rsid w:val="00824420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569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98C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0A2"/>
    <w:rsid w:val="0087311A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383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4734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C9D"/>
    <w:rsid w:val="008E6364"/>
    <w:rsid w:val="008E6552"/>
    <w:rsid w:val="008E6ECA"/>
    <w:rsid w:val="008E6F13"/>
    <w:rsid w:val="008E6FD4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4FDF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57A9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14F"/>
    <w:rsid w:val="009372A1"/>
    <w:rsid w:val="009373FD"/>
    <w:rsid w:val="00937402"/>
    <w:rsid w:val="00937FE2"/>
    <w:rsid w:val="00940357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1751"/>
    <w:rsid w:val="0096193E"/>
    <w:rsid w:val="00961AB8"/>
    <w:rsid w:val="00961C70"/>
    <w:rsid w:val="0096230C"/>
    <w:rsid w:val="0096248E"/>
    <w:rsid w:val="00963197"/>
    <w:rsid w:val="009634DF"/>
    <w:rsid w:val="009636EB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2286"/>
    <w:rsid w:val="00982696"/>
    <w:rsid w:val="00982E48"/>
    <w:rsid w:val="00982F10"/>
    <w:rsid w:val="0098332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708"/>
    <w:rsid w:val="00997B0B"/>
    <w:rsid w:val="009A00D0"/>
    <w:rsid w:val="009A056E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DC1"/>
    <w:rsid w:val="009B2E3F"/>
    <w:rsid w:val="009B3061"/>
    <w:rsid w:val="009B3175"/>
    <w:rsid w:val="009B32AE"/>
    <w:rsid w:val="009B41A3"/>
    <w:rsid w:val="009B432F"/>
    <w:rsid w:val="009B4367"/>
    <w:rsid w:val="009B4B44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4F2D"/>
    <w:rsid w:val="009D515A"/>
    <w:rsid w:val="009D556A"/>
    <w:rsid w:val="009D5A92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A3"/>
    <w:rsid w:val="00A12018"/>
    <w:rsid w:val="00A129D5"/>
    <w:rsid w:val="00A12D1E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A47"/>
    <w:rsid w:val="00A31B45"/>
    <w:rsid w:val="00A31EEA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A2"/>
    <w:rsid w:val="00A502AC"/>
    <w:rsid w:val="00A5038F"/>
    <w:rsid w:val="00A506AB"/>
    <w:rsid w:val="00A50860"/>
    <w:rsid w:val="00A50C68"/>
    <w:rsid w:val="00A510E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5C96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C72"/>
    <w:rsid w:val="00A77D4D"/>
    <w:rsid w:val="00A77DE3"/>
    <w:rsid w:val="00A8016C"/>
    <w:rsid w:val="00A80759"/>
    <w:rsid w:val="00A80931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C60"/>
    <w:rsid w:val="00AA5D5A"/>
    <w:rsid w:val="00AA61C9"/>
    <w:rsid w:val="00AA6343"/>
    <w:rsid w:val="00AA6589"/>
    <w:rsid w:val="00AA66C2"/>
    <w:rsid w:val="00AA6A70"/>
    <w:rsid w:val="00AA6ED8"/>
    <w:rsid w:val="00AA7214"/>
    <w:rsid w:val="00AB0289"/>
    <w:rsid w:val="00AB1630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701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826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AA"/>
    <w:rsid w:val="00B572C4"/>
    <w:rsid w:val="00B5765E"/>
    <w:rsid w:val="00B577C8"/>
    <w:rsid w:val="00B578F0"/>
    <w:rsid w:val="00B57A50"/>
    <w:rsid w:val="00B57EBF"/>
    <w:rsid w:val="00B6015E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567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C8C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76E"/>
    <w:rsid w:val="00B808DF"/>
    <w:rsid w:val="00B809DC"/>
    <w:rsid w:val="00B80D5D"/>
    <w:rsid w:val="00B80DBB"/>
    <w:rsid w:val="00B81179"/>
    <w:rsid w:val="00B812D6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3497"/>
    <w:rsid w:val="00BA353A"/>
    <w:rsid w:val="00BA3D2E"/>
    <w:rsid w:val="00BA3E36"/>
    <w:rsid w:val="00BA3FA5"/>
    <w:rsid w:val="00BA47EC"/>
    <w:rsid w:val="00BA48F4"/>
    <w:rsid w:val="00BA5022"/>
    <w:rsid w:val="00BA5892"/>
    <w:rsid w:val="00BA58BA"/>
    <w:rsid w:val="00BA60D4"/>
    <w:rsid w:val="00BA661F"/>
    <w:rsid w:val="00BA6A21"/>
    <w:rsid w:val="00BA712E"/>
    <w:rsid w:val="00BA776F"/>
    <w:rsid w:val="00BA7BE0"/>
    <w:rsid w:val="00BA7CAC"/>
    <w:rsid w:val="00BA7EDD"/>
    <w:rsid w:val="00BB00F5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3348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BBC"/>
    <w:rsid w:val="00BD1F02"/>
    <w:rsid w:val="00BD2710"/>
    <w:rsid w:val="00BD2718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867"/>
    <w:rsid w:val="00C3096C"/>
    <w:rsid w:val="00C30E2D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D2B"/>
    <w:rsid w:val="00C34D91"/>
    <w:rsid w:val="00C35346"/>
    <w:rsid w:val="00C3579E"/>
    <w:rsid w:val="00C35829"/>
    <w:rsid w:val="00C35A81"/>
    <w:rsid w:val="00C35AE1"/>
    <w:rsid w:val="00C35AE2"/>
    <w:rsid w:val="00C35B61"/>
    <w:rsid w:val="00C36DE4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5AE"/>
    <w:rsid w:val="00C438A1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210E"/>
    <w:rsid w:val="00C5281B"/>
    <w:rsid w:val="00C5287F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FE1"/>
    <w:rsid w:val="00C90A3B"/>
    <w:rsid w:val="00C90A80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21B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6B5"/>
    <w:rsid w:val="00CA585F"/>
    <w:rsid w:val="00CA5A26"/>
    <w:rsid w:val="00CA60B0"/>
    <w:rsid w:val="00CA6173"/>
    <w:rsid w:val="00CA65DE"/>
    <w:rsid w:val="00CA6AD3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6BA"/>
    <w:rsid w:val="00CD3C9F"/>
    <w:rsid w:val="00CD4511"/>
    <w:rsid w:val="00CD4588"/>
    <w:rsid w:val="00CD5D04"/>
    <w:rsid w:val="00CD60F1"/>
    <w:rsid w:val="00CD6201"/>
    <w:rsid w:val="00CD6278"/>
    <w:rsid w:val="00CD6935"/>
    <w:rsid w:val="00CD7002"/>
    <w:rsid w:val="00CD71ED"/>
    <w:rsid w:val="00CD7444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043"/>
    <w:rsid w:val="00CE161C"/>
    <w:rsid w:val="00CE16EE"/>
    <w:rsid w:val="00CE172A"/>
    <w:rsid w:val="00CE1908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270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930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1CC"/>
    <w:rsid w:val="00D1158A"/>
    <w:rsid w:val="00D116BC"/>
    <w:rsid w:val="00D11809"/>
    <w:rsid w:val="00D11E21"/>
    <w:rsid w:val="00D12151"/>
    <w:rsid w:val="00D12747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43A"/>
    <w:rsid w:val="00D265D3"/>
    <w:rsid w:val="00D267EC"/>
    <w:rsid w:val="00D273CD"/>
    <w:rsid w:val="00D27E88"/>
    <w:rsid w:val="00D27EF0"/>
    <w:rsid w:val="00D30287"/>
    <w:rsid w:val="00D307A2"/>
    <w:rsid w:val="00D30C79"/>
    <w:rsid w:val="00D3126C"/>
    <w:rsid w:val="00D31503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037"/>
    <w:rsid w:val="00D57188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7A4"/>
    <w:rsid w:val="00D70DFB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8A"/>
    <w:rsid w:val="00D859CC"/>
    <w:rsid w:val="00D85C82"/>
    <w:rsid w:val="00D85DDA"/>
    <w:rsid w:val="00D86429"/>
    <w:rsid w:val="00D866E4"/>
    <w:rsid w:val="00D8678D"/>
    <w:rsid w:val="00D86986"/>
    <w:rsid w:val="00D869BE"/>
    <w:rsid w:val="00D86C5B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14D"/>
    <w:rsid w:val="00D963BC"/>
    <w:rsid w:val="00D9643A"/>
    <w:rsid w:val="00D96495"/>
    <w:rsid w:val="00D96BB6"/>
    <w:rsid w:val="00D96D14"/>
    <w:rsid w:val="00D9734A"/>
    <w:rsid w:val="00D978B3"/>
    <w:rsid w:val="00D97B5E"/>
    <w:rsid w:val="00D97D38"/>
    <w:rsid w:val="00D97E89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F01"/>
    <w:rsid w:val="00DF62D0"/>
    <w:rsid w:val="00DF653A"/>
    <w:rsid w:val="00DF69DD"/>
    <w:rsid w:val="00DF6E04"/>
    <w:rsid w:val="00DF6EB7"/>
    <w:rsid w:val="00DF6EBA"/>
    <w:rsid w:val="00DF78EE"/>
    <w:rsid w:val="00DF7CBC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32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4CB6"/>
    <w:rsid w:val="00E05091"/>
    <w:rsid w:val="00E0712C"/>
    <w:rsid w:val="00E07312"/>
    <w:rsid w:val="00E0733B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4F4D"/>
    <w:rsid w:val="00E15CEA"/>
    <w:rsid w:val="00E1609C"/>
    <w:rsid w:val="00E1628A"/>
    <w:rsid w:val="00E16464"/>
    <w:rsid w:val="00E16615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E6"/>
    <w:rsid w:val="00E22F0F"/>
    <w:rsid w:val="00E23584"/>
    <w:rsid w:val="00E241E8"/>
    <w:rsid w:val="00E2420E"/>
    <w:rsid w:val="00E244E2"/>
    <w:rsid w:val="00E24691"/>
    <w:rsid w:val="00E246F7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F2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608"/>
    <w:rsid w:val="00EC6781"/>
    <w:rsid w:val="00EC6828"/>
    <w:rsid w:val="00ED0022"/>
    <w:rsid w:val="00ED0774"/>
    <w:rsid w:val="00ED07A4"/>
    <w:rsid w:val="00ED105D"/>
    <w:rsid w:val="00ED11A1"/>
    <w:rsid w:val="00ED1212"/>
    <w:rsid w:val="00ED1454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840"/>
    <w:rsid w:val="00EE3B96"/>
    <w:rsid w:val="00EE3D86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BF5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6277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D9A"/>
    <w:rsid w:val="00F10DD1"/>
    <w:rsid w:val="00F1123F"/>
    <w:rsid w:val="00F11709"/>
    <w:rsid w:val="00F11D89"/>
    <w:rsid w:val="00F1219A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3C2"/>
    <w:rsid w:val="00F15F21"/>
    <w:rsid w:val="00F161EB"/>
    <w:rsid w:val="00F16487"/>
    <w:rsid w:val="00F16607"/>
    <w:rsid w:val="00F166D6"/>
    <w:rsid w:val="00F1671E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2FED"/>
    <w:rsid w:val="00F433A7"/>
    <w:rsid w:val="00F435AB"/>
    <w:rsid w:val="00F4371E"/>
    <w:rsid w:val="00F438CF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384"/>
    <w:rsid w:val="00F83579"/>
    <w:rsid w:val="00F83588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4BE2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871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42D0"/>
    <w:rsid w:val="00FF4F5B"/>
    <w:rsid w:val="00FF5096"/>
    <w:rsid w:val="00FF5315"/>
    <w:rsid w:val="00FF5696"/>
    <w:rsid w:val="00FF5863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BEF61-8684-41EE-93FF-1EEEA1CD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20</Pages>
  <Words>3481</Words>
  <Characters>15311</Characters>
  <Application>Microsoft Office Word</Application>
  <DocSecurity>0</DocSecurity>
  <Lines>127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3</cp:revision>
  <cp:lastPrinted>2021-05-10T04:15:00Z</cp:lastPrinted>
  <dcterms:created xsi:type="dcterms:W3CDTF">2021-05-13T02:27:00Z</dcterms:created>
  <dcterms:modified xsi:type="dcterms:W3CDTF">2021-05-13T03:25:00Z</dcterms:modified>
</cp:coreProperties>
</file>