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C53855D" w14:textId="0408CF6A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302677" w14:textId="77777777" w:rsidR="00C40073" w:rsidRPr="00C40073" w:rsidRDefault="00C40073" w:rsidP="00C4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40695D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00A155A4" w14:textId="77777777" w:rsidR="00520C4E" w:rsidRPr="00A57B00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</w:t>
      </w:r>
      <w:r w:rsidR="007A6D50"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</w:t>
      </w:r>
    </w:p>
    <w:p w14:paraId="485F13F9" w14:textId="3F307E40" w:rsidR="00520C4E" w:rsidRPr="00A57B00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E6AC0" w:rsidRPr="00A57B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E00098" w:rsidRPr="00E00098">
        <w:rPr>
          <w:rFonts w:asciiTheme="majorBidi" w:hAnsiTheme="majorBidi" w:cstheme="majorBidi"/>
          <w:b w:val="0"/>
          <w:bCs w:val="0"/>
          <w:sz w:val="32"/>
          <w:szCs w:val="32"/>
          <w:lang w:val="en-AU"/>
        </w:rPr>
        <w:t>1</w:t>
      </w: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17FB3"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385A47"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00098" w:rsidRPr="00E00098">
        <w:rPr>
          <w:rFonts w:asciiTheme="majorBidi" w:hAnsiTheme="majorBidi" w:cstheme="majorBidi"/>
          <w:b w:val="0"/>
          <w:bCs w:val="0"/>
          <w:sz w:val="32"/>
          <w:szCs w:val="32"/>
          <w:lang w:val="en-AU"/>
        </w:rPr>
        <w:t>2</w:t>
      </w:r>
      <w:r w:rsidR="00385A47" w:rsidRPr="00A57B00">
        <w:rPr>
          <w:rFonts w:asciiTheme="majorBidi" w:hAnsiTheme="majorBidi" w:cstheme="majorBidi"/>
          <w:b w:val="0"/>
          <w:bCs w:val="0"/>
          <w:sz w:val="32"/>
          <w:szCs w:val="32"/>
        </w:rPr>
        <w:t>56</w:t>
      </w:r>
      <w:r w:rsidR="00C8233C" w:rsidRPr="00A57B00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028E20EC" w14:textId="77777777" w:rsidR="00520C4E" w:rsidRPr="00A57B00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191A05A" w14:textId="77777777" w:rsidR="00520C4E" w:rsidRPr="00A57B00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06702A"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A57B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AC17363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7493E1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A57B00" w:rsidSect="00B61568">
          <w:footerReference w:type="even" r:id="rId11"/>
          <w:footerReference w:type="default" r:id="rId12"/>
          <w:headerReference w:type="first" r:id="rId13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BC9A0D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EA16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333E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99479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F1958A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77777777" w:rsidR="00B61568" w:rsidRPr="00A57B00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A57B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A57B00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18D4C9F0" w14:textId="35AC3AD4" w:rsidR="00C15E31" w:rsidRPr="00A57B00" w:rsidRDefault="00C15E31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color w:val="000000"/>
          <w:spacing w:val="-2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มีนาคม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E00098" w:rsidRPr="00E00098">
        <w:rPr>
          <w:rFonts w:asciiTheme="majorBidi" w:hAnsiTheme="majorBidi" w:cstheme="majorBidi"/>
          <w:color w:val="000000"/>
          <w:spacing w:val="-2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="008D6B3A"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D6B3A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8D6B3A"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color w:val="000000"/>
          <w:spacing w:val="-2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มีนาคม </w:t>
      </w:r>
      <w:r w:rsidR="00E00098" w:rsidRPr="00E00098">
        <w:rPr>
          <w:rFonts w:asciiTheme="majorBidi" w:hAnsiTheme="majorBidi" w:cstheme="majorBidi"/>
          <w:color w:val="000000"/>
          <w:spacing w:val="-2"/>
          <w:sz w:val="30"/>
          <w:szCs w:val="30"/>
          <w:lang w:val="en-AU"/>
        </w:rPr>
        <w:t>2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="006530C0" w:rsidRPr="00A57B0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A57B00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653C432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0098" w:rsidRPr="00E00098">
        <w:rPr>
          <w:rFonts w:asciiTheme="majorBidi" w:hAnsiTheme="majorBidi" w:cstheme="majorBidi"/>
          <w:color w:val="000000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00098" w:rsidRPr="00E00098">
        <w:rPr>
          <w:rFonts w:asciiTheme="majorBidi" w:hAnsiTheme="majorBidi" w:cstheme="majorBidi"/>
          <w:color w:val="000000"/>
          <w:sz w:val="30"/>
          <w:szCs w:val="30"/>
          <w:lang w:val="en-AU"/>
        </w:rPr>
        <w:t>10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A57B00" w:rsidSect="00B72217">
          <w:head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40FA2A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CA2149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06BA317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77777777" w:rsidR="00B61568" w:rsidRPr="00A57B00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00098" w:rsidRPr="00E00098">
        <w:rPr>
          <w:rFonts w:asciiTheme="majorBidi" w:hAnsiTheme="majorBidi" w:cstheme="majorBidi"/>
          <w:color w:val="000000"/>
          <w:sz w:val="30"/>
          <w:szCs w:val="30"/>
          <w:lang w:val="en-AU"/>
        </w:rPr>
        <w:t>112</w:t>
      </w:r>
    </w:p>
    <w:p w14:paraId="071D32F0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21711A6" w14:textId="2A56B3A6" w:rsidR="00B61568" w:rsidRPr="00A57B00" w:rsidRDefault="00E0009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color w:val="000000"/>
          <w:sz w:val="30"/>
          <w:szCs w:val="30"/>
          <w:lang w:val="en-AU"/>
        </w:rPr>
        <w:t>1</w:t>
      </w:r>
      <w:r w:rsidR="0024071D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7F20CE"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A59AF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พฤ</w:t>
      </w:r>
      <w:r w:rsidR="00ED6F39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ษภาคม</w:t>
      </w:r>
      <w:r w:rsidR="007F20CE"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00098">
        <w:rPr>
          <w:rFonts w:asciiTheme="majorBidi" w:hAnsiTheme="majorBidi" w:cstheme="majorBidi"/>
          <w:color w:val="000000"/>
          <w:sz w:val="30"/>
          <w:szCs w:val="30"/>
          <w:lang w:val="en-AU"/>
        </w:rPr>
        <w:t>2</w:t>
      </w:r>
      <w:r w:rsidR="008045A4" w:rsidRPr="00A57B00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</w:p>
    <w:p w14:paraId="7679A551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79DD" w14:textId="77777777" w:rsidR="00C8233C" w:rsidRPr="00A57B00" w:rsidRDefault="00C8233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8233C" w:rsidRPr="00A57B00" w:rsidSect="00EF1171">
      <w:headerReference w:type="default" r:id="rId16"/>
      <w:footerReference w:type="default" r:id="rId17"/>
      <w:type w:val="continuous"/>
      <w:pgSz w:w="11907" w:h="16840" w:code="9"/>
      <w:pgMar w:top="691" w:right="1152" w:bottom="576" w:left="1152" w:header="720" w:footer="28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A48E9" w14:textId="77777777" w:rsidR="009873C6" w:rsidRDefault="009873C6" w:rsidP="004956B4">
      <w:r>
        <w:separator/>
      </w:r>
    </w:p>
  </w:endnote>
  <w:endnote w:type="continuationSeparator" w:id="0">
    <w:p w14:paraId="19F176A3" w14:textId="77777777" w:rsidR="009873C6" w:rsidRDefault="009873C6" w:rsidP="004956B4">
      <w:r>
        <w:continuationSeparator/>
      </w:r>
    </w:p>
  </w:endnote>
  <w:endnote w:type="continuationNotice" w:id="1">
    <w:p w14:paraId="2A257ACC" w14:textId="77777777" w:rsidR="009873C6" w:rsidRDefault="009873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69462" w14:textId="77777777" w:rsidR="009E01FC" w:rsidRDefault="009E01FC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9E01FC" w:rsidRDefault="009E01FC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75934" w14:textId="77777777" w:rsidR="009E01FC" w:rsidRPr="00EB12F2" w:rsidRDefault="009E01FC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1235E" w14:textId="77777777" w:rsidR="009E01FC" w:rsidRDefault="009E01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0358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D68CE5" w14:textId="71F8E267" w:rsidR="00EF1171" w:rsidRPr="00EF1171" w:rsidRDefault="00EF11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117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117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117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117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117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9C9328A" w14:textId="77777777" w:rsidR="00EF1171" w:rsidRPr="00EB12F2" w:rsidRDefault="00EF1171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78681" w14:textId="77777777" w:rsidR="009873C6" w:rsidRDefault="009873C6" w:rsidP="004956B4">
      <w:r>
        <w:separator/>
      </w:r>
    </w:p>
  </w:footnote>
  <w:footnote w:type="continuationSeparator" w:id="0">
    <w:p w14:paraId="2B11ADC1" w14:textId="77777777" w:rsidR="009873C6" w:rsidRDefault="009873C6" w:rsidP="004956B4">
      <w:r>
        <w:continuationSeparator/>
      </w:r>
    </w:p>
  </w:footnote>
  <w:footnote w:type="continuationNotice" w:id="1">
    <w:p w14:paraId="18EBB9B8" w14:textId="77777777" w:rsidR="009873C6" w:rsidRDefault="00987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DDC9" w14:textId="77777777" w:rsidR="009E01FC" w:rsidRDefault="009E01FC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9E01FC" w:rsidRPr="00BC7C47" w:rsidRDefault="009E01FC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D8D0" w14:textId="3F0A8F45" w:rsidR="009E01FC" w:rsidRDefault="009E01FC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CFF98" w14:textId="77777777" w:rsidR="009E01FC" w:rsidRDefault="009E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 w:numId="11">
    <w:abstractNumId w:val="16"/>
  </w:num>
  <w:num w:numId="12">
    <w:abstractNumId w:val="21"/>
  </w:num>
  <w:num w:numId="13">
    <w:abstractNumId w:val="17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  <w:num w:numId="18">
    <w:abstractNumId w:val="19"/>
  </w:num>
  <w:num w:numId="19">
    <w:abstractNumId w:val="3"/>
  </w:num>
  <w:num w:numId="20">
    <w:abstractNumId w:val="7"/>
  </w:num>
  <w:num w:numId="21">
    <w:abstractNumId w:val="20"/>
  </w:num>
  <w:num w:numId="2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1B45"/>
    <w:rsid w:val="000022C2"/>
    <w:rsid w:val="00002354"/>
    <w:rsid w:val="00002C79"/>
    <w:rsid w:val="00002D22"/>
    <w:rsid w:val="00002D31"/>
    <w:rsid w:val="00003007"/>
    <w:rsid w:val="000031FB"/>
    <w:rsid w:val="000034AB"/>
    <w:rsid w:val="00003575"/>
    <w:rsid w:val="0000362B"/>
    <w:rsid w:val="0000366F"/>
    <w:rsid w:val="00003A4B"/>
    <w:rsid w:val="00003B50"/>
    <w:rsid w:val="00003CF4"/>
    <w:rsid w:val="00004347"/>
    <w:rsid w:val="00004592"/>
    <w:rsid w:val="000048DE"/>
    <w:rsid w:val="00004A37"/>
    <w:rsid w:val="00004BE1"/>
    <w:rsid w:val="00004C6C"/>
    <w:rsid w:val="00004D05"/>
    <w:rsid w:val="0000504F"/>
    <w:rsid w:val="00005053"/>
    <w:rsid w:val="00005420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682"/>
    <w:rsid w:val="00011734"/>
    <w:rsid w:val="000117C7"/>
    <w:rsid w:val="0001185C"/>
    <w:rsid w:val="00011958"/>
    <w:rsid w:val="00011E28"/>
    <w:rsid w:val="00012000"/>
    <w:rsid w:val="00012007"/>
    <w:rsid w:val="00012414"/>
    <w:rsid w:val="00012973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6"/>
    <w:rsid w:val="00014C67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14"/>
    <w:rsid w:val="00021ECF"/>
    <w:rsid w:val="00022029"/>
    <w:rsid w:val="000226E3"/>
    <w:rsid w:val="00022819"/>
    <w:rsid w:val="0002282F"/>
    <w:rsid w:val="00022851"/>
    <w:rsid w:val="00022B51"/>
    <w:rsid w:val="00022D27"/>
    <w:rsid w:val="00022D38"/>
    <w:rsid w:val="00022E8E"/>
    <w:rsid w:val="00022E97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93E"/>
    <w:rsid w:val="00026A7F"/>
    <w:rsid w:val="00026C83"/>
    <w:rsid w:val="00026CBE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6EF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52A"/>
    <w:rsid w:val="000356CC"/>
    <w:rsid w:val="0003578C"/>
    <w:rsid w:val="000357EA"/>
    <w:rsid w:val="00035AA5"/>
    <w:rsid w:val="00035CAF"/>
    <w:rsid w:val="00036643"/>
    <w:rsid w:val="0003680A"/>
    <w:rsid w:val="00036927"/>
    <w:rsid w:val="00036A93"/>
    <w:rsid w:val="00037043"/>
    <w:rsid w:val="000371F5"/>
    <w:rsid w:val="00037345"/>
    <w:rsid w:val="00037423"/>
    <w:rsid w:val="00037583"/>
    <w:rsid w:val="000377D1"/>
    <w:rsid w:val="00037841"/>
    <w:rsid w:val="00037B04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2F89"/>
    <w:rsid w:val="000431EA"/>
    <w:rsid w:val="00043377"/>
    <w:rsid w:val="00043788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E21"/>
    <w:rsid w:val="00050ECD"/>
    <w:rsid w:val="000510DE"/>
    <w:rsid w:val="00051103"/>
    <w:rsid w:val="000511EC"/>
    <w:rsid w:val="0005136A"/>
    <w:rsid w:val="00051378"/>
    <w:rsid w:val="00051CA7"/>
    <w:rsid w:val="00051FE4"/>
    <w:rsid w:val="000521D9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FF"/>
    <w:rsid w:val="00054376"/>
    <w:rsid w:val="000543B5"/>
    <w:rsid w:val="00054411"/>
    <w:rsid w:val="00054674"/>
    <w:rsid w:val="0005478B"/>
    <w:rsid w:val="000547E1"/>
    <w:rsid w:val="00054C6D"/>
    <w:rsid w:val="0005505B"/>
    <w:rsid w:val="0005514A"/>
    <w:rsid w:val="00055167"/>
    <w:rsid w:val="00055234"/>
    <w:rsid w:val="00055530"/>
    <w:rsid w:val="0005559F"/>
    <w:rsid w:val="000555E5"/>
    <w:rsid w:val="00055610"/>
    <w:rsid w:val="000556E7"/>
    <w:rsid w:val="0005578E"/>
    <w:rsid w:val="000557E1"/>
    <w:rsid w:val="00055818"/>
    <w:rsid w:val="00055960"/>
    <w:rsid w:val="000559F3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694"/>
    <w:rsid w:val="000578C4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6B2"/>
    <w:rsid w:val="00061810"/>
    <w:rsid w:val="000618D8"/>
    <w:rsid w:val="00061A5D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DDB"/>
    <w:rsid w:val="00064E2B"/>
    <w:rsid w:val="00064F02"/>
    <w:rsid w:val="00065110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3E6"/>
    <w:rsid w:val="0006648E"/>
    <w:rsid w:val="000665D4"/>
    <w:rsid w:val="000667B0"/>
    <w:rsid w:val="00066B9F"/>
    <w:rsid w:val="0006702A"/>
    <w:rsid w:val="0006741C"/>
    <w:rsid w:val="0006776E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302E"/>
    <w:rsid w:val="000730B8"/>
    <w:rsid w:val="000730CF"/>
    <w:rsid w:val="000735C7"/>
    <w:rsid w:val="0007367C"/>
    <w:rsid w:val="0007372A"/>
    <w:rsid w:val="000739D9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278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85"/>
    <w:rsid w:val="00075BA6"/>
    <w:rsid w:val="00075C26"/>
    <w:rsid w:val="00075D68"/>
    <w:rsid w:val="00075E55"/>
    <w:rsid w:val="00076003"/>
    <w:rsid w:val="0007616E"/>
    <w:rsid w:val="000764E4"/>
    <w:rsid w:val="000764E8"/>
    <w:rsid w:val="0007679B"/>
    <w:rsid w:val="00076934"/>
    <w:rsid w:val="000770F6"/>
    <w:rsid w:val="000771C3"/>
    <w:rsid w:val="0007723D"/>
    <w:rsid w:val="00077255"/>
    <w:rsid w:val="000772FF"/>
    <w:rsid w:val="000774FF"/>
    <w:rsid w:val="00077665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F4E"/>
    <w:rsid w:val="00084F6D"/>
    <w:rsid w:val="00085427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83A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29B"/>
    <w:rsid w:val="000923B3"/>
    <w:rsid w:val="0009240A"/>
    <w:rsid w:val="00092452"/>
    <w:rsid w:val="000925A6"/>
    <w:rsid w:val="0009260C"/>
    <w:rsid w:val="00092641"/>
    <w:rsid w:val="00092750"/>
    <w:rsid w:val="000927DB"/>
    <w:rsid w:val="00092CCB"/>
    <w:rsid w:val="00092D3E"/>
    <w:rsid w:val="00092D62"/>
    <w:rsid w:val="00092DF0"/>
    <w:rsid w:val="0009302D"/>
    <w:rsid w:val="000933EB"/>
    <w:rsid w:val="0009345A"/>
    <w:rsid w:val="0009386F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D5B"/>
    <w:rsid w:val="00097F97"/>
    <w:rsid w:val="000A0218"/>
    <w:rsid w:val="000A02B9"/>
    <w:rsid w:val="000A0686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186"/>
    <w:rsid w:val="000A72CF"/>
    <w:rsid w:val="000A74B7"/>
    <w:rsid w:val="000A7521"/>
    <w:rsid w:val="000A77F9"/>
    <w:rsid w:val="000A7987"/>
    <w:rsid w:val="000A7BD8"/>
    <w:rsid w:val="000A7E06"/>
    <w:rsid w:val="000A7EF0"/>
    <w:rsid w:val="000A7F01"/>
    <w:rsid w:val="000B0105"/>
    <w:rsid w:val="000B01F4"/>
    <w:rsid w:val="000B0239"/>
    <w:rsid w:val="000B0279"/>
    <w:rsid w:val="000B03A0"/>
    <w:rsid w:val="000B0703"/>
    <w:rsid w:val="000B0720"/>
    <w:rsid w:val="000B0819"/>
    <w:rsid w:val="000B0A96"/>
    <w:rsid w:val="000B0C76"/>
    <w:rsid w:val="000B0D21"/>
    <w:rsid w:val="000B0E74"/>
    <w:rsid w:val="000B0FDC"/>
    <w:rsid w:val="000B1236"/>
    <w:rsid w:val="000B14B0"/>
    <w:rsid w:val="000B15A3"/>
    <w:rsid w:val="000B161C"/>
    <w:rsid w:val="000B1637"/>
    <w:rsid w:val="000B16B7"/>
    <w:rsid w:val="000B1729"/>
    <w:rsid w:val="000B179D"/>
    <w:rsid w:val="000B1918"/>
    <w:rsid w:val="000B1B44"/>
    <w:rsid w:val="000B1BEC"/>
    <w:rsid w:val="000B1C8A"/>
    <w:rsid w:val="000B1C94"/>
    <w:rsid w:val="000B205D"/>
    <w:rsid w:val="000B2720"/>
    <w:rsid w:val="000B27A1"/>
    <w:rsid w:val="000B2839"/>
    <w:rsid w:val="000B2A7B"/>
    <w:rsid w:val="000B2B29"/>
    <w:rsid w:val="000B2BD3"/>
    <w:rsid w:val="000B2BD9"/>
    <w:rsid w:val="000B2F40"/>
    <w:rsid w:val="000B3090"/>
    <w:rsid w:val="000B310B"/>
    <w:rsid w:val="000B31ED"/>
    <w:rsid w:val="000B328E"/>
    <w:rsid w:val="000B32CF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7D0"/>
    <w:rsid w:val="000B49F3"/>
    <w:rsid w:val="000B4E88"/>
    <w:rsid w:val="000B4FDC"/>
    <w:rsid w:val="000B558C"/>
    <w:rsid w:val="000B56F9"/>
    <w:rsid w:val="000B59B3"/>
    <w:rsid w:val="000B5BAD"/>
    <w:rsid w:val="000B5DAF"/>
    <w:rsid w:val="000B603E"/>
    <w:rsid w:val="000B644B"/>
    <w:rsid w:val="000B65CF"/>
    <w:rsid w:val="000B66B1"/>
    <w:rsid w:val="000B67B1"/>
    <w:rsid w:val="000B695E"/>
    <w:rsid w:val="000B6C3E"/>
    <w:rsid w:val="000B6DE0"/>
    <w:rsid w:val="000B7195"/>
    <w:rsid w:val="000B71CC"/>
    <w:rsid w:val="000B7281"/>
    <w:rsid w:val="000B750A"/>
    <w:rsid w:val="000B78AD"/>
    <w:rsid w:val="000B7A60"/>
    <w:rsid w:val="000B7D27"/>
    <w:rsid w:val="000B7F49"/>
    <w:rsid w:val="000B7F82"/>
    <w:rsid w:val="000B7FDB"/>
    <w:rsid w:val="000C000B"/>
    <w:rsid w:val="000C0034"/>
    <w:rsid w:val="000C01F1"/>
    <w:rsid w:val="000C0321"/>
    <w:rsid w:val="000C0365"/>
    <w:rsid w:val="000C0370"/>
    <w:rsid w:val="000C0387"/>
    <w:rsid w:val="000C045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79F"/>
    <w:rsid w:val="000C4846"/>
    <w:rsid w:val="000C4A0A"/>
    <w:rsid w:val="000C4A64"/>
    <w:rsid w:val="000C4F26"/>
    <w:rsid w:val="000C514D"/>
    <w:rsid w:val="000C51D9"/>
    <w:rsid w:val="000C5765"/>
    <w:rsid w:val="000C57CA"/>
    <w:rsid w:val="000C5851"/>
    <w:rsid w:val="000C5AD3"/>
    <w:rsid w:val="000C5B66"/>
    <w:rsid w:val="000C5DC6"/>
    <w:rsid w:val="000C5E54"/>
    <w:rsid w:val="000C5FAF"/>
    <w:rsid w:val="000C608D"/>
    <w:rsid w:val="000C6110"/>
    <w:rsid w:val="000C61AE"/>
    <w:rsid w:val="000C6589"/>
    <w:rsid w:val="000C666A"/>
    <w:rsid w:val="000C666B"/>
    <w:rsid w:val="000C670E"/>
    <w:rsid w:val="000C693C"/>
    <w:rsid w:val="000C6D34"/>
    <w:rsid w:val="000C6FEC"/>
    <w:rsid w:val="000C7104"/>
    <w:rsid w:val="000C7182"/>
    <w:rsid w:val="000C71AE"/>
    <w:rsid w:val="000C71E3"/>
    <w:rsid w:val="000C74A7"/>
    <w:rsid w:val="000C74EE"/>
    <w:rsid w:val="000C75CA"/>
    <w:rsid w:val="000C76A8"/>
    <w:rsid w:val="000C77A2"/>
    <w:rsid w:val="000C78FF"/>
    <w:rsid w:val="000C7BF5"/>
    <w:rsid w:val="000C7CB3"/>
    <w:rsid w:val="000C7CDA"/>
    <w:rsid w:val="000C7F8A"/>
    <w:rsid w:val="000D00F5"/>
    <w:rsid w:val="000D04E6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FC5"/>
    <w:rsid w:val="000D60C2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FCF"/>
    <w:rsid w:val="000E4226"/>
    <w:rsid w:val="000E42AE"/>
    <w:rsid w:val="000E4654"/>
    <w:rsid w:val="000E480D"/>
    <w:rsid w:val="000E49CB"/>
    <w:rsid w:val="000E4CAE"/>
    <w:rsid w:val="000E4D88"/>
    <w:rsid w:val="000E504E"/>
    <w:rsid w:val="000E5057"/>
    <w:rsid w:val="000E511E"/>
    <w:rsid w:val="000E5599"/>
    <w:rsid w:val="000E56C2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E7"/>
    <w:rsid w:val="000F480A"/>
    <w:rsid w:val="000F4919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322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000"/>
    <w:rsid w:val="0010123E"/>
    <w:rsid w:val="0010138E"/>
    <w:rsid w:val="00101494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ED2"/>
    <w:rsid w:val="00104EFB"/>
    <w:rsid w:val="00104F95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CDD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CA"/>
    <w:rsid w:val="001111E5"/>
    <w:rsid w:val="0011122A"/>
    <w:rsid w:val="001114C7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8F"/>
    <w:rsid w:val="001143CC"/>
    <w:rsid w:val="001144C0"/>
    <w:rsid w:val="001144CE"/>
    <w:rsid w:val="001144F3"/>
    <w:rsid w:val="001145D2"/>
    <w:rsid w:val="001148E3"/>
    <w:rsid w:val="001149A6"/>
    <w:rsid w:val="001149FD"/>
    <w:rsid w:val="001149FF"/>
    <w:rsid w:val="00114CAC"/>
    <w:rsid w:val="001153E5"/>
    <w:rsid w:val="001156F8"/>
    <w:rsid w:val="0011571E"/>
    <w:rsid w:val="00115C82"/>
    <w:rsid w:val="00115E56"/>
    <w:rsid w:val="00115FC5"/>
    <w:rsid w:val="001160E2"/>
    <w:rsid w:val="001161B7"/>
    <w:rsid w:val="001161F3"/>
    <w:rsid w:val="001162EC"/>
    <w:rsid w:val="00116421"/>
    <w:rsid w:val="001165AA"/>
    <w:rsid w:val="001166A4"/>
    <w:rsid w:val="00116BBF"/>
    <w:rsid w:val="00116CE6"/>
    <w:rsid w:val="00117031"/>
    <w:rsid w:val="0011703C"/>
    <w:rsid w:val="0011719C"/>
    <w:rsid w:val="0011743D"/>
    <w:rsid w:val="0011745A"/>
    <w:rsid w:val="001174EC"/>
    <w:rsid w:val="001174FD"/>
    <w:rsid w:val="00117589"/>
    <w:rsid w:val="001177DB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814"/>
    <w:rsid w:val="00122AEA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5F9C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49F"/>
    <w:rsid w:val="0013050F"/>
    <w:rsid w:val="00130667"/>
    <w:rsid w:val="00130774"/>
    <w:rsid w:val="00130874"/>
    <w:rsid w:val="001309E6"/>
    <w:rsid w:val="00130A77"/>
    <w:rsid w:val="00130A9E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858"/>
    <w:rsid w:val="00134861"/>
    <w:rsid w:val="0013486F"/>
    <w:rsid w:val="001348A5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DA"/>
    <w:rsid w:val="00135833"/>
    <w:rsid w:val="00135D85"/>
    <w:rsid w:val="00135DBE"/>
    <w:rsid w:val="00135E61"/>
    <w:rsid w:val="00135FE0"/>
    <w:rsid w:val="00136242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F42"/>
    <w:rsid w:val="00136FE5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2F8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DB3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B19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911"/>
    <w:rsid w:val="00154989"/>
    <w:rsid w:val="00154C11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301"/>
    <w:rsid w:val="00157598"/>
    <w:rsid w:val="001575D0"/>
    <w:rsid w:val="0015760F"/>
    <w:rsid w:val="001576DD"/>
    <w:rsid w:val="00157A5D"/>
    <w:rsid w:val="00157B4B"/>
    <w:rsid w:val="00157C04"/>
    <w:rsid w:val="00157CE1"/>
    <w:rsid w:val="00157DB5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26B"/>
    <w:rsid w:val="001614DB"/>
    <w:rsid w:val="001618A1"/>
    <w:rsid w:val="00161B10"/>
    <w:rsid w:val="00161B3B"/>
    <w:rsid w:val="00161CB4"/>
    <w:rsid w:val="00161D06"/>
    <w:rsid w:val="00161D1E"/>
    <w:rsid w:val="00161D4F"/>
    <w:rsid w:val="00161D6E"/>
    <w:rsid w:val="00161ECD"/>
    <w:rsid w:val="00161F72"/>
    <w:rsid w:val="0016207F"/>
    <w:rsid w:val="001620C9"/>
    <w:rsid w:val="0016236C"/>
    <w:rsid w:val="0016248C"/>
    <w:rsid w:val="001628B6"/>
    <w:rsid w:val="00162935"/>
    <w:rsid w:val="00162AEF"/>
    <w:rsid w:val="00162B34"/>
    <w:rsid w:val="00162C15"/>
    <w:rsid w:val="00162C6F"/>
    <w:rsid w:val="00162DC5"/>
    <w:rsid w:val="00162F96"/>
    <w:rsid w:val="0016326B"/>
    <w:rsid w:val="0016339C"/>
    <w:rsid w:val="00163542"/>
    <w:rsid w:val="00163715"/>
    <w:rsid w:val="00163864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531B"/>
    <w:rsid w:val="00165745"/>
    <w:rsid w:val="001658BE"/>
    <w:rsid w:val="00165B0C"/>
    <w:rsid w:val="00165C30"/>
    <w:rsid w:val="00165C8F"/>
    <w:rsid w:val="00165E6A"/>
    <w:rsid w:val="001661C5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0DA8"/>
    <w:rsid w:val="001710D4"/>
    <w:rsid w:val="001711A1"/>
    <w:rsid w:val="00171254"/>
    <w:rsid w:val="00171301"/>
    <w:rsid w:val="00171385"/>
    <w:rsid w:val="001717D8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AD1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27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2C4F"/>
    <w:rsid w:val="00182D1B"/>
    <w:rsid w:val="00182EE3"/>
    <w:rsid w:val="00182EE4"/>
    <w:rsid w:val="0018303F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525"/>
    <w:rsid w:val="00186751"/>
    <w:rsid w:val="00186891"/>
    <w:rsid w:val="001868AA"/>
    <w:rsid w:val="0018694C"/>
    <w:rsid w:val="00186B8D"/>
    <w:rsid w:val="00186CB9"/>
    <w:rsid w:val="001870F5"/>
    <w:rsid w:val="00187161"/>
    <w:rsid w:val="0018735F"/>
    <w:rsid w:val="00187423"/>
    <w:rsid w:val="00187550"/>
    <w:rsid w:val="001878B4"/>
    <w:rsid w:val="00187928"/>
    <w:rsid w:val="001879F0"/>
    <w:rsid w:val="00187B5A"/>
    <w:rsid w:val="00187BD3"/>
    <w:rsid w:val="00187C4D"/>
    <w:rsid w:val="00187D7D"/>
    <w:rsid w:val="00187F9E"/>
    <w:rsid w:val="00190055"/>
    <w:rsid w:val="001905AE"/>
    <w:rsid w:val="001905F9"/>
    <w:rsid w:val="0019087C"/>
    <w:rsid w:val="00190F6F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22"/>
    <w:rsid w:val="00192A56"/>
    <w:rsid w:val="00192AA2"/>
    <w:rsid w:val="00192C08"/>
    <w:rsid w:val="00192C09"/>
    <w:rsid w:val="00192CE8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9CA"/>
    <w:rsid w:val="00195AB4"/>
    <w:rsid w:val="00195DED"/>
    <w:rsid w:val="001960B8"/>
    <w:rsid w:val="00196115"/>
    <w:rsid w:val="00196562"/>
    <w:rsid w:val="0019672D"/>
    <w:rsid w:val="001967D1"/>
    <w:rsid w:val="00196AB0"/>
    <w:rsid w:val="00196B67"/>
    <w:rsid w:val="00196BC6"/>
    <w:rsid w:val="00196CBC"/>
    <w:rsid w:val="00196DB5"/>
    <w:rsid w:val="0019701C"/>
    <w:rsid w:val="00197050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3C"/>
    <w:rsid w:val="001A3CC7"/>
    <w:rsid w:val="001A3D06"/>
    <w:rsid w:val="001A3EEB"/>
    <w:rsid w:val="001A42B9"/>
    <w:rsid w:val="001A43BD"/>
    <w:rsid w:val="001A4558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D69"/>
    <w:rsid w:val="001A60FE"/>
    <w:rsid w:val="001A618C"/>
    <w:rsid w:val="001A61A8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B010E"/>
    <w:rsid w:val="001B01F0"/>
    <w:rsid w:val="001B0250"/>
    <w:rsid w:val="001B02FA"/>
    <w:rsid w:val="001B05AB"/>
    <w:rsid w:val="001B072E"/>
    <w:rsid w:val="001B09D4"/>
    <w:rsid w:val="001B0A2F"/>
    <w:rsid w:val="001B0D99"/>
    <w:rsid w:val="001B1008"/>
    <w:rsid w:val="001B102B"/>
    <w:rsid w:val="001B1597"/>
    <w:rsid w:val="001B15D8"/>
    <w:rsid w:val="001B1772"/>
    <w:rsid w:val="001B180F"/>
    <w:rsid w:val="001B19B7"/>
    <w:rsid w:val="001B1C79"/>
    <w:rsid w:val="001B1C98"/>
    <w:rsid w:val="001B1DF3"/>
    <w:rsid w:val="001B1E16"/>
    <w:rsid w:val="001B1EA6"/>
    <w:rsid w:val="001B21A5"/>
    <w:rsid w:val="001B21C6"/>
    <w:rsid w:val="001B2462"/>
    <w:rsid w:val="001B28C2"/>
    <w:rsid w:val="001B2961"/>
    <w:rsid w:val="001B2966"/>
    <w:rsid w:val="001B2A21"/>
    <w:rsid w:val="001B2A76"/>
    <w:rsid w:val="001B2A98"/>
    <w:rsid w:val="001B2F25"/>
    <w:rsid w:val="001B3133"/>
    <w:rsid w:val="001B3251"/>
    <w:rsid w:val="001B3405"/>
    <w:rsid w:val="001B3410"/>
    <w:rsid w:val="001B34B1"/>
    <w:rsid w:val="001B34BD"/>
    <w:rsid w:val="001B35B5"/>
    <w:rsid w:val="001B375C"/>
    <w:rsid w:val="001B3835"/>
    <w:rsid w:val="001B3961"/>
    <w:rsid w:val="001B3BFA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1FF"/>
    <w:rsid w:val="001B5832"/>
    <w:rsid w:val="001B597C"/>
    <w:rsid w:val="001B5B58"/>
    <w:rsid w:val="001B5C11"/>
    <w:rsid w:val="001B5D9F"/>
    <w:rsid w:val="001B5DE8"/>
    <w:rsid w:val="001B5F02"/>
    <w:rsid w:val="001B5F63"/>
    <w:rsid w:val="001B60E1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6"/>
    <w:rsid w:val="001C0FF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96C"/>
    <w:rsid w:val="001C2E3B"/>
    <w:rsid w:val="001C2EC8"/>
    <w:rsid w:val="001C2FBA"/>
    <w:rsid w:val="001C3069"/>
    <w:rsid w:val="001C3089"/>
    <w:rsid w:val="001C368B"/>
    <w:rsid w:val="001C374F"/>
    <w:rsid w:val="001C38A3"/>
    <w:rsid w:val="001C38BD"/>
    <w:rsid w:val="001C3A5F"/>
    <w:rsid w:val="001C3C64"/>
    <w:rsid w:val="001C3F75"/>
    <w:rsid w:val="001C419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1D0"/>
    <w:rsid w:val="001C6244"/>
    <w:rsid w:val="001C6512"/>
    <w:rsid w:val="001C6655"/>
    <w:rsid w:val="001C6971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E2"/>
    <w:rsid w:val="001C7415"/>
    <w:rsid w:val="001C77FA"/>
    <w:rsid w:val="001C7869"/>
    <w:rsid w:val="001C78D4"/>
    <w:rsid w:val="001C7A9F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27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0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DE3"/>
    <w:rsid w:val="001D409B"/>
    <w:rsid w:val="001D40B3"/>
    <w:rsid w:val="001D40BE"/>
    <w:rsid w:val="001D420E"/>
    <w:rsid w:val="001D459C"/>
    <w:rsid w:val="001D4CEE"/>
    <w:rsid w:val="001D4EFF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893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0EF8"/>
    <w:rsid w:val="001E118F"/>
    <w:rsid w:val="001E1252"/>
    <w:rsid w:val="001E12B9"/>
    <w:rsid w:val="001E12DA"/>
    <w:rsid w:val="001E13E6"/>
    <w:rsid w:val="001E169D"/>
    <w:rsid w:val="001E191E"/>
    <w:rsid w:val="001E1953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2BAF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8B"/>
    <w:rsid w:val="001E4012"/>
    <w:rsid w:val="001E418C"/>
    <w:rsid w:val="001E41AC"/>
    <w:rsid w:val="001E41B6"/>
    <w:rsid w:val="001E472B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7D0"/>
    <w:rsid w:val="001E5C97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35"/>
    <w:rsid w:val="001E6B51"/>
    <w:rsid w:val="001E6C62"/>
    <w:rsid w:val="001E6DE4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1CE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B6D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FFC"/>
    <w:rsid w:val="001F600D"/>
    <w:rsid w:val="001F6093"/>
    <w:rsid w:val="001F614C"/>
    <w:rsid w:val="001F6307"/>
    <w:rsid w:val="001F644E"/>
    <w:rsid w:val="001F6620"/>
    <w:rsid w:val="001F6661"/>
    <w:rsid w:val="001F672E"/>
    <w:rsid w:val="001F67A8"/>
    <w:rsid w:val="001F682A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38F"/>
    <w:rsid w:val="00200525"/>
    <w:rsid w:val="002006A9"/>
    <w:rsid w:val="00200B77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AA4"/>
    <w:rsid w:val="00201B98"/>
    <w:rsid w:val="00201D53"/>
    <w:rsid w:val="00201F6A"/>
    <w:rsid w:val="00201F95"/>
    <w:rsid w:val="002021A1"/>
    <w:rsid w:val="002021A7"/>
    <w:rsid w:val="002023A2"/>
    <w:rsid w:val="002024A1"/>
    <w:rsid w:val="00202627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6E0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27"/>
    <w:rsid w:val="00207C3A"/>
    <w:rsid w:val="0021031D"/>
    <w:rsid w:val="0021056F"/>
    <w:rsid w:val="00210822"/>
    <w:rsid w:val="00210A37"/>
    <w:rsid w:val="002111AB"/>
    <w:rsid w:val="002115B6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776"/>
    <w:rsid w:val="00215838"/>
    <w:rsid w:val="002158AD"/>
    <w:rsid w:val="0021598E"/>
    <w:rsid w:val="00215A86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B0A"/>
    <w:rsid w:val="00221B93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451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534"/>
    <w:rsid w:val="002310E5"/>
    <w:rsid w:val="0023123B"/>
    <w:rsid w:val="00231242"/>
    <w:rsid w:val="002313CD"/>
    <w:rsid w:val="00231901"/>
    <w:rsid w:val="00231B8D"/>
    <w:rsid w:val="00231CEA"/>
    <w:rsid w:val="00231D1E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B05"/>
    <w:rsid w:val="00233B66"/>
    <w:rsid w:val="00233B90"/>
    <w:rsid w:val="0023412E"/>
    <w:rsid w:val="002341CA"/>
    <w:rsid w:val="002344C2"/>
    <w:rsid w:val="002345FB"/>
    <w:rsid w:val="002346C8"/>
    <w:rsid w:val="00234B19"/>
    <w:rsid w:val="00234F65"/>
    <w:rsid w:val="002350F8"/>
    <w:rsid w:val="0023549C"/>
    <w:rsid w:val="0023583E"/>
    <w:rsid w:val="00235BFD"/>
    <w:rsid w:val="00235C05"/>
    <w:rsid w:val="00235CB8"/>
    <w:rsid w:val="0023623E"/>
    <w:rsid w:val="00236303"/>
    <w:rsid w:val="002367AA"/>
    <w:rsid w:val="00236885"/>
    <w:rsid w:val="00236B78"/>
    <w:rsid w:val="00236C13"/>
    <w:rsid w:val="00236E0B"/>
    <w:rsid w:val="00236EFA"/>
    <w:rsid w:val="002370C4"/>
    <w:rsid w:val="002371FE"/>
    <w:rsid w:val="00237742"/>
    <w:rsid w:val="00237971"/>
    <w:rsid w:val="002379E6"/>
    <w:rsid w:val="00237BD4"/>
    <w:rsid w:val="0024008F"/>
    <w:rsid w:val="00240217"/>
    <w:rsid w:val="002406AD"/>
    <w:rsid w:val="0024071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492"/>
    <w:rsid w:val="002424A3"/>
    <w:rsid w:val="0024270F"/>
    <w:rsid w:val="002428F0"/>
    <w:rsid w:val="00242952"/>
    <w:rsid w:val="00242AE5"/>
    <w:rsid w:val="00242B48"/>
    <w:rsid w:val="00242E66"/>
    <w:rsid w:val="0024312D"/>
    <w:rsid w:val="002431E2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6CC"/>
    <w:rsid w:val="00247712"/>
    <w:rsid w:val="00247823"/>
    <w:rsid w:val="00247885"/>
    <w:rsid w:val="00247C5E"/>
    <w:rsid w:val="00247C9C"/>
    <w:rsid w:val="00247CB0"/>
    <w:rsid w:val="0025022A"/>
    <w:rsid w:val="00250626"/>
    <w:rsid w:val="0025066E"/>
    <w:rsid w:val="0025078B"/>
    <w:rsid w:val="00250BB5"/>
    <w:rsid w:val="00250CF8"/>
    <w:rsid w:val="00250F31"/>
    <w:rsid w:val="00251095"/>
    <w:rsid w:val="002510BC"/>
    <w:rsid w:val="00251241"/>
    <w:rsid w:val="0025151E"/>
    <w:rsid w:val="002515DC"/>
    <w:rsid w:val="00251621"/>
    <w:rsid w:val="00251B9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BA6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CA9"/>
    <w:rsid w:val="00262D76"/>
    <w:rsid w:val="00263119"/>
    <w:rsid w:val="00263251"/>
    <w:rsid w:val="002634A3"/>
    <w:rsid w:val="00263564"/>
    <w:rsid w:val="002637AC"/>
    <w:rsid w:val="002637CC"/>
    <w:rsid w:val="002637D1"/>
    <w:rsid w:val="00263838"/>
    <w:rsid w:val="00263875"/>
    <w:rsid w:val="00263994"/>
    <w:rsid w:val="00263B67"/>
    <w:rsid w:val="00263BE4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C1A"/>
    <w:rsid w:val="00264C51"/>
    <w:rsid w:val="0026550A"/>
    <w:rsid w:val="002656EC"/>
    <w:rsid w:val="002656F1"/>
    <w:rsid w:val="00265735"/>
    <w:rsid w:val="00265942"/>
    <w:rsid w:val="00265A63"/>
    <w:rsid w:val="00265C87"/>
    <w:rsid w:val="00265F02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AD6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D0D"/>
    <w:rsid w:val="00275D19"/>
    <w:rsid w:val="00275D87"/>
    <w:rsid w:val="00275E7B"/>
    <w:rsid w:val="00275F65"/>
    <w:rsid w:val="002760CE"/>
    <w:rsid w:val="0027656E"/>
    <w:rsid w:val="00276626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64"/>
    <w:rsid w:val="00277BA3"/>
    <w:rsid w:val="00277C82"/>
    <w:rsid w:val="00277DE9"/>
    <w:rsid w:val="00277EF7"/>
    <w:rsid w:val="00280043"/>
    <w:rsid w:val="0028009E"/>
    <w:rsid w:val="002807AB"/>
    <w:rsid w:val="00280836"/>
    <w:rsid w:val="00280BBA"/>
    <w:rsid w:val="00280D17"/>
    <w:rsid w:val="00280EDB"/>
    <w:rsid w:val="00281181"/>
    <w:rsid w:val="002812E8"/>
    <w:rsid w:val="00281506"/>
    <w:rsid w:val="0028184A"/>
    <w:rsid w:val="00281987"/>
    <w:rsid w:val="00281A0D"/>
    <w:rsid w:val="00281EB0"/>
    <w:rsid w:val="002820A5"/>
    <w:rsid w:val="00282222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55E"/>
    <w:rsid w:val="00284607"/>
    <w:rsid w:val="00284660"/>
    <w:rsid w:val="002848A4"/>
    <w:rsid w:val="00284A58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7E"/>
    <w:rsid w:val="002852FE"/>
    <w:rsid w:val="00285885"/>
    <w:rsid w:val="00285992"/>
    <w:rsid w:val="00285A7B"/>
    <w:rsid w:val="00285AA0"/>
    <w:rsid w:val="00286055"/>
    <w:rsid w:val="00286065"/>
    <w:rsid w:val="00286223"/>
    <w:rsid w:val="00286386"/>
    <w:rsid w:val="0028643E"/>
    <w:rsid w:val="002864E0"/>
    <w:rsid w:val="00286574"/>
    <w:rsid w:val="002865DF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80B"/>
    <w:rsid w:val="0028799D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69F"/>
    <w:rsid w:val="00291746"/>
    <w:rsid w:val="00291871"/>
    <w:rsid w:val="002918A2"/>
    <w:rsid w:val="00291A6D"/>
    <w:rsid w:val="00291C63"/>
    <w:rsid w:val="00291E85"/>
    <w:rsid w:val="0029222F"/>
    <w:rsid w:val="002923CB"/>
    <w:rsid w:val="00292B14"/>
    <w:rsid w:val="00292C9B"/>
    <w:rsid w:val="00292E71"/>
    <w:rsid w:val="00292FB7"/>
    <w:rsid w:val="002932AF"/>
    <w:rsid w:val="002932F2"/>
    <w:rsid w:val="00293979"/>
    <w:rsid w:val="00293A4B"/>
    <w:rsid w:val="00293A61"/>
    <w:rsid w:val="00293C0A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428"/>
    <w:rsid w:val="00296519"/>
    <w:rsid w:val="0029679D"/>
    <w:rsid w:val="0029685F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2CC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DC"/>
    <w:rsid w:val="002A0898"/>
    <w:rsid w:val="002A0996"/>
    <w:rsid w:val="002A0A0F"/>
    <w:rsid w:val="002A0FF5"/>
    <w:rsid w:val="002A113D"/>
    <w:rsid w:val="002A12E1"/>
    <w:rsid w:val="002A150C"/>
    <w:rsid w:val="002A153F"/>
    <w:rsid w:val="002A1543"/>
    <w:rsid w:val="002A166B"/>
    <w:rsid w:val="002A1B84"/>
    <w:rsid w:val="002A1C2D"/>
    <w:rsid w:val="002A2181"/>
    <w:rsid w:val="002A22F9"/>
    <w:rsid w:val="002A23B2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F9"/>
    <w:rsid w:val="002A3E27"/>
    <w:rsid w:val="002A3F01"/>
    <w:rsid w:val="002A405B"/>
    <w:rsid w:val="002A432A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22C"/>
    <w:rsid w:val="002A7332"/>
    <w:rsid w:val="002A7557"/>
    <w:rsid w:val="002A7792"/>
    <w:rsid w:val="002A7851"/>
    <w:rsid w:val="002A7998"/>
    <w:rsid w:val="002A7AD4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D3D"/>
    <w:rsid w:val="002B3ED4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49"/>
    <w:rsid w:val="002C4D70"/>
    <w:rsid w:val="002C4D82"/>
    <w:rsid w:val="002C4E3E"/>
    <w:rsid w:val="002C4EB2"/>
    <w:rsid w:val="002C4FCA"/>
    <w:rsid w:val="002C5239"/>
    <w:rsid w:val="002C5298"/>
    <w:rsid w:val="002C52D8"/>
    <w:rsid w:val="002C54C7"/>
    <w:rsid w:val="002C584C"/>
    <w:rsid w:val="002C58C2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828"/>
    <w:rsid w:val="002C796E"/>
    <w:rsid w:val="002C7A6D"/>
    <w:rsid w:val="002C7C5F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8C2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998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089"/>
    <w:rsid w:val="002D328A"/>
    <w:rsid w:val="002D33FB"/>
    <w:rsid w:val="002D3566"/>
    <w:rsid w:val="002D37ED"/>
    <w:rsid w:val="002D3B6D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36E"/>
    <w:rsid w:val="002D44C7"/>
    <w:rsid w:val="002D472A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C87"/>
    <w:rsid w:val="002D6124"/>
    <w:rsid w:val="002D61EC"/>
    <w:rsid w:val="002D62C3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2A1"/>
    <w:rsid w:val="002E43E6"/>
    <w:rsid w:val="002E49AF"/>
    <w:rsid w:val="002E4B18"/>
    <w:rsid w:val="002E4CF7"/>
    <w:rsid w:val="002E4FB6"/>
    <w:rsid w:val="002E50E9"/>
    <w:rsid w:val="002E5305"/>
    <w:rsid w:val="002E57FD"/>
    <w:rsid w:val="002E5851"/>
    <w:rsid w:val="002E58B4"/>
    <w:rsid w:val="002E595B"/>
    <w:rsid w:val="002E5BE4"/>
    <w:rsid w:val="002E5EAA"/>
    <w:rsid w:val="002E5F44"/>
    <w:rsid w:val="002E5FE4"/>
    <w:rsid w:val="002E603F"/>
    <w:rsid w:val="002E634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420"/>
    <w:rsid w:val="002F2445"/>
    <w:rsid w:val="002F2562"/>
    <w:rsid w:val="002F2A90"/>
    <w:rsid w:val="002F2AF5"/>
    <w:rsid w:val="002F2C7D"/>
    <w:rsid w:val="002F2DCC"/>
    <w:rsid w:val="002F2E51"/>
    <w:rsid w:val="002F32B4"/>
    <w:rsid w:val="002F32F9"/>
    <w:rsid w:val="002F34E2"/>
    <w:rsid w:val="002F367E"/>
    <w:rsid w:val="002F368A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D7"/>
    <w:rsid w:val="00300708"/>
    <w:rsid w:val="0030086C"/>
    <w:rsid w:val="003008BD"/>
    <w:rsid w:val="00300D44"/>
    <w:rsid w:val="00300E2D"/>
    <w:rsid w:val="00300FC4"/>
    <w:rsid w:val="00301002"/>
    <w:rsid w:val="003014D5"/>
    <w:rsid w:val="0030174D"/>
    <w:rsid w:val="0030195D"/>
    <w:rsid w:val="00301A09"/>
    <w:rsid w:val="00301A47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F3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4D"/>
    <w:rsid w:val="003068FB"/>
    <w:rsid w:val="00306A0E"/>
    <w:rsid w:val="00306BA1"/>
    <w:rsid w:val="00306BE7"/>
    <w:rsid w:val="00306CFA"/>
    <w:rsid w:val="00306EA3"/>
    <w:rsid w:val="0030709B"/>
    <w:rsid w:val="003070D1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9A8"/>
    <w:rsid w:val="00310F4D"/>
    <w:rsid w:val="003110FB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A7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389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5105"/>
    <w:rsid w:val="003251F6"/>
    <w:rsid w:val="00325898"/>
    <w:rsid w:val="003259EE"/>
    <w:rsid w:val="00325ADD"/>
    <w:rsid w:val="00325D43"/>
    <w:rsid w:val="00325E3B"/>
    <w:rsid w:val="00325E67"/>
    <w:rsid w:val="00325FC3"/>
    <w:rsid w:val="003263C1"/>
    <w:rsid w:val="0032679C"/>
    <w:rsid w:val="00326B24"/>
    <w:rsid w:val="00326B5E"/>
    <w:rsid w:val="00326FF8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4ED"/>
    <w:rsid w:val="0033169C"/>
    <w:rsid w:val="0033189D"/>
    <w:rsid w:val="00331A74"/>
    <w:rsid w:val="00331A7C"/>
    <w:rsid w:val="00331B17"/>
    <w:rsid w:val="00331B32"/>
    <w:rsid w:val="00331D0B"/>
    <w:rsid w:val="00332151"/>
    <w:rsid w:val="003321A1"/>
    <w:rsid w:val="0033235F"/>
    <w:rsid w:val="003324D8"/>
    <w:rsid w:val="00332579"/>
    <w:rsid w:val="0033296C"/>
    <w:rsid w:val="00332BB2"/>
    <w:rsid w:val="00332D40"/>
    <w:rsid w:val="00333141"/>
    <w:rsid w:val="00333252"/>
    <w:rsid w:val="003332E8"/>
    <w:rsid w:val="003332ED"/>
    <w:rsid w:val="003333C0"/>
    <w:rsid w:val="00333435"/>
    <w:rsid w:val="00333467"/>
    <w:rsid w:val="00333A31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5141"/>
    <w:rsid w:val="003351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80"/>
    <w:rsid w:val="00336606"/>
    <w:rsid w:val="003367C6"/>
    <w:rsid w:val="003368FD"/>
    <w:rsid w:val="00336BA9"/>
    <w:rsid w:val="00336EA8"/>
    <w:rsid w:val="0033726A"/>
    <w:rsid w:val="00337344"/>
    <w:rsid w:val="003374BC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7B"/>
    <w:rsid w:val="003418B4"/>
    <w:rsid w:val="00341914"/>
    <w:rsid w:val="00341A0F"/>
    <w:rsid w:val="00341CFE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CDF"/>
    <w:rsid w:val="003441A0"/>
    <w:rsid w:val="0034431D"/>
    <w:rsid w:val="003443A1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5DD"/>
    <w:rsid w:val="00345729"/>
    <w:rsid w:val="0034590F"/>
    <w:rsid w:val="00345942"/>
    <w:rsid w:val="00345B29"/>
    <w:rsid w:val="00345F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3E6"/>
    <w:rsid w:val="0034790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8D"/>
    <w:rsid w:val="0035205A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6E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B49"/>
    <w:rsid w:val="00356F4A"/>
    <w:rsid w:val="0035713A"/>
    <w:rsid w:val="003574C4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12A"/>
    <w:rsid w:val="003632F5"/>
    <w:rsid w:val="0036330C"/>
    <w:rsid w:val="0036345F"/>
    <w:rsid w:val="003634AE"/>
    <w:rsid w:val="003638A3"/>
    <w:rsid w:val="003638EE"/>
    <w:rsid w:val="003638F0"/>
    <w:rsid w:val="00363B36"/>
    <w:rsid w:val="00363C76"/>
    <w:rsid w:val="00363EB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6C2A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6AF"/>
    <w:rsid w:val="00372B3C"/>
    <w:rsid w:val="00372D9D"/>
    <w:rsid w:val="00372FDF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0D4"/>
    <w:rsid w:val="003751E8"/>
    <w:rsid w:val="00375211"/>
    <w:rsid w:val="00375351"/>
    <w:rsid w:val="00375887"/>
    <w:rsid w:val="00375BFF"/>
    <w:rsid w:val="00375CC8"/>
    <w:rsid w:val="00375D95"/>
    <w:rsid w:val="00375F5C"/>
    <w:rsid w:val="00376201"/>
    <w:rsid w:val="00376302"/>
    <w:rsid w:val="003766B6"/>
    <w:rsid w:val="00376742"/>
    <w:rsid w:val="00376A29"/>
    <w:rsid w:val="00376AA3"/>
    <w:rsid w:val="00376CDB"/>
    <w:rsid w:val="00376E52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CA"/>
    <w:rsid w:val="0038030A"/>
    <w:rsid w:val="00380338"/>
    <w:rsid w:val="00380500"/>
    <w:rsid w:val="0038057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560"/>
    <w:rsid w:val="00382645"/>
    <w:rsid w:val="00382A23"/>
    <w:rsid w:val="00382B25"/>
    <w:rsid w:val="00382D6A"/>
    <w:rsid w:val="00382D8D"/>
    <w:rsid w:val="00383061"/>
    <w:rsid w:val="003830C8"/>
    <w:rsid w:val="003832D6"/>
    <w:rsid w:val="00383428"/>
    <w:rsid w:val="0038347A"/>
    <w:rsid w:val="003835B4"/>
    <w:rsid w:val="003836E1"/>
    <w:rsid w:val="0038372A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48B"/>
    <w:rsid w:val="00384631"/>
    <w:rsid w:val="0038463C"/>
    <w:rsid w:val="00384708"/>
    <w:rsid w:val="00384813"/>
    <w:rsid w:val="00384925"/>
    <w:rsid w:val="00384949"/>
    <w:rsid w:val="00384AB2"/>
    <w:rsid w:val="00384B94"/>
    <w:rsid w:val="00384CBE"/>
    <w:rsid w:val="00385066"/>
    <w:rsid w:val="003850CA"/>
    <w:rsid w:val="0038545B"/>
    <w:rsid w:val="0038554D"/>
    <w:rsid w:val="003855C6"/>
    <w:rsid w:val="003859D0"/>
    <w:rsid w:val="00385A47"/>
    <w:rsid w:val="00385AD9"/>
    <w:rsid w:val="00385DF6"/>
    <w:rsid w:val="00386041"/>
    <w:rsid w:val="00386113"/>
    <w:rsid w:val="0038650D"/>
    <w:rsid w:val="00386678"/>
    <w:rsid w:val="003866B1"/>
    <w:rsid w:val="0038675E"/>
    <w:rsid w:val="00386770"/>
    <w:rsid w:val="00386D6E"/>
    <w:rsid w:val="003870AD"/>
    <w:rsid w:val="003870F9"/>
    <w:rsid w:val="00387283"/>
    <w:rsid w:val="003877B1"/>
    <w:rsid w:val="003878BB"/>
    <w:rsid w:val="00387A15"/>
    <w:rsid w:val="00387C7A"/>
    <w:rsid w:val="00387DAA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935"/>
    <w:rsid w:val="00392B1C"/>
    <w:rsid w:val="003931BC"/>
    <w:rsid w:val="0039323E"/>
    <w:rsid w:val="003932A3"/>
    <w:rsid w:val="00393320"/>
    <w:rsid w:val="003933A2"/>
    <w:rsid w:val="003935C7"/>
    <w:rsid w:val="00393655"/>
    <w:rsid w:val="003937F8"/>
    <w:rsid w:val="0039392E"/>
    <w:rsid w:val="00393ABA"/>
    <w:rsid w:val="00393D06"/>
    <w:rsid w:val="00394001"/>
    <w:rsid w:val="0039427A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0F94"/>
    <w:rsid w:val="003A1345"/>
    <w:rsid w:val="003A153D"/>
    <w:rsid w:val="003A15D2"/>
    <w:rsid w:val="003A1631"/>
    <w:rsid w:val="003A1826"/>
    <w:rsid w:val="003A197A"/>
    <w:rsid w:val="003A1C30"/>
    <w:rsid w:val="003A1EDB"/>
    <w:rsid w:val="003A227D"/>
    <w:rsid w:val="003A2491"/>
    <w:rsid w:val="003A26C2"/>
    <w:rsid w:val="003A27F3"/>
    <w:rsid w:val="003A2B83"/>
    <w:rsid w:val="003A2E60"/>
    <w:rsid w:val="003A2FC6"/>
    <w:rsid w:val="003A34DE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F1"/>
    <w:rsid w:val="003A52C4"/>
    <w:rsid w:val="003A545C"/>
    <w:rsid w:val="003A5753"/>
    <w:rsid w:val="003A5A01"/>
    <w:rsid w:val="003A5B98"/>
    <w:rsid w:val="003A5BEA"/>
    <w:rsid w:val="003A5CE2"/>
    <w:rsid w:val="003A5E50"/>
    <w:rsid w:val="003A5FAB"/>
    <w:rsid w:val="003A5FD4"/>
    <w:rsid w:val="003A6057"/>
    <w:rsid w:val="003A6251"/>
    <w:rsid w:val="003A6583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96"/>
    <w:rsid w:val="003B171F"/>
    <w:rsid w:val="003B17CC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FB"/>
    <w:rsid w:val="003B4238"/>
    <w:rsid w:val="003B473D"/>
    <w:rsid w:val="003B475A"/>
    <w:rsid w:val="003B4A70"/>
    <w:rsid w:val="003B4C7A"/>
    <w:rsid w:val="003B4E8C"/>
    <w:rsid w:val="003B5AA8"/>
    <w:rsid w:val="003B5D62"/>
    <w:rsid w:val="003B6170"/>
    <w:rsid w:val="003B6351"/>
    <w:rsid w:val="003B6572"/>
    <w:rsid w:val="003B6602"/>
    <w:rsid w:val="003B6E96"/>
    <w:rsid w:val="003B6EDC"/>
    <w:rsid w:val="003B6FEB"/>
    <w:rsid w:val="003B704F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67B"/>
    <w:rsid w:val="003C27EB"/>
    <w:rsid w:val="003C28D7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37"/>
    <w:rsid w:val="003C4CB4"/>
    <w:rsid w:val="003C4CD3"/>
    <w:rsid w:val="003C4D3C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6F73"/>
    <w:rsid w:val="003C71E2"/>
    <w:rsid w:val="003C71FC"/>
    <w:rsid w:val="003C74D7"/>
    <w:rsid w:val="003C7522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3D"/>
    <w:rsid w:val="003D198E"/>
    <w:rsid w:val="003D1A02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2F83"/>
    <w:rsid w:val="003D3080"/>
    <w:rsid w:val="003D30AB"/>
    <w:rsid w:val="003D3212"/>
    <w:rsid w:val="003D325C"/>
    <w:rsid w:val="003D33F1"/>
    <w:rsid w:val="003D3776"/>
    <w:rsid w:val="003D37F0"/>
    <w:rsid w:val="003D38AB"/>
    <w:rsid w:val="003D393F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EA4"/>
    <w:rsid w:val="003E1ECC"/>
    <w:rsid w:val="003E1EEB"/>
    <w:rsid w:val="003E1F49"/>
    <w:rsid w:val="003E1FA6"/>
    <w:rsid w:val="003E20B5"/>
    <w:rsid w:val="003E2302"/>
    <w:rsid w:val="003E2371"/>
    <w:rsid w:val="003E2473"/>
    <w:rsid w:val="003E25BE"/>
    <w:rsid w:val="003E27EB"/>
    <w:rsid w:val="003E2B62"/>
    <w:rsid w:val="003E2BFE"/>
    <w:rsid w:val="003E2D49"/>
    <w:rsid w:val="003E30B2"/>
    <w:rsid w:val="003E316C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125"/>
    <w:rsid w:val="003E53E0"/>
    <w:rsid w:val="003E53F2"/>
    <w:rsid w:val="003E5474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654"/>
    <w:rsid w:val="003F2732"/>
    <w:rsid w:val="003F288C"/>
    <w:rsid w:val="003F2B08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4074"/>
    <w:rsid w:val="003F41C6"/>
    <w:rsid w:val="003F42A2"/>
    <w:rsid w:val="003F43C6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5FD1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2A"/>
    <w:rsid w:val="003F73B3"/>
    <w:rsid w:val="003F747D"/>
    <w:rsid w:val="003F7ABD"/>
    <w:rsid w:val="003F7BEB"/>
    <w:rsid w:val="003F7D76"/>
    <w:rsid w:val="003F7F94"/>
    <w:rsid w:val="00400007"/>
    <w:rsid w:val="004003BF"/>
    <w:rsid w:val="004004D4"/>
    <w:rsid w:val="00400512"/>
    <w:rsid w:val="004008F5"/>
    <w:rsid w:val="0040090D"/>
    <w:rsid w:val="004009CE"/>
    <w:rsid w:val="00400A2D"/>
    <w:rsid w:val="00400E89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9F8"/>
    <w:rsid w:val="00402A30"/>
    <w:rsid w:val="00402AE6"/>
    <w:rsid w:val="00402B0B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A7"/>
    <w:rsid w:val="00404C9E"/>
    <w:rsid w:val="00405348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D2"/>
    <w:rsid w:val="00410922"/>
    <w:rsid w:val="004109AF"/>
    <w:rsid w:val="00410CF3"/>
    <w:rsid w:val="0041104A"/>
    <w:rsid w:val="00411104"/>
    <w:rsid w:val="00411181"/>
    <w:rsid w:val="004113D5"/>
    <w:rsid w:val="0041140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4AC"/>
    <w:rsid w:val="00412C3C"/>
    <w:rsid w:val="00412C5E"/>
    <w:rsid w:val="00412CEF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42D"/>
    <w:rsid w:val="00424600"/>
    <w:rsid w:val="00424636"/>
    <w:rsid w:val="00424B4C"/>
    <w:rsid w:val="00424F3B"/>
    <w:rsid w:val="00424F5C"/>
    <w:rsid w:val="004253D9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D11"/>
    <w:rsid w:val="00426DCA"/>
    <w:rsid w:val="00426F43"/>
    <w:rsid w:val="00426FAF"/>
    <w:rsid w:val="0042716F"/>
    <w:rsid w:val="00427305"/>
    <w:rsid w:val="00427319"/>
    <w:rsid w:val="004274BE"/>
    <w:rsid w:val="00427625"/>
    <w:rsid w:val="004279BC"/>
    <w:rsid w:val="00430180"/>
    <w:rsid w:val="0043019B"/>
    <w:rsid w:val="004302B4"/>
    <w:rsid w:val="0043046E"/>
    <w:rsid w:val="004304C6"/>
    <w:rsid w:val="00430526"/>
    <w:rsid w:val="0043092A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00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DCA"/>
    <w:rsid w:val="00432EC9"/>
    <w:rsid w:val="00432F95"/>
    <w:rsid w:val="004331EE"/>
    <w:rsid w:val="00433224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9D"/>
    <w:rsid w:val="00440DEC"/>
    <w:rsid w:val="00440E32"/>
    <w:rsid w:val="00441017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927"/>
    <w:rsid w:val="00442AB6"/>
    <w:rsid w:val="00442B4B"/>
    <w:rsid w:val="00442C7C"/>
    <w:rsid w:val="00442D17"/>
    <w:rsid w:val="00442D4C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3F"/>
    <w:rsid w:val="00444689"/>
    <w:rsid w:val="00444AB6"/>
    <w:rsid w:val="00444E57"/>
    <w:rsid w:val="00444ECA"/>
    <w:rsid w:val="00444EF0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0FFC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D9"/>
    <w:rsid w:val="00451D84"/>
    <w:rsid w:val="00451F87"/>
    <w:rsid w:val="00451FEB"/>
    <w:rsid w:val="00452073"/>
    <w:rsid w:val="004520EE"/>
    <w:rsid w:val="0045229A"/>
    <w:rsid w:val="004523CC"/>
    <w:rsid w:val="004527A1"/>
    <w:rsid w:val="004528E0"/>
    <w:rsid w:val="00452E88"/>
    <w:rsid w:val="0045332F"/>
    <w:rsid w:val="004533D6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F0"/>
    <w:rsid w:val="00456494"/>
    <w:rsid w:val="0045658B"/>
    <w:rsid w:val="004565D2"/>
    <w:rsid w:val="0045679F"/>
    <w:rsid w:val="004567B7"/>
    <w:rsid w:val="00456A11"/>
    <w:rsid w:val="00456A80"/>
    <w:rsid w:val="00456C56"/>
    <w:rsid w:val="00456E1D"/>
    <w:rsid w:val="00456E33"/>
    <w:rsid w:val="004575C8"/>
    <w:rsid w:val="004576F3"/>
    <w:rsid w:val="00457799"/>
    <w:rsid w:val="00457873"/>
    <w:rsid w:val="00457B8E"/>
    <w:rsid w:val="00457C18"/>
    <w:rsid w:val="00457DAD"/>
    <w:rsid w:val="00457F8F"/>
    <w:rsid w:val="004600A7"/>
    <w:rsid w:val="004602A1"/>
    <w:rsid w:val="0046076F"/>
    <w:rsid w:val="00460B2D"/>
    <w:rsid w:val="00460F97"/>
    <w:rsid w:val="00461219"/>
    <w:rsid w:val="0046126B"/>
    <w:rsid w:val="004617C6"/>
    <w:rsid w:val="00461C56"/>
    <w:rsid w:val="00461C6C"/>
    <w:rsid w:val="00461DBE"/>
    <w:rsid w:val="00461FCF"/>
    <w:rsid w:val="00462282"/>
    <w:rsid w:val="00462288"/>
    <w:rsid w:val="004622C0"/>
    <w:rsid w:val="004624C4"/>
    <w:rsid w:val="0046272F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037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D81"/>
    <w:rsid w:val="00467E40"/>
    <w:rsid w:val="00467F68"/>
    <w:rsid w:val="00470128"/>
    <w:rsid w:val="004706EC"/>
    <w:rsid w:val="0047099D"/>
    <w:rsid w:val="00470B52"/>
    <w:rsid w:val="00470BB7"/>
    <w:rsid w:val="00470D0C"/>
    <w:rsid w:val="00471117"/>
    <w:rsid w:val="004711A2"/>
    <w:rsid w:val="004713F3"/>
    <w:rsid w:val="00471419"/>
    <w:rsid w:val="0047145B"/>
    <w:rsid w:val="00471A0F"/>
    <w:rsid w:val="00471A25"/>
    <w:rsid w:val="00471B7A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B3D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99A"/>
    <w:rsid w:val="00474B36"/>
    <w:rsid w:val="00474C79"/>
    <w:rsid w:val="00474F50"/>
    <w:rsid w:val="004750F1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EFA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4CC"/>
    <w:rsid w:val="004824F1"/>
    <w:rsid w:val="004826B3"/>
    <w:rsid w:val="004828D9"/>
    <w:rsid w:val="00482AA2"/>
    <w:rsid w:val="00482D28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D87"/>
    <w:rsid w:val="00483E40"/>
    <w:rsid w:val="0048415D"/>
    <w:rsid w:val="0048416D"/>
    <w:rsid w:val="00484381"/>
    <w:rsid w:val="00484537"/>
    <w:rsid w:val="00484B08"/>
    <w:rsid w:val="00484C42"/>
    <w:rsid w:val="00484D04"/>
    <w:rsid w:val="00484F6C"/>
    <w:rsid w:val="00485123"/>
    <w:rsid w:val="00485145"/>
    <w:rsid w:val="00485315"/>
    <w:rsid w:val="004854EA"/>
    <w:rsid w:val="0048575F"/>
    <w:rsid w:val="00485AD2"/>
    <w:rsid w:val="00485C3E"/>
    <w:rsid w:val="00485CE4"/>
    <w:rsid w:val="00485E6F"/>
    <w:rsid w:val="00485FBA"/>
    <w:rsid w:val="00486003"/>
    <w:rsid w:val="00486357"/>
    <w:rsid w:val="00486367"/>
    <w:rsid w:val="004864AE"/>
    <w:rsid w:val="004864D9"/>
    <w:rsid w:val="004869E5"/>
    <w:rsid w:val="00486ACF"/>
    <w:rsid w:val="00486BB7"/>
    <w:rsid w:val="00486C54"/>
    <w:rsid w:val="00486D9D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48B"/>
    <w:rsid w:val="004956B4"/>
    <w:rsid w:val="004959BE"/>
    <w:rsid w:val="00495AE9"/>
    <w:rsid w:val="00495C57"/>
    <w:rsid w:val="004962A5"/>
    <w:rsid w:val="004962C9"/>
    <w:rsid w:val="0049630A"/>
    <w:rsid w:val="0049632F"/>
    <w:rsid w:val="004963B4"/>
    <w:rsid w:val="004964A5"/>
    <w:rsid w:val="00496523"/>
    <w:rsid w:val="0049663D"/>
    <w:rsid w:val="004968B9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701"/>
    <w:rsid w:val="004A1794"/>
    <w:rsid w:val="004A1BE7"/>
    <w:rsid w:val="004A1DD7"/>
    <w:rsid w:val="004A2008"/>
    <w:rsid w:val="004A237B"/>
    <w:rsid w:val="004A2468"/>
    <w:rsid w:val="004A2533"/>
    <w:rsid w:val="004A25E8"/>
    <w:rsid w:val="004A296C"/>
    <w:rsid w:val="004A2AB2"/>
    <w:rsid w:val="004A2C72"/>
    <w:rsid w:val="004A2CD0"/>
    <w:rsid w:val="004A2DAF"/>
    <w:rsid w:val="004A300C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404F"/>
    <w:rsid w:val="004A40B4"/>
    <w:rsid w:val="004A416D"/>
    <w:rsid w:val="004A4491"/>
    <w:rsid w:val="004A4701"/>
    <w:rsid w:val="004A47A4"/>
    <w:rsid w:val="004A4918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AB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C1C"/>
    <w:rsid w:val="004A7D1A"/>
    <w:rsid w:val="004A7DA3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BC2"/>
    <w:rsid w:val="004B0CD8"/>
    <w:rsid w:val="004B0E21"/>
    <w:rsid w:val="004B12E0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9E"/>
    <w:rsid w:val="004B2594"/>
    <w:rsid w:val="004B26E9"/>
    <w:rsid w:val="004B2C96"/>
    <w:rsid w:val="004B321F"/>
    <w:rsid w:val="004B34C3"/>
    <w:rsid w:val="004B35E3"/>
    <w:rsid w:val="004B36B4"/>
    <w:rsid w:val="004B38FD"/>
    <w:rsid w:val="004B3F28"/>
    <w:rsid w:val="004B3F4A"/>
    <w:rsid w:val="004B3F7C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91B"/>
    <w:rsid w:val="004B5B5C"/>
    <w:rsid w:val="004B5DC4"/>
    <w:rsid w:val="004B6177"/>
    <w:rsid w:val="004B62C8"/>
    <w:rsid w:val="004B6449"/>
    <w:rsid w:val="004B66D4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B7C7D"/>
    <w:rsid w:val="004B7D31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8D4"/>
    <w:rsid w:val="004C191C"/>
    <w:rsid w:val="004C1B3E"/>
    <w:rsid w:val="004C1BC5"/>
    <w:rsid w:val="004C1BF9"/>
    <w:rsid w:val="004C210B"/>
    <w:rsid w:val="004C226F"/>
    <w:rsid w:val="004C227F"/>
    <w:rsid w:val="004C24C1"/>
    <w:rsid w:val="004C26A7"/>
    <w:rsid w:val="004C2755"/>
    <w:rsid w:val="004C27AD"/>
    <w:rsid w:val="004C295C"/>
    <w:rsid w:val="004C2AEE"/>
    <w:rsid w:val="004C2E55"/>
    <w:rsid w:val="004C3221"/>
    <w:rsid w:val="004C3236"/>
    <w:rsid w:val="004C33FD"/>
    <w:rsid w:val="004C3578"/>
    <w:rsid w:val="004C35BC"/>
    <w:rsid w:val="004C36E3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1B0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EC"/>
    <w:rsid w:val="004D0021"/>
    <w:rsid w:val="004D00CE"/>
    <w:rsid w:val="004D01D3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0FA"/>
    <w:rsid w:val="004D4433"/>
    <w:rsid w:val="004D45D4"/>
    <w:rsid w:val="004D4C4A"/>
    <w:rsid w:val="004D4D9D"/>
    <w:rsid w:val="004D515D"/>
    <w:rsid w:val="004D5169"/>
    <w:rsid w:val="004D550A"/>
    <w:rsid w:val="004D5588"/>
    <w:rsid w:val="004D5620"/>
    <w:rsid w:val="004D56DB"/>
    <w:rsid w:val="004D58C6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B8"/>
    <w:rsid w:val="004D6BC7"/>
    <w:rsid w:val="004D6C41"/>
    <w:rsid w:val="004D6CA2"/>
    <w:rsid w:val="004D6EC0"/>
    <w:rsid w:val="004D6F5E"/>
    <w:rsid w:val="004D6F95"/>
    <w:rsid w:val="004D6FC0"/>
    <w:rsid w:val="004D70CF"/>
    <w:rsid w:val="004D7332"/>
    <w:rsid w:val="004D7425"/>
    <w:rsid w:val="004D7472"/>
    <w:rsid w:val="004D7615"/>
    <w:rsid w:val="004D7618"/>
    <w:rsid w:val="004D77F7"/>
    <w:rsid w:val="004D7B49"/>
    <w:rsid w:val="004D7C24"/>
    <w:rsid w:val="004D7CD6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523"/>
    <w:rsid w:val="004E4596"/>
    <w:rsid w:val="004E462F"/>
    <w:rsid w:val="004E46CC"/>
    <w:rsid w:val="004E478B"/>
    <w:rsid w:val="004E4AE8"/>
    <w:rsid w:val="004E4BC5"/>
    <w:rsid w:val="004E5307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76"/>
    <w:rsid w:val="004E7E01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AE1"/>
    <w:rsid w:val="004F3BE8"/>
    <w:rsid w:val="004F3C78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620"/>
    <w:rsid w:val="004F6707"/>
    <w:rsid w:val="004F6793"/>
    <w:rsid w:val="004F67A3"/>
    <w:rsid w:val="004F6990"/>
    <w:rsid w:val="004F6B8A"/>
    <w:rsid w:val="004F6FA7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537"/>
    <w:rsid w:val="0050060E"/>
    <w:rsid w:val="00500A8A"/>
    <w:rsid w:val="00500B34"/>
    <w:rsid w:val="00500D14"/>
    <w:rsid w:val="00500DB2"/>
    <w:rsid w:val="0050117E"/>
    <w:rsid w:val="00501F5D"/>
    <w:rsid w:val="00501F6B"/>
    <w:rsid w:val="00501F81"/>
    <w:rsid w:val="00502026"/>
    <w:rsid w:val="005020FD"/>
    <w:rsid w:val="00502174"/>
    <w:rsid w:val="00502605"/>
    <w:rsid w:val="0050263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A59"/>
    <w:rsid w:val="00503B1D"/>
    <w:rsid w:val="00503C4D"/>
    <w:rsid w:val="00503CAC"/>
    <w:rsid w:val="00503EB3"/>
    <w:rsid w:val="00503EC4"/>
    <w:rsid w:val="00503F81"/>
    <w:rsid w:val="0050413B"/>
    <w:rsid w:val="005041D6"/>
    <w:rsid w:val="00504375"/>
    <w:rsid w:val="0050442A"/>
    <w:rsid w:val="00504505"/>
    <w:rsid w:val="005045AE"/>
    <w:rsid w:val="00504C9E"/>
    <w:rsid w:val="00504D51"/>
    <w:rsid w:val="00504DFC"/>
    <w:rsid w:val="00505135"/>
    <w:rsid w:val="00505184"/>
    <w:rsid w:val="00505398"/>
    <w:rsid w:val="005054EC"/>
    <w:rsid w:val="00505547"/>
    <w:rsid w:val="00505A0A"/>
    <w:rsid w:val="00506008"/>
    <w:rsid w:val="0050623A"/>
    <w:rsid w:val="00506269"/>
    <w:rsid w:val="00506AE4"/>
    <w:rsid w:val="00506D15"/>
    <w:rsid w:val="00506E7A"/>
    <w:rsid w:val="00507231"/>
    <w:rsid w:val="00507482"/>
    <w:rsid w:val="00507677"/>
    <w:rsid w:val="005078F0"/>
    <w:rsid w:val="00507C0E"/>
    <w:rsid w:val="00507D41"/>
    <w:rsid w:val="00507EF7"/>
    <w:rsid w:val="00507FB2"/>
    <w:rsid w:val="0051001B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203C"/>
    <w:rsid w:val="0051238E"/>
    <w:rsid w:val="005124CC"/>
    <w:rsid w:val="00512545"/>
    <w:rsid w:val="005125C0"/>
    <w:rsid w:val="0051264F"/>
    <w:rsid w:val="005127D9"/>
    <w:rsid w:val="0051298F"/>
    <w:rsid w:val="00512B0F"/>
    <w:rsid w:val="00512C89"/>
    <w:rsid w:val="00512DF0"/>
    <w:rsid w:val="00512E15"/>
    <w:rsid w:val="005130CA"/>
    <w:rsid w:val="005130E3"/>
    <w:rsid w:val="00513566"/>
    <w:rsid w:val="005136E0"/>
    <w:rsid w:val="00513B50"/>
    <w:rsid w:val="00513BB1"/>
    <w:rsid w:val="00513EE9"/>
    <w:rsid w:val="00513FBE"/>
    <w:rsid w:val="00514315"/>
    <w:rsid w:val="005144A2"/>
    <w:rsid w:val="005146AC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2D0"/>
    <w:rsid w:val="005156AB"/>
    <w:rsid w:val="005156D8"/>
    <w:rsid w:val="0051570E"/>
    <w:rsid w:val="005158B2"/>
    <w:rsid w:val="005158EB"/>
    <w:rsid w:val="00515A98"/>
    <w:rsid w:val="00516126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9D"/>
    <w:rsid w:val="00520FAC"/>
    <w:rsid w:val="005214B0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FC"/>
    <w:rsid w:val="005222C7"/>
    <w:rsid w:val="005225E9"/>
    <w:rsid w:val="00522691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806"/>
    <w:rsid w:val="005249A5"/>
    <w:rsid w:val="00524A60"/>
    <w:rsid w:val="00524AC8"/>
    <w:rsid w:val="00524C77"/>
    <w:rsid w:val="00524C7D"/>
    <w:rsid w:val="00524D40"/>
    <w:rsid w:val="00524DAE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70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B90"/>
    <w:rsid w:val="00531C3F"/>
    <w:rsid w:val="00531E56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C34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37F93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88"/>
    <w:rsid w:val="00541ABA"/>
    <w:rsid w:val="00541BE1"/>
    <w:rsid w:val="00541F9A"/>
    <w:rsid w:val="00542167"/>
    <w:rsid w:val="005422EE"/>
    <w:rsid w:val="005425F9"/>
    <w:rsid w:val="0054266D"/>
    <w:rsid w:val="00542926"/>
    <w:rsid w:val="00542B32"/>
    <w:rsid w:val="00542D32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AEE"/>
    <w:rsid w:val="00545BF2"/>
    <w:rsid w:val="00545D97"/>
    <w:rsid w:val="00545FC9"/>
    <w:rsid w:val="005460FB"/>
    <w:rsid w:val="0054613C"/>
    <w:rsid w:val="0054647E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D9B"/>
    <w:rsid w:val="00550F24"/>
    <w:rsid w:val="00550FAC"/>
    <w:rsid w:val="005513C3"/>
    <w:rsid w:val="00551656"/>
    <w:rsid w:val="0055167C"/>
    <w:rsid w:val="005517B2"/>
    <w:rsid w:val="005519B7"/>
    <w:rsid w:val="00551BD1"/>
    <w:rsid w:val="00551D06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E2C"/>
    <w:rsid w:val="00552FD4"/>
    <w:rsid w:val="00553025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939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4F9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0C"/>
    <w:rsid w:val="00570F94"/>
    <w:rsid w:val="00570FC8"/>
    <w:rsid w:val="00570FF0"/>
    <w:rsid w:val="00571772"/>
    <w:rsid w:val="005717CD"/>
    <w:rsid w:val="00571834"/>
    <w:rsid w:val="00571A07"/>
    <w:rsid w:val="00571BC6"/>
    <w:rsid w:val="00571BD0"/>
    <w:rsid w:val="00571F22"/>
    <w:rsid w:val="00572139"/>
    <w:rsid w:val="00572149"/>
    <w:rsid w:val="0057217B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1F"/>
    <w:rsid w:val="00574963"/>
    <w:rsid w:val="00574AA6"/>
    <w:rsid w:val="00574AD0"/>
    <w:rsid w:val="00574C8A"/>
    <w:rsid w:val="00574DEF"/>
    <w:rsid w:val="00575119"/>
    <w:rsid w:val="00575134"/>
    <w:rsid w:val="0057520A"/>
    <w:rsid w:val="0057534B"/>
    <w:rsid w:val="005754D2"/>
    <w:rsid w:val="00575527"/>
    <w:rsid w:val="005756C9"/>
    <w:rsid w:val="00575B7E"/>
    <w:rsid w:val="00576152"/>
    <w:rsid w:val="005764BE"/>
    <w:rsid w:val="0057652D"/>
    <w:rsid w:val="00576C0D"/>
    <w:rsid w:val="00576FA1"/>
    <w:rsid w:val="0057707A"/>
    <w:rsid w:val="00577249"/>
    <w:rsid w:val="00577464"/>
    <w:rsid w:val="0057750D"/>
    <w:rsid w:val="0057761C"/>
    <w:rsid w:val="00577683"/>
    <w:rsid w:val="005777F5"/>
    <w:rsid w:val="00577839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564"/>
    <w:rsid w:val="005816E2"/>
    <w:rsid w:val="0058182F"/>
    <w:rsid w:val="00581936"/>
    <w:rsid w:val="005819FB"/>
    <w:rsid w:val="00581B8B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11F"/>
    <w:rsid w:val="005831CC"/>
    <w:rsid w:val="005832D2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371"/>
    <w:rsid w:val="005864A9"/>
    <w:rsid w:val="00586694"/>
    <w:rsid w:val="0058676A"/>
    <w:rsid w:val="0058676F"/>
    <w:rsid w:val="005868BB"/>
    <w:rsid w:val="00586A2A"/>
    <w:rsid w:val="00586B7B"/>
    <w:rsid w:val="00586C02"/>
    <w:rsid w:val="00587296"/>
    <w:rsid w:val="005873F8"/>
    <w:rsid w:val="00587564"/>
    <w:rsid w:val="0058766D"/>
    <w:rsid w:val="0058784F"/>
    <w:rsid w:val="00587C08"/>
    <w:rsid w:val="00587CA5"/>
    <w:rsid w:val="00587CEE"/>
    <w:rsid w:val="005903E3"/>
    <w:rsid w:val="005905F2"/>
    <w:rsid w:val="005907C7"/>
    <w:rsid w:val="005908D9"/>
    <w:rsid w:val="00590C35"/>
    <w:rsid w:val="00590DAF"/>
    <w:rsid w:val="00590E8A"/>
    <w:rsid w:val="00591202"/>
    <w:rsid w:val="00591359"/>
    <w:rsid w:val="005914D2"/>
    <w:rsid w:val="005917AE"/>
    <w:rsid w:val="00591823"/>
    <w:rsid w:val="00591ACD"/>
    <w:rsid w:val="00591AFA"/>
    <w:rsid w:val="00591B55"/>
    <w:rsid w:val="00591CC3"/>
    <w:rsid w:val="00591E90"/>
    <w:rsid w:val="00592071"/>
    <w:rsid w:val="005920CD"/>
    <w:rsid w:val="00592108"/>
    <w:rsid w:val="005922BA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F50"/>
    <w:rsid w:val="00593299"/>
    <w:rsid w:val="005934FB"/>
    <w:rsid w:val="00593788"/>
    <w:rsid w:val="00593A12"/>
    <w:rsid w:val="00593BC6"/>
    <w:rsid w:val="00593C4C"/>
    <w:rsid w:val="00593F5C"/>
    <w:rsid w:val="00593FB7"/>
    <w:rsid w:val="00594124"/>
    <w:rsid w:val="00594419"/>
    <w:rsid w:val="00594509"/>
    <w:rsid w:val="0059454F"/>
    <w:rsid w:val="0059467F"/>
    <w:rsid w:val="005946A6"/>
    <w:rsid w:val="00594A77"/>
    <w:rsid w:val="00594F48"/>
    <w:rsid w:val="00595038"/>
    <w:rsid w:val="00595397"/>
    <w:rsid w:val="0059552F"/>
    <w:rsid w:val="00595640"/>
    <w:rsid w:val="005956A5"/>
    <w:rsid w:val="0059571B"/>
    <w:rsid w:val="00595722"/>
    <w:rsid w:val="00595873"/>
    <w:rsid w:val="005959F8"/>
    <w:rsid w:val="00595AB3"/>
    <w:rsid w:val="00595AF3"/>
    <w:rsid w:val="00595B21"/>
    <w:rsid w:val="00595C13"/>
    <w:rsid w:val="00595D91"/>
    <w:rsid w:val="00595F31"/>
    <w:rsid w:val="00595FD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AC0"/>
    <w:rsid w:val="005A2BBD"/>
    <w:rsid w:val="005A324A"/>
    <w:rsid w:val="005A337C"/>
    <w:rsid w:val="005A3459"/>
    <w:rsid w:val="005A346C"/>
    <w:rsid w:val="005A3615"/>
    <w:rsid w:val="005A3A79"/>
    <w:rsid w:val="005A3CAC"/>
    <w:rsid w:val="005A3E1B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B17"/>
    <w:rsid w:val="005A7CE6"/>
    <w:rsid w:val="005A7D58"/>
    <w:rsid w:val="005B029C"/>
    <w:rsid w:val="005B05E2"/>
    <w:rsid w:val="005B0A44"/>
    <w:rsid w:val="005B0AFB"/>
    <w:rsid w:val="005B0C99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246C"/>
    <w:rsid w:val="005B288F"/>
    <w:rsid w:val="005B2C5E"/>
    <w:rsid w:val="005B2ED8"/>
    <w:rsid w:val="005B3308"/>
    <w:rsid w:val="005B35F3"/>
    <w:rsid w:val="005B3623"/>
    <w:rsid w:val="005B3A56"/>
    <w:rsid w:val="005B3C8D"/>
    <w:rsid w:val="005B3EA0"/>
    <w:rsid w:val="005B40F4"/>
    <w:rsid w:val="005B4198"/>
    <w:rsid w:val="005B4199"/>
    <w:rsid w:val="005B426F"/>
    <w:rsid w:val="005B44E5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96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F3"/>
    <w:rsid w:val="005C2670"/>
    <w:rsid w:val="005C26D1"/>
    <w:rsid w:val="005C26EE"/>
    <w:rsid w:val="005C29AD"/>
    <w:rsid w:val="005C2A8E"/>
    <w:rsid w:val="005C2C02"/>
    <w:rsid w:val="005C2E0B"/>
    <w:rsid w:val="005C2EDA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323"/>
    <w:rsid w:val="005C5415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A47"/>
    <w:rsid w:val="005D1A5B"/>
    <w:rsid w:val="005D1BFA"/>
    <w:rsid w:val="005D1C69"/>
    <w:rsid w:val="005D1F5E"/>
    <w:rsid w:val="005D219D"/>
    <w:rsid w:val="005D21E3"/>
    <w:rsid w:val="005D22DD"/>
    <w:rsid w:val="005D22FC"/>
    <w:rsid w:val="005D2703"/>
    <w:rsid w:val="005D27DF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816"/>
    <w:rsid w:val="005D4D6F"/>
    <w:rsid w:val="005D4D73"/>
    <w:rsid w:val="005D5055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333"/>
    <w:rsid w:val="005D73B9"/>
    <w:rsid w:val="005D7402"/>
    <w:rsid w:val="005D74C5"/>
    <w:rsid w:val="005D7540"/>
    <w:rsid w:val="005D7832"/>
    <w:rsid w:val="005D7F1D"/>
    <w:rsid w:val="005E0424"/>
    <w:rsid w:val="005E06FE"/>
    <w:rsid w:val="005E07AE"/>
    <w:rsid w:val="005E105A"/>
    <w:rsid w:val="005E12A7"/>
    <w:rsid w:val="005E1447"/>
    <w:rsid w:val="005E14F0"/>
    <w:rsid w:val="005E15A1"/>
    <w:rsid w:val="005E15A4"/>
    <w:rsid w:val="005E16CA"/>
    <w:rsid w:val="005E1942"/>
    <w:rsid w:val="005E1AE7"/>
    <w:rsid w:val="005E1DD6"/>
    <w:rsid w:val="005E1F95"/>
    <w:rsid w:val="005E212F"/>
    <w:rsid w:val="005E271D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41F"/>
    <w:rsid w:val="005F264B"/>
    <w:rsid w:val="005F2966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232"/>
    <w:rsid w:val="006013B3"/>
    <w:rsid w:val="00601619"/>
    <w:rsid w:val="00601754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C85"/>
    <w:rsid w:val="00605CE5"/>
    <w:rsid w:val="00605F71"/>
    <w:rsid w:val="00605FD1"/>
    <w:rsid w:val="00606085"/>
    <w:rsid w:val="006061CF"/>
    <w:rsid w:val="00606538"/>
    <w:rsid w:val="00606604"/>
    <w:rsid w:val="00606608"/>
    <w:rsid w:val="006067B6"/>
    <w:rsid w:val="00606A80"/>
    <w:rsid w:val="00606B54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96"/>
    <w:rsid w:val="00607BE4"/>
    <w:rsid w:val="00607D31"/>
    <w:rsid w:val="00607D33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663"/>
    <w:rsid w:val="00613B12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2FD"/>
    <w:rsid w:val="0062159D"/>
    <w:rsid w:val="0062159F"/>
    <w:rsid w:val="006217CF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847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800"/>
    <w:rsid w:val="00632A31"/>
    <w:rsid w:val="00632EB8"/>
    <w:rsid w:val="00632EBC"/>
    <w:rsid w:val="00632F2E"/>
    <w:rsid w:val="0063313F"/>
    <w:rsid w:val="006331F4"/>
    <w:rsid w:val="006334A3"/>
    <w:rsid w:val="006335B5"/>
    <w:rsid w:val="006339FF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C84"/>
    <w:rsid w:val="00641D33"/>
    <w:rsid w:val="006421A1"/>
    <w:rsid w:val="0064228E"/>
    <w:rsid w:val="00642334"/>
    <w:rsid w:val="00642574"/>
    <w:rsid w:val="006426E1"/>
    <w:rsid w:val="00642738"/>
    <w:rsid w:val="006429FD"/>
    <w:rsid w:val="00642B9C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A4C"/>
    <w:rsid w:val="00646B91"/>
    <w:rsid w:val="00646DC4"/>
    <w:rsid w:val="00646DE2"/>
    <w:rsid w:val="00646FD4"/>
    <w:rsid w:val="0064723D"/>
    <w:rsid w:val="00647468"/>
    <w:rsid w:val="00647500"/>
    <w:rsid w:val="00647B19"/>
    <w:rsid w:val="00647B53"/>
    <w:rsid w:val="006500AC"/>
    <w:rsid w:val="0065040D"/>
    <w:rsid w:val="0065076F"/>
    <w:rsid w:val="00650A1A"/>
    <w:rsid w:val="00650A30"/>
    <w:rsid w:val="00650A76"/>
    <w:rsid w:val="00650BCD"/>
    <w:rsid w:val="00650CA4"/>
    <w:rsid w:val="00650DD7"/>
    <w:rsid w:val="00650F24"/>
    <w:rsid w:val="006511C5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726"/>
    <w:rsid w:val="00660BB5"/>
    <w:rsid w:val="00660CAB"/>
    <w:rsid w:val="00660DDC"/>
    <w:rsid w:val="00660FE5"/>
    <w:rsid w:val="006611AE"/>
    <w:rsid w:val="006611E5"/>
    <w:rsid w:val="00661A23"/>
    <w:rsid w:val="00661C38"/>
    <w:rsid w:val="00661C9E"/>
    <w:rsid w:val="00661F56"/>
    <w:rsid w:val="00662170"/>
    <w:rsid w:val="00662224"/>
    <w:rsid w:val="00662264"/>
    <w:rsid w:val="006625A9"/>
    <w:rsid w:val="0066273C"/>
    <w:rsid w:val="0066295D"/>
    <w:rsid w:val="006629C3"/>
    <w:rsid w:val="00662BA2"/>
    <w:rsid w:val="00662D8A"/>
    <w:rsid w:val="00662EBC"/>
    <w:rsid w:val="00662F29"/>
    <w:rsid w:val="0066305F"/>
    <w:rsid w:val="006631D6"/>
    <w:rsid w:val="006633AE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55E"/>
    <w:rsid w:val="0066574E"/>
    <w:rsid w:val="00665883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6D"/>
    <w:rsid w:val="0066737C"/>
    <w:rsid w:val="006673AA"/>
    <w:rsid w:val="006676C3"/>
    <w:rsid w:val="0066770A"/>
    <w:rsid w:val="00667900"/>
    <w:rsid w:val="00667905"/>
    <w:rsid w:val="00667FD1"/>
    <w:rsid w:val="006701CC"/>
    <w:rsid w:val="006704E3"/>
    <w:rsid w:val="00670865"/>
    <w:rsid w:val="006709B4"/>
    <w:rsid w:val="00670E3E"/>
    <w:rsid w:val="00670F4D"/>
    <w:rsid w:val="00671066"/>
    <w:rsid w:val="00671274"/>
    <w:rsid w:val="006714B6"/>
    <w:rsid w:val="006716B8"/>
    <w:rsid w:val="00671775"/>
    <w:rsid w:val="00671835"/>
    <w:rsid w:val="00671928"/>
    <w:rsid w:val="00671BD4"/>
    <w:rsid w:val="00671DC6"/>
    <w:rsid w:val="006720AE"/>
    <w:rsid w:val="00672414"/>
    <w:rsid w:val="00672645"/>
    <w:rsid w:val="00672A12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3C0"/>
    <w:rsid w:val="006745CF"/>
    <w:rsid w:val="006746CC"/>
    <w:rsid w:val="00674736"/>
    <w:rsid w:val="006748B2"/>
    <w:rsid w:val="00674932"/>
    <w:rsid w:val="00674AEB"/>
    <w:rsid w:val="00674BBA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3F9"/>
    <w:rsid w:val="0068047C"/>
    <w:rsid w:val="0068063F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0B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2C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6BB"/>
    <w:rsid w:val="00694880"/>
    <w:rsid w:val="00694890"/>
    <w:rsid w:val="00694994"/>
    <w:rsid w:val="00694B28"/>
    <w:rsid w:val="00694B37"/>
    <w:rsid w:val="00694B68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E6A"/>
    <w:rsid w:val="00695F31"/>
    <w:rsid w:val="00695F3F"/>
    <w:rsid w:val="00696244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5B"/>
    <w:rsid w:val="006A279E"/>
    <w:rsid w:val="006A285F"/>
    <w:rsid w:val="006A30AB"/>
    <w:rsid w:val="006A30FA"/>
    <w:rsid w:val="006A317D"/>
    <w:rsid w:val="006A3180"/>
    <w:rsid w:val="006A3267"/>
    <w:rsid w:val="006A3288"/>
    <w:rsid w:val="006A32F5"/>
    <w:rsid w:val="006A33CA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548"/>
    <w:rsid w:val="006A456E"/>
    <w:rsid w:val="006A472F"/>
    <w:rsid w:val="006A48F7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6AF"/>
    <w:rsid w:val="006B4767"/>
    <w:rsid w:val="006B47B2"/>
    <w:rsid w:val="006B47BB"/>
    <w:rsid w:val="006B48CE"/>
    <w:rsid w:val="006B4ACA"/>
    <w:rsid w:val="006B4B4C"/>
    <w:rsid w:val="006B4B79"/>
    <w:rsid w:val="006B4E92"/>
    <w:rsid w:val="006B56A7"/>
    <w:rsid w:val="006B5704"/>
    <w:rsid w:val="006B58E8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E04"/>
    <w:rsid w:val="006C0F73"/>
    <w:rsid w:val="006C0F9A"/>
    <w:rsid w:val="006C16D5"/>
    <w:rsid w:val="006C184E"/>
    <w:rsid w:val="006C1CED"/>
    <w:rsid w:val="006C211F"/>
    <w:rsid w:val="006C2167"/>
    <w:rsid w:val="006C2300"/>
    <w:rsid w:val="006C24D9"/>
    <w:rsid w:val="006C2527"/>
    <w:rsid w:val="006C262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5D1"/>
    <w:rsid w:val="006C38B2"/>
    <w:rsid w:val="006C3C6F"/>
    <w:rsid w:val="006C438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B5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A7A"/>
    <w:rsid w:val="006D4B11"/>
    <w:rsid w:val="006D4C9C"/>
    <w:rsid w:val="006D5125"/>
    <w:rsid w:val="006D5137"/>
    <w:rsid w:val="006D51F1"/>
    <w:rsid w:val="006D5233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517"/>
    <w:rsid w:val="006D6548"/>
    <w:rsid w:val="006D680F"/>
    <w:rsid w:val="006D6A27"/>
    <w:rsid w:val="006D6B08"/>
    <w:rsid w:val="006D6E0B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DF8"/>
    <w:rsid w:val="006E0FA2"/>
    <w:rsid w:val="006E1222"/>
    <w:rsid w:val="006E14DF"/>
    <w:rsid w:val="006E16FA"/>
    <w:rsid w:val="006E1CA4"/>
    <w:rsid w:val="006E1D2B"/>
    <w:rsid w:val="006E2176"/>
    <w:rsid w:val="006E2A6A"/>
    <w:rsid w:val="006E2FE6"/>
    <w:rsid w:val="006E3079"/>
    <w:rsid w:val="006E3861"/>
    <w:rsid w:val="006E3D63"/>
    <w:rsid w:val="006E3E07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9B"/>
    <w:rsid w:val="006E60F4"/>
    <w:rsid w:val="006E612F"/>
    <w:rsid w:val="006E6265"/>
    <w:rsid w:val="006E64D2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798"/>
    <w:rsid w:val="006E791C"/>
    <w:rsid w:val="006E7A6D"/>
    <w:rsid w:val="006E7D0F"/>
    <w:rsid w:val="006E7EB2"/>
    <w:rsid w:val="006E7EF9"/>
    <w:rsid w:val="006F02B2"/>
    <w:rsid w:val="006F04D0"/>
    <w:rsid w:val="006F04E3"/>
    <w:rsid w:val="006F0B07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1F17"/>
    <w:rsid w:val="006F2124"/>
    <w:rsid w:val="006F21D5"/>
    <w:rsid w:val="006F2483"/>
    <w:rsid w:val="006F2562"/>
    <w:rsid w:val="006F2748"/>
    <w:rsid w:val="006F2B54"/>
    <w:rsid w:val="006F2CBE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E06"/>
    <w:rsid w:val="006F3E17"/>
    <w:rsid w:val="006F410F"/>
    <w:rsid w:val="006F4189"/>
    <w:rsid w:val="006F4204"/>
    <w:rsid w:val="006F425F"/>
    <w:rsid w:val="006F43FB"/>
    <w:rsid w:val="006F4550"/>
    <w:rsid w:val="006F472D"/>
    <w:rsid w:val="006F48E8"/>
    <w:rsid w:val="006F4A5E"/>
    <w:rsid w:val="006F4C1D"/>
    <w:rsid w:val="006F517C"/>
    <w:rsid w:val="006F52A8"/>
    <w:rsid w:val="006F5413"/>
    <w:rsid w:val="006F541F"/>
    <w:rsid w:val="006F5493"/>
    <w:rsid w:val="006F576A"/>
    <w:rsid w:val="006F57A5"/>
    <w:rsid w:val="006F5814"/>
    <w:rsid w:val="006F5882"/>
    <w:rsid w:val="006F59D7"/>
    <w:rsid w:val="006F5AC8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CF"/>
    <w:rsid w:val="00704E75"/>
    <w:rsid w:val="00705028"/>
    <w:rsid w:val="00705119"/>
    <w:rsid w:val="007051FA"/>
    <w:rsid w:val="00705433"/>
    <w:rsid w:val="0070549A"/>
    <w:rsid w:val="007055D1"/>
    <w:rsid w:val="0070560F"/>
    <w:rsid w:val="007059DD"/>
    <w:rsid w:val="00705CC1"/>
    <w:rsid w:val="00705D63"/>
    <w:rsid w:val="00705EDA"/>
    <w:rsid w:val="007060F5"/>
    <w:rsid w:val="007062BB"/>
    <w:rsid w:val="00706695"/>
    <w:rsid w:val="007066B9"/>
    <w:rsid w:val="00706A09"/>
    <w:rsid w:val="00706AA9"/>
    <w:rsid w:val="00706BBF"/>
    <w:rsid w:val="00706BD8"/>
    <w:rsid w:val="00706DDB"/>
    <w:rsid w:val="00706F19"/>
    <w:rsid w:val="007071D5"/>
    <w:rsid w:val="0070765C"/>
    <w:rsid w:val="00707989"/>
    <w:rsid w:val="00707A23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2008"/>
    <w:rsid w:val="007122AA"/>
    <w:rsid w:val="0071283E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483"/>
    <w:rsid w:val="00715528"/>
    <w:rsid w:val="0071572A"/>
    <w:rsid w:val="00715744"/>
    <w:rsid w:val="00715765"/>
    <w:rsid w:val="007157A3"/>
    <w:rsid w:val="00715D6A"/>
    <w:rsid w:val="00715E9A"/>
    <w:rsid w:val="007160F9"/>
    <w:rsid w:val="00716122"/>
    <w:rsid w:val="0071622F"/>
    <w:rsid w:val="0071633C"/>
    <w:rsid w:val="00716598"/>
    <w:rsid w:val="00716643"/>
    <w:rsid w:val="007166D6"/>
    <w:rsid w:val="00716979"/>
    <w:rsid w:val="007169BD"/>
    <w:rsid w:val="00716BA5"/>
    <w:rsid w:val="00716CBF"/>
    <w:rsid w:val="00716DA4"/>
    <w:rsid w:val="00716EC4"/>
    <w:rsid w:val="00716ED3"/>
    <w:rsid w:val="00716F6D"/>
    <w:rsid w:val="0071730A"/>
    <w:rsid w:val="0071753D"/>
    <w:rsid w:val="0071754D"/>
    <w:rsid w:val="0071764E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13"/>
    <w:rsid w:val="0072298C"/>
    <w:rsid w:val="00722E1E"/>
    <w:rsid w:val="007234D3"/>
    <w:rsid w:val="007234FE"/>
    <w:rsid w:val="007235AC"/>
    <w:rsid w:val="00723A38"/>
    <w:rsid w:val="00723AC5"/>
    <w:rsid w:val="00723B54"/>
    <w:rsid w:val="00723C76"/>
    <w:rsid w:val="00723DE2"/>
    <w:rsid w:val="00723E5A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D8"/>
    <w:rsid w:val="00727B41"/>
    <w:rsid w:val="00727D51"/>
    <w:rsid w:val="00727DFE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5"/>
    <w:rsid w:val="007316E4"/>
    <w:rsid w:val="00731706"/>
    <w:rsid w:val="00731C66"/>
    <w:rsid w:val="00731CD1"/>
    <w:rsid w:val="00731D02"/>
    <w:rsid w:val="00731D17"/>
    <w:rsid w:val="00731D6C"/>
    <w:rsid w:val="00731E66"/>
    <w:rsid w:val="00731FD7"/>
    <w:rsid w:val="00731FE7"/>
    <w:rsid w:val="007320FC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4A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6F2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E52"/>
    <w:rsid w:val="00736019"/>
    <w:rsid w:val="00736251"/>
    <w:rsid w:val="007362B2"/>
    <w:rsid w:val="00736309"/>
    <w:rsid w:val="00736628"/>
    <w:rsid w:val="00736664"/>
    <w:rsid w:val="00736E72"/>
    <w:rsid w:val="00736F4F"/>
    <w:rsid w:val="0073704A"/>
    <w:rsid w:val="0073709A"/>
    <w:rsid w:val="007371BB"/>
    <w:rsid w:val="00737617"/>
    <w:rsid w:val="00737741"/>
    <w:rsid w:val="00737B54"/>
    <w:rsid w:val="00740391"/>
    <w:rsid w:val="00740940"/>
    <w:rsid w:val="00740CBC"/>
    <w:rsid w:val="00740CDE"/>
    <w:rsid w:val="0074136C"/>
    <w:rsid w:val="007415C6"/>
    <w:rsid w:val="0074178B"/>
    <w:rsid w:val="0074196C"/>
    <w:rsid w:val="00741D09"/>
    <w:rsid w:val="00741E74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A"/>
    <w:rsid w:val="007430A2"/>
    <w:rsid w:val="007433EC"/>
    <w:rsid w:val="00743788"/>
    <w:rsid w:val="007439FF"/>
    <w:rsid w:val="00743AE2"/>
    <w:rsid w:val="00743B44"/>
    <w:rsid w:val="00743E72"/>
    <w:rsid w:val="00743E7F"/>
    <w:rsid w:val="00743F14"/>
    <w:rsid w:val="0074400C"/>
    <w:rsid w:val="0074430E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5D8"/>
    <w:rsid w:val="0075471F"/>
    <w:rsid w:val="00754829"/>
    <w:rsid w:val="00754B5E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7A5"/>
    <w:rsid w:val="00760812"/>
    <w:rsid w:val="007608D0"/>
    <w:rsid w:val="007609A4"/>
    <w:rsid w:val="007609FD"/>
    <w:rsid w:val="00760CEA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7"/>
    <w:rsid w:val="007655FA"/>
    <w:rsid w:val="00765A9F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5C4"/>
    <w:rsid w:val="007746F5"/>
    <w:rsid w:val="00774796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C66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C2E"/>
    <w:rsid w:val="00782C3B"/>
    <w:rsid w:val="00782CA3"/>
    <w:rsid w:val="00782EAC"/>
    <w:rsid w:val="0078306D"/>
    <w:rsid w:val="0078334D"/>
    <w:rsid w:val="007834DE"/>
    <w:rsid w:val="0078365E"/>
    <w:rsid w:val="00783747"/>
    <w:rsid w:val="00783765"/>
    <w:rsid w:val="00783A88"/>
    <w:rsid w:val="00783EA3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EFF"/>
    <w:rsid w:val="00785238"/>
    <w:rsid w:val="0078541A"/>
    <w:rsid w:val="007854B2"/>
    <w:rsid w:val="0078551D"/>
    <w:rsid w:val="00785522"/>
    <w:rsid w:val="00785553"/>
    <w:rsid w:val="0078570B"/>
    <w:rsid w:val="0078572E"/>
    <w:rsid w:val="00785767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617"/>
    <w:rsid w:val="00787632"/>
    <w:rsid w:val="00787697"/>
    <w:rsid w:val="007876A0"/>
    <w:rsid w:val="007876F9"/>
    <w:rsid w:val="00787889"/>
    <w:rsid w:val="00787B47"/>
    <w:rsid w:val="00787B8F"/>
    <w:rsid w:val="00787BB4"/>
    <w:rsid w:val="007900E1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500"/>
    <w:rsid w:val="007915C9"/>
    <w:rsid w:val="007915FB"/>
    <w:rsid w:val="007917BF"/>
    <w:rsid w:val="00791B11"/>
    <w:rsid w:val="00791B58"/>
    <w:rsid w:val="00791C5C"/>
    <w:rsid w:val="00792500"/>
    <w:rsid w:val="00792576"/>
    <w:rsid w:val="00792769"/>
    <w:rsid w:val="00792E68"/>
    <w:rsid w:val="00792F94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60B6"/>
    <w:rsid w:val="007963F5"/>
    <w:rsid w:val="007964BB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DDB"/>
    <w:rsid w:val="00797F44"/>
    <w:rsid w:val="00797FBC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781"/>
    <w:rsid w:val="007A4B77"/>
    <w:rsid w:val="007A4E81"/>
    <w:rsid w:val="007A4FAA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6E0"/>
    <w:rsid w:val="007A67B7"/>
    <w:rsid w:val="007A6839"/>
    <w:rsid w:val="007A6963"/>
    <w:rsid w:val="007A6AE3"/>
    <w:rsid w:val="007A6B90"/>
    <w:rsid w:val="007A6BFA"/>
    <w:rsid w:val="007A6C47"/>
    <w:rsid w:val="007A6D50"/>
    <w:rsid w:val="007A6E1F"/>
    <w:rsid w:val="007A7007"/>
    <w:rsid w:val="007A719C"/>
    <w:rsid w:val="007A72E5"/>
    <w:rsid w:val="007A7364"/>
    <w:rsid w:val="007A73E5"/>
    <w:rsid w:val="007A7432"/>
    <w:rsid w:val="007A7452"/>
    <w:rsid w:val="007A7480"/>
    <w:rsid w:val="007A7663"/>
    <w:rsid w:val="007A7824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9EE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D5F"/>
    <w:rsid w:val="007B22AC"/>
    <w:rsid w:val="007B24F9"/>
    <w:rsid w:val="007B2552"/>
    <w:rsid w:val="007B2755"/>
    <w:rsid w:val="007B29A4"/>
    <w:rsid w:val="007B2B1B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F18"/>
    <w:rsid w:val="007C1F62"/>
    <w:rsid w:val="007C1F68"/>
    <w:rsid w:val="007C2494"/>
    <w:rsid w:val="007C251C"/>
    <w:rsid w:val="007C255A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C49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B48"/>
    <w:rsid w:val="007D1B66"/>
    <w:rsid w:val="007D1C9C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4C90"/>
    <w:rsid w:val="007D4F6A"/>
    <w:rsid w:val="007D5112"/>
    <w:rsid w:val="007D513A"/>
    <w:rsid w:val="007D51CE"/>
    <w:rsid w:val="007D5537"/>
    <w:rsid w:val="007D5576"/>
    <w:rsid w:val="007D5627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450"/>
    <w:rsid w:val="007E27D6"/>
    <w:rsid w:val="007E2950"/>
    <w:rsid w:val="007E2AB2"/>
    <w:rsid w:val="007E2F2E"/>
    <w:rsid w:val="007E3015"/>
    <w:rsid w:val="007E311E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64C"/>
    <w:rsid w:val="007E46F5"/>
    <w:rsid w:val="007E4AC4"/>
    <w:rsid w:val="007E4B14"/>
    <w:rsid w:val="007E4BDE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2B5"/>
    <w:rsid w:val="007E72CD"/>
    <w:rsid w:val="007E735F"/>
    <w:rsid w:val="007E74F1"/>
    <w:rsid w:val="007E752E"/>
    <w:rsid w:val="007E7569"/>
    <w:rsid w:val="007E774F"/>
    <w:rsid w:val="007E7BBA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070"/>
    <w:rsid w:val="007F3170"/>
    <w:rsid w:val="007F31B8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0AE"/>
    <w:rsid w:val="007F51AF"/>
    <w:rsid w:val="007F5368"/>
    <w:rsid w:val="007F5415"/>
    <w:rsid w:val="007F541A"/>
    <w:rsid w:val="007F571B"/>
    <w:rsid w:val="007F577E"/>
    <w:rsid w:val="007F5892"/>
    <w:rsid w:val="007F5901"/>
    <w:rsid w:val="007F5A8E"/>
    <w:rsid w:val="007F5CBB"/>
    <w:rsid w:val="007F5CD3"/>
    <w:rsid w:val="007F5DCA"/>
    <w:rsid w:val="007F5F5D"/>
    <w:rsid w:val="007F5F95"/>
    <w:rsid w:val="007F5FAE"/>
    <w:rsid w:val="007F604A"/>
    <w:rsid w:val="007F60D8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17"/>
    <w:rsid w:val="00801196"/>
    <w:rsid w:val="008011CE"/>
    <w:rsid w:val="00801405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96F"/>
    <w:rsid w:val="00805A84"/>
    <w:rsid w:val="00805EE0"/>
    <w:rsid w:val="00805EE7"/>
    <w:rsid w:val="008064F1"/>
    <w:rsid w:val="008065ED"/>
    <w:rsid w:val="00806757"/>
    <w:rsid w:val="008067D9"/>
    <w:rsid w:val="00806D0F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A76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E0C"/>
    <w:rsid w:val="00815FA8"/>
    <w:rsid w:val="00815FC1"/>
    <w:rsid w:val="008162E2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F93"/>
    <w:rsid w:val="00821FF1"/>
    <w:rsid w:val="00822283"/>
    <w:rsid w:val="00822288"/>
    <w:rsid w:val="0082269C"/>
    <w:rsid w:val="00822CB6"/>
    <w:rsid w:val="00822D87"/>
    <w:rsid w:val="00822E25"/>
    <w:rsid w:val="008231E5"/>
    <w:rsid w:val="0082332D"/>
    <w:rsid w:val="00823A8C"/>
    <w:rsid w:val="00823AFF"/>
    <w:rsid w:val="00823C64"/>
    <w:rsid w:val="00823CB5"/>
    <w:rsid w:val="00824369"/>
    <w:rsid w:val="008247DC"/>
    <w:rsid w:val="008248A6"/>
    <w:rsid w:val="00824C0E"/>
    <w:rsid w:val="00824E5B"/>
    <w:rsid w:val="0082521E"/>
    <w:rsid w:val="00825223"/>
    <w:rsid w:val="008252EF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AE4"/>
    <w:rsid w:val="00826B0F"/>
    <w:rsid w:val="00826B9E"/>
    <w:rsid w:val="00826D88"/>
    <w:rsid w:val="0082726F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9BF"/>
    <w:rsid w:val="00833C38"/>
    <w:rsid w:val="00833F5F"/>
    <w:rsid w:val="00834098"/>
    <w:rsid w:val="008340C4"/>
    <w:rsid w:val="00834205"/>
    <w:rsid w:val="00834290"/>
    <w:rsid w:val="008343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67"/>
    <w:rsid w:val="00835668"/>
    <w:rsid w:val="008356FC"/>
    <w:rsid w:val="00835840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D44"/>
    <w:rsid w:val="00840EF1"/>
    <w:rsid w:val="00841384"/>
    <w:rsid w:val="008413E5"/>
    <w:rsid w:val="008413E6"/>
    <w:rsid w:val="00841469"/>
    <w:rsid w:val="0084165D"/>
    <w:rsid w:val="00841747"/>
    <w:rsid w:val="00841A3C"/>
    <w:rsid w:val="00841AF7"/>
    <w:rsid w:val="00841E70"/>
    <w:rsid w:val="0084214D"/>
    <w:rsid w:val="008421C6"/>
    <w:rsid w:val="008425AD"/>
    <w:rsid w:val="008425C7"/>
    <w:rsid w:val="008427AD"/>
    <w:rsid w:val="00842925"/>
    <w:rsid w:val="00842A4D"/>
    <w:rsid w:val="00842CE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8ED"/>
    <w:rsid w:val="00843BCE"/>
    <w:rsid w:val="00843C45"/>
    <w:rsid w:val="00843DFC"/>
    <w:rsid w:val="00843EF5"/>
    <w:rsid w:val="00843F42"/>
    <w:rsid w:val="00843FF4"/>
    <w:rsid w:val="00844499"/>
    <w:rsid w:val="0084471C"/>
    <w:rsid w:val="0084483B"/>
    <w:rsid w:val="008448AE"/>
    <w:rsid w:val="0084493E"/>
    <w:rsid w:val="00844AC5"/>
    <w:rsid w:val="00845051"/>
    <w:rsid w:val="0084519D"/>
    <w:rsid w:val="008453A5"/>
    <w:rsid w:val="00845429"/>
    <w:rsid w:val="00845549"/>
    <w:rsid w:val="0084566F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A7B"/>
    <w:rsid w:val="008500CE"/>
    <w:rsid w:val="00850304"/>
    <w:rsid w:val="0085054A"/>
    <w:rsid w:val="00850903"/>
    <w:rsid w:val="00850B79"/>
    <w:rsid w:val="00850CF7"/>
    <w:rsid w:val="00850F61"/>
    <w:rsid w:val="0085104A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5FC"/>
    <w:rsid w:val="00853768"/>
    <w:rsid w:val="00853A30"/>
    <w:rsid w:val="00853AC8"/>
    <w:rsid w:val="00853D1E"/>
    <w:rsid w:val="00853EBA"/>
    <w:rsid w:val="0085448F"/>
    <w:rsid w:val="00854543"/>
    <w:rsid w:val="00854572"/>
    <w:rsid w:val="0085460D"/>
    <w:rsid w:val="00854976"/>
    <w:rsid w:val="0085499F"/>
    <w:rsid w:val="00854AB3"/>
    <w:rsid w:val="00854C62"/>
    <w:rsid w:val="00854E0A"/>
    <w:rsid w:val="00854FDE"/>
    <w:rsid w:val="00854FF7"/>
    <w:rsid w:val="0085514F"/>
    <w:rsid w:val="008552F1"/>
    <w:rsid w:val="0085530C"/>
    <w:rsid w:val="00855459"/>
    <w:rsid w:val="0085594C"/>
    <w:rsid w:val="008559FF"/>
    <w:rsid w:val="00855A57"/>
    <w:rsid w:val="00855C25"/>
    <w:rsid w:val="00855F06"/>
    <w:rsid w:val="00855FA5"/>
    <w:rsid w:val="00856A18"/>
    <w:rsid w:val="00856BDD"/>
    <w:rsid w:val="00856BFF"/>
    <w:rsid w:val="00856EAE"/>
    <w:rsid w:val="00856F06"/>
    <w:rsid w:val="00856F53"/>
    <w:rsid w:val="00857018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3AE"/>
    <w:rsid w:val="00864527"/>
    <w:rsid w:val="00864539"/>
    <w:rsid w:val="00864592"/>
    <w:rsid w:val="008646B9"/>
    <w:rsid w:val="008647E5"/>
    <w:rsid w:val="00864811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B1C"/>
    <w:rsid w:val="00865DF8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30"/>
    <w:rsid w:val="00867DD3"/>
    <w:rsid w:val="00867E34"/>
    <w:rsid w:val="00867E39"/>
    <w:rsid w:val="00867FFB"/>
    <w:rsid w:val="00870407"/>
    <w:rsid w:val="00870417"/>
    <w:rsid w:val="00870943"/>
    <w:rsid w:val="008709E4"/>
    <w:rsid w:val="00870B69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0F9"/>
    <w:rsid w:val="008742EC"/>
    <w:rsid w:val="0087430F"/>
    <w:rsid w:val="008744A4"/>
    <w:rsid w:val="0087479B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AF"/>
    <w:rsid w:val="00876008"/>
    <w:rsid w:val="00876121"/>
    <w:rsid w:val="0087618B"/>
    <w:rsid w:val="00876255"/>
    <w:rsid w:val="008764A4"/>
    <w:rsid w:val="008764C0"/>
    <w:rsid w:val="008767A5"/>
    <w:rsid w:val="008769EC"/>
    <w:rsid w:val="00876D28"/>
    <w:rsid w:val="00876D51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8B4"/>
    <w:rsid w:val="00881AF9"/>
    <w:rsid w:val="00881C5C"/>
    <w:rsid w:val="00881EB8"/>
    <w:rsid w:val="008821EE"/>
    <w:rsid w:val="0088239D"/>
    <w:rsid w:val="00882442"/>
    <w:rsid w:val="00882561"/>
    <w:rsid w:val="00882873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C71"/>
    <w:rsid w:val="00884C8A"/>
    <w:rsid w:val="00884FFE"/>
    <w:rsid w:val="00885217"/>
    <w:rsid w:val="00885247"/>
    <w:rsid w:val="008855A0"/>
    <w:rsid w:val="008857AA"/>
    <w:rsid w:val="0088596E"/>
    <w:rsid w:val="008859FF"/>
    <w:rsid w:val="00885A53"/>
    <w:rsid w:val="00885BDD"/>
    <w:rsid w:val="00885D79"/>
    <w:rsid w:val="00885ECD"/>
    <w:rsid w:val="008862BE"/>
    <w:rsid w:val="008862C7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20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88"/>
    <w:rsid w:val="00896AEB"/>
    <w:rsid w:val="00896E32"/>
    <w:rsid w:val="00896FE7"/>
    <w:rsid w:val="008970E0"/>
    <w:rsid w:val="0089744A"/>
    <w:rsid w:val="00897760"/>
    <w:rsid w:val="00897799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AB"/>
    <w:rsid w:val="008A12ED"/>
    <w:rsid w:val="008A149C"/>
    <w:rsid w:val="008A14EA"/>
    <w:rsid w:val="008A1618"/>
    <w:rsid w:val="008A1FE3"/>
    <w:rsid w:val="008A21B4"/>
    <w:rsid w:val="008A246A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CE5"/>
    <w:rsid w:val="008A3D40"/>
    <w:rsid w:val="008A3EB1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A9F"/>
    <w:rsid w:val="008B1C8D"/>
    <w:rsid w:val="008B1CD8"/>
    <w:rsid w:val="008B1D3F"/>
    <w:rsid w:val="008B1E0B"/>
    <w:rsid w:val="008B1E1F"/>
    <w:rsid w:val="008B1EE3"/>
    <w:rsid w:val="008B20B3"/>
    <w:rsid w:val="008B2406"/>
    <w:rsid w:val="008B2420"/>
    <w:rsid w:val="008B2501"/>
    <w:rsid w:val="008B284B"/>
    <w:rsid w:val="008B2AB8"/>
    <w:rsid w:val="008B2EDC"/>
    <w:rsid w:val="008B3167"/>
    <w:rsid w:val="008B3187"/>
    <w:rsid w:val="008B3272"/>
    <w:rsid w:val="008B3541"/>
    <w:rsid w:val="008B3B01"/>
    <w:rsid w:val="008B3B58"/>
    <w:rsid w:val="008B3BBD"/>
    <w:rsid w:val="008B3C3B"/>
    <w:rsid w:val="008B3CD6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1E9"/>
    <w:rsid w:val="008B5274"/>
    <w:rsid w:val="008B530A"/>
    <w:rsid w:val="008B53BE"/>
    <w:rsid w:val="008B55C4"/>
    <w:rsid w:val="008B566D"/>
    <w:rsid w:val="008B5808"/>
    <w:rsid w:val="008B59AC"/>
    <w:rsid w:val="008B604B"/>
    <w:rsid w:val="008B611F"/>
    <w:rsid w:val="008B63B0"/>
    <w:rsid w:val="008B672C"/>
    <w:rsid w:val="008B6916"/>
    <w:rsid w:val="008B69FB"/>
    <w:rsid w:val="008B6A0B"/>
    <w:rsid w:val="008B6BC8"/>
    <w:rsid w:val="008B6E98"/>
    <w:rsid w:val="008B705D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701"/>
    <w:rsid w:val="008C0A5D"/>
    <w:rsid w:val="008C0D41"/>
    <w:rsid w:val="008C11B9"/>
    <w:rsid w:val="008C138C"/>
    <w:rsid w:val="008C149B"/>
    <w:rsid w:val="008C18AA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B6D"/>
    <w:rsid w:val="008C7E10"/>
    <w:rsid w:val="008D0049"/>
    <w:rsid w:val="008D0182"/>
    <w:rsid w:val="008D029C"/>
    <w:rsid w:val="008D02AB"/>
    <w:rsid w:val="008D051E"/>
    <w:rsid w:val="008D083B"/>
    <w:rsid w:val="008D0DC3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2209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18"/>
    <w:rsid w:val="008E19B4"/>
    <w:rsid w:val="008E1DA3"/>
    <w:rsid w:val="008E1DF3"/>
    <w:rsid w:val="008E1EDE"/>
    <w:rsid w:val="008E1FC1"/>
    <w:rsid w:val="008E236B"/>
    <w:rsid w:val="008E247E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5B"/>
    <w:rsid w:val="008E5B9C"/>
    <w:rsid w:val="008E5DBE"/>
    <w:rsid w:val="008E5DE2"/>
    <w:rsid w:val="008E5E54"/>
    <w:rsid w:val="008E60E6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9A"/>
    <w:rsid w:val="008F09E9"/>
    <w:rsid w:val="008F0A06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D9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60D"/>
    <w:rsid w:val="008F59B1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984"/>
    <w:rsid w:val="00901A0A"/>
    <w:rsid w:val="00901AF3"/>
    <w:rsid w:val="00901DFA"/>
    <w:rsid w:val="00901E58"/>
    <w:rsid w:val="00901E90"/>
    <w:rsid w:val="00901FE8"/>
    <w:rsid w:val="009025D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D9"/>
    <w:rsid w:val="009046CE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30D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09"/>
    <w:rsid w:val="00913197"/>
    <w:rsid w:val="00913261"/>
    <w:rsid w:val="009133DC"/>
    <w:rsid w:val="0091348F"/>
    <w:rsid w:val="009137D0"/>
    <w:rsid w:val="009139B9"/>
    <w:rsid w:val="00913C71"/>
    <w:rsid w:val="00913D52"/>
    <w:rsid w:val="009141CD"/>
    <w:rsid w:val="00914573"/>
    <w:rsid w:val="009147C4"/>
    <w:rsid w:val="00914944"/>
    <w:rsid w:val="009149EC"/>
    <w:rsid w:val="00914AAF"/>
    <w:rsid w:val="00914AD7"/>
    <w:rsid w:val="00914C81"/>
    <w:rsid w:val="00914E84"/>
    <w:rsid w:val="00915129"/>
    <w:rsid w:val="009153EB"/>
    <w:rsid w:val="00915770"/>
    <w:rsid w:val="00915DDB"/>
    <w:rsid w:val="00915E94"/>
    <w:rsid w:val="00915EB8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86B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9B6"/>
    <w:rsid w:val="00920A2C"/>
    <w:rsid w:val="00920B23"/>
    <w:rsid w:val="00920CBC"/>
    <w:rsid w:val="00920D2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263"/>
    <w:rsid w:val="00922378"/>
    <w:rsid w:val="0092237D"/>
    <w:rsid w:val="009226C7"/>
    <w:rsid w:val="00922FE8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2FD"/>
    <w:rsid w:val="009244D1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B0A"/>
    <w:rsid w:val="00927BF8"/>
    <w:rsid w:val="00927D21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A58"/>
    <w:rsid w:val="00931EA5"/>
    <w:rsid w:val="00932098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AE"/>
    <w:rsid w:val="0093346A"/>
    <w:rsid w:val="009334F2"/>
    <w:rsid w:val="0093359D"/>
    <w:rsid w:val="00933661"/>
    <w:rsid w:val="0093380A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A72"/>
    <w:rsid w:val="00934AA3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F7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62"/>
    <w:rsid w:val="00940BB4"/>
    <w:rsid w:val="00940BF4"/>
    <w:rsid w:val="00940C82"/>
    <w:rsid w:val="00940D11"/>
    <w:rsid w:val="00940D7E"/>
    <w:rsid w:val="00940E70"/>
    <w:rsid w:val="0094115A"/>
    <w:rsid w:val="009414B3"/>
    <w:rsid w:val="00941C4C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1F3"/>
    <w:rsid w:val="00943297"/>
    <w:rsid w:val="0094333E"/>
    <w:rsid w:val="00943705"/>
    <w:rsid w:val="00943886"/>
    <w:rsid w:val="00943A69"/>
    <w:rsid w:val="00943D82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835"/>
    <w:rsid w:val="009459C2"/>
    <w:rsid w:val="00945D38"/>
    <w:rsid w:val="0094636F"/>
    <w:rsid w:val="009463E7"/>
    <w:rsid w:val="009466FA"/>
    <w:rsid w:val="00946E2D"/>
    <w:rsid w:val="00946EEB"/>
    <w:rsid w:val="00946F15"/>
    <w:rsid w:val="009471E5"/>
    <w:rsid w:val="009473EA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2AC"/>
    <w:rsid w:val="009533E4"/>
    <w:rsid w:val="0095353C"/>
    <w:rsid w:val="00953560"/>
    <w:rsid w:val="009535A5"/>
    <w:rsid w:val="00953818"/>
    <w:rsid w:val="00953A4A"/>
    <w:rsid w:val="00953CA5"/>
    <w:rsid w:val="00953EB0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38"/>
    <w:rsid w:val="00955D4D"/>
    <w:rsid w:val="00956071"/>
    <w:rsid w:val="00956543"/>
    <w:rsid w:val="00956594"/>
    <w:rsid w:val="00956665"/>
    <w:rsid w:val="00956942"/>
    <w:rsid w:val="00956B07"/>
    <w:rsid w:val="00956C91"/>
    <w:rsid w:val="0095708F"/>
    <w:rsid w:val="009570D4"/>
    <w:rsid w:val="0095716B"/>
    <w:rsid w:val="0095740C"/>
    <w:rsid w:val="0095761A"/>
    <w:rsid w:val="00957DAA"/>
    <w:rsid w:val="0096028E"/>
    <w:rsid w:val="00960369"/>
    <w:rsid w:val="00960632"/>
    <w:rsid w:val="00960A6D"/>
    <w:rsid w:val="00960AA6"/>
    <w:rsid w:val="00960B8B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147"/>
    <w:rsid w:val="009621F0"/>
    <w:rsid w:val="0096234C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8A0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B81"/>
    <w:rsid w:val="00967DF3"/>
    <w:rsid w:val="009702E0"/>
    <w:rsid w:val="009702E3"/>
    <w:rsid w:val="0097059D"/>
    <w:rsid w:val="00970801"/>
    <w:rsid w:val="009708A6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B4F"/>
    <w:rsid w:val="00971C27"/>
    <w:rsid w:val="00971E95"/>
    <w:rsid w:val="0097211C"/>
    <w:rsid w:val="0097224D"/>
    <w:rsid w:val="00972265"/>
    <w:rsid w:val="00972295"/>
    <w:rsid w:val="009722FD"/>
    <w:rsid w:val="00972472"/>
    <w:rsid w:val="009727B4"/>
    <w:rsid w:val="009728E3"/>
    <w:rsid w:val="00972910"/>
    <w:rsid w:val="00972C22"/>
    <w:rsid w:val="00972D62"/>
    <w:rsid w:val="00972E4D"/>
    <w:rsid w:val="00972ED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BAB"/>
    <w:rsid w:val="00975BF8"/>
    <w:rsid w:val="00975CAE"/>
    <w:rsid w:val="00975DC8"/>
    <w:rsid w:val="00975E81"/>
    <w:rsid w:val="00975F27"/>
    <w:rsid w:val="00975F4A"/>
    <w:rsid w:val="009760D9"/>
    <w:rsid w:val="00976316"/>
    <w:rsid w:val="00976895"/>
    <w:rsid w:val="009768C1"/>
    <w:rsid w:val="00976930"/>
    <w:rsid w:val="00976DCC"/>
    <w:rsid w:val="00976E8F"/>
    <w:rsid w:val="00976F0D"/>
    <w:rsid w:val="0097723D"/>
    <w:rsid w:val="009773C7"/>
    <w:rsid w:val="009775C4"/>
    <w:rsid w:val="009775CA"/>
    <w:rsid w:val="00977666"/>
    <w:rsid w:val="0097793D"/>
    <w:rsid w:val="00977A6C"/>
    <w:rsid w:val="00977A98"/>
    <w:rsid w:val="00977D71"/>
    <w:rsid w:val="00977DA4"/>
    <w:rsid w:val="009803E1"/>
    <w:rsid w:val="009805C0"/>
    <w:rsid w:val="00980614"/>
    <w:rsid w:val="00980648"/>
    <w:rsid w:val="00980662"/>
    <w:rsid w:val="009807EE"/>
    <w:rsid w:val="00980983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108"/>
    <w:rsid w:val="00982404"/>
    <w:rsid w:val="0098260C"/>
    <w:rsid w:val="00982879"/>
    <w:rsid w:val="00982B97"/>
    <w:rsid w:val="00982C50"/>
    <w:rsid w:val="00982DFE"/>
    <w:rsid w:val="00982F6F"/>
    <w:rsid w:val="00983041"/>
    <w:rsid w:val="00983213"/>
    <w:rsid w:val="0098334A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B5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3C6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CBF"/>
    <w:rsid w:val="00992E8B"/>
    <w:rsid w:val="00992FD5"/>
    <w:rsid w:val="00993160"/>
    <w:rsid w:val="009931AD"/>
    <w:rsid w:val="009934BF"/>
    <w:rsid w:val="009934C5"/>
    <w:rsid w:val="009935BA"/>
    <w:rsid w:val="0099371B"/>
    <w:rsid w:val="009939CA"/>
    <w:rsid w:val="009939DB"/>
    <w:rsid w:val="00993A86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AF5"/>
    <w:rsid w:val="00997FDA"/>
    <w:rsid w:val="009A010A"/>
    <w:rsid w:val="009A0167"/>
    <w:rsid w:val="009A036E"/>
    <w:rsid w:val="009A0439"/>
    <w:rsid w:val="009A04E9"/>
    <w:rsid w:val="009A04F5"/>
    <w:rsid w:val="009A05C5"/>
    <w:rsid w:val="009A05CB"/>
    <w:rsid w:val="009A0631"/>
    <w:rsid w:val="009A06BB"/>
    <w:rsid w:val="009A06C3"/>
    <w:rsid w:val="009A0801"/>
    <w:rsid w:val="009A088F"/>
    <w:rsid w:val="009A0CDF"/>
    <w:rsid w:val="009A0D4A"/>
    <w:rsid w:val="009A12FE"/>
    <w:rsid w:val="009A1342"/>
    <w:rsid w:val="009A147C"/>
    <w:rsid w:val="009A1572"/>
    <w:rsid w:val="009A17C4"/>
    <w:rsid w:val="009A1AD6"/>
    <w:rsid w:val="009A1B55"/>
    <w:rsid w:val="009A1C83"/>
    <w:rsid w:val="009A1ED0"/>
    <w:rsid w:val="009A1FB8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AA9"/>
    <w:rsid w:val="009A7C1B"/>
    <w:rsid w:val="009A7CE2"/>
    <w:rsid w:val="009A7FAE"/>
    <w:rsid w:val="009B0121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386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6B"/>
    <w:rsid w:val="009B45EB"/>
    <w:rsid w:val="009B4623"/>
    <w:rsid w:val="009B471B"/>
    <w:rsid w:val="009B4A99"/>
    <w:rsid w:val="009B4B6A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A46"/>
    <w:rsid w:val="009B5AB4"/>
    <w:rsid w:val="009B5B1E"/>
    <w:rsid w:val="009B5C29"/>
    <w:rsid w:val="009B5CF9"/>
    <w:rsid w:val="009B5DD1"/>
    <w:rsid w:val="009B624D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922"/>
    <w:rsid w:val="009C0BAB"/>
    <w:rsid w:val="009C0F35"/>
    <w:rsid w:val="009C0FC1"/>
    <w:rsid w:val="009C1021"/>
    <w:rsid w:val="009C1205"/>
    <w:rsid w:val="009C122E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215A"/>
    <w:rsid w:val="009C23BF"/>
    <w:rsid w:val="009C256E"/>
    <w:rsid w:val="009C2726"/>
    <w:rsid w:val="009C2A9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410"/>
    <w:rsid w:val="009C553A"/>
    <w:rsid w:val="009C55BE"/>
    <w:rsid w:val="009C55BF"/>
    <w:rsid w:val="009C5640"/>
    <w:rsid w:val="009C5AD8"/>
    <w:rsid w:val="009C6155"/>
    <w:rsid w:val="009C61CB"/>
    <w:rsid w:val="009C62CD"/>
    <w:rsid w:val="009C64D4"/>
    <w:rsid w:val="009C65A8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C9C"/>
    <w:rsid w:val="009D0F9D"/>
    <w:rsid w:val="009D106F"/>
    <w:rsid w:val="009D1112"/>
    <w:rsid w:val="009D114B"/>
    <w:rsid w:val="009D11A8"/>
    <w:rsid w:val="009D148E"/>
    <w:rsid w:val="009D15F2"/>
    <w:rsid w:val="009D162D"/>
    <w:rsid w:val="009D1664"/>
    <w:rsid w:val="009D17D7"/>
    <w:rsid w:val="009D1819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BE5"/>
    <w:rsid w:val="009D4EF0"/>
    <w:rsid w:val="009D5059"/>
    <w:rsid w:val="009D50ED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4D6"/>
    <w:rsid w:val="009D651A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1FC"/>
    <w:rsid w:val="009E0232"/>
    <w:rsid w:val="009E0442"/>
    <w:rsid w:val="009E064C"/>
    <w:rsid w:val="009E0880"/>
    <w:rsid w:val="009E0DC5"/>
    <w:rsid w:val="009E0E44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EEE"/>
    <w:rsid w:val="009E3F91"/>
    <w:rsid w:val="009E468E"/>
    <w:rsid w:val="009E47A2"/>
    <w:rsid w:val="009E4870"/>
    <w:rsid w:val="009E48C9"/>
    <w:rsid w:val="009E4ADC"/>
    <w:rsid w:val="009E4B2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8EF"/>
    <w:rsid w:val="009E5E0B"/>
    <w:rsid w:val="009E5F3A"/>
    <w:rsid w:val="009E6298"/>
    <w:rsid w:val="009E62D4"/>
    <w:rsid w:val="009E6313"/>
    <w:rsid w:val="009E63A3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6F3"/>
    <w:rsid w:val="009E79F3"/>
    <w:rsid w:val="009E7B28"/>
    <w:rsid w:val="009E7B50"/>
    <w:rsid w:val="009E7BC9"/>
    <w:rsid w:val="009E7DD0"/>
    <w:rsid w:val="009E7F0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34D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A00279"/>
    <w:rsid w:val="00A0032C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788"/>
    <w:rsid w:val="00A0481D"/>
    <w:rsid w:val="00A04BC4"/>
    <w:rsid w:val="00A04D9D"/>
    <w:rsid w:val="00A04EC6"/>
    <w:rsid w:val="00A051CD"/>
    <w:rsid w:val="00A051FA"/>
    <w:rsid w:val="00A0524C"/>
    <w:rsid w:val="00A0535C"/>
    <w:rsid w:val="00A053B3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18D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1B"/>
    <w:rsid w:val="00A11F03"/>
    <w:rsid w:val="00A12067"/>
    <w:rsid w:val="00A1249B"/>
    <w:rsid w:val="00A1280C"/>
    <w:rsid w:val="00A128AA"/>
    <w:rsid w:val="00A129D2"/>
    <w:rsid w:val="00A12AB4"/>
    <w:rsid w:val="00A12AC9"/>
    <w:rsid w:val="00A12BEB"/>
    <w:rsid w:val="00A12D4B"/>
    <w:rsid w:val="00A12D99"/>
    <w:rsid w:val="00A12E05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9EB"/>
    <w:rsid w:val="00A15FEF"/>
    <w:rsid w:val="00A1600D"/>
    <w:rsid w:val="00A165D5"/>
    <w:rsid w:val="00A16693"/>
    <w:rsid w:val="00A166DE"/>
    <w:rsid w:val="00A1674A"/>
    <w:rsid w:val="00A16DBB"/>
    <w:rsid w:val="00A16DE1"/>
    <w:rsid w:val="00A171F1"/>
    <w:rsid w:val="00A17506"/>
    <w:rsid w:val="00A175DD"/>
    <w:rsid w:val="00A1764B"/>
    <w:rsid w:val="00A1783B"/>
    <w:rsid w:val="00A17C84"/>
    <w:rsid w:val="00A17C99"/>
    <w:rsid w:val="00A17C9E"/>
    <w:rsid w:val="00A17E28"/>
    <w:rsid w:val="00A17EA9"/>
    <w:rsid w:val="00A17FB3"/>
    <w:rsid w:val="00A201E4"/>
    <w:rsid w:val="00A201F2"/>
    <w:rsid w:val="00A20582"/>
    <w:rsid w:val="00A207FD"/>
    <w:rsid w:val="00A209FA"/>
    <w:rsid w:val="00A20B52"/>
    <w:rsid w:val="00A20CEC"/>
    <w:rsid w:val="00A20DE5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06"/>
    <w:rsid w:val="00A33138"/>
    <w:rsid w:val="00A332A5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F0"/>
    <w:rsid w:val="00A41006"/>
    <w:rsid w:val="00A41078"/>
    <w:rsid w:val="00A41100"/>
    <w:rsid w:val="00A411C7"/>
    <w:rsid w:val="00A413BC"/>
    <w:rsid w:val="00A4153A"/>
    <w:rsid w:val="00A41606"/>
    <w:rsid w:val="00A41697"/>
    <w:rsid w:val="00A417AC"/>
    <w:rsid w:val="00A4195A"/>
    <w:rsid w:val="00A41A7E"/>
    <w:rsid w:val="00A41F28"/>
    <w:rsid w:val="00A41F42"/>
    <w:rsid w:val="00A41FD8"/>
    <w:rsid w:val="00A42185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98A"/>
    <w:rsid w:val="00A43A40"/>
    <w:rsid w:val="00A43B27"/>
    <w:rsid w:val="00A43C45"/>
    <w:rsid w:val="00A43D8F"/>
    <w:rsid w:val="00A4408A"/>
    <w:rsid w:val="00A440CD"/>
    <w:rsid w:val="00A4442E"/>
    <w:rsid w:val="00A44949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BD8"/>
    <w:rsid w:val="00A45C58"/>
    <w:rsid w:val="00A45C75"/>
    <w:rsid w:val="00A4678F"/>
    <w:rsid w:val="00A46881"/>
    <w:rsid w:val="00A468F7"/>
    <w:rsid w:val="00A46BBF"/>
    <w:rsid w:val="00A46C05"/>
    <w:rsid w:val="00A46C62"/>
    <w:rsid w:val="00A46E0D"/>
    <w:rsid w:val="00A46E2F"/>
    <w:rsid w:val="00A4706E"/>
    <w:rsid w:val="00A4723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99"/>
    <w:rsid w:val="00A521D0"/>
    <w:rsid w:val="00A523A5"/>
    <w:rsid w:val="00A5281C"/>
    <w:rsid w:val="00A529AE"/>
    <w:rsid w:val="00A52CA0"/>
    <w:rsid w:val="00A5322A"/>
    <w:rsid w:val="00A53781"/>
    <w:rsid w:val="00A53D7F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469"/>
    <w:rsid w:val="00A55934"/>
    <w:rsid w:val="00A559B1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9C2"/>
    <w:rsid w:val="00A570B9"/>
    <w:rsid w:val="00A570E1"/>
    <w:rsid w:val="00A572BF"/>
    <w:rsid w:val="00A575CE"/>
    <w:rsid w:val="00A576E8"/>
    <w:rsid w:val="00A57754"/>
    <w:rsid w:val="00A57AB3"/>
    <w:rsid w:val="00A57B00"/>
    <w:rsid w:val="00A57C0C"/>
    <w:rsid w:val="00A57C34"/>
    <w:rsid w:val="00A57D84"/>
    <w:rsid w:val="00A600AD"/>
    <w:rsid w:val="00A600AE"/>
    <w:rsid w:val="00A60193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0DA"/>
    <w:rsid w:val="00A612F9"/>
    <w:rsid w:val="00A614E9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569"/>
    <w:rsid w:val="00A63CFD"/>
    <w:rsid w:val="00A63D9B"/>
    <w:rsid w:val="00A63E29"/>
    <w:rsid w:val="00A64461"/>
    <w:rsid w:val="00A644AA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24E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7DD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2F69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3EE4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42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B48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4EA"/>
    <w:rsid w:val="00A86526"/>
    <w:rsid w:val="00A86637"/>
    <w:rsid w:val="00A866BE"/>
    <w:rsid w:val="00A8682B"/>
    <w:rsid w:val="00A86A14"/>
    <w:rsid w:val="00A86A87"/>
    <w:rsid w:val="00A86AA8"/>
    <w:rsid w:val="00A872A9"/>
    <w:rsid w:val="00A879FC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842"/>
    <w:rsid w:val="00A909B0"/>
    <w:rsid w:val="00A90CFB"/>
    <w:rsid w:val="00A91052"/>
    <w:rsid w:val="00A91183"/>
    <w:rsid w:val="00A9141B"/>
    <w:rsid w:val="00A9160D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9B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A75"/>
    <w:rsid w:val="00A94E0B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0F6D"/>
    <w:rsid w:val="00AA107B"/>
    <w:rsid w:val="00AA10B0"/>
    <w:rsid w:val="00AA1168"/>
    <w:rsid w:val="00AA1305"/>
    <w:rsid w:val="00AA1479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98"/>
    <w:rsid w:val="00AA234D"/>
    <w:rsid w:val="00AA250D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AF2"/>
    <w:rsid w:val="00AA4CC2"/>
    <w:rsid w:val="00AA4F4D"/>
    <w:rsid w:val="00AA5180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9BC"/>
    <w:rsid w:val="00AB3A08"/>
    <w:rsid w:val="00AB3D02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CB4"/>
    <w:rsid w:val="00AB5E37"/>
    <w:rsid w:val="00AB5F10"/>
    <w:rsid w:val="00AB5F61"/>
    <w:rsid w:val="00AB6227"/>
    <w:rsid w:val="00AB622E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1245"/>
    <w:rsid w:val="00AC12D1"/>
    <w:rsid w:val="00AC12FF"/>
    <w:rsid w:val="00AC146F"/>
    <w:rsid w:val="00AC150D"/>
    <w:rsid w:val="00AC17CC"/>
    <w:rsid w:val="00AC1855"/>
    <w:rsid w:val="00AC1A06"/>
    <w:rsid w:val="00AC1B16"/>
    <w:rsid w:val="00AC1B34"/>
    <w:rsid w:val="00AC1D3E"/>
    <w:rsid w:val="00AC1EE0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8B7"/>
    <w:rsid w:val="00AC3E57"/>
    <w:rsid w:val="00AC41D2"/>
    <w:rsid w:val="00AC422D"/>
    <w:rsid w:val="00AC446C"/>
    <w:rsid w:val="00AC45F2"/>
    <w:rsid w:val="00AC4976"/>
    <w:rsid w:val="00AC4D06"/>
    <w:rsid w:val="00AC4E46"/>
    <w:rsid w:val="00AC50D6"/>
    <w:rsid w:val="00AC537B"/>
    <w:rsid w:val="00AC5463"/>
    <w:rsid w:val="00AC5473"/>
    <w:rsid w:val="00AC55CC"/>
    <w:rsid w:val="00AC55FD"/>
    <w:rsid w:val="00AC5758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A43"/>
    <w:rsid w:val="00AD2CB8"/>
    <w:rsid w:val="00AD2CCA"/>
    <w:rsid w:val="00AD2DCF"/>
    <w:rsid w:val="00AD2F5B"/>
    <w:rsid w:val="00AD30CF"/>
    <w:rsid w:val="00AD319B"/>
    <w:rsid w:val="00AD3524"/>
    <w:rsid w:val="00AD35A6"/>
    <w:rsid w:val="00AD3765"/>
    <w:rsid w:val="00AD37B6"/>
    <w:rsid w:val="00AD37FB"/>
    <w:rsid w:val="00AD3A35"/>
    <w:rsid w:val="00AD3EB5"/>
    <w:rsid w:val="00AD3FAA"/>
    <w:rsid w:val="00AD44F0"/>
    <w:rsid w:val="00AD4873"/>
    <w:rsid w:val="00AD48A5"/>
    <w:rsid w:val="00AD48AA"/>
    <w:rsid w:val="00AD4B4A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F1C"/>
    <w:rsid w:val="00AD5F5C"/>
    <w:rsid w:val="00AD6079"/>
    <w:rsid w:val="00AD61FE"/>
    <w:rsid w:val="00AD644B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CC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AB8"/>
    <w:rsid w:val="00AE2B2B"/>
    <w:rsid w:val="00AE2BBD"/>
    <w:rsid w:val="00AE2C84"/>
    <w:rsid w:val="00AE2C9A"/>
    <w:rsid w:val="00AE2EF0"/>
    <w:rsid w:val="00AE2F9E"/>
    <w:rsid w:val="00AE330A"/>
    <w:rsid w:val="00AE3317"/>
    <w:rsid w:val="00AE3607"/>
    <w:rsid w:val="00AE36D6"/>
    <w:rsid w:val="00AE3850"/>
    <w:rsid w:val="00AE3A8A"/>
    <w:rsid w:val="00AE3AA6"/>
    <w:rsid w:val="00AE3DA8"/>
    <w:rsid w:val="00AE3DE1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8BE"/>
    <w:rsid w:val="00AE6AC0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83A"/>
    <w:rsid w:val="00AF0A7E"/>
    <w:rsid w:val="00AF0A92"/>
    <w:rsid w:val="00AF0ABD"/>
    <w:rsid w:val="00AF0BA5"/>
    <w:rsid w:val="00AF0BD9"/>
    <w:rsid w:val="00AF0DC4"/>
    <w:rsid w:val="00AF0F8F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1C5"/>
    <w:rsid w:val="00AF62A6"/>
    <w:rsid w:val="00AF62B8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17"/>
    <w:rsid w:val="00B00BA9"/>
    <w:rsid w:val="00B00D68"/>
    <w:rsid w:val="00B00E7D"/>
    <w:rsid w:val="00B01016"/>
    <w:rsid w:val="00B010A2"/>
    <w:rsid w:val="00B011D4"/>
    <w:rsid w:val="00B012B9"/>
    <w:rsid w:val="00B01475"/>
    <w:rsid w:val="00B015A9"/>
    <w:rsid w:val="00B015B8"/>
    <w:rsid w:val="00B019D2"/>
    <w:rsid w:val="00B01ADE"/>
    <w:rsid w:val="00B01B5C"/>
    <w:rsid w:val="00B01F9E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AA5"/>
    <w:rsid w:val="00B03BC8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61E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7A0"/>
    <w:rsid w:val="00B10AA4"/>
    <w:rsid w:val="00B10BE1"/>
    <w:rsid w:val="00B10C67"/>
    <w:rsid w:val="00B11100"/>
    <w:rsid w:val="00B11265"/>
    <w:rsid w:val="00B11467"/>
    <w:rsid w:val="00B114F3"/>
    <w:rsid w:val="00B1176C"/>
    <w:rsid w:val="00B118FE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2EC5"/>
    <w:rsid w:val="00B1301E"/>
    <w:rsid w:val="00B13631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9C2"/>
    <w:rsid w:val="00B15D36"/>
    <w:rsid w:val="00B15E55"/>
    <w:rsid w:val="00B160D8"/>
    <w:rsid w:val="00B161B7"/>
    <w:rsid w:val="00B16234"/>
    <w:rsid w:val="00B1634A"/>
    <w:rsid w:val="00B163E3"/>
    <w:rsid w:val="00B16532"/>
    <w:rsid w:val="00B16778"/>
    <w:rsid w:val="00B167A3"/>
    <w:rsid w:val="00B169BA"/>
    <w:rsid w:val="00B16AE9"/>
    <w:rsid w:val="00B17140"/>
    <w:rsid w:val="00B1716E"/>
    <w:rsid w:val="00B171F8"/>
    <w:rsid w:val="00B17208"/>
    <w:rsid w:val="00B17250"/>
    <w:rsid w:val="00B1744C"/>
    <w:rsid w:val="00B17940"/>
    <w:rsid w:val="00B17A24"/>
    <w:rsid w:val="00B17F45"/>
    <w:rsid w:val="00B2015B"/>
    <w:rsid w:val="00B2027E"/>
    <w:rsid w:val="00B205B2"/>
    <w:rsid w:val="00B207E0"/>
    <w:rsid w:val="00B20A1B"/>
    <w:rsid w:val="00B20BEA"/>
    <w:rsid w:val="00B20CC4"/>
    <w:rsid w:val="00B20E24"/>
    <w:rsid w:val="00B20EBC"/>
    <w:rsid w:val="00B20EE4"/>
    <w:rsid w:val="00B21145"/>
    <w:rsid w:val="00B2115B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E71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CD1"/>
    <w:rsid w:val="00B23CF3"/>
    <w:rsid w:val="00B23EB3"/>
    <w:rsid w:val="00B2403F"/>
    <w:rsid w:val="00B243E1"/>
    <w:rsid w:val="00B244E4"/>
    <w:rsid w:val="00B2454D"/>
    <w:rsid w:val="00B245A1"/>
    <w:rsid w:val="00B24831"/>
    <w:rsid w:val="00B2484C"/>
    <w:rsid w:val="00B24939"/>
    <w:rsid w:val="00B24A2D"/>
    <w:rsid w:val="00B24C8B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B9D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1F8F"/>
    <w:rsid w:val="00B3208D"/>
    <w:rsid w:val="00B321F6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BEF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6013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40123"/>
    <w:rsid w:val="00B40172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87"/>
    <w:rsid w:val="00B45D00"/>
    <w:rsid w:val="00B45DF2"/>
    <w:rsid w:val="00B45FC3"/>
    <w:rsid w:val="00B4650A"/>
    <w:rsid w:val="00B465A1"/>
    <w:rsid w:val="00B46866"/>
    <w:rsid w:val="00B46CE3"/>
    <w:rsid w:val="00B46D47"/>
    <w:rsid w:val="00B47008"/>
    <w:rsid w:val="00B4728E"/>
    <w:rsid w:val="00B472BF"/>
    <w:rsid w:val="00B47369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46A"/>
    <w:rsid w:val="00B516C6"/>
    <w:rsid w:val="00B516CA"/>
    <w:rsid w:val="00B517AF"/>
    <w:rsid w:val="00B518E3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FF5"/>
    <w:rsid w:val="00B54090"/>
    <w:rsid w:val="00B541FE"/>
    <w:rsid w:val="00B543C6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92"/>
    <w:rsid w:val="00B66293"/>
    <w:rsid w:val="00B668CE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695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FAB"/>
    <w:rsid w:val="00B75424"/>
    <w:rsid w:val="00B7565C"/>
    <w:rsid w:val="00B757BC"/>
    <w:rsid w:val="00B7583F"/>
    <w:rsid w:val="00B759BC"/>
    <w:rsid w:val="00B75CCA"/>
    <w:rsid w:val="00B76075"/>
    <w:rsid w:val="00B76173"/>
    <w:rsid w:val="00B7634A"/>
    <w:rsid w:val="00B76437"/>
    <w:rsid w:val="00B76498"/>
    <w:rsid w:val="00B7649D"/>
    <w:rsid w:val="00B76642"/>
    <w:rsid w:val="00B7674C"/>
    <w:rsid w:val="00B767B1"/>
    <w:rsid w:val="00B76805"/>
    <w:rsid w:val="00B768F8"/>
    <w:rsid w:val="00B76923"/>
    <w:rsid w:val="00B769BF"/>
    <w:rsid w:val="00B76B72"/>
    <w:rsid w:val="00B76DA0"/>
    <w:rsid w:val="00B76F99"/>
    <w:rsid w:val="00B77057"/>
    <w:rsid w:val="00B7747C"/>
    <w:rsid w:val="00B77834"/>
    <w:rsid w:val="00B77A2B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BC"/>
    <w:rsid w:val="00B867F3"/>
    <w:rsid w:val="00B868D3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4C0"/>
    <w:rsid w:val="00B908DD"/>
    <w:rsid w:val="00B908F6"/>
    <w:rsid w:val="00B90906"/>
    <w:rsid w:val="00B909B8"/>
    <w:rsid w:val="00B90A25"/>
    <w:rsid w:val="00B90B23"/>
    <w:rsid w:val="00B90EAB"/>
    <w:rsid w:val="00B914AA"/>
    <w:rsid w:val="00B91627"/>
    <w:rsid w:val="00B91DB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F9"/>
    <w:rsid w:val="00B94F91"/>
    <w:rsid w:val="00B950ED"/>
    <w:rsid w:val="00B950FC"/>
    <w:rsid w:val="00B9516C"/>
    <w:rsid w:val="00B951AC"/>
    <w:rsid w:val="00B95265"/>
    <w:rsid w:val="00B95373"/>
    <w:rsid w:val="00B95465"/>
    <w:rsid w:val="00B95655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E4"/>
    <w:rsid w:val="00BB0937"/>
    <w:rsid w:val="00BB0B9D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03"/>
    <w:rsid w:val="00BB1620"/>
    <w:rsid w:val="00BB162A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93D"/>
    <w:rsid w:val="00BB3AB8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2F7"/>
    <w:rsid w:val="00BB53B7"/>
    <w:rsid w:val="00BB5433"/>
    <w:rsid w:val="00BB54E9"/>
    <w:rsid w:val="00BB54EA"/>
    <w:rsid w:val="00BB57CD"/>
    <w:rsid w:val="00BB57E1"/>
    <w:rsid w:val="00BB58DD"/>
    <w:rsid w:val="00BB5994"/>
    <w:rsid w:val="00BB5AE1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254"/>
    <w:rsid w:val="00BC027A"/>
    <w:rsid w:val="00BC0792"/>
    <w:rsid w:val="00BC09C7"/>
    <w:rsid w:val="00BC0BB4"/>
    <w:rsid w:val="00BC0D93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CB6"/>
    <w:rsid w:val="00BC1CF9"/>
    <w:rsid w:val="00BC1D19"/>
    <w:rsid w:val="00BC1D38"/>
    <w:rsid w:val="00BC1D39"/>
    <w:rsid w:val="00BC201C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85C"/>
    <w:rsid w:val="00BC4B2E"/>
    <w:rsid w:val="00BC4F07"/>
    <w:rsid w:val="00BC4F3C"/>
    <w:rsid w:val="00BC5028"/>
    <w:rsid w:val="00BC5074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6E5A"/>
    <w:rsid w:val="00BC700B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80E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E05"/>
    <w:rsid w:val="00BD2FD7"/>
    <w:rsid w:val="00BD30E1"/>
    <w:rsid w:val="00BD3212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9"/>
    <w:rsid w:val="00BD54EA"/>
    <w:rsid w:val="00BD54EC"/>
    <w:rsid w:val="00BD56FB"/>
    <w:rsid w:val="00BD577A"/>
    <w:rsid w:val="00BD5783"/>
    <w:rsid w:val="00BD57E1"/>
    <w:rsid w:val="00BD582E"/>
    <w:rsid w:val="00BD5860"/>
    <w:rsid w:val="00BD590E"/>
    <w:rsid w:val="00BD5AA1"/>
    <w:rsid w:val="00BD5B83"/>
    <w:rsid w:val="00BD5BFB"/>
    <w:rsid w:val="00BD5C53"/>
    <w:rsid w:val="00BD5D38"/>
    <w:rsid w:val="00BD5DA5"/>
    <w:rsid w:val="00BD5E03"/>
    <w:rsid w:val="00BD5FB2"/>
    <w:rsid w:val="00BD62E2"/>
    <w:rsid w:val="00BD6616"/>
    <w:rsid w:val="00BD67DD"/>
    <w:rsid w:val="00BD6850"/>
    <w:rsid w:val="00BD6A57"/>
    <w:rsid w:val="00BD6B88"/>
    <w:rsid w:val="00BD71C7"/>
    <w:rsid w:val="00BD75E9"/>
    <w:rsid w:val="00BD76A3"/>
    <w:rsid w:val="00BD76C0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F7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D78"/>
    <w:rsid w:val="00BF0E55"/>
    <w:rsid w:val="00BF0F89"/>
    <w:rsid w:val="00BF1042"/>
    <w:rsid w:val="00BF108B"/>
    <w:rsid w:val="00BF1160"/>
    <w:rsid w:val="00BF14D8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23E"/>
    <w:rsid w:val="00BF35F7"/>
    <w:rsid w:val="00BF38E0"/>
    <w:rsid w:val="00BF397C"/>
    <w:rsid w:val="00BF3A2B"/>
    <w:rsid w:val="00BF3A58"/>
    <w:rsid w:val="00BF3CA1"/>
    <w:rsid w:val="00BF3CBA"/>
    <w:rsid w:val="00BF3CE0"/>
    <w:rsid w:val="00BF3F90"/>
    <w:rsid w:val="00BF449B"/>
    <w:rsid w:val="00BF4864"/>
    <w:rsid w:val="00BF49DE"/>
    <w:rsid w:val="00BF4A98"/>
    <w:rsid w:val="00BF4B5A"/>
    <w:rsid w:val="00BF4E03"/>
    <w:rsid w:val="00BF50F9"/>
    <w:rsid w:val="00BF51AB"/>
    <w:rsid w:val="00BF5317"/>
    <w:rsid w:val="00BF55DA"/>
    <w:rsid w:val="00BF560B"/>
    <w:rsid w:val="00BF5638"/>
    <w:rsid w:val="00BF5A9B"/>
    <w:rsid w:val="00BF5E43"/>
    <w:rsid w:val="00BF5E60"/>
    <w:rsid w:val="00BF5F12"/>
    <w:rsid w:val="00BF640B"/>
    <w:rsid w:val="00BF64E4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6B0"/>
    <w:rsid w:val="00BF79E6"/>
    <w:rsid w:val="00BF7DF3"/>
    <w:rsid w:val="00C001CE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A3D"/>
    <w:rsid w:val="00C11BA1"/>
    <w:rsid w:val="00C11C41"/>
    <w:rsid w:val="00C11C53"/>
    <w:rsid w:val="00C11C5F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D6B"/>
    <w:rsid w:val="00C15E31"/>
    <w:rsid w:val="00C1609F"/>
    <w:rsid w:val="00C160DD"/>
    <w:rsid w:val="00C1611E"/>
    <w:rsid w:val="00C161C3"/>
    <w:rsid w:val="00C1631D"/>
    <w:rsid w:val="00C16714"/>
    <w:rsid w:val="00C16964"/>
    <w:rsid w:val="00C16B5E"/>
    <w:rsid w:val="00C16D48"/>
    <w:rsid w:val="00C16E53"/>
    <w:rsid w:val="00C16EEB"/>
    <w:rsid w:val="00C17211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A5D"/>
    <w:rsid w:val="00C22B88"/>
    <w:rsid w:val="00C22BFE"/>
    <w:rsid w:val="00C22C5C"/>
    <w:rsid w:val="00C22D58"/>
    <w:rsid w:val="00C22F0B"/>
    <w:rsid w:val="00C22F7A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412"/>
    <w:rsid w:val="00C265CB"/>
    <w:rsid w:val="00C269EF"/>
    <w:rsid w:val="00C26BCA"/>
    <w:rsid w:val="00C26CA4"/>
    <w:rsid w:val="00C26FD2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9F"/>
    <w:rsid w:val="00C30403"/>
    <w:rsid w:val="00C3059F"/>
    <w:rsid w:val="00C308A8"/>
    <w:rsid w:val="00C30951"/>
    <w:rsid w:val="00C30D65"/>
    <w:rsid w:val="00C30DBD"/>
    <w:rsid w:val="00C30EF7"/>
    <w:rsid w:val="00C30FB3"/>
    <w:rsid w:val="00C31005"/>
    <w:rsid w:val="00C3116B"/>
    <w:rsid w:val="00C312FD"/>
    <w:rsid w:val="00C314B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383"/>
    <w:rsid w:val="00C33496"/>
    <w:rsid w:val="00C3366F"/>
    <w:rsid w:val="00C337F9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C27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6C"/>
    <w:rsid w:val="00C407D9"/>
    <w:rsid w:val="00C40811"/>
    <w:rsid w:val="00C40878"/>
    <w:rsid w:val="00C40A09"/>
    <w:rsid w:val="00C40A47"/>
    <w:rsid w:val="00C40AD4"/>
    <w:rsid w:val="00C40B4F"/>
    <w:rsid w:val="00C40BE7"/>
    <w:rsid w:val="00C40E16"/>
    <w:rsid w:val="00C40E36"/>
    <w:rsid w:val="00C40ED6"/>
    <w:rsid w:val="00C4131A"/>
    <w:rsid w:val="00C41585"/>
    <w:rsid w:val="00C41589"/>
    <w:rsid w:val="00C4195C"/>
    <w:rsid w:val="00C41D09"/>
    <w:rsid w:val="00C41D8D"/>
    <w:rsid w:val="00C41EBC"/>
    <w:rsid w:val="00C41F24"/>
    <w:rsid w:val="00C42288"/>
    <w:rsid w:val="00C42373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C39"/>
    <w:rsid w:val="00C47058"/>
    <w:rsid w:val="00C47164"/>
    <w:rsid w:val="00C47201"/>
    <w:rsid w:val="00C472A5"/>
    <w:rsid w:val="00C4785D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B9"/>
    <w:rsid w:val="00C52715"/>
    <w:rsid w:val="00C52814"/>
    <w:rsid w:val="00C52834"/>
    <w:rsid w:val="00C528E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82B"/>
    <w:rsid w:val="00C578D9"/>
    <w:rsid w:val="00C57A90"/>
    <w:rsid w:val="00C57AB3"/>
    <w:rsid w:val="00C57C4F"/>
    <w:rsid w:val="00C57DE0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E23"/>
    <w:rsid w:val="00C63FEC"/>
    <w:rsid w:val="00C64225"/>
    <w:rsid w:val="00C643B7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DF4"/>
    <w:rsid w:val="00C713FF"/>
    <w:rsid w:val="00C71413"/>
    <w:rsid w:val="00C71490"/>
    <w:rsid w:val="00C71502"/>
    <w:rsid w:val="00C71594"/>
    <w:rsid w:val="00C715CF"/>
    <w:rsid w:val="00C71630"/>
    <w:rsid w:val="00C716C9"/>
    <w:rsid w:val="00C7183C"/>
    <w:rsid w:val="00C71A07"/>
    <w:rsid w:val="00C71ADF"/>
    <w:rsid w:val="00C71C99"/>
    <w:rsid w:val="00C71DF5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E11"/>
    <w:rsid w:val="00C76F8A"/>
    <w:rsid w:val="00C76FA4"/>
    <w:rsid w:val="00C773F5"/>
    <w:rsid w:val="00C7756A"/>
    <w:rsid w:val="00C775EA"/>
    <w:rsid w:val="00C77654"/>
    <w:rsid w:val="00C776BE"/>
    <w:rsid w:val="00C776DC"/>
    <w:rsid w:val="00C77713"/>
    <w:rsid w:val="00C7779F"/>
    <w:rsid w:val="00C77A77"/>
    <w:rsid w:val="00C77AFD"/>
    <w:rsid w:val="00C77BCE"/>
    <w:rsid w:val="00C77BE5"/>
    <w:rsid w:val="00C77C04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80"/>
    <w:rsid w:val="00C81D3F"/>
    <w:rsid w:val="00C81E06"/>
    <w:rsid w:val="00C81FE4"/>
    <w:rsid w:val="00C8217A"/>
    <w:rsid w:val="00C8220F"/>
    <w:rsid w:val="00C82226"/>
    <w:rsid w:val="00C8233C"/>
    <w:rsid w:val="00C824CC"/>
    <w:rsid w:val="00C825D0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734"/>
    <w:rsid w:val="00C84B46"/>
    <w:rsid w:val="00C850F6"/>
    <w:rsid w:val="00C8511E"/>
    <w:rsid w:val="00C851D5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5F94"/>
    <w:rsid w:val="00C8609E"/>
    <w:rsid w:val="00C860A8"/>
    <w:rsid w:val="00C86406"/>
    <w:rsid w:val="00C86A50"/>
    <w:rsid w:val="00C86A87"/>
    <w:rsid w:val="00C86A9A"/>
    <w:rsid w:val="00C86AAC"/>
    <w:rsid w:val="00C86B07"/>
    <w:rsid w:val="00C86D8A"/>
    <w:rsid w:val="00C86F2B"/>
    <w:rsid w:val="00C86F6A"/>
    <w:rsid w:val="00C8746E"/>
    <w:rsid w:val="00C87650"/>
    <w:rsid w:val="00C877DF"/>
    <w:rsid w:val="00C87A2B"/>
    <w:rsid w:val="00C87D61"/>
    <w:rsid w:val="00C87E8C"/>
    <w:rsid w:val="00C87E9C"/>
    <w:rsid w:val="00C90100"/>
    <w:rsid w:val="00C907F8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C5"/>
    <w:rsid w:val="00C919E1"/>
    <w:rsid w:val="00C91D65"/>
    <w:rsid w:val="00C91F56"/>
    <w:rsid w:val="00C92217"/>
    <w:rsid w:val="00C9266B"/>
    <w:rsid w:val="00C927FF"/>
    <w:rsid w:val="00C92814"/>
    <w:rsid w:val="00C92BA0"/>
    <w:rsid w:val="00C92DE1"/>
    <w:rsid w:val="00C92E1C"/>
    <w:rsid w:val="00C92E51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4FB4"/>
    <w:rsid w:val="00C95023"/>
    <w:rsid w:val="00C9530E"/>
    <w:rsid w:val="00C954F5"/>
    <w:rsid w:val="00C955E8"/>
    <w:rsid w:val="00C95951"/>
    <w:rsid w:val="00C95A9D"/>
    <w:rsid w:val="00C95B52"/>
    <w:rsid w:val="00C95E84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4F"/>
    <w:rsid w:val="00C976D9"/>
    <w:rsid w:val="00C97730"/>
    <w:rsid w:val="00C97A32"/>
    <w:rsid w:val="00C97B39"/>
    <w:rsid w:val="00C97DB5"/>
    <w:rsid w:val="00C97E07"/>
    <w:rsid w:val="00C97EB0"/>
    <w:rsid w:val="00CA0010"/>
    <w:rsid w:val="00CA0012"/>
    <w:rsid w:val="00CA01A4"/>
    <w:rsid w:val="00CA020D"/>
    <w:rsid w:val="00CA040D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AC"/>
    <w:rsid w:val="00CA1B3A"/>
    <w:rsid w:val="00CA1B41"/>
    <w:rsid w:val="00CA1C0B"/>
    <w:rsid w:val="00CA1CD5"/>
    <w:rsid w:val="00CA2221"/>
    <w:rsid w:val="00CA2396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66A"/>
    <w:rsid w:val="00CA489C"/>
    <w:rsid w:val="00CA4A01"/>
    <w:rsid w:val="00CA4A7D"/>
    <w:rsid w:val="00CA4AF4"/>
    <w:rsid w:val="00CA4CAF"/>
    <w:rsid w:val="00CA4E4F"/>
    <w:rsid w:val="00CA4E7C"/>
    <w:rsid w:val="00CA4EC1"/>
    <w:rsid w:val="00CA4ED5"/>
    <w:rsid w:val="00CA4FB4"/>
    <w:rsid w:val="00CA53B8"/>
    <w:rsid w:val="00CA5677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FF"/>
    <w:rsid w:val="00CA63D0"/>
    <w:rsid w:val="00CA660F"/>
    <w:rsid w:val="00CA6955"/>
    <w:rsid w:val="00CA6BF4"/>
    <w:rsid w:val="00CA6E00"/>
    <w:rsid w:val="00CA7161"/>
    <w:rsid w:val="00CA7205"/>
    <w:rsid w:val="00CA7609"/>
    <w:rsid w:val="00CA76B8"/>
    <w:rsid w:val="00CA77EA"/>
    <w:rsid w:val="00CA7802"/>
    <w:rsid w:val="00CA7C3F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0EB9"/>
    <w:rsid w:val="00CB1038"/>
    <w:rsid w:val="00CB109F"/>
    <w:rsid w:val="00CB114B"/>
    <w:rsid w:val="00CB1668"/>
    <w:rsid w:val="00CB16B9"/>
    <w:rsid w:val="00CB19CC"/>
    <w:rsid w:val="00CB1DAF"/>
    <w:rsid w:val="00CB1ED5"/>
    <w:rsid w:val="00CB1FA1"/>
    <w:rsid w:val="00CB200D"/>
    <w:rsid w:val="00CB208B"/>
    <w:rsid w:val="00CB22FF"/>
    <w:rsid w:val="00CB25EA"/>
    <w:rsid w:val="00CB2675"/>
    <w:rsid w:val="00CB27E2"/>
    <w:rsid w:val="00CB28E1"/>
    <w:rsid w:val="00CB2BC7"/>
    <w:rsid w:val="00CB2C99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DE0"/>
    <w:rsid w:val="00CB3E27"/>
    <w:rsid w:val="00CB4300"/>
    <w:rsid w:val="00CB4770"/>
    <w:rsid w:val="00CB4A7A"/>
    <w:rsid w:val="00CB4CFC"/>
    <w:rsid w:val="00CB4F95"/>
    <w:rsid w:val="00CB5040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38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400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CE2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9A2"/>
    <w:rsid w:val="00CC4CC1"/>
    <w:rsid w:val="00CC4CDB"/>
    <w:rsid w:val="00CC4DE8"/>
    <w:rsid w:val="00CC4E7D"/>
    <w:rsid w:val="00CC510A"/>
    <w:rsid w:val="00CC51D7"/>
    <w:rsid w:val="00CC52AD"/>
    <w:rsid w:val="00CC5407"/>
    <w:rsid w:val="00CC5701"/>
    <w:rsid w:val="00CC5A04"/>
    <w:rsid w:val="00CC5AAF"/>
    <w:rsid w:val="00CC5CDA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D9A"/>
    <w:rsid w:val="00CC7E41"/>
    <w:rsid w:val="00CC7F2E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30B"/>
    <w:rsid w:val="00CD24BE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5F82"/>
    <w:rsid w:val="00CD63BB"/>
    <w:rsid w:val="00CD64CA"/>
    <w:rsid w:val="00CD6D3D"/>
    <w:rsid w:val="00CD6FCC"/>
    <w:rsid w:val="00CD7159"/>
    <w:rsid w:val="00CD718D"/>
    <w:rsid w:val="00CD7386"/>
    <w:rsid w:val="00CD7653"/>
    <w:rsid w:val="00CD7803"/>
    <w:rsid w:val="00CD787A"/>
    <w:rsid w:val="00CD7AB7"/>
    <w:rsid w:val="00CD7FD0"/>
    <w:rsid w:val="00CE0549"/>
    <w:rsid w:val="00CE058D"/>
    <w:rsid w:val="00CE05AC"/>
    <w:rsid w:val="00CE0657"/>
    <w:rsid w:val="00CE0663"/>
    <w:rsid w:val="00CE0966"/>
    <w:rsid w:val="00CE0A93"/>
    <w:rsid w:val="00CE0B52"/>
    <w:rsid w:val="00CE0B68"/>
    <w:rsid w:val="00CE0BF3"/>
    <w:rsid w:val="00CE0CAB"/>
    <w:rsid w:val="00CE0D61"/>
    <w:rsid w:val="00CE0E17"/>
    <w:rsid w:val="00CE0ECC"/>
    <w:rsid w:val="00CE0EFE"/>
    <w:rsid w:val="00CE10B2"/>
    <w:rsid w:val="00CE123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EFB"/>
    <w:rsid w:val="00CF0F34"/>
    <w:rsid w:val="00CF102D"/>
    <w:rsid w:val="00CF118A"/>
    <w:rsid w:val="00CF141A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677"/>
    <w:rsid w:val="00D01722"/>
    <w:rsid w:val="00D01C6B"/>
    <w:rsid w:val="00D01D72"/>
    <w:rsid w:val="00D01D87"/>
    <w:rsid w:val="00D01FD1"/>
    <w:rsid w:val="00D0226A"/>
    <w:rsid w:val="00D022C2"/>
    <w:rsid w:val="00D02B7B"/>
    <w:rsid w:val="00D02D31"/>
    <w:rsid w:val="00D02E61"/>
    <w:rsid w:val="00D031B4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518"/>
    <w:rsid w:val="00D056EF"/>
    <w:rsid w:val="00D05981"/>
    <w:rsid w:val="00D05AB6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D91"/>
    <w:rsid w:val="00D14EB4"/>
    <w:rsid w:val="00D1537D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0DC"/>
    <w:rsid w:val="00D16195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294"/>
    <w:rsid w:val="00D176B4"/>
    <w:rsid w:val="00D179C5"/>
    <w:rsid w:val="00D17C0C"/>
    <w:rsid w:val="00D17C60"/>
    <w:rsid w:val="00D17D7F"/>
    <w:rsid w:val="00D17F9D"/>
    <w:rsid w:val="00D2000E"/>
    <w:rsid w:val="00D20071"/>
    <w:rsid w:val="00D203D4"/>
    <w:rsid w:val="00D20528"/>
    <w:rsid w:val="00D20706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14"/>
    <w:rsid w:val="00D214E8"/>
    <w:rsid w:val="00D216CD"/>
    <w:rsid w:val="00D218E9"/>
    <w:rsid w:val="00D21A18"/>
    <w:rsid w:val="00D21ABA"/>
    <w:rsid w:val="00D21ABC"/>
    <w:rsid w:val="00D21EF4"/>
    <w:rsid w:val="00D21F0F"/>
    <w:rsid w:val="00D22012"/>
    <w:rsid w:val="00D2212C"/>
    <w:rsid w:val="00D22304"/>
    <w:rsid w:val="00D226F6"/>
    <w:rsid w:val="00D227EE"/>
    <w:rsid w:val="00D22835"/>
    <w:rsid w:val="00D228A5"/>
    <w:rsid w:val="00D2293A"/>
    <w:rsid w:val="00D22A8E"/>
    <w:rsid w:val="00D22C71"/>
    <w:rsid w:val="00D23284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D8"/>
    <w:rsid w:val="00D25061"/>
    <w:rsid w:val="00D25194"/>
    <w:rsid w:val="00D254BA"/>
    <w:rsid w:val="00D256AC"/>
    <w:rsid w:val="00D259AB"/>
    <w:rsid w:val="00D25A4B"/>
    <w:rsid w:val="00D25B43"/>
    <w:rsid w:val="00D25DA6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8A2"/>
    <w:rsid w:val="00D30AD9"/>
    <w:rsid w:val="00D30B8D"/>
    <w:rsid w:val="00D30C1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321E"/>
    <w:rsid w:val="00D33433"/>
    <w:rsid w:val="00D33667"/>
    <w:rsid w:val="00D33800"/>
    <w:rsid w:val="00D338E7"/>
    <w:rsid w:val="00D339F5"/>
    <w:rsid w:val="00D33DF8"/>
    <w:rsid w:val="00D33F9C"/>
    <w:rsid w:val="00D33FA0"/>
    <w:rsid w:val="00D3401F"/>
    <w:rsid w:val="00D340D6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C54"/>
    <w:rsid w:val="00D35D0F"/>
    <w:rsid w:val="00D35F91"/>
    <w:rsid w:val="00D35FB3"/>
    <w:rsid w:val="00D36340"/>
    <w:rsid w:val="00D36365"/>
    <w:rsid w:val="00D36439"/>
    <w:rsid w:val="00D3654D"/>
    <w:rsid w:val="00D366C3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37F37"/>
    <w:rsid w:val="00D400F3"/>
    <w:rsid w:val="00D403F8"/>
    <w:rsid w:val="00D40563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111"/>
    <w:rsid w:val="00D42215"/>
    <w:rsid w:val="00D422D5"/>
    <w:rsid w:val="00D4241E"/>
    <w:rsid w:val="00D42777"/>
    <w:rsid w:val="00D4278D"/>
    <w:rsid w:val="00D42818"/>
    <w:rsid w:val="00D428D7"/>
    <w:rsid w:val="00D42C9E"/>
    <w:rsid w:val="00D42CF3"/>
    <w:rsid w:val="00D42D6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F02"/>
    <w:rsid w:val="00D44083"/>
    <w:rsid w:val="00D44130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5"/>
    <w:rsid w:val="00D4780B"/>
    <w:rsid w:val="00D479E5"/>
    <w:rsid w:val="00D47BC0"/>
    <w:rsid w:val="00D47D84"/>
    <w:rsid w:val="00D5083B"/>
    <w:rsid w:val="00D50B38"/>
    <w:rsid w:val="00D50B43"/>
    <w:rsid w:val="00D50CD1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2DD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967"/>
    <w:rsid w:val="00D61F4B"/>
    <w:rsid w:val="00D61F7A"/>
    <w:rsid w:val="00D61FA7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8A5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DF1"/>
    <w:rsid w:val="00D800E2"/>
    <w:rsid w:val="00D80118"/>
    <w:rsid w:val="00D80563"/>
    <w:rsid w:val="00D8057A"/>
    <w:rsid w:val="00D80594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16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421"/>
    <w:rsid w:val="00D84C56"/>
    <w:rsid w:val="00D84CE5"/>
    <w:rsid w:val="00D84FEF"/>
    <w:rsid w:val="00D850EB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103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5DF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C08"/>
    <w:rsid w:val="00D91F01"/>
    <w:rsid w:val="00D9238E"/>
    <w:rsid w:val="00D9242F"/>
    <w:rsid w:val="00D924C0"/>
    <w:rsid w:val="00D925D3"/>
    <w:rsid w:val="00D92F75"/>
    <w:rsid w:val="00D930C7"/>
    <w:rsid w:val="00D93191"/>
    <w:rsid w:val="00D931A7"/>
    <w:rsid w:val="00D9375D"/>
    <w:rsid w:val="00D93938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9F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1D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FFB"/>
    <w:rsid w:val="00DA4035"/>
    <w:rsid w:val="00DA40F9"/>
    <w:rsid w:val="00DA4118"/>
    <w:rsid w:val="00DA4270"/>
    <w:rsid w:val="00DA46AA"/>
    <w:rsid w:val="00DA4792"/>
    <w:rsid w:val="00DA490F"/>
    <w:rsid w:val="00DA5339"/>
    <w:rsid w:val="00DA53A6"/>
    <w:rsid w:val="00DA54E9"/>
    <w:rsid w:val="00DA5666"/>
    <w:rsid w:val="00DA5B7A"/>
    <w:rsid w:val="00DA5BD0"/>
    <w:rsid w:val="00DA5C6E"/>
    <w:rsid w:val="00DA5EFA"/>
    <w:rsid w:val="00DA5FEB"/>
    <w:rsid w:val="00DA6026"/>
    <w:rsid w:val="00DA605F"/>
    <w:rsid w:val="00DA643F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7C"/>
    <w:rsid w:val="00DA7050"/>
    <w:rsid w:val="00DA71F6"/>
    <w:rsid w:val="00DA7204"/>
    <w:rsid w:val="00DA7B79"/>
    <w:rsid w:val="00DA7C0E"/>
    <w:rsid w:val="00DA7C47"/>
    <w:rsid w:val="00DA7D7F"/>
    <w:rsid w:val="00DA7DB4"/>
    <w:rsid w:val="00DA7E3B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8BC"/>
    <w:rsid w:val="00DB68DA"/>
    <w:rsid w:val="00DB6968"/>
    <w:rsid w:val="00DB6CFF"/>
    <w:rsid w:val="00DB6E52"/>
    <w:rsid w:val="00DB760B"/>
    <w:rsid w:val="00DB77DC"/>
    <w:rsid w:val="00DB7988"/>
    <w:rsid w:val="00DB7D5D"/>
    <w:rsid w:val="00DB7E09"/>
    <w:rsid w:val="00DB7E9A"/>
    <w:rsid w:val="00DB7ECE"/>
    <w:rsid w:val="00DB7F21"/>
    <w:rsid w:val="00DC037C"/>
    <w:rsid w:val="00DC06EB"/>
    <w:rsid w:val="00DC083B"/>
    <w:rsid w:val="00DC085B"/>
    <w:rsid w:val="00DC094D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3CEB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5FC2"/>
    <w:rsid w:val="00DC60F4"/>
    <w:rsid w:val="00DC611E"/>
    <w:rsid w:val="00DC6125"/>
    <w:rsid w:val="00DC68BD"/>
    <w:rsid w:val="00DC69BD"/>
    <w:rsid w:val="00DC6A5D"/>
    <w:rsid w:val="00DC6A7B"/>
    <w:rsid w:val="00DC6B4A"/>
    <w:rsid w:val="00DC6BB6"/>
    <w:rsid w:val="00DC6BD1"/>
    <w:rsid w:val="00DC6C53"/>
    <w:rsid w:val="00DC6D24"/>
    <w:rsid w:val="00DC6E76"/>
    <w:rsid w:val="00DC6F10"/>
    <w:rsid w:val="00DC71CA"/>
    <w:rsid w:val="00DC721A"/>
    <w:rsid w:val="00DC7398"/>
    <w:rsid w:val="00DC75A4"/>
    <w:rsid w:val="00DC7989"/>
    <w:rsid w:val="00DC7AE9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D01"/>
    <w:rsid w:val="00DD2F67"/>
    <w:rsid w:val="00DD2FA0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522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805"/>
    <w:rsid w:val="00DD5826"/>
    <w:rsid w:val="00DD5854"/>
    <w:rsid w:val="00DD59DA"/>
    <w:rsid w:val="00DD5A06"/>
    <w:rsid w:val="00DD5A9F"/>
    <w:rsid w:val="00DD5BDD"/>
    <w:rsid w:val="00DD5D54"/>
    <w:rsid w:val="00DD5E54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15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13"/>
    <w:rsid w:val="00DE057D"/>
    <w:rsid w:val="00DE05B2"/>
    <w:rsid w:val="00DE08CA"/>
    <w:rsid w:val="00DE09F8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3E8"/>
    <w:rsid w:val="00DE3457"/>
    <w:rsid w:val="00DE3576"/>
    <w:rsid w:val="00DE3699"/>
    <w:rsid w:val="00DE374A"/>
    <w:rsid w:val="00DE3A08"/>
    <w:rsid w:val="00DE3BB4"/>
    <w:rsid w:val="00DE3C84"/>
    <w:rsid w:val="00DE3CC4"/>
    <w:rsid w:val="00DE3F7E"/>
    <w:rsid w:val="00DE421A"/>
    <w:rsid w:val="00DE43A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A20"/>
    <w:rsid w:val="00DE7A4A"/>
    <w:rsid w:val="00DF0286"/>
    <w:rsid w:val="00DF054B"/>
    <w:rsid w:val="00DF07D8"/>
    <w:rsid w:val="00DF0946"/>
    <w:rsid w:val="00DF0B38"/>
    <w:rsid w:val="00DF0C10"/>
    <w:rsid w:val="00DF0D9A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358"/>
    <w:rsid w:val="00DF357C"/>
    <w:rsid w:val="00DF37F6"/>
    <w:rsid w:val="00DF38F3"/>
    <w:rsid w:val="00DF3C09"/>
    <w:rsid w:val="00DF3C3C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46"/>
    <w:rsid w:val="00DF77C9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255"/>
    <w:rsid w:val="00E0031C"/>
    <w:rsid w:val="00E003D0"/>
    <w:rsid w:val="00E00717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C42"/>
    <w:rsid w:val="00E01D1A"/>
    <w:rsid w:val="00E01D33"/>
    <w:rsid w:val="00E01D44"/>
    <w:rsid w:val="00E01D6B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8CE"/>
    <w:rsid w:val="00E03BBB"/>
    <w:rsid w:val="00E03BE5"/>
    <w:rsid w:val="00E03C50"/>
    <w:rsid w:val="00E03C9D"/>
    <w:rsid w:val="00E03D70"/>
    <w:rsid w:val="00E03D82"/>
    <w:rsid w:val="00E03E97"/>
    <w:rsid w:val="00E04131"/>
    <w:rsid w:val="00E04267"/>
    <w:rsid w:val="00E042B2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D63"/>
    <w:rsid w:val="00E06D6A"/>
    <w:rsid w:val="00E0725A"/>
    <w:rsid w:val="00E074D8"/>
    <w:rsid w:val="00E075F5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67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DA7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B72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17F8A"/>
    <w:rsid w:val="00E200E4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1FCD"/>
    <w:rsid w:val="00E22536"/>
    <w:rsid w:val="00E22732"/>
    <w:rsid w:val="00E22A31"/>
    <w:rsid w:val="00E22AA2"/>
    <w:rsid w:val="00E22C59"/>
    <w:rsid w:val="00E22D00"/>
    <w:rsid w:val="00E23080"/>
    <w:rsid w:val="00E23136"/>
    <w:rsid w:val="00E2336E"/>
    <w:rsid w:val="00E2347C"/>
    <w:rsid w:val="00E2371E"/>
    <w:rsid w:val="00E2381D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FFA"/>
    <w:rsid w:val="00E25049"/>
    <w:rsid w:val="00E2515E"/>
    <w:rsid w:val="00E25171"/>
    <w:rsid w:val="00E25195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B11"/>
    <w:rsid w:val="00E26C9C"/>
    <w:rsid w:val="00E26D53"/>
    <w:rsid w:val="00E26DD9"/>
    <w:rsid w:val="00E2703A"/>
    <w:rsid w:val="00E27269"/>
    <w:rsid w:val="00E272F2"/>
    <w:rsid w:val="00E27323"/>
    <w:rsid w:val="00E2739B"/>
    <w:rsid w:val="00E27443"/>
    <w:rsid w:val="00E27868"/>
    <w:rsid w:val="00E279AF"/>
    <w:rsid w:val="00E30052"/>
    <w:rsid w:val="00E302B4"/>
    <w:rsid w:val="00E302B9"/>
    <w:rsid w:val="00E30766"/>
    <w:rsid w:val="00E30950"/>
    <w:rsid w:val="00E3095A"/>
    <w:rsid w:val="00E30A73"/>
    <w:rsid w:val="00E30B0C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3E7"/>
    <w:rsid w:val="00E3344E"/>
    <w:rsid w:val="00E337BB"/>
    <w:rsid w:val="00E339F5"/>
    <w:rsid w:val="00E33B81"/>
    <w:rsid w:val="00E33BDE"/>
    <w:rsid w:val="00E33C7B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C44"/>
    <w:rsid w:val="00E35EA9"/>
    <w:rsid w:val="00E35F9E"/>
    <w:rsid w:val="00E36377"/>
    <w:rsid w:val="00E36CC9"/>
    <w:rsid w:val="00E36DD5"/>
    <w:rsid w:val="00E36E3E"/>
    <w:rsid w:val="00E37081"/>
    <w:rsid w:val="00E371B5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C56"/>
    <w:rsid w:val="00E44C64"/>
    <w:rsid w:val="00E44D98"/>
    <w:rsid w:val="00E45039"/>
    <w:rsid w:val="00E451E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957"/>
    <w:rsid w:val="00E50A04"/>
    <w:rsid w:val="00E50AC5"/>
    <w:rsid w:val="00E50DAA"/>
    <w:rsid w:val="00E50F3E"/>
    <w:rsid w:val="00E510C1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22C4"/>
    <w:rsid w:val="00E52465"/>
    <w:rsid w:val="00E52535"/>
    <w:rsid w:val="00E525D0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ED"/>
    <w:rsid w:val="00E56A13"/>
    <w:rsid w:val="00E56A2F"/>
    <w:rsid w:val="00E56C40"/>
    <w:rsid w:val="00E56EEC"/>
    <w:rsid w:val="00E57011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2C8"/>
    <w:rsid w:val="00E6048B"/>
    <w:rsid w:val="00E60492"/>
    <w:rsid w:val="00E604BD"/>
    <w:rsid w:val="00E605E0"/>
    <w:rsid w:val="00E606A4"/>
    <w:rsid w:val="00E607FB"/>
    <w:rsid w:val="00E609A1"/>
    <w:rsid w:val="00E60B5B"/>
    <w:rsid w:val="00E60B9F"/>
    <w:rsid w:val="00E60C77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A5"/>
    <w:rsid w:val="00E61BAE"/>
    <w:rsid w:val="00E61C7C"/>
    <w:rsid w:val="00E61CE0"/>
    <w:rsid w:val="00E62002"/>
    <w:rsid w:val="00E620D5"/>
    <w:rsid w:val="00E62345"/>
    <w:rsid w:val="00E623E1"/>
    <w:rsid w:val="00E623F1"/>
    <w:rsid w:val="00E625A0"/>
    <w:rsid w:val="00E62683"/>
    <w:rsid w:val="00E627E1"/>
    <w:rsid w:val="00E62C86"/>
    <w:rsid w:val="00E62EB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12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E0"/>
    <w:rsid w:val="00E66A12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ACD"/>
    <w:rsid w:val="00E71B72"/>
    <w:rsid w:val="00E71D77"/>
    <w:rsid w:val="00E71E2E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575"/>
    <w:rsid w:val="00E736C8"/>
    <w:rsid w:val="00E73770"/>
    <w:rsid w:val="00E73899"/>
    <w:rsid w:val="00E73B2A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E22"/>
    <w:rsid w:val="00E74ECC"/>
    <w:rsid w:val="00E7511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6085"/>
    <w:rsid w:val="00E7611F"/>
    <w:rsid w:val="00E76263"/>
    <w:rsid w:val="00E76335"/>
    <w:rsid w:val="00E7678C"/>
    <w:rsid w:val="00E76895"/>
    <w:rsid w:val="00E76A41"/>
    <w:rsid w:val="00E76ACE"/>
    <w:rsid w:val="00E76AD4"/>
    <w:rsid w:val="00E76C37"/>
    <w:rsid w:val="00E76D2F"/>
    <w:rsid w:val="00E76E08"/>
    <w:rsid w:val="00E76E19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E36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EBD"/>
    <w:rsid w:val="00E8314F"/>
    <w:rsid w:val="00E8341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8C4"/>
    <w:rsid w:val="00E85985"/>
    <w:rsid w:val="00E85DF1"/>
    <w:rsid w:val="00E85FAC"/>
    <w:rsid w:val="00E8600F"/>
    <w:rsid w:val="00E86114"/>
    <w:rsid w:val="00E8630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E0B"/>
    <w:rsid w:val="00E86F1D"/>
    <w:rsid w:val="00E87106"/>
    <w:rsid w:val="00E87715"/>
    <w:rsid w:val="00E87763"/>
    <w:rsid w:val="00E877C6"/>
    <w:rsid w:val="00E877E4"/>
    <w:rsid w:val="00E87A46"/>
    <w:rsid w:val="00E87BBA"/>
    <w:rsid w:val="00E900DE"/>
    <w:rsid w:val="00E900FA"/>
    <w:rsid w:val="00E901FB"/>
    <w:rsid w:val="00E90221"/>
    <w:rsid w:val="00E903C5"/>
    <w:rsid w:val="00E903E1"/>
    <w:rsid w:val="00E90445"/>
    <w:rsid w:val="00E90616"/>
    <w:rsid w:val="00E90654"/>
    <w:rsid w:val="00E906E5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590"/>
    <w:rsid w:val="00E91A19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B8"/>
    <w:rsid w:val="00E92EE5"/>
    <w:rsid w:val="00E92FF9"/>
    <w:rsid w:val="00E930AD"/>
    <w:rsid w:val="00E933E0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3D6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0D7"/>
    <w:rsid w:val="00EA513D"/>
    <w:rsid w:val="00EA5206"/>
    <w:rsid w:val="00EA565F"/>
    <w:rsid w:val="00EA577C"/>
    <w:rsid w:val="00EA5878"/>
    <w:rsid w:val="00EA589A"/>
    <w:rsid w:val="00EA5E75"/>
    <w:rsid w:val="00EA5EF1"/>
    <w:rsid w:val="00EA61C8"/>
    <w:rsid w:val="00EA625D"/>
    <w:rsid w:val="00EA6286"/>
    <w:rsid w:val="00EA63DE"/>
    <w:rsid w:val="00EA6A86"/>
    <w:rsid w:val="00EA6AF6"/>
    <w:rsid w:val="00EA6B85"/>
    <w:rsid w:val="00EA6D0F"/>
    <w:rsid w:val="00EA6D8A"/>
    <w:rsid w:val="00EA6EF9"/>
    <w:rsid w:val="00EA6FA8"/>
    <w:rsid w:val="00EA70ED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D25"/>
    <w:rsid w:val="00EB4077"/>
    <w:rsid w:val="00EB42AF"/>
    <w:rsid w:val="00EB43F3"/>
    <w:rsid w:val="00EB454E"/>
    <w:rsid w:val="00EB46A1"/>
    <w:rsid w:val="00EB4851"/>
    <w:rsid w:val="00EB4BA2"/>
    <w:rsid w:val="00EB4FA3"/>
    <w:rsid w:val="00EB503D"/>
    <w:rsid w:val="00EB5167"/>
    <w:rsid w:val="00EB524C"/>
    <w:rsid w:val="00EB52F3"/>
    <w:rsid w:val="00EB5A6D"/>
    <w:rsid w:val="00EB5BDF"/>
    <w:rsid w:val="00EB5BF4"/>
    <w:rsid w:val="00EB5D8E"/>
    <w:rsid w:val="00EB6167"/>
    <w:rsid w:val="00EB616E"/>
    <w:rsid w:val="00EB62BF"/>
    <w:rsid w:val="00EB6372"/>
    <w:rsid w:val="00EB6495"/>
    <w:rsid w:val="00EB64C2"/>
    <w:rsid w:val="00EB6608"/>
    <w:rsid w:val="00EB6A08"/>
    <w:rsid w:val="00EB6AA6"/>
    <w:rsid w:val="00EB6AEC"/>
    <w:rsid w:val="00EB6C24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F"/>
    <w:rsid w:val="00EB777A"/>
    <w:rsid w:val="00EB7834"/>
    <w:rsid w:val="00EB78B9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ABE"/>
    <w:rsid w:val="00EC2E07"/>
    <w:rsid w:val="00EC31BB"/>
    <w:rsid w:val="00EC32EE"/>
    <w:rsid w:val="00EC3333"/>
    <w:rsid w:val="00EC3607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1FEE"/>
    <w:rsid w:val="00ED21A9"/>
    <w:rsid w:val="00ED21E8"/>
    <w:rsid w:val="00ED223E"/>
    <w:rsid w:val="00ED2358"/>
    <w:rsid w:val="00ED25CC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AB"/>
    <w:rsid w:val="00ED4B20"/>
    <w:rsid w:val="00ED4D48"/>
    <w:rsid w:val="00ED4E40"/>
    <w:rsid w:val="00ED4E94"/>
    <w:rsid w:val="00ED4FE8"/>
    <w:rsid w:val="00ED5052"/>
    <w:rsid w:val="00ED5078"/>
    <w:rsid w:val="00ED5409"/>
    <w:rsid w:val="00ED567F"/>
    <w:rsid w:val="00ED56CC"/>
    <w:rsid w:val="00ED59A9"/>
    <w:rsid w:val="00ED5AAC"/>
    <w:rsid w:val="00ED5D06"/>
    <w:rsid w:val="00ED5EB8"/>
    <w:rsid w:val="00ED5F5A"/>
    <w:rsid w:val="00ED629B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ED"/>
    <w:rsid w:val="00EE04F4"/>
    <w:rsid w:val="00EE05DA"/>
    <w:rsid w:val="00EE063A"/>
    <w:rsid w:val="00EE065B"/>
    <w:rsid w:val="00EE08F7"/>
    <w:rsid w:val="00EE0A30"/>
    <w:rsid w:val="00EE0CAA"/>
    <w:rsid w:val="00EE0FB6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452"/>
    <w:rsid w:val="00EE3476"/>
    <w:rsid w:val="00EE35B3"/>
    <w:rsid w:val="00EE37BA"/>
    <w:rsid w:val="00EE387B"/>
    <w:rsid w:val="00EE39A8"/>
    <w:rsid w:val="00EE3C4F"/>
    <w:rsid w:val="00EE3F32"/>
    <w:rsid w:val="00EE3FD6"/>
    <w:rsid w:val="00EE4077"/>
    <w:rsid w:val="00EE413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F7"/>
    <w:rsid w:val="00EE4FCE"/>
    <w:rsid w:val="00EE50CA"/>
    <w:rsid w:val="00EE5111"/>
    <w:rsid w:val="00EE566E"/>
    <w:rsid w:val="00EE56B5"/>
    <w:rsid w:val="00EE5855"/>
    <w:rsid w:val="00EE59D2"/>
    <w:rsid w:val="00EE5CF6"/>
    <w:rsid w:val="00EE5DEA"/>
    <w:rsid w:val="00EE5EE8"/>
    <w:rsid w:val="00EE5F28"/>
    <w:rsid w:val="00EE5F74"/>
    <w:rsid w:val="00EE6079"/>
    <w:rsid w:val="00EE623B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721"/>
    <w:rsid w:val="00EE7851"/>
    <w:rsid w:val="00EE799B"/>
    <w:rsid w:val="00EE7BE5"/>
    <w:rsid w:val="00EE7BED"/>
    <w:rsid w:val="00EE7E32"/>
    <w:rsid w:val="00EE7F23"/>
    <w:rsid w:val="00EF00D2"/>
    <w:rsid w:val="00EF014B"/>
    <w:rsid w:val="00EF0245"/>
    <w:rsid w:val="00EF0567"/>
    <w:rsid w:val="00EF06FB"/>
    <w:rsid w:val="00EF07D4"/>
    <w:rsid w:val="00EF080A"/>
    <w:rsid w:val="00EF0A28"/>
    <w:rsid w:val="00EF0DFD"/>
    <w:rsid w:val="00EF102C"/>
    <w:rsid w:val="00EF1171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31"/>
    <w:rsid w:val="00EF33F0"/>
    <w:rsid w:val="00EF37BD"/>
    <w:rsid w:val="00EF3BE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6F61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2EA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68A"/>
    <w:rsid w:val="00F0579A"/>
    <w:rsid w:val="00F059C7"/>
    <w:rsid w:val="00F05AE0"/>
    <w:rsid w:val="00F05BEA"/>
    <w:rsid w:val="00F05D4B"/>
    <w:rsid w:val="00F0601E"/>
    <w:rsid w:val="00F0616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A0"/>
    <w:rsid w:val="00F13BA4"/>
    <w:rsid w:val="00F13D0D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E1D"/>
    <w:rsid w:val="00F14F58"/>
    <w:rsid w:val="00F15135"/>
    <w:rsid w:val="00F15239"/>
    <w:rsid w:val="00F153E9"/>
    <w:rsid w:val="00F155DE"/>
    <w:rsid w:val="00F156A4"/>
    <w:rsid w:val="00F15907"/>
    <w:rsid w:val="00F15B5D"/>
    <w:rsid w:val="00F15C3E"/>
    <w:rsid w:val="00F15C94"/>
    <w:rsid w:val="00F15E3F"/>
    <w:rsid w:val="00F16366"/>
    <w:rsid w:val="00F16923"/>
    <w:rsid w:val="00F16D0B"/>
    <w:rsid w:val="00F16DA4"/>
    <w:rsid w:val="00F16F7F"/>
    <w:rsid w:val="00F17675"/>
    <w:rsid w:val="00F17699"/>
    <w:rsid w:val="00F17714"/>
    <w:rsid w:val="00F17BFC"/>
    <w:rsid w:val="00F17D96"/>
    <w:rsid w:val="00F17EB3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FE"/>
    <w:rsid w:val="00F217BE"/>
    <w:rsid w:val="00F2181A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82F"/>
    <w:rsid w:val="00F228AB"/>
    <w:rsid w:val="00F22BE2"/>
    <w:rsid w:val="00F22E59"/>
    <w:rsid w:val="00F23097"/>
    <w:rsid w:val="00F231C9"/>
    <w:rsid w:val="00F2339F"/>
    <w:rsid w:val="00F2370D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FC"/>
    <w:rsid w:val="00F24983"/>
    <w:rsid w:val="00F24986"/>
    <w:rsid w:val="00F24995"/>
    <w:rsid w:val="00F24CBA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09E5"/>
    <w:rsid w:val="00F30E0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C63"/>
    <w:rsid w:val="00F33D5D"/>
    <w:rsid w:val="00F33D73"/>
    <w:rsid w:val="00F33DD3"/>
    <w:rsid w:val="00F341D3"/>
    <w:rsid w:val="00F34211"/>
    <w:rsid w:val="00F342B8"/>
    <w:rsid w:val="00F3437D"/>
    <w:rsid w:val="00F343D7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683"/>
    <w:rsid w:val="00F35738"/>
    <w:rsid w:val="00F3581C"/>
    <w:rsid w:val="00F359DB"/>
    <w:rsid w:val="00F35ABE"/>
    <w:rsid w:val="00F35B69"/>
    <w:rsid w:val="00F35C17"/>
    <w:rsid w:val="00F35D2C"/>
    <w:rsid w:val="00F35DB5"/>
    <w:rsid w:val="00F362C4"/>
    <w:rsid w:val="00F366C9"/>
    <w:rsid w:val="00F36718"/>
    <w:rsid w:val="00F367BA"/>
    <w:rsid w:val="00F368DC"/>
    <w:rsid w:val="00F36C9C"/>
    <w:rsid w:val="00F36E35"/>
    <w:rsid w:val="00F36F71"/>
    <w:rsid w:val="00F37A36"/>
    <w:rsid w:val="00F37B36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B6E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DB"/>
    <w:rsid w:val="00F460E9"/>
    <w:rsid w:val="00F4615F"/>
    <w:rsid w:val="00F463C8"/>
    <w:rsid w:val="00F467A3"/>
    <w:rsid w:val="00F46848"/>
    <w:rsid w:val="00F46909"/>
    <w:rsid w:val="00F46BF5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65"/>
    <w:rsid w:val="00F52BBB"/>
    <w:rsid w:val="00F52BBE"/>
    <w:rsid w:val="00F52C23"/>
    <w:rsid w:val="00F52DFA"/>
    <w:rsid w:val="00F52FE4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C06"/>
    <w:rsid w:val="00F54D92"/>
    <w:rsid w:val="00F550BF"/>
    <w:rsid w:val="00F553CA"/>
    <w:rsid w:val="00F553E6"/>
    <w:rsid w:val="00F556BB"/>
    <w:rsid w:val="00F55758"/>
    <w:rsid w:val="00F55851"/>
    <w:rsid w:val="00F5595D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6D8C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0EE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3045"/>
    <w:rsid w:val="00F6310B"/>
    <w:rsid w:val="00F63523"/>
    <w:rsid w:val="00F635C6"/>
    <w:rsid w:val="00F63602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E89"/>
    <w:rsid w:val="00F671D3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228"/>
    <w:rsid w:val="00F7025D"/>
    <w:rsid w:val="00F708FB"/>
    <w:rsid w:val="00F70CD1"/>
    <w:rsid w:val="00F70DAD"/>
    <w:rsid w:val="00F70E5E"/>
    <w:rsid w:val="00F70E9F"/>
    <w:rsid w:val="00F710D8"/>
    <w:rsid w:val="00F7128F"/>
    <w:rsid w:val="00F7137F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3EB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64"/>
    <w:rsid w:val="00F81484"/>
    <w:rsid w:val="00F8156B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55B"/>
    <w:rsid w:val="00F8269B"/>
    <w:rsid w:val="00F826EA"/>
    <w:rsid w:val="00F8276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4F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AC2"/>
    <w:rsid w:val="00F90B26"/>
    <w:rsid w:val="00F911D7"/>
    <w:rsid w:val="00F91251"/>
    <w:rsid w:val="00F9147B"/>
    <w:rsid w:val="00F914F7"/>
    <w:rsid w:val="00F91563"/>
    <w:rsid w:val="00F916BD"/>
    <w:rsid w:val="00F91705"/>
    <w:rsid w:val="00F917EE"/>
    <w:rsid w:val="00F91A46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1EC"/>
    <w:rsid w:val="00F93314"/>
    <w:rsid w:val="00F93528"/>
    <w:rsid w:val="00F9353B"/>
    <w:rsid w:val="00F93866"/>
    <w:rsid w:val="00F938A8"/>
    <w:rsid w:val="00F93E55"/>
    <w:rsid w:val="00F93F72"/>
    <w:rsid w:val="00F9406E"/>
    <w:rsid w:val="00F940C0"/>
    <w:rsid w:val="00F94221"/>
    <w:rsid w:val="00F94281"/>
    <w:rsid w:val="00F944D1"/>
    <w:rsid w:val="00F94746"/>
    <w:rsid w:val="00F949EC"/>
    <w:rsid w:val="00F94A3B"/>
    <w:rsid w:val="00F94C6E"/>
    <w:rsid w:val="00F94C9C"/>
    <w:rsid w:val="00F94D0C"/>
    <w:rsid w:val="00F94EDC"/>
    <w:rsid w:val="00F94FBE"/>
    <w:rsid w:val="00F951C9"/>
    <w:rsid w:val="00F9549E"/>
    <w:rsid w:val="00F955BF"/>
    <w:rsid w:val="00F955E4"/>
    <w:rsid w:val="00F95693"/>
    <w:rsid w:val="00F958B7"/>
    <w:rsid w:val="00F95953"/>
    <w:rsid w:val="00F95C62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C7"/>
    <w:rsid w:val="00FA4F5E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440"/>
    <w:rsid w:val="00FB04E9"/>
    <w:rsid w:val="00FB0627"/>
    <w:rsid w:val="00FB0638"/>
    <w:rsid w:val="00FB0731"/>
    <w:rsid w:val="00FB084B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8E8"/>
    <w:rsid w:val="00FB1991"/>
    <w:rsid w:val="00FB1AE0"/>
    <w:rsid w:val="00FB1AE8"/>
    <w:rsid w:val="00FB1F16"/>
    <w:rsid w:val="00FB23A8"/>
    <w:rsid w:val="00FB24E4"/>
    <w:rsid w:val="00FB25C6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4DA7"/>
    <w:rsid w:val="00FB5162"/>
    <w:rsid w:val="00FB516C"/>
    <w:rsid w:val="00FB5294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5FB3"/>
    <w:rsid w:val="00FB609A"/>
    <w:rsid w:val="00FB614E"/>
    <w:rsid w:val="00FB64F7"/>
    <w:rsid w:val="00FB66F6"/>
    <w:rsid w:val="00FB6CF7"/>
    <w:rsid w:val="00FB6F03"/>
    <w:rsid w:val="00FB6F4F"/>
    <w:rsid w:val="00FB70B7"/>
    <w:rsid w:val="00FB732C"/>
    <w:rsid w:val="00FB784A"/>
    <w:rsid w:val="00FB7A57"/>
    <w:rsid w:val="00FB7AE6"/>
    <w:rsid w:val="00FB7B3C"/>
    <w:rsid w:val="00FB7B48"/>
    <w:rsid w:val="00FB7DA4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AD1"/>
    <w:rsid w:val="00FC0EF8"/>
    <w:rsid w:val="00FC1161"/>
    <w:rsid w:val="00FC11BB"/>
    <w:rsid w:val="00FC11DB"/>
    <w:rsid w:val="00FC1380"/>
    <w:rsid w:val="00FC159C"/>
    <w:rsid w:val="00FC15AE"/>
    <w:rsid w:val="00FC1944"/>
    <w:rsid w:val="00FC1C7B"/>
    <w:rsid w:val="00FC1D0A"/>
    <w:rsid w:val="00FC1DDF"/>
    <w:rsid w:val="00FC1E21"/>
    <w:rsid w:val="00FC2171"/>
    <w:rsid w:val="00FC236A"/>
    <w:rsid w:val="00FC243F"/>
    <w:rsid w:val="00FC2474"/>
    <w:rsid w:val="00FC2994"/>
    <w:rsid w:val="00FC2A36"/>
    <w:rsid w:val="00FC2A6A"/>
    <w:rsid w:val="00FC2BBD"/>
    <w:rsid w:val="00FC2BCE"/>
    <w:rsid w:val="00FC2E3D"/>
    <w:rsid w:val="00FC320D"/>
    <w:rsid w:val="00FC33E4"/>
    <w:rsid w:val="00FC38A9"/>
    <w:rsid w:val="00FC3D43"/>
    <w:rsid w:val="00FC3F9A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1D7"/>
    <w:rsid w:val="00FC528E"/>
    <w:rsid w:val="00FC52B1"/>
    <w:rsid w:val="00FC53D2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780"/>
    <w:rsid w:val="00FC7831"/>
    <w:rsid w:val="00FC7B9F"/>
    <w:rsid w:val="00FD0226"/>
    <w:rsid w:val="00FD0491"/>
    <w:rsid w:val="00FD08DF"/>
    <w:rsid w:val="00FD0B3A"/>
    <w:rsid w:val="00FD0B65"/>
    <w:rsid w:val="00FD0BC6"/>
    <w:rsid w:val="00FD0D64"/>
    <w:rsid w:val="00FD0DC1"/>
    <w:rsid w:val="00FD1246"/>
    <w:rsid w:val="00FD144F"/>
    <w:rsid w:val="00FD1678"/>
    <w:rsid w:val="00FD1746"/>
    <w:rsid w:val="00FD1753"/>
    <w:rsid w:val="00FD18B1"/>
    <w:rsid w:val="00FD1E3E"/>
    <w:rsid w:val="00FD1FB6"/>
    <w:rsid w:val="00FD1FB9"/>
    <w:rsid w:val="00FD2071"/>
    <w:rsid w:val="00FD20E9"/>
    <w:rsid w:val="00FD232A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065"/>
    <w:rsid w:val="00FD51AA"/>
    <w:rsid w:val="00FD51BD"/>
    <w:rsid w:val="00FD5500"/>
    <w:rsid w:val="00FD5627"/>
    <w:rsid w:val="00FD5888"/>
    <w:rsid w:val="00FD5A02"/>
    <w:rsid w:val="00FD5AAB"/>
    <w:rsid w:val="00FD5B27"/>
    <w:rsid w:val="00FD5C87"/>
    <w:rsid w:val="00FD5E94"/>
    <w:rsid w:val="00FD683C"/>
    <w:rsid w:val="00FD6859"/>
    <w:rsid w:val="00FD68A3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00E"/>
    <w:rsid w:val="00FE03D4"/>
    <w:rsid w:val="00FE048A"/>
    <w:rsid w:val="00FE0680"/>
    <w:rsid w:val="00FE09DF"/>
    <w:rsid w:val="00FE0A7B"/>
    <w:rsid w:val="00FE0B71"/>
    <w:rsid w:val="00FE0B8C"/>
    <w:rsid w:val="00FE0F0B"/>
    <w:rsid w:val="00FE0F3D"/>
    <w:rsid w:val="00FE1355"/>
    <w:rsid w:val="00FE192A"/>
    <w:rsid w:val="00FE1A2E"/>
    <w:rsid w:val="00FE1AB8"/>
    <w:rsid w:val="00FE1AFC"/>
    <w:rsid w:val="00FE1C97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269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86E"/>
    <w:rsid w:val="00FE4877"/>
    <w:rsid w:val="00FE4CC3"/>
    <w:rsid w:val="00FE4F5D"/>
    <w:rsid w:val="00FE510C"/>
    <w:rsid w:val="00FE51D9"/>
    <w:rsid w:val="00FE541F"/>
    <w:rsid w:val="00FE56CF"/>
    <w:rsid w:val="00FE58D0"/>
    <w:rsid w:val="00FE5931"/>
    <w:rsid w:val="00FE5943"/>
    <w:rsid w:val="00FE59C9"/>
    <w:rsid w:val="00FE5C5E"/>
    <w:rsid w:val="00FE5CCA"/>
    <w:rsid w:val="00FE5E27"/>
    <w:rsid w:val="00FE5ED3"/>
    <w:rsid w:val="00FE6072"/>
    <w:rsid w:val="00FE6135"/>
    <w:rsid w:val="00FE6154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57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26"/>
    <w:rsid w:val="00FF1041"/>
    <w:rsid w:val="00FF10B2"/>
    <w:rsid w:val="00FF12A5"/>
    <w:rsid w:val="00FF133B"/>
    <w:rsid w:val="00FF151F"/>
    <w:rsid w:val="00FF162E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6604DEAE"/>
    <w:rsid w:val="69B023E8"/>
    <w:rsid w:val="70CC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1593C2C2-D504-4445-BDBC-D50189A5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410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Klinsukon, Yendee</cp:lastModifiedBy>
  <cp:revision>2</cp:revision>
  <cp:lastPrinted>2020-05-19T03:09:00Z</cp:lastPrinted>
  <dcterms:created xsi:type="dcterms:W3CDTF">2021-05-12T08:03:00Z</dcterms:created>
  <dcterms:modified xsi:type="dcterms:W3CDTF">2021-05-12T08:03:00Z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