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A57B00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7777777" w:rsidR="00897A8D" w:rsidRPr="00A57B00" w:rsidRDefault="00232839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35" w:hanging="7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12E50" w:rsidRPr="00A57B00">
              <w:rPr>
                <w:rFonts w:asciiTheme="majorBidi" w:hAnsiTheme="majorBidi" w:cstheme="majorBidi"/>
                <w:cs/>
              </w:rPr>
              <w:br w:type="page"/>
            </w:r>
            <w:r w:rsidR="00412E50" w:rsidRPr="00A57B00">
              <w:rPr>
                <w:rFonts w:asciiTheme="majorBidi" w:hAnsiTheme="majorBidi" w:cstheme="majorBidi"/>
              </w:rPr>
              <w:br w:type="page"/>
            </w:r>
            <w:r w:rsidR="00897A8D"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77777777" w:rsidR="00897A8D" w:rsidRPr="00A57B00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A57B00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A57B00" w:rsidRDefault="00B668CE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A57B00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A57B00" w14:paraId="5F6546E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0ED9DD4" w14:textId="77777777" w:rsidR="008F7546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7920" w:type="dxa"/>
          </w:tcPr>
          <w:p w14:paraId="36CC8709" w14:textId="77777777" w:rsidR="008F7546" w:rsidRPr="00A57B00" w:rsidRDefault="008F7546" w:rsidP="000429AC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  <w:r w:rsidR="00392797"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8F7546" w:rsidRPr="00A57B00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77777777" w:rsidR="008F7546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2</w:t>
            </w:r>
          </w:p>
        </w:tc>
        <w:tc>
          <w:tcPr>
            <w:tcW w:w="7920" w:type="dxa"/>
          </w:tcPr>
          <w:p w14:paraId="45F72E47" w14:textId="77777777" w:rsidR="008F7546" w:rsidRPr="00A57B00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B23964" w:rsidRPr="00A57B00" w14:paraId="35267E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1D85466" w14:textId="1698755F" w:rsidR="00B23964" w:rsidRPr="00A57B00" w:rsidRDefault="00DA1EFE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32A9F1A" w14:textId="31F20726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="00E00098" w:rsidRPr="00E00098">
              <w:rPr>
                <w:rFonts w:asciiTheme="majorBidi" w:eastAsia="Tahoma" w:hAnsiTheme="majorBidi" w:cstheme="majorBidi"/>
                <w:sz w:val="30"/>
                <w:szCs w:val="30"/>
                <w:lang w:val="en-AU" w:bidi="th-TH"/>
              </w:rPr>
              <w:t>201</w:t>
            </w:r>
            <w:r w:rsidRPr="00A57B00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>9 (COVID-</w:t>
            </w:r>
            <w:r w:rsidR="00E00098" w:rsidRPr="00E00098">
              <w:rPr>
                <w:rFonts w:asciiTheme="majorBidi" w:eastAsia="Tahoma" w:hAnsiTheme="majorBidi" w:cstheme="majorBidi"/>
                <w:sz w:val="30"/>
                <w:szCs w:val="30"/>
                <w:lang w:val="en-AU" w:bidi="th-TH"/>
              </w:rPr>
              <w:t>1</w:t>
            </w:r>
            <w:r w:rsidRPr="00A57B00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>9)</w:t>
            </w:r>
          </w:p>
        </w:tc>
      </w:tr>
      <w:tr w:rsidR="00B23964" w:rsidRPr="00A57B00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0E617F5B" w:rsidR="00B23964" w:rsidRPr="00A57B00" w:rsidRDefault="00DA1EFE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3ADD39D" w14:textId="77777777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B23964" w:rsidRPr="00A57B00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62D16F87" w:rsidR="00B23964" w:rsidRPr="00A57B00" w:rsidRDefault="00EA6D0F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2F42BD75" w14:textId="23F18DE5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B23964" w:rsidRPr="00A57B00" w14:paraId="59E9A42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C7F368D" w14:textId="4B28E268" w:rsidR="00B23964" w:rsidRPr="00A57B00" w:rsidRDefault="00EA6D0F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175CB071" w14:textId="04DD4923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B23964" w:rsidRPr="00A57B00" w14:paraId="32892FE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4A9852" w14:textId="7C5F5082" w:rsidR="00B23964" w:rsidRPr="00A57B00" w:rsidRDefault="00EA6D0F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FC2782E" w14:textId="384B6702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B23964" w:rsidRPr="00A57B00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7D4B4A1E" w:rsidR="00B23964" w:rsidRPr="00A57B00" w:rsidRDefault="00EA6D0F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76D52AFF" w14:textId="3FBB8068" w:rsidR="00B23964" w:rsidRPr="00A57B00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B1603" w:rsidRPr="00A57B00" w14:paraId="3C3793EC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140802" w14:textId="07605807" w:rsidR="00BB1603" w:rsidRDefault="001B7707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842976" w14:textId="080C0458" w:rsidR="00BB1603" w:rsidRPr="00A57B00" w:rsidRDefault="00BB1603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="001D1227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ระยะยาว</w:t>
            </w:r>
          </w:p>
        </w:tc>
      </w:tr>
      <w:tr w:rsidR="00B23964" w:rsidRPr="00A57B00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0BD9189F" w:rsidR="00B23964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  <w:r w:rsidR="001B7707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0</w:t>
            </w:r>
          </w:p>
        </w:tc>
        <w:tc>
          <w:tcPr>
            <w:tcW w:w="7920" w:type="dxa"/>
          </w:tcPr>
          <w:p w14:paraId="29834BB3" w14:textId="5CFB2592" w:rsidR="00B23964" w:rsidRPr="00A57B00" w:rsidRDefault="0059467F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B23964" w:rsidRPr="00A57B00" w14:paraId="0CE8BAC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04E74C" w14:textId="62C413F9" w:rsidR="00B23964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  <w:r w:rsidR="001B7707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7920" w:type="dxa"/>
          </w:tcPr>
          <w:p w14:paraId="152A2561" w14:textId="26CC12AF" w:rsidR="00B23964" w:rsidRPr="00A57B00" w:rsidRDefault="0059467F" w:rsidP="00E525D0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ต่อหุ้น</w:t>
            </w:r>
          </w:p>
        </w:tc>
      </w:tr>
      <w:tr w:rsidR="00B23964" w:rsidRPr="00A57B00" w14:paraId="5E231B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5140A6" w14:textId="6BAC6994" w:rsidR="00B23964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  <w:r w:rsidR="001B7707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2</w:t>
            </w:r>
          </w:p>
        </w:tc>
        <w:tc>
          <w:tcPr>
            <w:tcW w:w="7920" w:type="dxa"/>
          </w:tcPr>
          <w:p w14:paraId="632A0588" w14:textId="524E810F" w:rsidR="00B23964" w:rsidRPr="002E1DA5" w:rsidRDefault="0059467F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02439" w:rsidRPr="00A57B00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577FC8D0" w:rsidR="00302439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  <w:r w:rsidR="001B7707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3</w:t>
            </w:r>
          </w:p>
        </w:tc>
        <w:tc>
          <w:tcPr>
            <w:tcW w:w="7920" w:type="dxa"/>
          </w:tcPr>
          <w:p w14:paraId="60F0007E" w14:textId="0260B897" w:rsidR="00302439" w:rsidRPr="00A57B00" w:rsidRDefault="0059467F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02439" w:rsidRPr="00A57B00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4566B37F" w:rsidR="00302439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  <w:r w:rsidR="001B7707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4</w:t>
            </w:r>
          </w:p>
        </w:tc>
        <w:tc>
          <w:tcPr>
            <w:tcW w:w="7920" w:type="dxa"/>
          </w:tcPr>
          <w:p w14:paraId="6F3AA524" w14:textId="4568B0F2" w:rsidR="00302439" w:rsidRPr="00A57B00" w:rsidRDefault="0059467F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302439" w:rsidRPr="00A57B00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0B2510F5" w:rsidR="00302439" w:rsidRPr="00A57B00" w:rsidRDefault="00E00098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  <w:r w:rsidR="001B7707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5</w:t>
            </w:r>
          </w:p>
        </w:tc>
        <w:tc>
          <w:tcPr>
            <w:tcW w:w="7920" w:type="dxa"/>
          </w:tcPr>
          <w:p w14:paraId="7BB87D34" w14:textId="614601B4" w:rsidR="00302439" w:rsidRPr="00A57B00" w:rsidRDefault="0059467F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  <w:tr w:rsidR="00E441B4" w:rsidRPr="00A57B00" w14:paraId="7CB2C557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7E36374" w14:textId="5E707596" w:rsidR="00E441B4" w:rsidRPr="00A57B00" w:rsidRDefault="00E441B4" w:rsidP="0029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7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596B1934" w14:textId="3253596C" w:rsidR="00E441B4" w:rsidRPr="00A57B00" w:rsidRDefault="0059467F" w:rsidP="00E441B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E441B4" w:rsidRPr="00A57B00" w14:paraId="457BCC4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ECD0E5" w14:textId="090034F7" w:rsidR="00E441B4" w:rsidRPr="00A57B00" w:rsidRDefault="00E441B4" w:rsidP="00E4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16D1CF" w14:textId="51A81203" w:rsidR="00E441B4" w:rsidRPr="00A57B00" w:rsidRDefault="00E441B4" w:rsidP="00E441B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02439" w:rsidRPr="00A57B00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90CF12A" w14:textId="77777777" w:rsidR="005819FB" w:rsidRPr="00A57B00" w:rsidRDefault="005819FB" w:rsidP="000429AC">
      <w:pPr>
        <w:rPr>
          <w:rFonts w:asciiTheme="majorBidi" w:hAnsiTheme="majorBidi" w:cstheme="majorBidi"/>
        </w:rPr>
      </w:pPr>
    </w:p>
    <w:p w14:paraId="6D74038C" w14:textId="27935BB7" w:rsidR="00FA7C85" w:rsidRPr="00A57B00" w:rsidRDefault="00DC5E95" w:rsidP="000429AC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</w:tabs>
        <w:spacing w:line="240" w:lineRule="auto"/>
        <w:ind w:left="313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z w:val="30"/>
          <w:szCs w:val="30"/>
        </w:rPr>
        <w:tab/>
      </w:r>
    </w:p>
    <w:p w14:paraId="16B8FE6F" w14:textId="4C3BF6C9" w:rsidR="00C142F6" w:rsidRPr="00A57B00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A57B00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5C0BF4" w14:textId="4C3FF5D0" w:rsidR="00C142F6" w:rsidRPr="00A57B00" w:rsidRDefault="006B70D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A57B00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57B00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F20CE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123D8E" w:rsidRPr="00123D8E">
        <w:rPr>
          <w:rFonts w:asciiTheme="majorBidi" w:hAnsiTheme="majorBidi" w:cstheme="majorBidi"/>
          <w:sz w:val="30"/>
          <w:szCs w:val="30"/>
        </w:rPr>
        <w:t>3</w:t>
      </w:r>
      <w:r w:rsidR="003C608F" w:rsidRPr="00123D8E">
        <w:rPr>
          <w:rFonts w:asciiTheme="majorBidi" w:hAnsiTheme="majorBidi" w:cstheme="majorBidi"/>
          <w:sz w:val="30"/>
          <w:szCs w:val="30"/>
        </w:rPr>
        <w:t xml:space="preserve"> </w:t>
      </w:r>
      <w:r w:rsidR="003C608F" w:rsidRPr="00123D8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3C608F" w:rsidRPr="00123D8E">
        <w:rPr>
          <w:rFonts w:asciiTheme="majorBidi" w:hAnsiTheme="majorBidi" w:cstheme="majorBidi"/>
          <w:sz w:val="30"/>
          <w:szCs w:val="30"/>
        </w:rPr>
        <w:t>56</w:t>
      </w:r>
      <w:r w:rsidR="00C8233C" w:rsidRPr="00123D8E">
        <w:rPr>
          <w:rFonts w:asciiTheme="majorBidi" w:hAnsiTheme="majorBidi" w:cstheme="majorBidi"/>
          <w:sz w:val="30"/>
          <w:szCs w:val="30"/>
        </w:rPr>
        <w:t>4</w:t>
      </w:r>
    </w:p>
    <w:p w14:paraId="0F436AAF" w14:textId="77777777" w:rsidR="00C142F6" w:rsidRPr="00A57B00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0634A" w14:textId="77777777" w:rsidR="00C142F6" w:rsidRPr="00913109" w:rsidRDefault="00E00098" w:rsidP="0091310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C142F6" w:rsidRPr="00913109">
        <w:rPr>
          <w:rFonts w:asciiTheme="majorBidi" w:hAnsiTheme="majorBidi" w:cstheme="majorBidi"/>
          <w:sz w:val="30"/>
          <w:szCs w:val="30"/>
        </w:rPr>
        <w:tab/>
      </w:r>
      <w:r w:rsidR="00C142F6" w:rsidRPr="0091310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4CDCBB4" w14:textId="77777777" w:rsidR="00E6383B" w:rsidRPr="00A57B00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C663F" w14:textId="77777777" w:rsidR="00C142F6" w:rsidRPr="00A57B00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A57B00">
        <w:rPr>
          <w:rFonts w:asciiTheme="majorBidi" w:hAnsiTheme="majorBidi" w:cstheme="majorBidi"/>
          <w:sz w:val="30"/>
          <w:szCs w:val="30"/>
        </w:rPr>
        <w:t>“</w:t>
      </w:r>
      <w:r w:rsidRPr="00A57B0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57B00">
        <w:rPr>
          <w:rFonts w:asciiTheme="majorBidi" w:hAnsiTheme="majorBidi" w:cstheme="majorBidi"/>
          <w:sz w:val="30"/>
          <w:szCs w:val="30"/>
        </w:rPr>
        <w:t>”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 เป็นนิติ</w:t>
      </w:r>
      <w:r w:rsidR="0058497F" w:rsidRPr="00A57B00">
        <w:rPr>
          <w:rFonts w:asciiTheme="majorBidi" w:hAnsiTheme="majorBidi" w:cstheme="majorBidi"/>
          <w:sz w:val="30"/>
          <w:szCs w:val="30"/>
          <w:cs/>
        </w:rPr>
        <w:t>บุคคลที่จัดตั้งขึ้นในประเทศไทย</w:t>
      </w:r>
    </w:p>
    <w:p w14:paraId="14BB5F06" w14:textId="77777777" w:rsidR="00C142F6" w:rsidRPr="00A57B00" w:rsidRDefault="00C142F6" w:rsidP="000429AC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3391E60" w14:textId="2DD51B46" w:rsidR="00C142F6" w:rsidRPr="00A57B00" w:rsidRDefault="00C82D3F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A57B00">
        <w:rPr>
          <w:rFonts w:asciiTheme="majorBidi" w:hAnsiTheme="majorBidi" w:cstheme="majorBidi"/>
          <w:sz w:val="30"/>
          <w:szCs w:val="30"/>
        </w:rPr>
        <w:t>(</w:t>
      </w:r>
      <w:r w:rsidRPr="00A57B00">
        <w:rPr>
          <w:rFonts w:asciiTheme="majorBidi" w:hAnsiTheme="majorBidi" w:cstheme="majorBidi"/>
          <w:sz w:val="30"/>
          <w:szCs w:val="30"/>
          <w:cs/>
        </w:rPr>
        <w:t>รวมกันเรียกว่า</w:t>
      </w:r>
      <w:r w:rsidRPr="00A57B00">
        <w:rPr>
          <w:rFonts w:asciiTheme="majorBidi" w:hAnsiTheme="majorBidi" w:cstheme="majorBidi"/>
          <w:sz w:val="30"/>
          <w:szCs w:val="30"/>
        </w:rPr>
        <w:t xml:space="preserve"> “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57B00">
        <w:rPr>
          <w:rFonts w:asciiTheme="majorBidi" w:hAnsiTheme="majorBidi" w:cstheme="majorBidi"/>
          <w:sz w:val="30"/>
          <w:szCs w:val="30"/>
        </w:rPr>
        <w:t xml:space="preserve">”) 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ดำเนินธุรกิจหลักด้าน</w:t>
      </w:r>
      <w:r w:rsidR="005C5F1B" w:rsidRPr="00A57B00">
        <w:rPr>
          <w:rFonts w:asciiTheme="majorBidi" w:hAnsiTheme="majorBidi" w:cstheme="majorBidi"/>
          <w:sz w:val="30"/>
          <w:szCs w:val="30"/>
          <w:cs/>
        </w:rPr>
        <w:t>การ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เกษตรอุตสาหกรรมและอาหาร</w:t>
      </w:r>
      <w:r w:rsidR="00514965" w:rsidRPr="00A57B00">
        <w:rPr>
          <w:rFonts w:asciiTheme="majorBidi" w:hAnsiTheme="majorBidi" w:cstheme="majorBidi"/>
          <w:sz w:val="30"/>
          <w:szCs w:val="30"/>
        </w:rPr>
        <w:t xml:space="preserve">    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 xml:space="preserve">ครบวงจร โดยมีที่ตั้งของธุรกิจครอบคลุมทั้งภายในประเทศและต่างประเทศ ซึ่งแบ่งเป็น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ส่วนงานหลักดังนี้   </w:t>
      </w:r>
    </w:p>
    <w:p w14:paraId="714F47BA" w14:textId="77777777" w:rsidR="00C142F6" w:rsidRPr="00A57B00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F9858" w14:textId="77777777" w:rsidR="00C142F6" w:rsidRPr="00A57B00" w:rsidRDefault="00E0009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C142F6" w:rsidRPr="00A57B00">
        <w:rPr>
          <w:rFonts w:asciiTheme="majorBidi" w:hAnsiTheme="majorBidi" w:cstheme="majorBidi"/>
          <w:sz w:val="30"/>
          <w:szCs w:val="30"/>
        </w:rPr>
        <w:t xml:space="preserve">) 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42F6" w:rsidRPr="00A57B00">
        <w:rPr>
          <w:rFonts w:asciiTheme="majorBidi" w:hAnsiTheme="majorBidi" w:cstheme="majorBidi"/>
          <w:sz w:val="30"/>
          <w:szCs w:val="30"/>
        </w:rPr>
        <w:tab/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7F041F7D" w14:textId="77777777" w:rsidR="00C142F6" w:rsidRPr="00A57B00" w:rsidRDefault="00E0009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C142F6" w:rsidRPr="00A57B00">
        <w:rPr>
          <w:rFonts w:asciiTheme="majorBidi" w:hAnsiTheme="majorBidi" w:cstheme="majorBidi"/>
          <w:sz w:val="30"/>
          <w:szCs w:val="30"/>
        </w:rPr>
        <w:t xml:space="preserve">) 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42F6" w:rsidRPr="00A57B00">
        <w:rPr>
          <w:rFonts w:asciiTheme="majorBidi" w:hAnsiTheme="majorBidi" w:cstheme="majorBidi"/>
          <w:sz w:val="30"/>
          <w:szCs w:val="30"/>
        </w:rPr>
        <w:tab/>
      </w:r>
      <w:r w:rsidR="00B607CA" w:rsidRPr="00A57B00">
        <w:rPr>
          <w:rFonts w:asciiTheme="majorBidi" w:hAnsiTheme="majorBidi" w:cstheme="majorBidi"/>
          <w:sz w:val="30"/>
          <w:szCs w:val="30"/>
          <w:cs/>
        </w:rPr>
        <w:t xml:space="preserve">ส่วนงานธุรกิจสัตว์น้ำ 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ครอบคลุมสินค้าประเภท</w:t>
      </w:r>
      <w:smartTag w:uri="urn:schemas-microsoft-com:office:smarttags" w:element="PersonName">
        <w:r w:rsidR="00C142F6" w:rsidRPr="00A57B00">
          <w:rPr>
            <w:rFonts w:asciiTheme="majorBidi" w:hAnsiTheme="majorBidi" w:cstheme="majorBidi"/>
            <w:sz w:val="30"/>
            <w:szCs w:val="30"/>
            <w:cs/>
          </w:rPr>
          <w:t>กุ้ง</w:t>
        </w:r>
      </w:smartTag>
      <w:r w:rsidR="00C142F6" w:rsidRPr="00A57B00">
        <w:rPr>
          <w:rFonts w:asciiTheme="majorBidi" w:hAnsiTheme="majorBidi" w:cstheme="majorBidi"/>
          <w:sz w:val="30"/>
          <w:szCs w:val="30"/>
          <w:cs/>
        </w:rPr>
        <w:t xml:space="preserve">และปลา  </w:t>
      </w:r>
    </w:p>
    <w:p w14:paraId="5C38EF1A" w14:textId="77777777" w:rsidR="00C142F6" w:rsidRPr="00A57B00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9997B" w14:textId="77777777" w:rsidR="000D6971" w:rsidRPr="00A57B00" w:rsidRDefault="000D6971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การ</w:t>
      </w:r>
      <w:r w:rsidR="00B1217F" w:rsidRPr="00A57B00">
        <w:rPr>
          <w:rFonts w:asciiTheme="majorBidi" w:hAnsiTheme="majorBidi" w:cstheme="majorBidi"/>
          <w:sz w:val="30"/>
          <w:szCs w:val="30"/>
          <w:cs/>
        </w:rPr>
        <w:t xml:space="preserve">ดำเนินธุรกิจของกลุ่มบริษัททั้ง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ส่วนงานหลักดังกล่าวมีลักษณะครบวงจร  เริ่มตั้งแต่การจัดหาวัตถุดิบเพื่อใช้ในการผลิตอาหารสัตว์  การดำเนินธุรกิจผลิตอาหารสัตว์  การเพาะพันธุ์สัตว์  การเลี้ยงสัตว์เพื่อการค้า การแปรรูปเนื้อสัตว์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การผลิตผลิตภัณฑ์อาหารสำเร็จรูปพร้อมรับประทาน </w:t>
      </w:r>
      <w:r w:rsidR="00AB4CD3" w:rsidRPr="00A57B00">
        <w:rPr>
          <w:rFonts w:asciiTheme="majorBidi" w:hAnsiTheme="majorBidi" w:cstheme="majorBidi"/>
          <w:sz w:val="30"/>
          <w:szCs w:val="30"/>
          <w:cs/>
        </w:rPr>
        <w:t xml:space="preserve">รวมถึงธุรกิจร้านค้าปลีกและร้านอาหาร </w:t>
      </w:r>
      <w:r w:rsidRPr="00A57B00">
        <w:rPr>
          <w:rFonts w:asciiTheme="majorBidi" w:hAnsiTheme="majorBidi" w:cstheme="majorBidi"/>
          <w:sz w:val="30"/>
          <w:szCs w:val="30"/>
          <w:cs/>
        </w:rPr>
        <w:t>ซึ่ง</w:t>
      </w:r>
      <w:r w:rsidR="00972C22" w:rsidRPr="00A57B00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A57B00">
        <w:rPr>
          <w:rFonts w:asciiTheme="majorBidi" w:hAnsiTheme="majorBidi" w:cstheme="majorBidi"/>
          <w:sz w:val="30"/>
          <w:szCs w:val="30"/>
          <w:cs/>
        </w:rPr>
        <w:t>ผลิตภัณฑ์หลักของกลุ่มบริษัทจำแนกได้เป็น</w:t>
      </w:r>
      <w:r w:rsidRPr="00A57B00">
        <w:rPr>
          <w:rFonts w:asciiTheme="majorBidi" w:hAnsiTheme="majorBidi" w:cstheme="majorBidi"/>
          <w:sz w:val="30"/>
          <w:szCs w:val="30"/>
        </w:rPr>
        <w:t xml:space="preserve"> 3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ประเภทหลักดังนี้   </w:t>
      </w:r>
    </w:p>
    <w:p w14:paraId="2FC1BFC7" w14:textId="77777777" w:rsidR="00C142F6" w:rsidRPr="00A57B00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36E702B2" w14:textId="77777777" w:rsidR="00C142F6" w:rsidRPr="00A57B00" w:rsidRDefault="00E0009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C142F6" w:rsidRPr="00A57B00">
        <w:rPr>
          <w:rFonts w:asciiTheme="majorBidi" w:hAnsiTheme="majorBidi" w:cstheme="majorBidi"/>
          <w:sz w:val="30"/>
          <w:szCs w:val="30"/>
        </w:rPr>
        <w:t xml:space="preserve">)  </w:t>
      </w:r>
      <w:r w:rsidR="007266DA" w:rsidRPr="00A57B00">
        <w:rPr>
          <w:rFonts w:asciiTheme="majorBidi" w:hAnsiTheme="majorBidi" w:cstheme="majorBidi"/>
          <w:sz w:val="30"/>
          <w:szCs w:val="30"/>
          <w:cs/>
        </w:rPr>
        <w:tab/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อาหารสัตว์</w:t>
      </w:r>
    </w:p>
    <w:p w14:paraId="575F327E" w14:textId="77777777" w:rsidR="00C142F6" w:rsidRPr="00A57B00" w:rsidRDefault="00E0009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C142F6" w:rsidRPr="00A57B00">
        <w:rPr>
          <w:rFonts w:asciiTheme="majorBidi" w:hAnsiTheme="majorBidi" w:cstheme="majorBidi"/>
          <w:sz w:val="30"/>
          <w:szCs w:val="30"/>
        </w:rPr>
        <w:t xml:space="preserve">)  </w:t>
      </w:r>
      <w:r w:rsidR="007266DA" w:rsidRPr="00A57B00">
        <w:rPr>
          <w:rFonts w:asciiTheme="majorBidi" w:hAnsiTheme="majorBidi" w:cstheme="majorBidi"/>
          <w:sz w:val="30"/>
          <w:szCs w:val="30"/>
          <w:cs/>
        </w:rPr>
        <w:tab/>
      </w:r>
      <w:r w:rsidR="00EB6AEC" w:rsidRPr="00A57B00">
        <w:rPr>
          <w:rFonts w:asciiTheme="majorBidi" w:hAnsiTheme="majorBidi" w:cstheme="majorBidi"/>
          <w:sz w:val="30"/>
          <w:szCs w:val="30"/>
          <w:cs/>
        </w:rPr>
        <w:t>ผลิตภัณฑ์จากฟาร์ม</w:t>
      </w:r>
      <w:r w:rsidR="00481DCA" w:rsidRPr="00A57B00">
        <w:rPr>
          <w:rFonts w:asciiTheme="majorBidi" w:hAnsiTheme="majorBidi" w:cstheme="majorBidi"/>
          <w:sz w:val="30"/>
          <w:szCs w:val="30"/>
          <w:cs/>
        </w:rPr>
        <w:t>เลี้ยง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สัตว์</w:t>
      </w:r>
      <w:r w:rsidR="00992CBF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992CBF" w:rsidRPr="00A57B00">
        <w:rPr>
          <w:rFonts w:asciiTheme="majorBidi" w:hAnsiTheme="majorBidi" w:cstheme="majorBidi"/>
          <w:sz w:val="30"/>
          <w:szCs w:val="30"/>
          <w:cs/>
        </w:rPr>
        <w:t>เช่น พันธุ์สัตว์ สัตว์มีชีวิต เนื้อสัตว์ เป็นต้น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A20DEB7" w14:textId="77777777" w:rsidR="00C142F6" w:rsidRPr="00A57B00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</w:rPr>
        <w:t xml:space="preserve">3)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6DA" w:rsidRPr="00A57B00">
        <w:rPr>
          <w:rFonts w:asciiTheme="majorBidi" w:hAnsiTheme="majorBidi" w:cstheme="majorBidi"/>
          <w:sz w:val="30"/>
          <w:szCs w:val="30"/>
          <w:cs/>
        </w:rPr>
        <w:tab/>
      </w:r>
      <w:r w:rsidR="00992CBF" w:rsidRPr="00A57B00">
        <w:rPr>
          <w:rFonts w:asciiTheme="majorBidi" w:hAnsiTheme="majorBidi" w:cstheme="majorBidi"/>
          <w:sz w:val="30"/>
          <w:szCs w:val="30"/>
          <w:cs/>
        </w:rPr>
        <w:t>อาหารแปรรูปและ</w:t>
      </w:r>
      <w:r w:rsidR="00EB6AEC" w:rsidRPr="00A57B00">
        <w:rPr>
          <w:rFonts w:asciiTheme="majorBidi" w:hAnsiTheme="majorBidi" w:cstheme="majorBidi"/>
          <w:sz w:val="30"/>
          <w:szCs w:val="30"/>
          <w:cs/>
        </w:rPr>
        <w:t>อาหารสำเร็จรูป</w:t>
      </w:r>
    </w:p>
    <w:p w14:paraId="5A0D159B" w14:textId="77777777" w:rsidR="00EA3FD8" w:rsidRPr="00A57B00" w:rsidRDefault="00EA3FD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2B05A" w14:textId="77777777" w:rsidR="00FA7C85" w:rsidRPr="00A57B00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44CC1" w14:textId="77777777" w:rsidR="00FA7C85" w:rsidRPr="00A57B00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77777777" w:rsidR="00FA7C85" w:rsidRPr="00A57B00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E685F" w14:textId="77777777" w:rsidR="00FA7C85" w:rsidRPr="00A57B00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6A51C" w14:textId="1E54FF5E" w:rsidR="00761B6A" w:rsidRPr="00A57B00" w:rsidRDefault="00FD5627" w:rsidP="00DA3F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br w:type="page"/>
      </w:r>
      <w:r w:rsidR="00F80439" w:rsidRPr="00A57B0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="00EE707B" w:rsidRPr="00A57B00">
        <w:rPr>
          <w:rFonts w:asciiTheme="majorBidi" w:hAnsiTheme="majorBidi" w:cstheme="majorBidi"/>
          <w:sz w:val="30"/>
          <w:szCs w:val="30"/>
          <w:cs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cs/>
          <w:lang w:val="en-AU"/>
        </w:rPr>
        <w:t>1</w:t>
      </w:r>
      <w:r w:rsidR="006530C0" w:rsidRPr="00A57B00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B23964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cs/>
          <w:lang w:val="en-AU"/>
        </w:rPr>
        <w:t>2</w:t>
      </w:r>
      <w:r w:rsidR="00B23964" w:rsidRPr="00A57B00">
        <w:rPr>
          <w:rFonts w:asciiTheme="majorBidi" w:hAnsiTheme="majorBidi" w:cstheme="majorBidi"/>
          <w:sz w:val="30"/>
          <w:szCs w:val="30"/>
          <w:cs/>
        </w:rPr>
        <w:t>56</w:t>
      </w:r>
      <w:r w:rsidR="00C8233C" w:rsidRPr="00A57B00">
        <w:rPr>
          <w:rFonts w:asciiTheme="majorBidi" w:hAnsiTheme="majorBidi" w:cstheme="majorBidi"/>
          <w:sz w:val="30"/>
          <w:szCs w:val="30"/>
          <w:cs/>
        </w:rPr>
        <w:t>4</w:t>
      </w:r>
      <w:r w:rsidR="00294485" w:rsidRPr="00A57B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0197C" w:rsidRPr="00A57B00">
        <w:rPr>
          <w:rFonts w:asciiTheme="majorBidi" w:hAnsiTheme="majorBidi" w:cstheme="majorBidi"/>
          <w:sz w:val="30"/>
          <w:szCs w:val="30"/>
          <w:cs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cs/>
          <w:lang w:val="en-AU"/>
        </w:rPr>
        <w:t>1</w:t>
      </w:r>
      <w:r w:rsidR="0070197C" w:rsidRPr="00A57B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00098" w:rsidRPr="00E00098">
        <w:rPr>
          <w:rFonts w:asciiTheme="majorBidi" w:hAnsiTheme="majorBidi" w:cstheme="majorBidi"/>
          <w:sz w:val="30"/>
          <w:szCs w:val="30"/>
          <w:cs/>
          <w:lang w:val="en-AU"/>
        </w:rPr>
        <w:t>2</w:t>
      </w:r>
      <w:r w:rsidR="0070197C" w:rsidRPr="00A57B00">
        <w:rPr>
          <w:rFonts w:asciiTheme="majorBidi" w:hAnsiTheme="majorBidi" w:cstheme="majorBidi"/>
          <w:sz w:val="30"/>
          <w:szCs w:val="30"/>
          <w:cs/>
        </w:rPr>
        <w:t>5</w:t>
      </w:r>
      <w:r w:rsidR="008F181D" w:rsidRPr="00A57B00">
        <w:rPr>
          <w:rFonts w:asciiTheme="majorBidi" w:hAnsiTheme="majorBidi" w:cstheme="majorBidi"/>
          <w:sz w:val="30"/>
          <w:szCs w:val="30"/>
          <w:cs/>
        </w:rPr>
        <w:t>6</w:t>
      </w:r>
      <w:r w:rsidR="00C8233C" w:rsidRPr="00A57B00">
        <w:rPr>
          <w:rFonts w:asciiTheme="majorBidi" w:hAnsiTheme="majorBidi" w:cstheme="majorBidi"/>
          <w:sz w:val="30"/>
          <w:szCs w:val="30"/>
          <w:cs/>
        </w:rPr>
        <w:t>3</w:t>
      </w:r>
      <w:r w:rsidR="00F80439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5155" w:rsidRPr="00A57B00">
        <w:rPr>
          <w:rFonts w:asciiTheme="majorBidi" w:hAnsiTheme="majorBidi" w:cstheme="majorBidi"/>
          <w:sz w:val="30"/>
          <w:szCs w:val="30"/>
          <w:cs/>
        </w:rPr>
        <w:t>เฉพาะที่มีการเปลี่ยนแปลง</w:t>
      </w:r>
      <w:r w:rsidR="00FC5735" w:rsidRPr="00A57B0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7027F2" w:rsidRPr="00A57B00">
        <w:rPr>
          <w:rFonts w:asciiTheme="majorBidi" w:hAnsiTheme="majorBidi" w:cstheme="majorBidi"/>
          <w:sz w:val="30"/>
          <w:szCs w:val="30"/>
          <w:cs/>
        </w:rPr>
        <w:t>สาม</w:t>
      </w:r>
      <w:r w:rsidR="001F5CD1" w:rsidRPr="00A57B00">
        <w:rPr>
          <w:rFonts w:asciiTheme="majorBidi" w:hAnsiTheme="majorBidi" w:cstheme="majorBidi"/>
          <w:sz w:val="30"/>
          <w:szCs w:val="30"/>
          <w:cs/>
        </w:rPr>
        <w:t>เดือน</w:t>
      </w:r>
      <w:r w:rsidR="00725155" w:rsidRPr="00A57B0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530C0" w:rsidRPr="00A57B00">
        <w:rPr>
          <w:rFonts w:asciiTheme="majorBidi" w:hAnsiTheme="majorBidi" w:cstheme="majorBidi"/>
          <w:sz w:val="30"/>
          <w:szCs w:val="30"/>
          <w:cs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cs/>
          <w:lang w:val="en-AU"/>
        </w:rPr>
        <w:t>1</w:t>
      </w:r>
      <w:r w:rsidR="006530C0" w:rsidRPr="00A57B00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B74489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cs/>
          <w:lang w:val="en-AU"/>
        </w:rPr>
        <w:t>2</w:t>
      </w:r>
      <w:r w:rsidR="00B74489" w:rsidRPr="00A57B00">
        <w:rPr>
          <w:rFonts w:asciiTheme="majorBidi" w:hAnsiTheme="majorBidi" w:cstheme="majorBidi"/>
          <w:sz w:val="30"/>
          <w:szCs w:val="30"/>
          <w:cs/>
        </w:rPr>
        <w:t>56</w:t>
      </w:r>
      <w:r w:rsidR="00C8233C" w:rsidRPr="00A57B00">
        <w:rPr>
          <w:rFonts w:asciiTheme="majorBidi" w:hAnsiTheme="majorBidi" w:cstheme="majorBidi"/>
          <w:sz w:val="30"/>
          <w:szCs w:val="30"/>
          <w:cs/>
        </w:rPr>
        <w:t>4</w:t>
      </w:r>
      <w:r w:rsidR="00B74489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5155" w:rsidRPr="00A57B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28D72D" w14:textId="77777777" w:rsidR="00E72710" w:rsidRPr="006836AF" w:rsidRDefault="00E72710" w:rsidP="00E727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265"/>
        <w:gridCol w:w="2525"/>
        <w:gridCol w:w="239"/>
        <w:gridCol w:w="1129"/>
        <w:gridCol w:w="251"/>
        <w:gridCol w:w="991"/>
        <w:gridCol w:w="236"/>
        <w:gridCol w:w="1024"/>
      </w:tblGrid>
      <w:tr w:rsidR="00E85DF1" w:rsidRPr="00A57B00" w14:paraId="64BDD34F" w14:textId="77777777" w:rsidTr="00E652D0">
        <w:trPr>
          <w:trHeight w:val="20"/>
          <w:tblHeader/>
        </w:trPr>
        <w:tc>
          <w:tcPr>
            <w:tcW w:w="2700" w:type="dxa"/>
          </w:tcPr>
          <w:p w14:paraId="30279DC7" w14:textId="77777777" w:rsidR="00E85DF1" w:rsidRPr="008339BF" w:rsidRDefault="00E85DF1" w:rsidP="00C273B1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ADCA89E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</w:tcPr>
          <w:p w14:paraId="7E3DA09E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D47CAE8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hideMark/>
          </w:tcPr>
          <w:p w14:paraId="663FE359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51" w:type="dxa"/>
          </w:tcPr>
          <w:p w14:paraId="3C01A898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26ADB233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9A2657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5DF1" w:rsidRPr="00A57B00" w14:paraId="26EEDDD5" w14:textId="77777777" w:rsidTr="00E652D0">
        <w:trPr>
          <w:trHeight w:val="20"/>
          <w:tblHeader/>
        </w:trPr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079B4" w14:textId="77777777" w:rsidR="00E85DF1" w:rsidRPr="008339BF" w:rsidRDefault="00E85DF1" w:rsidP="00C273B1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33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5" w:type="dxa"/>
          </w:tcPr>
          <w:p w14:paraId="4D29DFD5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CC85E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9" w:type="dxa"/>
          </w:tcPr>
          <w:p w14:paraId="001F9DC3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3EC9F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51" w:type="dxa"/>
          </w:tcPr>
          <w:p w14:paraId="43C9851A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4098B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กลุ่มบริษัทถือหุ้นร้อยละ</w:t>
            </w:r>
          </w:p>
        </w:tc>
      </w:tr>
      <w:tr w:rsidR="00E85DF1" w:rsidRPr="00A57B00" w14:paraId="268002B5" w14:textId="77777777" w:rsidTr="00E652D0">
        <w:trPr>
          <w:trHeight w:val="20"/>
          <w:tblHeader/>
        </w:trPr>
        <w:tc>
          <w:tcPr>
            <w:tcW w:w="2700" w:type="dxa"/>
          </w:tcPr>
          <w:p w14:paraId="34C10108" w14:textId="77777777" w:rsidR="00E85DF1" w:rsidRPr="008339BF" w:rsidRDefault="00E85DF1" w:rsidP="00C273B1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B5162C6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</w:tcPr>
          <w:p w14:paraId="2C474216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4BF1F15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73184157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048FA936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165B20CF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8339B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8339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39B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674C6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2FBAA606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8339B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833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5DF1" w:rsidRPr="00A57B00" w14:paraId="7B2649F5" w14:textId="77777777" w:rsidTr="00E652D0">
        <w:trPr>
          <w:trHeight w:val="20"/>
          <w:tblHeader/>
        </w:trPr>
        <w:tc>
          <w:tcPr>
            <w:tcW w:w="2700" w:type="dxa"/>
          </w:tcPr>
          <w:p w14:paraId="17F49B05" w14:textId="77777777" w:rsidR="00E85DF1" w:rsidRPr="008339BF" w:rsidRDefault="00E85DF1" w:rsidP="00C273B1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DEBCA50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</w:tcPr>
          <w:p w14:paraId="79BD1B14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C4BB0F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244924C3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25141F6A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1005DF6E" w14:textId="13E43F59" w:rsidR="00E85DF1" w:rsidRPr="008339BF" w:rsidRDefault="00E00098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E85DF1" w:rsidRPr="008339BF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C8233C" w:rsidRPr="008339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C594219" w14:textId="77777777" w:rsidR="00E85DF1" w:rsidRPr="008339B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17498955" w14:textId="72E91048" w:rsidR="00E85DF1" w:rsidRPr="008339BF" w:rsidRDefault="00E00098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E85DF1" w:rsidRPr="008339BF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C8233C" w:rsidRPr="008339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62EB6" w:rsidRPr="00F67A2E" w14:paraId="3131ADC6" w14:textId="77777777" w:rsidTr="00E652D0">
        <w:tc>
          <w:tcPr>
            <w:tcW w:w="2700" w:type="dxa"/>
          </w:tcPr>
          <w:p w14:paraId="7F0D99AB" w14:textId="6327EF0D" w:rsidR="00F62EB6" w:rsidRPr="008339BF" w:rsidRDefault="00F62EB6" w:rsidP="00F62EB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8339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</w:t>
            </w:r>
            <w:r w:rsidR="008C2700" w:rsidRPr="008339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างอ้อมจากการซื้อหุ้น</w:t>
            </w:r>
          </w:p>
        </w:tc>
        <w:tc>
          <w:tcPr>
            <w:tcW w:w="265" w:type="dxa"/>
          </w:tcPr>
          <w:p w14:paraId="47CD4116" w14:textId="77777777" w:rsidR="00F62EB6" w:rsidRPr="008339BF" w:rsidRDefault="00F62EB6" w:rsidP="00F62EB6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525" w:type="dxa"/>
            <w:vAlign w:val="center"/>
          </w:tcPr>
          <w:p w14:paraId="2846CE86" w14:textId="77777777" w:rsidR="00F62EB6" w:rsidRPr="008339BF" w:rsidRDefault="00F62EB6" w:rsidP="00F62EB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9" w:type="dxa"/>
            <w:vAlign w:val="center"/>
          </w:tcPr>
          <w:p w14:paraId="3F6DA2E0" w14:textId="77777777" w:rsidR="00F62EB6" w:rsidRPr="008339BF" w:rsidRDefault="00F62EB6" w:rsidP="00F62E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29" w:type="dxa"/>
            <w:vAlign w:val="center"/>
          </w:tcPr>
          <w:p w14:paraId="6C0E4E0E" w14:textId="77777777" w:rsidR="00F62EB6" w:rsidRPr="008339BF" w:rsidRDefault="00F62EB6" w:rsidP="00F62E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51" w:type="dxa"/>
            <w:vAlign w:val="center"/>
          </w:tcPr>
          <w:p w14:paraId="7BD55163" w14:textId="77777777" w:rsidR="00F62EB6" w:rsidRPr="008339B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vAlign w:val="center"/>
          </w:tcPr>
          <w:p w14:paraId="41A04F28" w14:textId="77777777" w:rsidR="00F62EB6" w:rsidRPr="008339BF" w:rsidRDefault="00F62EB6" w:rsidP="00F6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th-TH"/>
              </w:rPr>
            </w:pPr>
          </w:p>
        </w:tc>
        <w:tc>
          <w:tcPr>
            <w:tcW w:w="236" w:type="dxa"/>
            <w:vAlign w:val="center"/>
          </w:tcPr>
          <w:p w14:paraId="3E0985AD" w14:textId="77777777" w:rsidR="00F62EB6" w:rsidRPr="008339BF" w:rsidRDefault="00F62EB6" w:rsidP="00F62E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center"/>
          </w:tcPr>
          <w:p w14:paraId="0E5A1704" w14:textId="77777777" w:rsidR="00F62EB6" w:rsidRPr="008339BF" w:rsidRDefault="00F62EB6" w:rsidP="00F4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th-TH"/>
              </w:rPr>
            </w:pPr>
          </w:p>
        </w:tc>
      </w:tr>
      <w:tr w:rsidR="00F076C3" w:rsidRPr="00F67A2E" w14:paraId="2237DE23" w14:textId="77777777" w:rsidTr="00E652D0">
        <w:tc>
          <w:tcPr>
            <w:tcW w:w="2700" w:type="dxa"/>
            <w:shd w:val="clear" w:color="auto" w:fill="auto"/>
          </w:tcPr>
          <w:p w14:paraId="19EE3F18" w14:textId="438BD008" w:rsidR="00F076C3" w:rsidRPr="008339BF" w:rsidRDefault="00E00098" w:rsidP="00F076C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F076C3" w:rsidRPr="008339B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076C3" w:rsidRPr="008339B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F076C3" w:rsidRPr="00833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076C3" w:rsidRPr="008339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สวนสมบูรณ์</w:t>
            </w:r>
            <w:r w:rsidR="00F076C3" w:rsidRPr="00833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076C3" w:rsidRPr="008339B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="00F076C3" w:rsidRPr="008339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76C3" w:rsidRPr="008339BF">
              <w:rPr>
                <w:rFonts w:asciiTheme="majorBidi" w:hAnsiTheme="majorBidi" w:cstheme="majorBidi"/>
                <w:sz w:val="30"/>
                <w:szCs w:val="30"/>
                <w:vertAlign w:val="superscript"/>
                <w:lang w:eastAsia="th-TH"/>
              </w:rPr>
              <w:t>(</w:t>
            </w:r>
            <w:r w:rsidR="00B35AEE" w:rsidRPr="008339BF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AU" w:eastAsia="th-TH"/>
              </w:rPr>
              <w:t>1</w:t>
            </w:r>
            <w:r w:rsidR="00F076C3" w:rsidRPr="008339BF">
              <w:rPr>
                <w:rFonts w:asciiTheme="majorBidi" w:hAnsiTheme="majorBidi" w:cstheme="majorBidi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3F74A3E" w14:textId="77777777" w:rsidR="00F076C3" w:rsidRPr="008339BF" w:rsidRDefault="00F076C3" w:rsidP="00F076C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25" w:type="dxa"/>
            <w:shd w:val="clear" w:color="auto" w:fill="auto"/>
          </w:tcPr>
          <w:p w14:paraId="20E81427" w14:textId="0F58CF64" w:rsidR="00F076C3" w:rsidRPr="008339BF" w:rsidRDefault="00A33106" w:rsidP="00F076C3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39B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ธุรกิจปลูกพืช</w:t>
            </w:r>
            <w:r w:rsidR="00F47C55" w:rsidRPr="008339B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เพื่อการเกษตร</w:t>
            </w:r>
          </w:p>
        </w:tc>
        <w:tc>
          <w:tcPr>
            <w:tcW w:w="239" w:type="dxa"/>
          </w:tcPr>
          <w:p w14:paraId="0259D7AA" w14:textId="77777777" w:rsidR="00F076C3" w:rsidRPr="008339BF" w:rsidRDefault="00F076C3" w:rsidP="00F076C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29" w:type="dxa"/>
            <w:vAlign w:val="center"/>
          </w:tcPr>
          <w:p w14:paraId="4BB350C6" w14:textId="321EFB5D" w:rsidR="00F076C3" w:rsidRPr="008339BF" w:rsidRDefault="00F076C3" w:rsidP="00F076C3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8339B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392EA8BB" w14:textId="77777777" w:rsidR="00F076C3" w:rsidRPr="008339BF" w:rsidRDefault="00F076C3" w:rsidP="00F076C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vAlign w:val="center"/>
          </w:tcPr>
          <w:p w14:paraId="4E0BCE85" w14:textId="699DE212" w:rsidR="00F076C3" w:rsidRPr="008339BF" w:rsidRDefault="00F076C3" w:rsidP="00F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th-TH"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99.99</w:t>
            </w:r>
          </w:p>
        </w:tc>
        <w:tc>
          <w:tcPr>
            <w:tcW w:w="236" w:type="dxa"/>
            <w:vAlign w:val="center"/>
          </w:tcPr>
          <w:p w14:paraId="35FEB42F" w14:textId="77777777" w:rsidR="00F076C3" w:rsidRPr="008339BF" w:rsidRDefault="00F076C3" w:rsidP="00F076C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center"/>
          </w:tcPr>
          <w:p w14:paraId="0753502F" w14:textId="68F6AAB9" w:rsidR="00F076C3" w:rsidRPr="008339BF" w:rsidRDefault="00F076C3" w:rsidP="00F4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th-TH"/>
              </w:rPr>
            </w:pPr>
            <w:r w:rsidRPr="008339B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</w:tr>
      <w:tr w:rsidR="00102A8C" w:rsidRPr="00F67A2E" w14:paraId="2C4DF3A0" w14:textId="77777777" w:rsidTr="00E652D0">
        <w:tc>
          <w:tcPr>
            <w:tcW w:w="2700" w:type="dxa"/>
            <w:shd w:val="clear" w:color="auto" w:fill="auto"/>
          </w:tcPr>
          <w:p w14:paraId="7E42456C" w14:textId="77777777" w:rsidR="00102A8C" w:rsidRPr="008339BF" w:rsidRDefault="00102A8C" w:rsidP="00F076C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65" w:type="dxa"/>
            <w:shd w:val="clear" w:color="auto" w:fill="auto"/>
          </w:tcPr>
          <w:p w14:paraId="4F6E4B4D" w14:textId="77777777" w:rsidR="00102A8C" w:rsidRPr="008339BF" w:rsidRDefault="00102A8C" w:rsidP="00F076C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25" w:type="dxa"/>
            <w:shd w:val="clear" w:color="auto" w:fill="auto"/>
          </w:tcPr>
          <w:p w14:paraId="554BA79B" w14:textId="77777777" w:rsidR="00102A8C" w:rsidRPr="008339BF" w:rsidRDefault="00102A8C" w:rsidP="00F076C3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269CEF5" w14:textId="77777777" w:rsidR="00102A8C" w:rsidRPr="008339BF" w:rsidRDefault="00102A8C" w:rsidP="00F076C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29" w:type="dxa"/>
            <w:vAlign w:val="center"/>
          </w:tcPr>
          <w:p w14:paraId="40356B30" w14:textId="77777777" w:rsidR="00102A8C" w:rsidRPr="008339BF" w:rsidRDefault="00102A8C" w:rsidP="00F076C3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center"/>
          </w:tcPr>
          <w:p w14:paraId="5C5DF6A3" w14:textId="77777777" w:rsidR="00102A8C" w:rsidRPr="008339BF" w:rsidRDefault="00102A8C" w:rsidP="00F076C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vAlign w:val="center"/>
          </w:tcPr>
          <w:p w14:paraId="1BCBC221" w14:textId="77777777" w:rsidR="00102A8C" w:rsidRPr="008339BF" w:rsidRDefault="00102A8C" w:rsidP="00F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vAlign w:val="center"/>
          </w:tcPr>
          <w:p w14:paraId="72E32994" w14:textId="77777777" w:rsidR="00102A8C" w:rsidRPr="008339BF" w:rsidRDefault="00102A8C" w:rsidP="00F076C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center"/>
          </w:tcPr>
          <w:p w14:paraId="0FBEF872" w14:textId="77777777" w:rsidR="00102A8C" w:rsidRPr="008339BF" w:rsidRDefault="00102A8C" w:rsidP="00F4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31" w:right="-10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</w:tbl>
    <w:p w14:paraId="684B4378" w14:textId="459DF77D" w:rsidR="004873B6" w:rsidRPr="008339BF" w:rsidRDefault="004873B6" w:rsidP="004873B6">
      <w:pPr>
        <w:pStyle w:val="ListParagraph"/>
        <w:numPr>
          <w:ilvl w:val="0"/>
          <w:numId w:val="16"/>
        </w:numPr>
        <w:tabs>
          <w:tab w:val="left" w:pos="720"/>
          <w:tab w:val="left" w:pos="810"/>
          <w:tab w:val="left" w:pos="907"/>
        </w:tabs>
        <w:spacing w:line="240" w:lineRule="atLeast"/>
        <w:ind w:right="245" w:hanging="180"/>
        <w:contextualSpacing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8339BF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</w:t>
      </w:r>
      <w:r w:rsidR="007309EA" w:rsidRPr="008339BF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="007309EA" w:rsidRPr="008339BF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="007309EA" w:rsidRPr="008339BF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7309EA" w:rsidRPr="008339BF">
        <w:rPr>
          <w:rFonts w:asciiTheme="majorBidi" w:hAnsiTheme="majorBidi" w:cs="Angsana New" w:hint="cs"/>
          <w:color w:val="000000"/>
          <w:sz w:val="30"/>
          <w:szCs w:val="30"/>
          <w:cs/>
        </w:rPr>
        <w:t>ซีพีเอฟ</w:t>
      </w:r>
      <w:r w:rsidR="007309EA" w:rsidRPr="008339BF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7309EA" w:rsidRPr="008339BF">
        <w:rPr>
          <w:rFonts w:asciiTheme="majorBidi" w:hAnsiTheme="majorBidi" w:cs="Angsana New" w:hint="cs"/>
          <w:color w:val="000000"/>
          <w:sz w:val="30"/>
          <w:szCs w:val="30"/>
          <w:cs/>
        </w:rPr>
        <w:t>ประเทศไทย</w:t>
      </w:r>
      <w:r w:rsidR="007309EA" w:rsidRPr="008339BF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="007309EA" w:rsidRPr="008339BF">
        <w:rPr>
          <w:rFonts w:asciiTheme="majorBidi" w:hAnsiTheme="majorBidi" w:cs="Angsana New" w:hint="cs"/>
          <w:color w:val="000000"/>
          <w:sz w:val="30"/>
          <w:szCs w:val="30"/>
          <w:cs/>
        </w:rPr>
        <w:t>จำกัด</w:t>
      </w:r>
      <w:r w:rsidR="007309EA" w:rsidRPr="008339BF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7309EA" w:rsidRPr="008339BF">
        <w:rPr>
          <w:rFonts w:asciiTheme="majorBidi" w:hAnsiTheme="majorBidi" w:cs="Angsana New" w:hint="cs"/>
          <w:color w:val="000000"/>
          <w:sz w:val="30"/>
          <w:szCs w:val="30"/>
          <w:cs/>
        </w:rPr>
        <w:t>มหาชน</w:t>
      </w:r>
      <w:r w:rsidR="007309EA" w:rsidRPr="008339BF">
        <w:rPr>
          <w:rFonts w:asciiTheme="majorBidi" w:hAnsiTheme="majorBidi" w:cs="Angsana New"/>
          <w:color w:val="000000"/>
          <w:sz w:val="30"/>
          <w:szCs w:val="30"/>
          <w:cs/>
        </w:rPr>
        <w:t>)</w:t>
      </w:r>
    </w:p>
    <w:p w14:paraId="24BE7EB8" w14:textId="77777777" w:rsidR="00E21174" w:rsidRPr="007309EA" w:rsidRDefault="00E21174" w:rsidP="000429AC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245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BEB258F" w14:textId="4855AA28" w:rsidR="00194916" w:rsidRPr="00A57B00" w:rsidRDefault="00194916" w:rsidP="00194916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245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309EA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ทั้งนี้ กลุ่มบริษัทไม่มีรายการขายเงินลงทุนในบริษัทย่อยในระหว่างงวดสามเดือนสิ้นสุดวันที่ </w:t>
      </w:r>
      <w:r w:rsidR="00AE6AC0" w:rsidRPr="007309E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2"/>
          <w:sz w:val="30"/>
          <w:szCs w:val="30"/>
          <w:lang w:val="en-AU"/>
        </w:rPr>
        <w:t>1</w:t>
      </w:r>
      <w:r w:rsidRPr="007309EA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E00098" w:rsidRPr="00E00098">
        <w:rPr>
          <w:rFonts w:asciiTheme="majorBidi" w:hAnsiTheme="majorBidi" w:cstheme="majorBidi"/>
          <w:spacing w:val="2"/>
          <w:sz w:val="30"/>
          <w:szCs w:val="30"/>
          <w:lang w:val="en-AU"/>
        </w:rPr>
        <w:t>2</w:t>
      </w:r>
      <w:r w:rsidRPr="007309EA">
        <w:rPr>
          <w:rFonts w:asciiTheme="majorBidi" w:hAnsiTheme="majorBidi" w:cstheme="majorBidi"/>
          <w:spacing w:val="2"/>
          <w:sz w:val="30"/>
          <w:szCs w:val="30"/>
        </w:rPr>
        <w:t>56</w:t>
      </w:r>
      <w:r w:rsidR="0080308B" w:rsidRPr="007309EA">
        <w:rPr>
          <w:rFonts w:asciiTheme="majorBidi" w:hAnsiTheme="majorBidi" w:cstheme="majorBidi"/>
          <w:spacing w:val="2"/>
          <w:sz w:val="30"/>
          <w:szCs w:val="30"/>
        </w:rPr>
        <w:t>4</w:t>
      </w:r>
    </w:p>
    <w:p w14:paraId="27975AD9" w14:textId="57F2135D" w:rsidR="00271B16" w:rsidRPr="00A57B00" w:rsidRDefault="00271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B10305C" w14:textId="518CF4C7" w:rsidR="00C142F6" w:rsidRPr="00A57B00" w:rsidRDefault="00E00098" w:rsidP="000429AC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C142F6" w:rsidRPr="00A57B00">
        <w:rPr>
          <w:rFonts w:asciiTheme="majorBidi" w:hAnsiTheme="majorBidi" w:cstheme="majorBidi"/>
          <w:sz w:val="30"/>
          <w:szCs w:val="30"/>
        </w:rPr>
        <w:tab/>
      </w:r>
      <w:r w:rsidR="008E5B5B" w:rsidRPr="00A57B00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1C1941" w14:textId="77777777" w:rsidR="002622C8" w:rsidRPr="006836AF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01B8AB" w14:textId="77777777" w:rsidR="00726238" w:rsidRPr="00A57B00" w:rsidRDefault="00E00098" w:rsidP="000429AC">
      <w:pPr>
        <w:pStyle w:val="Heading8"/>
        <w:tabs>
          <w:tab w:val="left" w:pos="540"/>
          <w:tab w:val="left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E02156" w:rsidRPr="00A57B00">
        <w:rPr>
          <w:rFonts w:asciiTheme="majorBidi" w:hAnsiTheme="majorBidi" w:cstheme="majorBidi"/>
          <w:sz w:val="30"/>
          <w:szCs w:val="30"/>
        </w:rPr>
        <w:t>.</w:t>
      </w: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547EA0" w:rsidRPr="00A57B00">
        <w:rPr>
          <w:rFonts w:asciiTheme="majorBidi" w:hAnsiTheme="majorBidi" w:cstheme="majorBidi"/>
          <w:sz w:val="30"/>
          <w:szCs w:val="30"/>
          <w:cs/>
        </w:rPr>
        <w:tab/>
      </w:r>
      <w:r w:rsidR="002622C8" w:rsidRPr="00A57B00">
        <w:rPr>
          <w:rFonts w:asciiTheme="majorBidi" w:hAnsiTheme="majorBidi" w:cstheme="majorBidi"/>
          <w:sz w:val="30"/>
          <w:szCs w:val="30"/>
          <w:cs/>
        </w:rPr>
        <w:t>เกณฑ์การถือปฏิบัติ</w:t>
      </w:r>
    </w:p>
    <w:p w14:paraId="39163AE2" w14:textId="77777777" w:rsidR="00702705" w:rsidRPr="006836AF" w:rsidRDefault="00702705" w:rsidP="000429AC">
      <w:pPr>
        <w:rPr>
          <w:rFonts w:asciiTheme="majorBidi" w:hAnsiTheme="majorBidi" w:cstheme="majorBidi"/>
          <w:sz w:val="28"/>
          <w:szCs w:val="28"/>
        </w:rPr>
      </w:pPr>
    </w:p>
    <w:p w14:paraId="24DDC3E0" w14:textId="74EC8743" w:rsidR="008821EE" w:rsidRPr="00A57B00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งบการเงินระหว่างกาลนี้</w:t>
      </w:r>
      <w:r w:rsidR="003B773B" w:rsidRPr="00A57B00">
        <w:rPr>
          <w:rFonts w:asciiTheme="majorBidi" w:hAnsiTheme="majorBidi" w:cstheme="majorBidi"/>
          <w:spacing w:val="2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1B4ECB" w:rsidRPr="00A57B00">
        <w:rPr>
          <w:rFonts w:asciiTheme="majorBidi" w:hAnsiTheme="majorBidi" w:cstheme="majorBidi"/>
          <w:spacing w:val="2"/>
          <w:sz w:val="30"/>
          <w:szCs w:val="30"/>
        </w:rPr>
        <w:t xml:space="preserve"> (“</w:t>
      </w:r>
      <w:r w:rsidR="001B4ECB" w:rsidRPr="00A57B00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="001B4ECB" w:rsidRPr="00A57B00">
        <w:rPr>
          <w:rFonts w:asciiTheme="majorBidi" w:hAnsiTheme="majorBidi" w:cstheme="majorBidi"/>
          <w:spacing w:val="2"/>
          <w:sz w:val="30"/>
          <w:szCs w:val="30"/>
        </w:rPr>
        <w:t xml:space="preserve">”) </w:t>
      </w:r>
      <w:r w:rsidR="0078197A" w:rsidRPr="00A57B00">
        <w:rPr>
          <w:rFonts w:asciiTheme="majorBidi" w:hAnsiTheme="majorBidi" w:cstheme="majorBidi"/>
          <w:spacing w:val="2"/>
          <w:sz w:val="30"/>
          <w:szCs w:val="30"/>
          <w:cs/>
        </w:rPr>
        <w:t>ตามมาตรฐานการบัญชี</w:t>
      </w:r>
      <w:r w:rsidR="00DA53A6" w:rsidRPr="00A57B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8197A" w:rsidRPr="00A57B00">
        <w:rPr>
          <w:rFonts w:asciiTheme="majorBidi" w:hAnsiTheme="majorBidi" w:cstheme="majorBidi"/>
          <w:spacing w:val="2"/>
          <w:sz w:val="30"/>
          <w:szCs w:val="30"/>
          <w:cs/>
        </w:rPr>
        <w:t xml:space="preserve">ฉบับที่ </w:t>
      </w:r>
      <w:r w:rsidR="0078197A" w:rsidRPr="00A57B00">
        <w:rPr>
          <w:rFonts w:asciiTheme="majorBidi" w:hAnsiTheme="majorBidi" w:cstheme="majorBidi"/>
          <w:spacing w:val="2"/>
          <w:sz w:val="30"/>
          <w:szCs w:val="30"/>
        </w:rPr>
        <w:t>34</w:t>
      </w:r>
      <w:r w:rsidRPr="00A57B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="00DD7D3D" w:rsidRPr="00A57B0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</w:t>
      </w:r>
      <w:r w:rsidRPr="00A57B0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ระหว่างกาล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6150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สภาวิชาชีพบัญชีฯ </w:t>
      </w:r>
      <w:r w:rsidR="00CC45CC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กฎระเบียบ และประกาศคณะกรรมการกำกับหลักทรัพย์และตลาดหลักทรัพย์ที่เกี่ยวข้อง </w:t>
      </w:r>
    </w:p>
    <w:p w14:paraId="6AB01EB2" w14:textId="77777777" w:rsidR="00D60C80" w:rsidRPr="006836AF" w:rsidRDefault="00D60C8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9686F5" w14:textId="1B0D541A" w:rsidR="008E5B5B" w:rsidRDefault="008E5B5B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7027F2" w:rsidRPr="00A57B00">
        <w:rPr>
          <w:rFonts w:asciiTheme="majorBidi" w:hAnsiTheme="majorBidi" w:cstheme="majorBidi"/>
          <w:sz w:val="30"/>
          <w:szCs w:val="30"/>
          <w:cs/>
        </w:rPr>
        <w:t xml:space="preserve">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</w:t>
      </w:r>
      <w:r w:rsidRPr="00A57B00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ดังนั้นการอ่านงบการเงินระหว่างกาลนี้จึงควรอ่านควบคู่กับงบการเงินสำหรั</w:t>
      </w:r>
      <w:r w:rsidR="0078197A" w:rsidRPr="00A57B00">
        <w:rPr>
          <w:rFonts w:asciiTheme="majorBidi" w:hAnsiTheme="majorBidi" w:cstheme="majorBidi"/>
          <w:sz w:val="30"/>
          <w:szCs w:val="30"/>
          <w:cs/>
        </w:rPr>
        <w:t xml:space="preserve">บปีสิ้นสุดวันที่ </w:t>
      </w:r>
      <w:r w:rsidR="006A71BB" w:rsidRPr="00A57B00">
        <w:rPr>
          <w:rFonts w:asciiTheme="majorBidi" w:hAnsiTheme="majorBidi" w:cstheme="majorBidi"/>
          <w:sz w:val="30"/>
          <w:szCs w:val="30"/>
          <w:cs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A71BB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64AF" w:rsidRPr="00A57B0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226F90" w:rsidRPr="00A57B00">
        <w:rPr>
          <w:rFonts w:asciiTheme="majorBidi" w:hAnsiTheme="majorBidi" w:cstheme="majorBidi"/>
          <w:sz w:val="30"/>
          <w:szCs w:val="30"/>
        </w:rPr>
        <w:t>56</w:t>
      </w:r>
      <w:r w:rsidR="0080308B">
        <w:rPr>
          <w:rFonts w:asciiTheme="majorBidi" w:hAnsiTheme="majorBidi" w:cstheme="majorBidi"/>
          <w:sz w:val="30"/>
          <w:szCs w:val="30"/>
        </w:rPr>
        <w:t>3</w:t>
      </w:r>
    </w:p>
    <w:p w14:paraId="1B54AA25" w14:textId="77777777" w:rsidR="00917FB7" w:rsidRPr="006836AF" w:rsidRDefault="00917FB7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12C17C" w14:textId="091437E2" w:rsidR="004B4836" w:rsidRDefault="00917FB7" w:rsidP="004B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 w:cs="Angsana New"/>
          <w:sz w:val="30"/>
          <w:szCs w:val="30"/>
        </w:rPr>
      </w:pPr>
      <w:r w:rsidRPr="004C1BC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C1BC5">
        <w:rPr>
          <w:rFonts w:asciiTheme="majorBidi" w:hAnsiTheme="majorBidi" w:cstheme="majorBidi" w:hint="cs"/>
          <w:sz w:val="30"/>
          <w:szCs w:val="30"/>
          <w:cs/>
        </w:rPr>
        <w:t>ได้ถือ</w:t>
      </w:r>
      <w:r w:rsidRPr="004C1BC5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DC3CEB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DC3C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3CEB">
        <w:rPr>
          <w:rFonts w:asciiTheme="majorBidi" w:hAnsiTheme="majorBidi" w:cstheme="majorBidi"/>
          <w:sz w:val="30"/>
          <w:szCs w:val="30"/>
        </w:rPr>
        <w:t xml:space="preserve">1 </w:t>
      </w:r>
      <w:r w:rsidRPr="00DC3CEB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DC3C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3CEB">
        <w:rPr>
          <w:rFonts w:asciiTheme="majorBidi" w:hAnsiTheme="majorBidi" w:cstheme="majorBidi"/>
          <w:sz w:val="30"/>
          <w:szCs w:val="30"/>
        </w:rPr>
        <w:t>2564</w:t>
      </w:r>
      <w:r w:rsidRPr="00DC3CEB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E27443">
        <w:rPr>
          <w:rFonts w:asciiTheme="majorBidi" w:hAnsiTheme="majorBidi" w:cstheme="majorBidi" w:hint="cs"/>
          <w:sz w:val="30"/>
          <w:szCs w:val="30"/>
          <w:cs/>
        </w:rPr>
        <w:t>ไม่ได้นำ</w:t>
      </w:r>
      <w:r w:rsidR="00922FE8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มาตรฐานการรายงานทางการเงินที่ยังไม่มีผลบังคับใช้</w:t>
      </w:r>
      <w:r w:rsidR="00F73546">
        <w:rPr>
          <w:rFonts w:asciiTheme="majorBidi" w:hAnsiTheme="majorBidi" w:cstheme="majorBidi" w:hint="cs"/>
          <w:sz w:val="30"/>
          <w:szCs w:val="30"/>
          <w:cs/>
        </w:rPr>
        <w:t>มาถือปฏิบัติก่อนวันที่มีผลบังคับใช้ ทั้งนี้</w:t>
      </w:r>
      <w:r w:rsidR="00B916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3546">
        <w:rPr>
          <w:rFonts w:asciiTheme="majorBidi" w:hAnsiTheme="majorBidi" w:cstheme="majorBidi" w:hint="cs"/>
          <w:sz w:val="30"/>
          <w:szCs w:val="30"/>
          <w:cs/>
        </w:rPr>
        <w:t>การถือปฏิบัติ</w:t>
      </w:r>
      <w:r w:rsidR="00790467">
        <w:rPr>
          <w:rFonts w:asciiTheme="majorBidi" w:hAnsiTheme="majorBidi" w:cstheme="majorBidi" w:hint="cs"/>
          <w:sz w:val="30"/>
          <w:szCs w:val="30"/>
          <w:cs/>
        </w:rPr>
        <w:t>ดังกล่าวไม่มีผลกระทบอย่างมีสาระสำคัญ</w:t>
      </w:r>
      <w:r w:rsidR="00AD6079">
        <w:rPr>
          <w:rFonts w:asciiTheme="majorBidi" w:hAnsiTheme="majorBidi" w:cstheme="majorBidi" w:hint="cs"/>
          <w:sz w:val="30"/>
          <w:szCs w:val="30"/>
          <w:cs/>
        </w:rPr>
        <w:t>ต่องบการเงิน</w:t>
      </w:r>
    </w:p>
    <w:p w14:paraId="288F0E8F" w14:textId="77777777" w:rsidR="001E55AC" w:rsidRPr="00A57B00" w:rsidRDefault="00E00098" w:rsidP="00CF09E0">
      <w:pPr>
        <w:pStyle w:val="Heading8"/>
        <w:tabs>
          <w:tab w:val="left" w:pos="540"/>
          <w:tab w:val="left" w:pos="1080"/>
        </w:tabs>
        <w:spacing w:line="240" w:lineRule="auto"/>
        <w:ind w:left="54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lastRenderedPageBreak/>
        <w:t>2</w:t>
      </w:r>
      <w:r w:rsidR="001E55AC" w:rsidRPr="00A57B00">
        <w:rPr>
          <w:rFonts w:asciiTheme="majorBidi" w:hAnsiTheme="majorBidi" w:cstheme="majorBidi"/>
          <w:sz w:val="30"/>
          <w:szCs w:val="30"/>
        </w:rPr>
        <w:t>.</w:t>
      </w:r>
      <w:r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547EA0" w:rsidRPr="00A57B00">
        <w:rPr>
          <w:rFonts w:asciiTheme="majorBidi" w:hAnsiTheme="majorBidi" w:cstheme="majorBidi"/>
          <w:sz w:val="30"/>
          <w:szCs w:val="30"/>
          <w:cs/>
        </w:rPr>
        <w:tab/>
      </w:r>
      <w:r w:rsidR="0053327F" w:rsidRPr="00A57B00">
        <w:rPr>
          <w:rFonts w:asciiTheme="majorBidi" w:hAnsiTheme="majorBidi" w:cstheme="majorBidi"/>
          <w:sz w:val="30"/>
          <w:szCs w:val="30"/>
          <w:cs/>
        </w:rPr>
        <w:t>การใช้</w:t>
      </w:r>
      <w:r w:rsidR="00E21174" w:rsidRPr="00A57B00">
        <w:rPr>
          <w:rFonts w:asciiTheme="majorBidi" w:hAnsiTheme="majorBidi" w:cstheme="majorBidi"/>
          <w:sz w:val="30"/>
          <w:szCs w:val="30"/>
          <w:cs/>
        </w:rPr>
        <w:t>ดุลยพินิจ</w:t>
      </w:r>
      <w:r w:rsidR="0053327F" w:rsidRPr="00A57B00">
        <w:rPr>
          <w:rFonts w:asciiTheme="majorBidi" w:hAnsiTheme="majorBidi" w:cstheme="majorBidi"/>
          <w:sz w:val="30"/>
          <w:szCs w:val="30"/>
          <w:cs/>
        </w:rPr>
        <w:t xml:space="preserve"> การประมาณการ และนโยบายการบัญชี</w:t>
      </w:r>
    </w:p>
    <w:p w14:paraId="132E430B" w14:textId="77777777" w:rsidR="0058499E" w:rsidRPr="00983DB3" w:rsidRDefault="0058499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0CEAE39" w14:textId="0E285B94" w:rsidR="007532E4" w:rsidRPr="00A57B00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</w:t>
      </w:r>
      <w:r w:rsidR="0053327F" w:rsidRPr="00A57B00">
        <w:rPr>
          <w:rFonts w:asciiTheme="majorBidi" w:hAnsiTheme="majorBidi" w:cstheme="majorBidi"/>
          <w:sz w:val="30"/>
          <w:szCs w:val="30"/>
          <w:cs/>
        </w:rPr>
        <w:t>มีการใช้</w:t>
      </w:r>
      <w:r w:rsidR="00E21174" w:rsidRPr="00A57B00">
        <w:rPr>
          <w:rFonts w:asciiTheme="majorBidi" w:hAnsiTheme="majorBidi" w:cstheme="majorBidi"/>
          <w:sz w:val="30"/>
          <w:szCs w:val="30"/>
          <w:cs/>
        </w:rPr>
        <w:t>ดุลยพินิจ</w:t>
      </w:r>
      <w:r w:rsidR="000855BC" w:rsidRPr="00A57B00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A57B00">
        <w:rPr>
          <w:rFonts w:asciiTheme="majorBidi" w:hAnsiTheme="majorBidi" w:cstheme="majorBidi"/>
          <w:sz w:val="30"/>
          <w:szCs w:val="30"/>
          <w:cs/>
        </w:rPr>
        <w:t>ในกา</w:t>
      </w:r>
      <w:r w:rsidR="00BC0D93" w:rsidRPr="00A57B00">
        <w:rPr>
          <w:rFonts w:asciiTheme="majorBidi" w:hAnsiTheme="majorBidi" w:cstheme="majorBidi"/>
          <w:sz w:val="30"/>
          <w:szCs w:val="30"/>
          <w:cs/>
        </w:rPr>
        <w:t>ร</w:t>
      </w:r>
      <w:r w:rsidR="00463E59" w:rsidRPr="00A57B00">
        <w:rPr>
          <w:rFonts w:asciiTheme="majorBidi" w:hAnsiTheme="majorBidi" w:cstheme="majorBidi"/>
          <w:sz w:val="30"/>
          <w:szCs w:val="30"/>
          <w:cs/>
        </w:rPr>
        <w:t>ถือปฏิบัติตาม</w:t>
      </w:r>
      <w:r w:rsidR="005730A3" w:rsidRPr="00A57B00">
        <w:rPr>
          <w:rFonts w:asciiTheme="majorBidi" w:hAnsiTheme="majorBidi" w:cstheme="majorBidi"/>
          <w:sz w:val="30"/>
          <w:szCs w:val="30"/>
        </w:rPr>
        <w:br/>
      </w:r>
      <w:r w:rsidR="00463E59" w:rsidRPr="00A57B0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="00A85468" w:rsidRPr="00A57B00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</w:t>
      </w:r>
      <w:r w:rsidR="004A4491" w:rsidRPr="00A57B00">
        <w:rPr>
          <w:rFonts w:asciiTheme="majorBidi" w:hAnsiTheme="majorBidi" w:cstheme="majorBidi"/>
          <w:sz w:val="30"/>
          <w:szCs w:val="30"/>
          <w:cs/>
        </w:rPr>
        <w:t>ทั้งนี้ นโยบายการ</w:t>
      </w:r>
      <w:r w:rsidR="005730A3" w:rsidRPr="00A57B00">
        <w:rPr>
          <w:rFonts w:asciiTheme="majorBidi" w:hAnsiTheme="majorBidi" w:cstheme="majorBidi"/>
          <w:sz w:val="30"/>
          <w:szCs w:val="30"/>
        </w:rPr>
        <w:br/>
      </w:r>
      <w:r w:rsidR="004A4491" w:rsidRPr="00A57B00">
        <w:rPr>
          <w:rFonts w:asciiTheme="majorBidi" w:hAnsiTheme="majorBidi" w:cstheme="majorBidi"/>
          <w:sz w:val="30"/>
          <w:szCs w:val="30"/>
          <w:cs/>
        </w:rPr>
        <w:t>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DD2A93" w:rsidRPr="00A57B0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A57B00">
        <w:rPr>
          <w:rFonts w:asciiTheme="majorBidi" w:hAnsiTheme="majorBidi" w:cstheme="majorBidi"/>
          <w:sz w:val="30"/>
          <w:szCs w:val="30"/>
          <w:cs/>
        </w:rPr>
        <w:t>งบการเงินสำหร</w:t>
      </w:r>
      <w:r w:rsidR="0078197A" w:rsidRPr="00A57B00">
        <w:rPr>
          <w:rFonts w:asciiTheme="majorBidi" w:hAnsiTheme="majorBidi" w:cstheme="majorBidi"/>
          <w:sz w:val="30"/>
          <w:szCs w:val="30"/>
          <w:cs/>
        </w:rPr>
        <w:t xml:space="preserve">ับปีสิ้นสุดวันที่ </w:t>
      </w:r>
      <w:r w:rsidR="00B24C8B">
        <w:rPr>
          <w:rFonts w:asciiTheme="majorBidi" w:hAnsiTheme="majorBidi" w:cstheme="majorBidi"/>
          <w:sz w:val="30"/>
          <w:szCs w:val="30"/>
        </w:rPr>
        <w:t>3</w:t>
      </w:r>
      <w:r w:rsidR="00E00098">
        <w:rPr>
          <w:rFonts w:asciiTheme="majorBidi" w:hAnsiTheme="majorBidi" w:cstheme="majorBidi"/>
          <w:sz w:val="30"/>
          <w:szCs w:val="30"/>
        </w:rPr>
        <w:t>1</w:t>
      </w:r>
      <w:r w:rsidR="006A71BB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1B17" w:rsidRPr="00170DA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0098" w:rsidRPr="00170DA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331B17" w:rsidRPr="00170DA8">
        <w:rPr>
          <w:rFonts w:asciiTheme="majorBidi" w:hAnsiTheme="majorBidi" w:cstheme="majorBidi"/>
          <w:sz w:val="30"/>
          <w:szCs w:val="30"/>
          <w:lang w:val="en-AU"/>
        </w:rPr>
        <w:t>56</w:t>
      </w:r>
      <w:r w:rsidR="0080308B" w:rsidRPr="00170DA8">
        <w:rPr>
          <w:rFonts w:asciiTheme="majorBidi" w:hAnsiTheme="majorBidi" w:cstheme="majorBidi"/>
          <w:sz w:val="30"/>
          <w:szCs w:val="30"/>
          <w:lang w:val="en-AU"/>
        </w:rPr>
        <w:t>3</w:t>
      </w:r>
      <w:r w:rsidR="000855BC" w:rsidRPr="00170D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0321" w:rsidRPr="00170DA8">
        <w:rPr>
          <w:rFonts w:asciiTheme="majorBidi" w:hAnsiTheme="majorBidi" w:cstheme="majorBidi"/>
          <w:sz w:val="30"/>
          <w:szCs w:val="30"/>
          <w:cs/>
        </w:rPr>
        <w:t>เว้น</w:t>
      </w:r>
      <w:r w:rsidR="000855BC" w:rsidRPr="00170DA8">
        <w:rPr>
          <w:rFonts w:asciiTheme="majorBidi" w:hAnsiTheme="majorBidi" w:cstheme="majorBidi"/>
          <w:sz w:val="30"/>
          <w:szCs w:val="30"/>
          <w:cs/>
        </w:rPr>
        <w:t>แต่</w:t>
      </w:r>
      <w:r w:rsidR="00FC7405" w:rsidRPr="00170DA8">
        <w:rPr>
          <w:rFonts w:asciiTheme="majorBidi" w:hAnsiTheme="majorBidi" w:cstheme="majorBidi"/>
          <w:sz w:val="30"/>
          <w:szCs w:val="30"/>
          <w:cs/>
        </w:rPr>
        <w:t>ที่ได้อธิบายไว้ในหมายเหตุ</w:t>
      </w:r>
      <w:r w:rsidR="00392318">
        <w:rPr>
          <w:rFonts w:asciiTheme="majorBidi" w:hAnsiTheme="majorBidi" w:cstheme="majorBidi"/>
          <w:sz w:val="30"/>
          <w:szCs w:val="30"/>
          <w:cs/>
        </w:rPr>
        <w:br/>
      </w:r>
      <w:r w:rsidR="00FC7405" w:rsidRPr="00170DA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AE6AC0" w:rsidRPr="00170DA8">
        <w:rPr>
          <w:rFonts w:asciiTheme="majorBidi" w:hAnsiTheme="majorBidi" w:cstheme="majorBidi"/>
          <w:sz w:val="30"/>
          <w:szCs w:val="30"/>
        </w:rPr>
        <w:t>3</w:t>
      </w:r>
    </w:p>
    <w:p w14:paraId="1B6D0829" w14:textId="77777777" w:rsidR="00AC65EC" w:rsidRPr="00983DB3" w:rsidRDefault="00AC65EC" w:rsidP="0052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01949" w14:textId="77777777" w:rsidR="00772150" w:rsidRPr="00A57B00" w:rsidRDefault="00772150" w:rsidP="000429AC">
      <w:pPr>
        <w:spacing w:line="240" w:lineRule="auto"/>
        <w:rPr>
          <w:rFonts w:asciiTheme="majorBidi" w:hAnsiTheme="majorBidi" w:cstheme="majorBidi"/>
          <w:sz w:val="4"/>
          <w:szCs w:val="4"/>
          <w:cs/>
        </w:rPr>
      </w:pPr>
    </w:p>
    <w:p w14:paraId="327D8EE9" w14:textId="55ACE8EC" w:rsidR="00F8324E" w:rsidRPr="00A57B00" w:rsidRDefault="00BD0C84" w:rsidP="00BD0C84">
      <w:pPr>
        <w:pStyle w:val="Heading8"/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F8324E" w:rsidRPr="00A57B00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="00F8324E" w:rsidRPr="00BD0C84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201</w:t>
      </w:r>
      <w:r w:rsidR="008F2E61" w:rsidRPr="00BD0C84">
        <w:rPr>
          <w:rFonts w:asciiTheme="majorBidi" w:hAnsiTheme="majorBidi" w:cstheme="majorBidi"/>
          <w:sz w:val="30"/>
          <w:szCs w:val="30"/>
        </w:rPr>
        <w:t>9</w:t>
      </w:r>
      <w:r w:rsidR="00242309" w:rsidRPr="00BD0C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07B" w:rsidRPr="00BD0C84">
        <w:rPr>
          <w:rFonts w:asciiTheme="majorBidi" w:hAnsiTheme="majorBidi" w:cstheme="majorBidi"/>
          <w:sz w:val="30"/>
          <w:szCs w:val="30"/>
        </w:rPr>
        <w:t>(</w:t>
      </w:r>
      <w:r w:rsidR="00F8324E" w:rsidRPr="00BD0C84">
        <w:rPr>
          <w:rFonts w:asciiTheme="majorBidi" w:hAnsiTheme="majorBidi" w:cstheme="majorBidi"/>
          <w:sz w:val="30"/>
          <w:szCs w:val="30"/>
        </w:rPr>
        <w:t>COVID-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F8324E" w:rsidRPr="00BD0C84">
        <w:rPr>
          <w:rFonts w:asciiTheme="majorBidi" w:hAnsiTheme="majorBidi" w:cstheme="majorBidi"/>
          <w:sz w:val="30"/>
          <w:szCs w:val="30"/>
          <w:cs/>
        </w:rPr>
        <w:t>9)</w:t>
      </w:r>
    </w:p>
    <w:p w14:paraId="15E05970" w14:textId="77777777" w:rsidR="00F8324E" w:rsidRPr="00983DB3" w:rsidRDefault="00F8324E" w:rsidP="00F8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E9C0D8" w14:textId="003E5D22" w:rsidR="00360CC7" w:rsidRDefault="00360CC7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  <w:r w:rsidRPr="00903A28">
        <w:rPr>
          <w:rFonts w:asciiTheme="majorBidi" w:hAnsiTheme="majorBidi" w:cs="Angsana New" w:hint="cs"/>
          <w:sz w:val="30"/>
          <w:szCs w:val="30"/>
          <w:cs/>
        </w:rPr>
        <w:t>จากความไม่แน่นอนของสถานการณ์</w:t>
      </w:r>
      <w:r w:rsidR="00AD58BC">
        <w:rPr>
          <w:rFonts w:asciiTheme="majorBidi" w:hAnsiTheme="majorBidi" w:cs="Angsana New" w:hint="cs"/>
          <w:sz w:val="30"/>
          <w:szCs w:val="30"/>
          <w:cs/>
        </w:rPr>
        <w:t>การแพร่ระบาดของโรคติดเชื้อ</w:t>
      </w:r>
      <w:r w:rsidR="001E118F">
        <w:rPr>
          <w:rFonts w:asciiTheme="majorBidi" w:hAnsiTheme="majorBidi" w:cs="Angsana New" w:hint="cs"/>
          <w:sz w:val="30"/>
          <w:szCs w:val="30"/>
          <w:cs/>
        </w:rPr>
        <w:t xml:space="preserve">โคโรนา </w:t>
      </w:r>
      <w:r w:rsidR="001E118F">
        <w:rPr>
          <w:rFonts w:asciiTheme="majorBidi" w:hAnsiTheme="majorBidi" w:cs="Angsana New"/>
          <w:sz w:val="30"/>
          <w:szCs w:val="30"/>
        </w:rPr>
        <w:t xml:space="preserve">2019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ในปี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00098" w:rsidRPr="00903A28">
        <w:rPr>
          <w:rFonts w:asciiTheme="majorBidi" w:hAnsiTheme="majorBidi" w:cs="Angsana New"/>
          <w:sz w:val="30"/>
          <w:szCs w:val="30"/>
          <w:lang w:val="en-AU"/>
        </w:rPr>
        <w:t>25</w:t>
      </w:r>
      <w:r w:rsidR="00E00098" w:rsidRPr="00903A28">
        <w:rPr>
          <w:rFonts w:asciiTheme="majorBidi" w:hAnsiTheme="majorBidi" w:cs="Angsana New"/>
          <w:sz w:val="30"/>
          <w:szCs w:val="30"/>
        </w:rPr>
        <w:t>63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กลุ่มบริษัทจึงจัดทำงบการเงินสำหรับปีสิ้นสุดวันที่</w:t>
      </w:r>
      <w:r w:rsidR="003263C1">
        <w:rPr>
          <w:rFonts w:asciiTheme="majorBidi" w:hAnsiTheme="majorBidi" w:cs="Angsana New"/>
          <w:sz w:val="30"/>
          <w:szCs w:val="30"/>
        </w:rPr>
        <w:t xml:space="preserve"> </w:t>
      </w:r>
      <w:r w:rsidR="003263C1">
        <w:rPr>
          <w:rFonts w:ascii="Angsana New" w:hAnsi="Angsana New" w:cs="Angsana New"/>
          <w:sz w:val="30"/>
          <w:szCs w:val="30"/>
        </w:rPr>
        <w:t>31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00098" w:rsidRPr="00903A28">
        <w:rPr>
          <w:rFonts w:asciiTheme="majorBidi" w:hAnsiTheme="majorBidi" w:cs="Angsana New"/>
          <w:sz w:val="30"/>
          <w:szCs w:val="30"/>
          <w:lang w:val="en-AU"/>
        </w:rPr>
        <w:t>2</w:t>
      </w:r>
      <w:r w:rsidR="00E00098" w:rsidRPr="00903A28">
        <w:rPr>
          <w:rFonts w:asciiTheme="majorBidi" w:hAnsiTheme="majorBidi" w:cs="Angsana New"/>
          <w:sz w:val="30"/>
          <w:szCs w:val="30"/>
        </w:rPr>
        <w:t>563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โดยถือปฏิบัติตามแนวปฏิบัติทางการบัญชี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i/>
          <w:iCs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903A2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501E8">
        <w:rPr>
          <w:rFonts w:asciiTheme="majorBidi" w:hAnsiTheme="majorBidi" w:cs="Angsana New"/>
          <w:i/>
          <w:iCs/>
          <w:sz w:val="30"/>
          <w:szCs w:val="30"/>
          <w:lang w:val="en-AU"/>
        </w:rPr>
        <w:t>2019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ในเรื่องการไม่นำสถานการณ์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theme="majorBidi"/>
          <w:sz w:val="30"/>
          <w:szCs w:val="30"/>
        </w:rPr>
        <w:t>COVID-</w:t>
      </w:r>
      <w:r w:rsidR="00E00098" w:rsidRPr="00903A28">
        <w:rPr>
          <w:rFonts w:asciiTheme="majorBidi" w:hAnsiTheme="majorBidi" w:cs="Angsana New"/>
          <w:sz w:val="30"/>
          <w:szCs w:val="30"/>
        </w:rPr>
        <w:t>19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มาพิจารณา</w:t>
      </w:r>
      <w:r w:rsidR="00A00946" w:rsidRPr="00903A28">
        <w:rPr>
          <w:rFonts w:asciiTheme="majorBidi" w:hAnsiTheme="majorBidi" w:cs="Angsana New" w:hint="cs"/>
          <w:sz w:val="30"/>
          <w:szCs w:val="30"/>
          <w:cs/>
        </w:rPr>
        <w:t>การด้อยค่าของสินทรัพย์ การเปลี่ยนแปลงสัญญาเช่า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0946" w:rsidRPr="00903A28">
        <w:rPr>
          <w:rFonts w:asciiTheme="majorBidi" w:hAnsiTheme="majorBidi" w:cs="Angsana New" w:hint="cs"/>
          <w:sz w:val="30"/>
          <w:szCs w:val="30"/>
          <w:cs/>
        </w:rPr>
        <w:t>การวัดม</w:t>
      </w:r>
      <w:r w:rsidR="001E118F">
        <w:rPr>
          <w:rFonts w:asciiTheme="majorBidi" w:hAnsiTheme="majorBidi" w:cs="Angsana New" w:hint="cs"/>
          <w:sz w:val="30"/>
          <w:szCs w:val="30"/>
          <w:cs/>
        </w:rPr>
        <w:t>ู</w:t>
      </w:r>
      <w:r w:rsidR="00A00946" w:rsidRPr="00903A28">
        <w:rPr>
          <w:rFonts w:asciiTheme="majorBidi" w:hAnsiTheme="majorBidi" w:cs="Angsana New" w:hint="cs"/>
          <w:sz w:val="30"/>
          <w:szCs w:val="30"/>
          <w:cs/>
        </w:rPr>
        <w:t>ลค่ายุติธรรม</w:t>
      </w:r>
      <w:r w:rsidR="0046603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00946" w:rsidRPr="00903A28">
        <w:rPr>
          <w:rFonts w:asciiTheme="majorBidi" w:hAnsiTheme="majorBidi" w:cs="Angsana New" w:hint="cs"/>
          <w:sz w:val="30"/>
          <w:szCs w:val="30"/>
          <w:cs/>
        </w:rPr>
        <w:t xml:space="preserve">และสินทรัพย์ภาษีเงินได้รอตัดบัญชี </w:t>
      </w:r>
      <w:r w:rsidR="00196562">
        <w:rPr>
          <w:rFonts w:asciiTheme="majorBidi" w:hAnsiTheme="majorBidi" w:cs="Angsana New" w:hint="cs"/>
          <w:sz w:val="30"/>
          <w:szCs w:val="30"/>
          <w:cs/>
        </w:rPr>
        <w:t xml:space="preserve">ทั้งนี้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แนวปฏิบัติดังกล่าวสิ้นสุดการมีผลบังคับใช้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ณ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501E8">
        <w:rPr>
          <w:rFonts w:asciiTheme="majorBidi" w:hAnsiTheme="majorBidi" w:cs="Angsana New"/>
          <w:sz w:val="30"/>
          <w:szCs w:val="30"/>
        </w:rPr>
        <w:t>3</w:t>
      </w:r>
      <w:r w:rsidR="00E00098" w:rsidRPr="00903A28">
        <w:rPr>
          <w:rFonts w:asciiTheme="majorBidi" w:hAnsiTheme="majorBidi" w:cs="Angsana New"/>
          <w:sz w:val="30"/>
          <w:szCs w:val="30"/>
        </w:rPr>
        <w:t>1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3A2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00098" w:rsidRPr="00903A28">
        <w:rPr>
          <w:rFonts w:asciiTheme="majorBidi" w:hAnsiTheme="majorBidi" w:cs="Angsana New"/>
          <w:sz w:val="30"/>
          <w:szCs w:val="30"/>
          <w:lang w:val="en-AU"/>
        </w:rPr>
        <w:t>2</w:t>
      </w:r>
      <w:r w:rsidR="00E00098" w:rsidRPr="00903A28">
        <w:rPr>
          <w:rFonts w:asciiTheme="majorBidi" w:hAnsiTheme="majorBidi" w:cs="Angsana New"/>
          <w:sz w:val="30"/>
          <w:szCs w:val="30"/>
        </w:rPr>
        <w:t>563</w:t>
      </w:r>
      <w:r w:rsidRPr="00903A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3DB3" w:rsidRPr="00983DB3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983DB3" w:rsidRPr="00983DB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3DB3" w:rsidRPr="00983DB3">
        <w:rPr>
          <w:rFonts w:asciiTheme="majorBidi" w:hAnsiTheme="majorBidi" w:cs="Angsana New" w:hint="cs"/>
          <w:sz w:val="30"/>
          <w:szCs w:val="30"/>
          <w:cs/>
        </w:rPr>
        <w:t>ไม่มีผลกระทบที่มีสาระสำคัญต่องบการเงินสำหรับงวดสิ้นสุดวันที่</w:t>
      </w:r>
      <w:r w:rsidR="00983DB3" w:rsidRPr="00983DB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3DB3">
        <w:rPr>
          <w:rFonts w:asciiTheme="majorBidi" w:hAnsiTheme="majorBidi" w:cs="Angsana New"/>
          <w:sz w:val="30"/>
          <w:szCs w:val="30"/>
        </w:rPr>
        <w:t>31</w:t>
      </w:r>
      <w:r w:rsidR="00983DB3" w:rsidRPr="00983DB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3DB3" w:rsidRPr="00983DB3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983DB3" w:rsidRPr="00983DB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3DB3">
        <w:rPr>
          <w:rFonts w:asciiTheme="majorBidi" w:hAnsiTheme="majorBidi" w:cs="Angsana New"/>
          <w:sz w:val="30"/>
          <w:szCs w:val="30"/>
        </w:rPr>
        <w:t>2564</w:t>
      </w:r>
    </w:p>
    <w:p w14:paraId="61D916C9" w14:textId="604C0E4F" w:rsidR="00880DF7" w:rsidRPr="00983DB3" w:rsidRDefault="00880DF7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="Angsana New"/>
          <w:sz w:val="28"/>
          <w:szCs w:val="28"/>
        </w:rPr>
      </w:pPr>
    </w:p>
    <w:p w14:paraId="425737FC" w14:textId="12C60493" w:rsidR="00C627B4" w:rsidRDefault="001E0EF8" w:rsidP="0045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  <w:r w:rsidRPr="001E0EF8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ณ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151B7">
        <w:rPr>
          <w:rFonts w:asciiTheme="majorBidi" w:hAnsiTheme="majorBidi" w:cs="Angsana New"/>
          <w:sz w:val="30"/>
          <w:szCs w:val="30"/>
        </w:rPr>
        <w:t xml:space="preserve">31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151B7">
        <w:rPr>
          <w:rFonts w:asciiTheme="majorBidi" w:hAnsiTheme="majorBidi" w:cs="Angsana New"/>
          <w:sz w:val="30"/>
          <w:szCs w:val="30"/>
        </w:rPr>
        <w:t xml:space="preserve"> 2564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สถานการณ์การแพร่ระบาดของ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/>
          <w:sz w:val="30"/>
          <w:szCs w:val="30"/>
        </w:rPr>
        <w:t>COVID-</w:t>
      </w:r>
      <w:r w:rsidR="00A151B7">
        <w:rPr>
          <w:rFonts w:asciiTheme="majorBidi" w:hAnsiTheme="majorBidi" w:cs="Angsana New"/>
          <w:sz w:val="30"/>
          <w:szCs w:val="30"/>
        </w:rPr>
        <w:t>19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ยังคงเกิดขึ้นต่อเนื่อง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บริษัทได้แต่งตั้งคณะทำงานเพื่อติดตามสถานการณ์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กำกับดูแลมาตรการป้องกันการแพร่ระบาดในสถานประกอบการ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ติดตามการดำเนินธุรกิจ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รวมถึงการดูแลพนักงานอย่างใกล้ชิด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โดยมีมาตรการและนโยบายเพื่อให้นำไปปฏิบัติและบริหารจัดการให้เกิดผลกระทบต่อธุรกิจน้อยที่สุดเท่าที่จะเป็นไปได้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ในการดูแลพนักงานนั้น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บริษัทมีนโยบายอย่างเข้มงวด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การทำงานที่บ้าน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E0EF8">
        <w:rPr>
          <w:rFonts w:asciiTheme="majorBidi" w:hAnsiTheme="majorBidi" w:cs="Angsana New"/>
          <w:sz w:val="30"/>
          <w:szCs w:val="30"/>
        </w:rPr>
        <w:t xml:space="preserve">Work from Home) 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การให้ข้อมูลและความรู้เรื่องโรค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/>
          <w:sz w:val="30"/>
          <w:szCs w:val="30"/>
        </w:rPr>
        <w:t>COVID-</w:t>
      </w:r>
      <w:r w:rsidR="009046CE">
        <w:rPr>
          <w:rFonts w:asciiTheme="majorBidi" w:hAnsiTheme="majorBidi" w:cs="Angsana New"/>
          <w:sz w:val="30"/>
          <w:szCs w:val="30"/>
        </w:rPr>
        <w:t>19</w:t>
      </w:r>
      <w:r w:rsidR="000D60C2">
        <w:rPr>
          <w:rFonts w:asciiTheme="majorBidi" w:hAnsiTheme="majorBidi" w:cs="Angsana New"/>
          <w:sz w:val="30"/>
          <w:szCs w:val="30"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ในการป้องกันตนเอง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การบริหารจัดการสถานที่ทำงานตามมาตรการการป้องกันการแพร่ระบาดอย่างเข้มงวด</w:t>
      </w:r>
      <w:r w:rsidRPr="001E0E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E0EF8">
        <w:rPr>
          <w:rFonts w:asciiTheme="majorBidi" w:hAnsiTheme="majorBidi" w:cs="Angsana New" w:hint="cs"/>
          <w:sz w:val="30"/>
          <w:szCs w:val="30"/>
          <w:cs/>
        </w:rPr>
        <w:t>นอกจากนี้ยังสนับสนุนนโยบายของภาครัฐในการป้องกันการระบาดของโรคอย่างเข้มแข็ง</w:t>
      </w:r>
    </w:p>
    <w:p w14:paraId="7A2B1619" w14:textId="77777777" w:rsidR="001E0EF8" w:rsidRPr="00983DB3" w:rsidRDefault="001E0EF8" w:rsidP="001E0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28"/>
          <w:szCs w:val="28"/>
        </w:rPr>
      </w:pPr>
    </w:p>
    <w:p w14:paraId="269008B1" w14:textId="58969786" w:rsidR="00C255E9" w:rsidRPr="00A57B00" w:rsidRDefault="00A00946" w:rsidP="00826D88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7F1862" w:rsidRPr="00A57B00">
        <w:rPr>
          <w:rFonts w:asciiTheme="majorBidi" w:hAnsiTheme="majorBidi" w:cstheme="majorBidi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EAA2E10" w14:textId="77777777" w:rsidR="00C255E9" w:rsidRPr="00983DB3" w:rsidRDefault="00C255E9" w:rsidP="000429AC">
      <w:pPr>
        <w:spacing w:line="20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B60BC1" w14:textId="2DE564EC" w:rsidR="00DB54E2" w:rsidRPr="00A57B00" w:rsidRDefault="0080549B" w:rsidP="4B44A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4B44AE46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A57B00">
        <w:rPr>
          <w:rFonts w:asciiTheme="majorBidi" w:hAnsiTheme="majorBidi" w:cstheme="majorBidi"/>
          <w:sz w:val="30"/>
          <w:szCs w:val="30"/>
          <w:cs/>
        </w:rPr>
        <w:br/>
      </w:r>
      <w:r w:rsidRPr="4B44AE46">
        <w:rPr>
          <w:rFonts w:asciiTheme="majorBidi" w:hAnsiTheme="majorBidi" w:cstheme="majorBidi"/>
          <w:sz w:val="30"/>
          <w:szCs w:val="30"/>
          <w:cs/>
        </w:rPr>
        <w:t>และทางอ้อมเท่ากับร้อยละ</w:t>
      </w:r>
      <w:r w:rsidR="002B2781" w:rsidRPr="4B44AE46">
        <w:rPr>
          <w:rFonts w:asciiTheme="majorBidi" w:hAnsiTheme="majorBidi" w:cstheme="majorBidi"/>
          <w:sz w:val="30"/>
          <w:szCs w:val="30"/>
        </w:rPr>
        <w:t xml:space="preserve"> </w:t>
      </w:r>
      <w:r w:rsidR="00BD4FB8" w:rsidRPr="4B44AE46">
        <w:rPr>
          <w:rFonts w:asciiTheme="majorBidi" w:hAnsiTheme="majorBidi" w:cstheme="majorBidi"/>
          <w:sz w:val="30"/>
          <w:szCs w:val="30"/>
        </w:rPr>
        <w:t>4</w:t>
      </w:r>
      <w:r w:rsidR="70CC6E02" w:rsidRPr="4B44AE46">
        <w:rPr>
          <w:rFonts w:asciiTheme="majorBidi" w:hAnsiTheme="majorBidi" w:cstheme="majorBidi"/>
          <w:sz w:val="30"/>
          <w:szCs w:val="30"/>
        </w:rPr>
        <w:t>6.49</w:t>
      </w:r>
      <w:r w:rsidR="00BD4FB8" w:rsidRPr="4B44AE46">
        <w:rPr>
          <w:rFonts w:asciiTheme="majorBidi" w:hAnsiTheme="majorBidi" w:cstheme="majorBidi"/>
          <w:sz w:val="30"/>
          <w:szCs w:val="30"/>
        </w:rPr>
        <w:t xml:space="preserve"> </w:t>
      </w:r>
      <w:r w:rsidRPr="4B44AE46">
        <w:rPr>
          <w:rFonts w:asciiTheme="majorBidi" w:hAnsiTheme="majorBidi" w:cstheme="majorBidi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</w:t>
      </w:r>
      <w:r w:rsidRPr="00263D84">
        <w:rPr>
          <w:rFonts w:asciiTheme="majorBidi" w:hAnsiTheme="majorBidi" w:cstheme="majorBidi"/>
          <w:sz w:val="30"/>
          <w:szCs w:val="30"/>
        </w:rPr>
        <w:br/>
      </w:r>
      <w:r w:rsidRPr="4B44AE4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D3212">
        <w:rPr>
          <w:rFonts w:asciiTheme="majorBidi" w:hAnsiTheme="majorBidi" w:cstheme="majorBidi"/>
          <w:sz w:val="30"/>
          <w:szCs w:val="30"/>
        </w:rPr>
        <w:t>12</w:t>
      </w:r>
      <w:r w:rsidR="3CB939E9" w:rsidRPr="4B44AE4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3D3212">
        <w:rPr>
          <w:rFonts w:asciiTheme="majorBidi" w:hAnsiTheme="majorBidi" w:cstheme="majorBidi"/>
          <w:sz w:val="30"/>
          <w:szCs w:val="30"/>
        </w:rPr>
        <w:t>25</w:t>
      </w:r>
      <w:r w:rsidR="3CB939E9" w:rsidRPr="4B44AE46">
        <w:rPr>
          <w:rFonts w:asciiTheme="majorBidi" w:hAnsiTheme="majorBidi" w:cstheme="majorBidi"/>
          <w:sz w:val="30"/>
          <w:szCs w:val="30"/>
          <w:cs/>
        </w:rPr>
        <w:t>64</w:t>
      </w:r>
    </w:p>
    <w:p w14:paraId="1FEDD357" w14:textId="77777777" w:rsidR="00E50957" w:rsidRPr="00983DB3" w:rsidRDefault="00E50957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D17D7C" w14:textId="1BDC95EA" w:rsidR="00434731" w:rsidRPr="00A57B00" w:rsidRDefault="00E50957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7027F2" w:rsidRPr="00A57B00">
        <w:rPr>
          <w:rFonts w:asciiTheme="majorBidi" w:hAnsiTheme="majorBidi" w:cstheme="majorBidi"/>
          <w:spacing w:val="-4"/>
          <w:sz w:val="30"/>
          <w:szCs w:val="30"/>
          <w:cs/>
        </w:rPr>
        <w:t>สาม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55D6C" w:rsidRPr="00A57B00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-4"/>
          <w:sz w:val="30"/>
          <w:szCs w:val="30"/>
          <w:lang w:val="en-AU"/>
        </w:rPr>
        <w:t>1</w:t>
      </w:r>
      <w:r w:rsidR="00A55D6C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55D6C" w:rsidRPr="00A57B00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E00098" w:rsidRPr="00E00098">
        <w:rPr>
          <w:rFonts w:asciiTheme="majorBidi" w:hAnsiTheme="majorBidi" w:cstheme="majorBidi"/>
          <w:spacing w:val="-4"/>
          <w:sz w:val="30"/>
          <w:szCs w:val="30"/>
          <w:lang w:val="en-AU"/>
        </w:rPr>
        <w:t>2</w:t>
      </w:r>
      <w:r w:rsidR="00A55D6C" w:rsidRPr="00A57B00">
        <w:rPr>
          <w:rFonts w:asciiTheme="majorBidi" w:hAnsiTheme="majorBidi" w:cstheme="majorBidi"/>
          <w:spacing w:val="-4"/>
          <w:sz w:val="30"/>
          <w:szCs w:val="30"/>
        </w:rPr>
        <w:t>56</w:t>
      </w:r>
      <w:r w:rsidR="00361693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7608DB4C" w14:textId="3B4DB984" w:rsidR="0082004E" w:rsidRPr="00A57B00" w:rsidRDefault="00F7334D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รายการที่สำคัญกับกิจการที่เกี่ยวข้องกันสำหรับแต่ละงวดสามเดือนสิ้นสุดวันที่</w:t>
      </w:r>
      <w:r w:rsidR="007D243C">
        <w:rPr>
          <w:rFonts w:asciiTheme="majorBidi" w:hAnsiTheme="majorBidi" w:cstheme="majorBidi"/>
          <w:b/>
          <w:bCs/>
          <w:sz w:val="30"/>
          <w:szCs w:val="30"/>
        </w:rPr>
        <w:t xml:space="preserve"> 31 </w:t>
      </w:r>
      <w:r w:rsidR="006530C0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มีนาคม</w:t>
      </w:r>
    </w:p>
    <w:p w14:paraId="4CD1E3C0" w14:textId="77777777" w:rsidR="00B711E9" w:rsidRPr="00A57B00" w:rsidRDefault="00B711E9" w:rsidP="000429A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1B2161" w14:textId="0341120C" w:rsidR="00B711E9" w:rsidRPr="00A57B00" w:rsidRDefault="00B711E9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7D243C">
        <w:rPr>
          <w:rFonts w:asciiTheme="majorBidi" w:hAnsiTheme="majorBidi" w:cstheme="majorBidi"/>
          <w:b/>
          <w:bCs/>
          <w:i/>
          <w:iCs/>
          <w:sz w:val="30"/>
          <w:szCs w:val="30"/>
        </w:rPr>
        <w:t>31</w:t>
      </w:r>
      <w:r w:rsidR="005F771E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มีนาคม</w:t>
      </w:r>
    </w:p>
    <w:p w14:paraId="4ADC5DE7" w14:textId="77777777" w:rsidR="00B711E9" w:rsidRPr="000F3EC7" w:rsidRDefault="00B711E9" w:rsidP="000429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44"/>
        <w:gridCol w:w="936"/>
        <w:gridCol w:w="243"/>
        <w:gridCol w:w="981"/>
        <w:gridCol w:w="238"/>
        <w:gridCol w:w="927"/>
        <w:gridCol w:w="8"/>
        <w:gridCol w:w="262"/>
        <w:gridCol w:w="8"/>
        <w:gridCol w:w="910"/>
      </w:tblGrid>
      <w:tr w:rsidR="00990308" w:rsidRPr="00A57B00" w14:paraId="33647B88" w14:textId="77777777" w:rsidTr="00084C82">
        <w:tc>
          <w:tcPr>
            <w:tcW w:w="4644" w:type="dxa"/>
          </w:tcPr>
          <w:p w14:paraId="030B54B1" w14:textId="77777777" w:rsidR="00990308" w:rsidRPr="00A57B00" w:rsidRDefault="00990308" w:rsidP="000429AC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4BCC1BF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861A61D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hideMark/>
          </w:tcPr>
          <w:p w14:paraId="152E7C55" w14:textId="77777777" w:rsidR="00990308" w:rsidRPr="00A57B00" w:rsidRDefault="00990308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90308" w:rsidRPr="00A57B00" w14:paraId="412B0948" w14:textId="77777777" w:rsidTr="00084C82">
        <w:tc>
          <w:tcPr>
            <w:tcW w:w="4644" w:type="dxa"/>
          </w:tcPr>
          <w:p w14:paraId="30E3E227" w14:textId="77777777" w:rsidR="00990308" w:rsidRPr="00A57B00" w:rsidRDefault="00990308" w:rsidP="000429AC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7D287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7044F25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30EE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308" w:rsidRPr="00A57B00" w14:paraId="2FF8E130" w14:textId="77777777" w:rsidTr="00B0659C">
        <w:tc>
          <w:tcPr>
            <w:tcW w:w="4644" w:type="dxa"/>
          </w:tcPr>
          <w:p w14:paraId="2B0FDB83" w14:textId="77777777" w:rsidR="00990308" w:rsidRPr="00A57B00" w:rsidRDefault="00990308" w:rsidP="000429AC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4E797" w14:textId="597A135A" w:rsidR="00990308" w:rsidRPr="00A57B00" w:rsidRDefault="00E00098" w:rsidP="000429A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5F771E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009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54BC5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89C15" w14:textId="6C78A9DE" w:rsidR="00990308" w:rsidRPr="00A57B00" w:rsidRDefault="00E00098" w:rsidP="000429A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5F771E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0094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D58B177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CE1EC" w14:textId="2D28FDE1" w:rsidR="00990308" w:rsidRPr="00A57B00" w:rsidRDefault="00E00098" w:rsidP="000429A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5F771E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009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3DD5A" w14:textId="77777777" w:rsidR="00990308" w:rsidRPr="00A57B00" w:rsidRDefault="00990308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F652A" w14:textId="5BF37AD2" w:rsidR="00990308" w:rsidRPr="00A57B00" w:rsidRDefault="00E00098" w:rsidP="000429A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5F771E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0094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90308" w:rsidRPr="00A57B00" w14:paraId="66B7AD65" w14:textId="77777777" w:rsidTr="00B0659C">
        <w:tc>
          <w:tcPr>
            <w:tcW w:w="4644" w:type="dxa"/>
            <w:hideMark/>
          </w:tcPr>
          <w:p w14:paraId="79E3BB9C" w14:textId="7984B174" w:rsidR="00990308" w:rsidRPr="00A57B00" w:rsidRDefault="00990308" w:rsidP="0025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left" w:pos="1133"/>
              </w:tabs>
              <w:ind w:left="-18" w:right="-108" w:firstLine="4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B202A"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30A15352" w14:textId="77777777" w:rsidR="00990308" w:rsidRPr="00A57B00" w:rsidRDefault="00990308" w:rsidP="000429AC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3806502C" w14:textId="77777777" w:rsidR="00990308" w:rsidRPr="00A57B00" w:rsidRDefault="00990308" w:rsidP="000429A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3E8A97" w14:textId="77777777" w:rsidR="00990308" w:rsidRPr="00A57B00" w:rsidRDefault="00990308" w:rsidP="000429AC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B579E32" w14:textId="77777777" w:rsidR="00990308" w:rsidRPr="00A57B00" w:rsidRDefault="00990308" w:rsidP="000429A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5B5CA7BF" w14:textId="77777777" w:rsidR="00990308" w:rsidRPr="00A57B00" w:rsidRDefault="00990308" w:rsidP="000429AC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  <w:gridSpan w:val="2"/>
          </w:tcPr>
          <w:p w14:paraId="0C9C4473" w14:textId="77777777" w:rsidR="00990308" w:rsidRPr="00A57B00" w:rsidRDefault="00990308" w:rsidP="000429A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1FA9F21" w14:textId="77777777" w:rsidR="00990308" w:rsidRPr="00A57B00" w:rsidRDefault="00990308" w:rsidP="000429AC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271B16" w:rsidRPr="00A57B00" w14:paraId="78255441" w14:textId="77777777" w:rsidTr="00B0659C">
        <w:tc>
          <w:tcPr>
            <w:tcW w:w="4644" w:type="dxa"/>
            <w:hideMark/>
          </w:tcPr>
          <w:p w14:paraId="386177BF" w14:textId="77777777" w:rsidR="00271B16" w:rsidRPr="00A57B00" w:rsidRDefault="00271B16" w:rsidP="00254311">
            <w:pPr>
              <w:ind w:right="-108" w:firstLine="9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0E3BB6DA" w14:textId="77777777" w:rsidR="00271B16" w:rsidRPr="00A57B00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E28238" w14:textId="77777777" w:rsidR="00271B16" w:rsidRPr="00A57B00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AA5A96" w14:textId="77777777" w:rsidR="00271B16" w:rsidRPr="00A57B00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96207D4" w14:textId="77777777" w:rsidR="00271B16" w:rsidRPr="00A57B00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0D339F7" w14:textId="77777777" w:rsidR="00271B16" w:rsidRPr="00A57B00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638C94" w14:textId="77777777" w:rsidR="00271B16" w:rsidRPr="00A57B00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4014C70F" w14:textId="77777777" w:rsidR="00271B16" w:rsidRPr="00A57B00" w:rsidRDefault="00271B16" w:rsidP="0027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25377466" w14:textId="77777777" w:rsidTr="00B0659C">
        <w:tc>
          <w:tcPr>
            <w:tcW w:w="4644" w:type="dxa"/>
          </w:tcPr>
          <w:p w14:paraId="32D524FF" w14:textId="6B040531" w:rsidR="00C8233C" w:rsidRPr="00A57B00" w:rsidRDefault="00C8233C" w:rsidP="00254311">
            <w:pPr>
              <w:ind w:right="-108" w:firstLine="9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35F90831" w14:textId="3EB71482" w:rsidR="00C8233C" w:rsidRPr="00A57B00" w:rsidRDefault="00CA0942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BC0ED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2911CFA" w14:textId="6457D630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116D6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1B9DCB74" w14:textId="6137A6A1" w:rsidR="00C8233C" w:rsidRPr="00A57B00" w:rsidRDefault="00A1500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1,322</w:t>
            </w:r>
          </w:p>
        </w:tc>
        <w:tc>
          <w:tcPr>
            <w:tcW w:w="270" w:type="dxa"/>
            <w:gridSpan w:val="2"/>
          </w:tcPr>
          <w:p w14:paraId="0F92D0E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0E63C98A" w14:textId="3E430C9F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00</w:t>
            </w:r>
          </w:p>
        </w:tc>
      </w:tr>
      <w:tr w:rsidR="00C8233C" w:rsidRPr="00A57B00" w14:paraId="57EE4A4C" w14:textId="77777777" w:rsidTr="00B0659C">
        <w:tc>
          <w:tcPr>
            <w:tcW w:w="4644" w:type="dxa"/>
          </w:tcPr>
          <w:p w14:paraId="55609476" w14:textId="3DF8023F" w:rsidR="00C8233C" w:rsidRPr="00A57B00" w:rsidRDefault="007D243C" w:rsidP="00254311">
            <w:pPr>
              <w:ind w:right="-108" w:firstLine="9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36" w:type="dxa"/>
          </w:tcPr>
          <w:p w14:paraId="752C534C" w14:textId="109A9553" w:rsidR="00C8233C" w:rsidRPr="00A57B00" w:rsidRDefault="00CA0942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084820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67DCE84" w14:textId="37AE7230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36874B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29529DB9" w14:textId="6D5AD9A0" w:rsidR="00C8233C" w:rsidRPr="00A57B00" w:rsidRDefault="00A1500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gridSpan w:val="2"/>
          </w:tcPr>
          <w:p w14:paraId="617984BE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0DE65241" w14:textId="3CAB6CE4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</w:p>
        </w:tc>
      </w:tr>
      <w:tr w:rsidR="00C8233C" w:rsidRPr="00A57B00" w14:paraId="10363D03" w14:textId="77777777" w:rsidTr="00B0659C">
        <w:tc>
          <w:tcPr>
            <w:tcW w:w="4644" w:type="dxa"/>
          </w:tcPr>
          <w:p w14:paraId="0DD152E2" w14:textId="76675E4E" w:rsidR="00C8233C" w:rsidRPr="00A57B00" w:rsidRDefault="00C8233C" w:rsidP="00254311">
            <w:pPr>
              <w:ind w:right="-108" w:firstLine="9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32657222" w14:textId="155F3951" w:rsidR="00C8233C" w:rsidRPr="00A57B00" w:rsidRDefault="00CA0942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8D8478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C3C392B" w14:textId="7BC9AEF6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D69F2A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748F9855" w14:textId="515BD16D" w:rsidR="00C8233C" w:rsidRPr="00A57B00" w:rsidRDefault="00A1500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3D3EBA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3403C8AC" w14:textId="3804B5E0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</w:tr>
      <w:tr w:rsidR="00C8233C" w:rsidRPr="00A57B00" w14:paraId="62E701B2" w14:textId="77777777" w:rsidTr="00B0659C">
        <w:tc>
          <w:tcPr>
            <w:tcW w:w="4644" w:type="dxa"/>
          </w:tcPr>
          <w:p w14:paraId="6C157308" w14:textId="77777777" w:rsidR="00C8233C" w:rsidRPr="00A57B00" w:rsidRDefault="00C8233C" w:rsidP="00254311">
            <w:pPr>
              <w:ind w:left="-18" w:right="-108" w:firstLine="9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DEAE20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EF1F8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9891B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E1A40D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3036568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A1DAB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F4FC93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1F4075A5" w14:textId="77777777" w:rsidTr="00B0659C">
        <w:tc>
          <w:tcPr>
            <w:tcW w:w="4644" w:type="dxa"/>
          </w:tcPr>
          <w:p w14:paraId="0C7B4FDC" w14:textId="6C83F886" w:rsidR="00C8233C" w:rsidRPr="00A57B00" w:rsidRDefault="00C8233C" w:rsidP="00254311">
            <w:pPr>
              <w:pStyle w:val="ListParagraph"/>
              <w:tabs>
                <w:tab w:val="left" w:pos="252"/>
              </w:tabs>
              <w:ind w:left="1048" w:right="-108" w:hanging="7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36" w:type="dxa"/>
          </w:tcPr>
          <w:p w14:paraId="71B350A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2B386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01F470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AF54E5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5FCBDF5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43BDD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0D67B2E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7E3C91DF" w14:textId="77777777" w:rsidTr="00B0659C">
        <w:tc>
          <w:tcPr>
            <w:tcW w:w="4644" w:type="dxa"/>
          </w:tcPr>
          <w:p w14:paraId="1FED8695" w14:textId="53026D3A" w:rsidR="00C8233C" w:rsidRPr="00A57B00" w:rsidRDefault="00C8233C" w:rsidP="00254311">
            <w:pPr>
              <w:tabs>
                <w:tab w:val="clear" w:pos="227"/>
                <w:tab w:val="left" w:pos="252"/>
              </w:tabs>
              <w:ind w:right="-108" w:firstLine="109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และบริษัทที่เกี่ยวข้องกัน</w:t>
            </w:r>
          </w:p>
        </w:tc>
        <w:tc>
          <w:tcPr>
            <w:tcW w:w="936" w:type="dxa"/>
          </w:tcPr>
          <w:p w14:paraId="7650C18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31CD86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A7574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CB8FB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561CC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9BC7D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234DE45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19A943BE" w14:textId="77777777" w:rsidTr="00B0659C">
        <w:tc>
          <w:tcPr>
            <w:tcW w:w="4644" w:type="dxa"/>
          </w:tcPr>
          <w:p w14:paraId="0100391E" w14:textId="08A72E70" w:rsidR="00C8233C" w:rsidRPr="00A57B00" w:rsidRDefault="00C8233C" w:rsidP="00254311">
            <w:pPr>
              <w:pStyle w:val="ListParagraph"/>
              <w:tabs>
                <w:tab w:val="left" w:pos="252"/>
              </w:tabs>
              <w:ind w:left="1044" w:right="-108" w:hanging="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009BECB3" w14:textId="1984AC87" w:rsidR="00C8233C" w:rsidRPr="00A57B00" w:rsidRDefault="00E11DA7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10,137</w:t>
            </w:r>
          </w:p>
        </w:tc>
        <w:tc>
          <w:tcPr>
            <w:tcW w:w="243" w:type="dxa"/>
          </w:tcPr>
          <w:p w14:paraId="78D4365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3680FD" w14:textId="148F5535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7,34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238" w:type="dxa"/>
          </w:tcPr>
          <w:p w14:paraId="45FF242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819E4FF" w14:textId="2EDE8F88" w:rsidR="00C8233C" w:rsidRPr="00A57B00" w:rsidRDefault="00D17F9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gridSpan w:val="2"/>
          </w:tcPr>
          <w:p w14:paraId="4472FF2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0AB33FF5" w14:textId="0F957C6B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</w:tr>
      <w:tr w:rsidR="00230534" w:rsidRPr="00A57B00" w14:paraId="75993F4E" w14:textId="77777777" w:rsidTr="00E13682">
        <w:tc>
          <w:tcPr>
            <w:tcW w:w="4644" w:type="dxa"/>
          </w:tcPr>
          <w:p w14:paraId="0D3E9BC2" w14:textId="0E9F9948" w:rsidR="00230534" w:rsidRPr="00A57B00" w:rsidRDefault="00230534" w:rsidP="00254311">
            <w:pPr>
              <w:pStyle w:val="ListParagraph"/>
              <w:tabs>
                <w:tab w:val="left" w:pos="252"/>
              </w:tabs>
              <w:ind w:left="1044" w:right="-108" w:hanging="8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36" w:type="dxa"/>
            <w:shd w:val="clear" w:color="auto" w:fill="auto"/>
          </w:tcPr>
          <w:p w14:paraId="35EA2969" w14:textId="0C96BA27" w:rsidR="00230534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1368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34379FF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EAC2CE2" w14:textId="6449307D" w:rsidR="00230534" w:rsidRPr="00E00098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</w:p>
        </w:tc>
        <w:tc>
          <w:tcPr>
            <w:tcW w:w="238" w:type="dxa"/>
          </w:tcPr>
          <w:p w14:paraId="2E42E70B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57A65E19" w14:textId="66D61BE0" w:rsidR="00230534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2474BB67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2D461B7C" w14:textId="3EF852DE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</w:tr>
      <w:tr w:rsidR="00230534" w:rsidRPr="00A57B00" w14:paraId="271283D6" w14:textId="77777777" w:rsidTr="00B0659C">
        <w:tc>
          <w:tcPr>
            <w:tcW w:w="4644" w:type="dxa"/>
          </w:tcPr>
          <w:p w14:paraId="2DFC258E" w14:textId="578FD71A" w:rsidR="00230534" w:rsidRPr="00A57B00" w:rsidRDefault="00230534" w:rsidP="00254311">
            <w:pPr>
              <w:pStyle w:val="ListParagraph"/>
              <w:tabs>
                <w:tab w:val="left" w:pos="252"/>
              </w:tabs>
              <w:ind w:left="1044" w:right="-108" w:hanging="8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3D3990DA" w14:textId="443BF316" w:rsidR="00230534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6476D3FC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F4DC1" w14:textId="4AE96962" w:rsidR="00230534" w:rsidRPr="00E00098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0946AB7A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772D09EF" w14:textId="777CBEFF" w:rsidR="00230534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E312E2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435821B9" w14:textId="07B83A25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284F4849" w14:textId="77777777" w:rsidTr="00B0659C">
        <w:tc>
          <w:tcPr>
            <w:tcW w:w="4644" w:type="dxa"/>
          </w:tcPr>
          <w:p w14:paraId="59B5676D" w14:textId="6F924A21" w:rsidR="00C8233C" w:rsidRPr="00A57B00" w:rsidRDefault="00C8233C" w:rsidP="00254311">
            <w:pPr>
              <w:pStyle w:val="ListParagraph"/>
              <w:tabs>
                <w:tab w:val="left" w:pos="252"/>
              </w:tabs>
              <w:ind w:left="1044" w:right="-108" w:hanging="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1F4DAEAB" w14:textId="664518E3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32A97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9B2D4A" w14:textId="6214B692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1825568A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B75B0D7" w14:textId="2B352FAC" w:rsidR="00C8233C" w:rsidRPr="00A57B00" w:rsidRDefault="00D17F9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D0E179A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40AC2D36" w14:textId="5898AAC2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1628CDDF" w14:textId="77777777" w:rsidTr="00B0659C">
        <w:tc>
          <w:tcPr>
            <w:tcW w:w="4644" w:type="dxa"/>
          </w:tcPr>
          <w:p w14:paraId="06EDFDEE" w14:textId="58DF5462" w:rsidR="00C8233C" w:rsidRPr="00A57B00" w:rsidRDefault="007D243C" w:rsidP="00254311">
            <w:pPr>
              <w:pStyle w:val="ListParagraph"/>
              <w:tabs>
                <w:tab w:val="left" w:pos="252"/>
              </w:tabs>
              <w:ind w:left="1044" w:right="-108" w:hanging="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36" w:type="dxa"/>
          </w:tcPr>
          <w:p w14:paraId="733355C5" w14:textId="03D89ACE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6E5D4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BFC55AB" w14:textId="0236E70E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6A6F266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5225BB2" w14:textId="0AEF4EB0" w:rsidR="00C8233C" w:rsidRPr="00A57B00" w:rsidRDefault="00D17F9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224A0A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2349444" w14:textId="7195C3C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332C8645" w14:textId="77777777" w:rsidTr="00B0659C">
        <w:tc>
          <w:tcPr>
            <w:tcW w:w="4644" w:type="dxa"/>
          </w:tcPr>
          <w:p w14:paraId="366E9D55" w14:textId="287A7ABC" w:rsidR="00C8233C" w:rsidRPr="00A57B00" w:rsidRDefault="00C8233C" w:rsidP="00254311">
            <w:pPr>
              <w:pStyle w:val="ListParagraph"/>
              <w:tabs>
                <w:tab w:val="left" w:pos="252"/>
              </w:tabs>
              <w:ind w:left="1044" w:right="-108" w:hanging="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4C969DFE" w14:textId="27B77840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380A7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F748DC" w14:textId="400965A5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238" w:type="dxa"/>
          </w:tcPr>
          <w:p w14:paraId="7AB2E58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3C1C626E" w14:textId="19AA6538" w:rsidR="00C8233C" w:rsidRPr="00A57B00" w:rsidRDefault="00D17F9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F8EF8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1408DDAA" w14:textId="0DC3E8CA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2BCDF5E1" w14:textId="77777777" w:rsidTr="00B0659C">
        <w:tc>
          <w:tcPr>
            <w:tcW w:w="4644" w:type="dxa"/>
          </w:tcPr>
          <w:p w14:paraId="4E27D1CB" w14:textId="77777777" w:rsidR="00C8233C" w:rsidRPr="00A57B00" w:rsidRDefault="00C8233C" w:rsidP="00C8233C">
            <w:pPr>
              <w:pStyle w:val="ListParagraph"/>
              <w:tabs>
                <w:tab w:val="left" w:pos="252"/>
              </w:tabs>
              <w:ind w:left="1044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8A8329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A9762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B2702A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9D688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BBFF52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2CF1E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5D47EFF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5FF67983" w14:textId="77777777" w:rsidTr="00B0659C">
        <w:tc>
          <w:tcPr>
            <w:tcW w:w="4644" w:type="dxa"/>
            <w:hideMark/>
          </w:tcPr>
          <w:p w14:paraId="35A9F451" w14:textId="2EDC4BBB" w:rsidR="00C8233C" w:rsidRPr="00A57B00" w:rsidRDefault="00C8233C" w:rsidP="00254311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500"/>
                <w:tab w:val="left" w:pos="975"/>
              </w:tabs>
              <w:ind w:left="-18" w:right="-108"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</w:p>
        </w:tc>
        <w:tc>
          <w:tcPr>
            <w:tcW w:w="936" w:type="dxa"/>
          </w:tcPr>
          <w:p w14:paraId="540E8B4F" w14:textId="77777777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D034544" w14:textId="77777777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1852D4E" w14:textId="77777777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27B685" w14:textId="77777777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3791D419" w14:textId="77777777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829D5E" w14:textId="77777777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0" w:type="dxa"/>
          </w:tcPr>
          <w:p w14:paraId="5DDC1AA1" w14:textId="77777777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1B7BAD71" w14:textId="77777777" w:rsidTr="00B0659C">
        <w:tc>
          <w:tcPr>
            <w:tcW w:w="4644" w:type="dxa"/>
            <w:hideMark/>
          </w:tcPr>
          <w:p w14:paraId="0DA08D6E" w14:textId="77777777" w:rsidR="00C8233C" w:rsidRPr="00A57B00" w:rsidRDefault="00C8233C" w:rsidP="00254311">
            <w:pPr>
              <w:ind w:left="1044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635E6B9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521CEE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2C9C3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71EE4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18CFF7A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5BDEC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487DC1A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7A258983" w14:textId="77777777" w:rsidTr="00B0659C">
        <w:tc>
          <w:tcPr>
            <w:tcW w:w="4644" w:type="dxa"/>
            <w:hideMark/>
          </w:tcPr>
          <w:p w14:paraId="72B9863D" w14:textId="77777777" w:rsidR="00C8233C" w:rsidRPr="00A57B00" w:rsidRDefault="00C8233C" w:rsidP="00254311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right="-108" w:firstLine="9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525FC938" w14:textId="0262A4B8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2,419</w:t>
            </w:r>
          </w:p>
        </w:tc>
        <w:tc>
          <w:tcPr>
            <w:tcW w:w="243" w:type="dxa"/>
          </w:tcPr>
          <w:p w14:paraId="3FB75B4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36CA1A" w14:textId="7E586AEE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68F4309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AF824E1" w14:textId="03EEE794" w:rsidR="00C8233C" w:rsidRPr="00A57B00" w:rsidRDefault="00D17F9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  <w:gridSpan w:val="2"/>
          </w:tcPr>
          <w:p w14:paraId="1CABD5C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07343D6F" w14:textId="653FBA58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8233C" w:rsidRPr="00A57B00" w14:paraId="20BDB30D" w14:textId="77777777" w:rsidTr="00B0659C">
        <w:tc>
          <w:tcPr>
            <w:tcW w:w="4644" w:type="dxa"/>
            <w:hideMark/>
          </w:tcPr>
          <w:p w14:paraId="0D195DA8" w14:textId="77777777" w:rsidR="00C8233C" w:rsidRPr="00A57B00" w:rsidRDefault="00C8233C" w:rsidP="00254311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212A9B46" w14:textId="74883ED5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1,051</w:t>
            </w:r>
          </w:p>
        </w:tc>
        <w:tc>
          <w:tcPr>
            <w:tcW w:w="243" w:type="dxa"/>
          </w:tcPr>
          <w:p w14:paraId="7A938A7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93406B9" w14:textId="46249744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  <w:tc>
          <w:tcPr>
            <w:tcW w:w="238" w:type="dxa"/>
          </w:tcPr>
          <w:p w14:paraId="2BF294B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143F0798" w14:textId="72A56AF2" w:rsidR="00C8233C" w:rsidRPr="00A57B00" w:rsidRDefault="00D17F9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gridSpan w:val="2"/>
          </w:tcPr>
          <w:p w14:paraId="51131C0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6526E8CB" w14:textId="225225E0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C8233C" w:rsidRPr="00A57B00" w14:paraId="6BFAE4B2" w14:textId="77777777" w:rsidTr="00B0659C">
        <w:tc>
          <w:tcPr>
            <w:tcW w:w="4644" w:type="dxa"/>
            <w:hideMark/>
          </w:tcPr>
          <w:p w14:paraId="288AC481" w14:textId="77777777" w:rsidR="00C8233C" w:rsidRPr="00A57B00" w:rsidRDefault="00C8233C" w:rsidP="00254311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9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6EA146FA" w14:textId="7C09B364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3" w:type="dxa"/>
          </w:tcPr>
          <w:p w14:paraId="3C2CD4EA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F0E4A9" w14:textId="1AAB1445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1A80DE1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CD5091F" w14:textId="4F04B57B" w:rsidR="00C8233C" w:rsidRPr="00A57B00" w:rsidRDefault="00D17F9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3CBD24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6D4E32AC" w14:textId="0BD2FEA6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54D4FD05" w14:textId="77777777" w:rsidTr="00B0659C">
        <w:trPr>
          <w:trHeight w:hRule="exact" w:val="362"/>
        </w:trPr>
        <w:tc>
          <w:tcPr>
            <w:tcW w:w="4644" w:type="dxa"/>
          </w:tcPr>
          <w:p w14:paraId="12DB9EC6" w14:textId="77777777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E66C64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7D276E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284A3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4B4191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2C32690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F4478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4A69B86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45C71300" w14:textId="77777777" w:rsidTr="00B0659C">
        <w:trPr>
          <w:trHeight w:hRule="exact" w:val="362"/>
        </w:trPr>
        <w:tc>
          <w:tcPr>
            <w:tcW w:w="4644" w:type="dxa"/>
          </w:tcPr>
          <w:p w14:paraId="5270CA6E" w14:textId="77777777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4C12D06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8D0DAB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F63E1F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E0BD1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9C3C91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06631A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5B14BDE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796F066C" w14:textId="77777777" w:rsidTr="00B0659C">
        <w:trPr>
          <w:trHeight w:hRule="exact" w:val="362"/>
        </w:trPr>
        <w:tc>
          <w:tcPr>
            <w:tcW w:w="4644" w:type="dxa"/>
          </w:tcPr>
          <w:p w14:paraId="7CA64486" w14:textId="77777777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119FB5C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70D58C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612A63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47ED44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0A3B61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8E411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1363DF0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534" w:rsidRPr="00A57B00" w14:paraId="7063171F" w14:textId="77777777" w:rsidTr="00B0659C">
        <w:trPr>
          <w:trHeight w:hRule="exact" w:val="362"/>
        </w:trPr>
        <w:tc>
          <w:tcPr>
            <w:tcW w:w="4644" w:type="dxa"/>
          </w:tcPr>
          <w:p w14:paraId="075638AC" w14:textId="77777777" w:rsidR="00230534" w:rsidRPr="00A57B00" w:rsidRDefault="00230534" w:rsidP="0023053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11C8C72C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E8DAEA9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7274C3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F66835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01088D67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255B38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74295307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534" w:rsidRPr="00A57B00" w14:paraId="71D33789" w14:textId="77777777" w:rsidTr="00B0659C">
        <w:trPr>
          <w:trHeight w:hRule="exact" w:val="362"/>
        </w:trPr>
        <w:tc>
          <w:tcPr>
            <w:tcW w:w="4644" w:type="dxa"/>
          </w:tcPr>
          <w:p w14:paraId="755BE9F5" w14:textId="77777777" w:rsidR="00230534" w:rsidRPr="0076659B" w:rsidRDefault="00230534" w:rsidP="0023053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</w:tcPr>
          <w:p w14:paraId="622B4414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0DF98A5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CEFC291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507F93C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DF1545A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3DED91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18CFAAAC" w14:textId="77777777" w:rsidR="00230534" w:rsidRPr="00A57B00" w:rsidRDefault="00230534" w:rsidP="00230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3DA44556" w14:textId="77777777" w:rsidTr="00B0659C">
        <w:trPr>
          <w:trHeight w:hRule="exact" w:val="362"/>
        </w:trPr>
        <w:tc>
          <w:tcPr>
            <w:tcW w:w="4644" w:type="dxa"/>
          </w:tcPr>
          <w:p w14:paraId="5173D1A8" w14:textId="77777777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633EFA5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215B89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6563C9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55E286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0840917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1A70B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016292BE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4912185A" w14:textId="77777777" w:rsidTr="00182D1B">
        <w:tc>
          <w:tcPr>
            <w:tcW w:w="6804" w:type="dxa"/>
            <w:gridSpan w:val="4"/>
          </w:tcPr>
          <w:p w14:paraId="2B74AA66" w14:textId="4E020638" w:rsidR="00C8233C" w:rsidRPr="00A57B00" w:rsidRDefault="00C8233C" w:rsidP="00C8233C">
            <w:pPr>
              <w:tabs>
                <w:tab w:val="clear" w:pos="680"/>
                <w:tab w:val="decimal" w:pos="683"/>
              </w:tabs>
              <w:ind w:left="590" w:right="-113" w:hanging="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สำหรับแต่ละงวดสามเดือนสิ้นสุดวันที่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38" w:type="dxa"/>
          </w:tcPr>
          <w:p w14:paraId="35B9CF76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</w:tcPr>
          <w:p w14:paraId="3458ADD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D1097" w:rsidRPr="00A57B00" w14:paraId="312C823C" w14:textId="77777777" w:rsidTr="00182D1B">
        <w:tc>
          <w:tcPr>
            <w:tcW w:w="4644" w:type="dxa"/>
          </w:tcPr>
          <w:p w14:paraId="0D5350C3" w14:textId="77777777" w:rsidR="004D1097" w:rsidRPr="00A57B00" w:rsidRDefault="004D1097" w:rsidP="00C8233C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04E0887" w14:textId="77777777" w:rsidR="004D1097" w:rsidRPr="00A57B00" w:rsidRDefault="004D1097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CAA0C04" w14:textId="77777777" w:rsidR="004D1097" w:rsidRPr="00A57B00" w:rsidRDefault="004D1097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</w:tcPr>
          <w:p w14:paraId="029BE1A7" w14:textId="77777777" w:rsidR="004D1097" w:rsidRPr="00A57B00" w:rsidRDefault="004D1097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233C" w:rsidRPr="00A57B00" w14:paraId="35F821EF" w14:textId="77777777" w:rsidTr="00182D1B">
        <w:tc>
          <w:tcPr>
            <w:tcW w:w="4644" w:type="dxa"/>
          </w:tcPr>
          <w:p w14:paraId="76E7A292" w14:textId="77777777" w:rsidR="00C8233C" w:rsidRPr="00A57B00" w:rsidRDefault="00C8233C" w:rsidP="00C8233C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F54BF10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132A4BF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hideMark/>
          </w:tcPr>
          <w:p w14:paraId="6EE72EB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8233C" w:rsidRPr="00A57B00" w14:paraId="4220CF52" w14:textId="77777777" w:rsidTr="00182D1B">
        <w:tc>
          <w:tcPr>
            <w:tcW w:w="4644" w:type="dxa"/>
          </w:tcPr>
          <w:p w14:paraId="0B3AA69E" w14:textId="77777777" w:rsidR="00C8233C" w:rsidRPr="00A57B00" w:rsidRDefault="00C8233C" w:rsidP="00C8233C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6B83D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6A6E8E1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EF15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233C" w:rsidRPr="00A57B00" w14:paraId="2B498D75" w14:textId="77777777" w:rsidTr="00182D1B">
        <w:tc>
          <w:tcPr>
            <w:tcW w:w="4644" w:type="dxa"/>
          </w:tcPr>
          <w:p w14:paraId="7FBE5CB2" w14:textId="77777777" w:rsidR="00C8233C" w:rsidRPr="00A57B00" w:rsidRDefault="00C8233C" w:rsidP="00C8233C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705AF" w14:textId="120DEEC9" w:rsidR="00C8233C" w:rsidRPr="00A57B00" w:rsidRDefault="00E00098" w:rsidP="00C8233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EF80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DF50B" w14:textId="1F3B2223" w:rsidR="00C8233C" w:rsidRPr="00A57B00" w:rsidRDefault="00E00098" w:rsidP="00C8233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8" w:type="dxa"/>
          </w:tcPr>
          <w:p w14:paraId="435E5DEB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5DFAF" w14:textId="50F722F9" w:rsidR="00C8233C" w:rsidRPr="00A57B00" w:rsidRDefault="00E00098" w:rsidP="00C8233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F1DA" w14:textId="77777777" w:rsidR="00C8233C" w:rsidRPr="00A57B00" w:rsidRDefault="00C8233C" w:rsidP="00C823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4F14B" w14:textId="3405972E" w:rsidR="00C8233C" w:rsidRPr="00A57B00" w:rsidRDefault="00E00098" w:rsidP="00C8233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C8233C" w:rsidRPr="00A57B00" w14:paraId="4740B96D" w14:textId="77777777" w:rsidTr="00B0659C">
        <w:trPr>
          <w:trHeight w:hRule="exact" w:val="362"/>
        </w:trPr>
        <w:tc>
          <w:tcPr>
            <w:tcW w:w="4644" w:type="dxa"/>
          </w:tcPr>
          <w:p w14:paraId="733B4823" w14:textId="130AC95A" w:rsidR="00C8233C" w:rsidRPr="00A57B00" w:rsidRDefault="00C8233C" w:rsidP="00C8233C">
            <w:pPr>
              <w:tabs>
                <w:tab w:val="clear" w:pos="227"/>
                <w:tab w:val="clear" w:pos="454"/>
                <w:tab w:val="left" w:pos="252"/>
                <w:tab w:val="left" w:pos="500"/>
              </w:tabs>
              <w:ind w:left="-18" w:right="-108" w:firstLine="5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 (ต่อ)</w:t>
            </w:r>
          </w:p>
        </w:tc>
        <w:tc>
          <w:tcPr>
            <w:tcW w:w="936" w:type="dxa"/>
          </w:tcPr>
          <w:p w14:paraId="444B666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BA3F7F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6BF52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A8A4C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64C5FE0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AFDC1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679B2E0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68899E9A" w14:textId="77777777" w:rsidTr="00B0659C">
        <w:tc>
          <w:tcPr>
            <w:tcW w:w="4644" w:type="dxa"/>
            <w:hideMark/>
          </w:tcPr>
          <w:p w14:paraId="09FB975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13E9950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06549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4E880D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A3C3B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39783B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A4ED9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303B286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5138FCCD" w14:textId="77777777" w:rsidTr="00B0659C">
        <w:tc>
          <w:tcPr>
            <w:tcW w:w="4644" w:type="dxa"/>
            <w:hideMark/>
          </w:tcPr>
          <w:p w14:paraId="02967A14" w14:textId="77777777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61D5F59B" w14:textId="657ED1A2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3C18D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911524" w14:textId="6F22306F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E4F2A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663DABB6" w14:textId="4366DB01" w:rsidR="00C8233C" w:rsidRPr="00A57B00" w:rsidRDefault="009619F5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  <w:gridSpan w:val="2"/>
          </w:tcPr>
          <w:p w14:paraId="66F1440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50CC85E2" w14:textId="48DF4044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30534" w:rsidRPr="00A57B00" w14:paraId="20958058" w14:textId="77777777" w:rsidTr="00E92EB8">
        <w:tc>
          <w:tcPr>
            <w:tcW w:w="4644" w:type="dxa"/>
            <w:hideMark/>
          </w:tcPr>
          <w:p w14:paraId="5D2A1F2C" w14:textId="77777777" w:rsidR="00230534" w:rsidRPr="00A57B00" w:rsidRDefault="00230534" w:rsidP="00E92EB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33FAD45F" w14:textId="77777777" w:rsidR="00230534" w:rsidRPr="00A57B00" w:rsidRDefault="00230534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8B1FDE1" w14:textId="77777777" w:rsidR="00230534" w:rsidRPr="00A57B00" w:rsidRDefault="00230534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F657183" w14:textId="77777777" w:rsidR="00230534" w:rsidRPr="00A57B00" w:rsidRDefault="00230534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1C08117" w14:textId="77777777" w:rsidR="00230534" w:rsidRPr="00A57B00" w:rsidRDefault="00230534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2125024F" w14:textId="77777777" w:rsidR="00230534" w:rsidRPr="00A57B00" w:rsidRDefault="00230534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  <w:gridSpan w:val="2"/>
          </w:tcPr>
          <w:p w14:paraId="23D657F5" w14:textId="77777777" w:rsidR="00230534" w:rsidRPr="00A57B00" w:rsidRDefault="00230534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70F921E0" w14:textId="77777777" w:rsidR="00230534" w:rsidRPr="00A57B00" w:rsidRDefault="00230534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C8233C" w:rsidRPr="00A57B00" w14:paraId="66BEA36E" w14:textId="77777777" w:rsidTr="00B0659C">
        <w:tc>
          <w:tcPr>
            <w:tcW w:w="4644" w:type="dxa"/>
          </w:tcPr>
          <w:p w14:paraId="3C94DF00" w14:textId="07E6FA56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363BE827" w14:textId="4D3D1555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46024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FD1222D" w14:textId="25984C13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518D26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144D23F2" w14:textId="1C7B185C" w:rsidR="00C8233C" w:rsidRPr="00A57B00" w:rsidRDefault="009619F5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  <w:gridSpan w:val="2"/>
          </w:tcPr>
          <w:p w14:paraId="6E68C2E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440AA091" w14:textId="2806EDD0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</w:tr>
      <w:tr w:rsidR="00C8233C" w:rsidRPr="00A57B00" w14:paraId="71848DAA" w14:textId="77777777" w:rsidTr="00B0659C">
        <w:tc>
          <w:tcPr>
            <w:tcW w:w="4644" w:type="dxa"/>
            <w:hideMark/>
          </w:tcPr>
          <w:p w14:paraId="181E65B2" w14:textId="77777777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36" w:type="dxa"/>
          </w:tcPr>
          <w:p w14:paraId="613012C9" w14:textId="29FD2AB2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4DA0E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922AFBD" w14:textId="0D4C69E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2BC95C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7CA4B34" w14:textId="1347F53C" w:rsidR="00C8233C" w:rsidRPr="00A57B00" w:rsidRDefault="00A86A87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6B4034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62EE7828" w14:textId="44D085EF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</w:tr>
      <w:tr w:rsidR="00EB5A6D" w:rsidRPr="00A57B00" w14:paraId="48128A4C" w14:textId="77777777" w:rsidTr="00B0659C">
        <w:tc>
          <w:tcPr>
            <w:tcW w:w="4644" w:type="dxa"/>
          </w:tcPr>
          <w:p w14:paraId="4ABB2B74" w14:textId="69859293" w:rsidR="00EB5A6D" w:rsidRPr="00A57B00" w:rsidRDefault="002637D1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ต้นทุน</w:t>
            </w:r>
            <w:r w:rsidR="00A53D7F" w:rsidRPr="00A53D7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36" w:type="dxa"/>
          </w:tcPr>
          <w:p w14:paraId="097ED1FE" w14:textId="705BBCBD" w:rsidR="00EB5A6D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14AB05F" w14:textId="77777777" w:rsidR="00EB5A6D" w:rsidRPr="00A57B00" w:rsidRDefault="00EB5A6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95D2812" w14:textId="275CE7E5" w:rsidR="00EB5A6D" w:rsidRPr="00A57B00" w:rsidRDefault="00A53D7F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5D7022B" w14:textId="77777777" w:rsidR="00EB5A6D" w:rsidRPr="00A57B00" w:rsidRDefault="00EB5A6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347B1E56" w14:textId="4016A1D0" w:rsidR="00EB5A6D" w:rsidRDefault="00A53D7F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7247A69A" w14:textId="77777777" w:rsidR="00EB5A6D" w:rsidRPr="00A57B00" w:rsidRDefault="00EB5A6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41CF4839" w14:textId="3F4A7AFC" w:rsidR="00EB5A6D" w:rsidRPr="00A57B00" w:rsidRDefault="00A53D7F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109B95E0" w14:textId="77777777" w:rsidTr="00B0659C">
        <w:tc>
          <w:tcPr>
            <w:tcW w:w="4644" w:type="dxa"/>
            <w:hideMark/>
          </w:tcPr>
          <w:p w14:paraId="053BAB9F" w14:textId="77777777" w:rsidR="00C8233C" w:rsidRPr="00A57B00" w:rsidRDefault="00C8233C" w:rsidP="00C823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</w:tcPr>
          <w:p w14:paraId="5D33A5C9" w14:textId="0A6482D8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6C049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7F9A06D" w14:textId="35E0CF51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E8C419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75BC8548" w14:textId="53FE374E" w:rsidR="00C8233C" w:rsidRPr="00A57B00" w:rsidRDefault="00EB5A6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5C52160A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54245346" w14:textId="6B246CFA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</w:tr>
      <w:tr w:rsidR="00C8233C" w:rsidRPr="00A57B00" w14:paraId="03C0516C" w14:textId="77777777" w:rsidTr="00B0659C">
        <w:tc>
          <w:tcPr>
            <w:tcW w:w="4644" w:type="dxa"/>
          </w:tcPr>
          <w:p w14:paraId="5CA44B93" w14:textId="3F450D23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36" w:type="dxa"/>
          </w:tcPr>
          <w:p w14:paraId="25F4262A" w14:textId="4CFC4666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268D1F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A4C50EB" w14:textId="5F595A85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CC90CD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57FE0977" w14:textId="44710135" w:rsidR="00C8233C" w:rsidRPr="00A57B00" w:rsidRDefault="00EB5A6D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gridSpan w:val="2"/>
          </w:tcPr>
          <w:p w14:paraId="47BDFC0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5E79DA80" w14:textId="10538B16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233C" w:rsidRPr="00A57B00" w14:paraId="5B4C88F0" w14:textId="77777777" w:rsidTr="00B0659C">
        <w:tc>
          <w:tcPr>
            <w:tcW w:w="4644" w:type="dxa"/>
          </w:tcPr>
          <w:p w14:paraId="69C2939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8A502F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D6F81E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9D7D31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7C9CE1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</w:tcPr>
          <w:p w14:paraId="23F4B6D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17A94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6CC4F73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30EB3C5F" w14:textId="77777777" w:rsidTr="00B0659C">
        <w:tc>
          <w:tcPr>
            <w:tcW w:w="4644" w:type="dxa"/>
          </w:tcPr>
          <w:p w14:paraId="0896DD4B" w14:textId="77777777" w:rsidR="00C8233C" w:rsidRPr="00A57B00" w:rsidRDefault="00C8233C" w:rsidP="00C8233C">
            <w:pPr>
              <w:tabs>
                <w:tab w:val="left" w:pos="1048"/>
              </w:tabs>
              <w:ind w:left="-18" w:right="-10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36" w:type="dxa"/>
          </w:tcPr>
          <w:p w14:paraId="1EB43A2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287F1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A0EF7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00FC57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81600F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2F4B0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245D78A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6F9DFE9D" w14:textId="77777777" w:rsidTr="00B0659C">
        <w:tc>
          <w:tcPr>
            <w:tcW w:w="4644" w:type="dxa"/>
          </w:tcPr>
          <w:p w14:paraId="4B77D2D7" w14:textId="23C0FFEF" w:rsidR="00C8233C" w:rsidRPr="00A57B00" w:rsidRDefault="00C8233C" w:rsidP="00C8233C">
            <w:pPr>
              <w:tabs>
                <w:tab w:val="clear" w:pos="227"/>
                <w:tab w:val="left" w:pos="252"/>
                <w:tab w:val="left" w:pos="958"/>
                <w:tab w:val="left" w:pos="1138"/>
              </w:tabs>
              <w:ind w:left="-1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และบริษัทที่เกี่ยวข้องกัน </w:t>
            </w:r>
          </w:p>
        </w:tc>
        <w:tc>
          <w:tcPr>
            <w:tcW w:w="936" w:type="dxa"/>
          </w:tcPr>
          <w:p w14:paraId="4EE0632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148182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5D41D6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782AC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E0E80B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6BE31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8" w:type="dxa"/>
            <w:gridSpan w:val="2"/>
          </w:tcPr>
          <w:p w14:paraId="6EF2B1D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32F25C5A" w14:textId="77777777" w:rsidTr="00B0659C">
        <w:tc>
          <w:tcPr>
            <w:tcW w:w="4644" w:type="dxa"/>
            <w:shd w:val="clear" w:color="auto" w:fill="auto"/>
            <w:hideMark/>
          </w:tcPr>
          <w:p w14:paraId="1B3DC82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ซื้อวัตถุดิบและสินค้า</w:t>
            </w:r>
          </w:p>
        </w:tc>
        <w:tc>
          <w:tcPr>
            <w:tcW w:w="936" w:type="dxa"/>
            <w:shd w:val="clear" w:color="auto" w:fill="auto"/>
          </w:tcPr>
          <w:p w14:paraId="2C33F7B4" w14:textId="3F25A407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1C8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1C8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D6798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43" w:type="dxa"/>
            <w:shd w:val="clear" w:color="auto" w:fill="auto"/>
          </w:tcPr>
          <w:p w14:paraId="60B27A1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A0201E5" w14:textId="529D9027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20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7A0F839B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4038D435" w14:textId="1D58E4FC" w:rsidR="00C8233C" w:rsidRPr="00A57B00" w:rsidRDefault="00C81D3F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31DBAE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6C587AB" w14:textId="771CEB16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11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3709A" w:rsidRPr="00A57B00" w14:paraId="3DD538F2" w14:textId="77777777" w:rsidTr="00FB346B">
        <w:tc>
          <w:tcPr>
            <w:tcW w:w="4644" w:type="dxa"/>
            <w:shd w:val="clear" w:color="auto" w:fill="auto"/>
            <w:hideMark/>
          </w:tcPr>
          <w:p w14:paraId="649FDFB1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36" w:type="dxa"/>
            <w:shd w:val="clear" w:color="auto" w:fill="auto"/>
          </w:tcPr>
          <w:p w14:paraId="64556948" w14:textId="6BD83D34" w:rsidR="0073709A" w:rsidRPr="00FB346B" w:rsidRDefault="00FB346B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43" w:type="dxa"/>
            <w:shd w:val="clear" w:color="auto" w:fill="auto"/>
          </w:tcPr>
          <w:p w14:paraId="3BB4E325" w14:textId="77777777" w:rsidR="0073709A" w:rsidRPr="00FB346B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57AE32D" w14:textId="7C3FCC24" w:rsidR="0073709A" w:rsidRPr="00FB346B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346B" w:rsidRPr="00FB346B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7669FBED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AF2B758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709BBD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713634B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8233C" w:rsidRPr="00A57B00" w14:paraId="71EC1481" w14:textId="77777777" w:rsidTr="00B0659C">
        <w:tc>
          <w:tcPr>
            <w:tcW w:w="4644" w:type="dxa"/>
            <w:shd w:val="clear" w:color="auto" w:fill="auto"/>
            <w:hideMark/>
          </w:tcPr>
          <w:p w14:paraId="16CDA92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ต้นทุนงานก่อสร้างอาคาร </w:t>
            </w:r>
          </w:p>
        </w:tc>
        <w:tc>
          <w:tcPr>
            <w:tcW w:w="936" w:type="dxa"/>
            <w:shd w:val="clear" w:color="auto" w:fill="auto"/>
          </w:tcPr>
          <w:p w14:paraId="6ADE5F48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FFA3681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D09DBAF" w14:textId="49B0FB11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E3DCD4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3F8C448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8ECD6E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66BD58C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33C" w:rsidRPr="00A57B00" w14:paraId="2A431570" w14:textId="77777777" w:rsidTr="00B0659C">
        <w:tc>
          <w:tcPr>
            <w:tcW w:w="4644" w:type="dxa"/>
            <w:shd w:val="clear" w:color="auto" w:fill="auto"/>
            <w:hideMark/>
          </w:tcPr>
          <w:p w14:paraId="08DB7EFF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สิ่งปลูกสร้างและอื่นๆ</w:t>
            </w:r>
          </w:p>
        </w:tc>
        <w:tc>
          <w:tcPr>
            <w:tcW w:w="936" w:type="dxa"/>
            <w:shd w:val="clear" w:color="auto" w:fill="auto"/>
          </w:tcPr>
          <w:p w14:paraId="67A39FED" w14:textId="665E9AC8" w:rsidR="00C8233C" w:rsidRPr="00FB346B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43" w:type="dxa"/>
            <w:shd w:val="clear" w:color="auto" w:fill="auto"/>
          </w:tcPr>
          <w:p w14:paraId="0B3B3625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998E442" w14:textId="5AAE33DB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0098" w:rsidRPr="00FB346B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FB34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7979A85E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4B3D09AC" w14:textId="33EC95A6" w:rsidR="00C8233C" w:rsidRPr="00A57B00" w:rsidRDefault="00551D06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A8D82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B788997" w14:textId="0F7B6EEA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8233C" w:rsidRPr="00A57B00" w14:paraId="4F11A861" w14:textId="77777777" w:rsidTr="00B0659C">
        <w:tc>
          <w:tcPr>
            <w:tcW w:w="4644" w:type="dxa"/>
            <w:shd w:val="clear" w:color="auto" w:fill="auto"/>
          </w:tcPr>
          <w:p w14:paraId="4C70CBCC" w14:textId="4DF86D74" w:rsidR="00C8233C" w:rsidRPr="00A57B00" w:rsidRDefault="00D91C0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ต้นทุน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1E4737FE" w14:textId="172D384A" w:rsidR="00C8233C" w:rsidRPr="00FB346B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43" w:type="dxa"/>
            <w:shd w:val="clear" w:color="auto" w:fill="auto"/>
          </w:tcPr>
          <w:p w14:paraId="2D3BBE73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8061DF0" w14:textId="21CE8BE5" w:rsidR="00C8233C" w:rsidRPr="00FB346B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FB346B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8" w:type="dxa"/>
            <w:shd w:val="clear" w:color="auto" w:fill="auto"/>
          </w:tcPr>
          <w:p w14:paraId="4DB76A1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06CB48B" w14:textId="1CFA24C6" w:rsidR="00C8233C" w:rsidRPr="00A57B00" w:rsidRDefault="00A02486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56EBF9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2A78121" w14:textId="325666AA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C8233C" w:rsidRPr="00A57B00" w14:paraId="36B76EDF" w14:textId="77777777" w:rsidTr="00B0659C">
        <w:tc>
          <w:tcPr>
            <w:tcW w:w="4644" w:type="dxa"/>
            <w:shd w:val="clear" w:color="auto" w:fill="auto"/>
          </w:tcPr>
          <w:p w14:paraId="3A3E4962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  <w:shd w:val="clear" w:color="auto" w:fill="auto"/>
          </w:tcPr>
          <w:p w14:paraId="0291F724" w14:textId="76751AE0" w:rsidR="00C8233C" w:rsidRPr="00FB346B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43" w:type="dxa"/>
            <w:shd w:val="clear" w:color="auto" w:fill="auto"/>
          </w:tcPr>
          <w:p w14:paraId="34C2DEF2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2EFAC9B" w14:textId="3301A445" w:rsidR="00C8233C" w:rsidRPr="00FB346B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FB346B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2FBD73C0" w14:textId="77777777" w:rsidR="00C8233C" w:rsidRPr="00A57B00" w:rsidRDefault="00C8233C" w:rsidP="00C8233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20E647F" w14:textId="43616EC3" w:rsidR="00C8233C" w:rsidRPr="00A57B00" w:rsidRDefault="00A02486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32042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2D5FF7F" w14:textId="0E4461C3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233C" w:rsidRPr="00A57B00" w14:paraId="26A41281" w14:textId="77777777" w:rsidTr="00B0659C">
        <w:tc>
          <w:tcPr>
            <w:tcW w:w="4644" w:type="dxa"/>
            <w:shd w:val="clear" w:color="auto" w:fill="auto"/>
          </w:tcPr>
          <w:p w14:paraId="362542A5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ซื้ออุปกรณ์และอื่นๆ</w:t>
            </w:r>
          </w:p>
        </w:tc>
        <w:tc>
          <w:tcPr>
            <w:tcW w:w="936" w:type="dxa"/>
            <w:shd w:val="clear" w:color="auto" w:fill="auto"/>
          </w:tcPr>
          <w:p w14:paraId="4E7A816B" w14:textId="184FB392" w:rsidR="00C8233C" w:rsidRPr="00FB346B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14:paraId="4CC3B8AB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B9046F3" w14:textId="7DAA5D09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00098" w:rsidRPr="00FB346B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38FE8F0D" w14:textId="77777777" w:rsidR="00C8233C" w:rsidRPr="00A57B00" w:rsidRDefault="00C8233C" w:rsidP="00C8233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8C2B719" w14:textId="27E9119E" w:rsidR="00C8233C" w:rsidRPr="00A57B00" w:rsidRDefault="00880DC3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F6F79A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D85874B" w14:textId="4177D0C9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8233C" w:rsidRPr="00A57B00" w14:paraId="22FB20F0" w14:textId="77777777" w:rsidTr="00B0659C">
        <w:tc>
          <w:tcPr>
            <w:tcW w:w="4644" w:type="dxa"/>
            <w:shd w:val="clear" w:color="auto" w:fill="auto"/>
          </w:tcPr>
          <w:p w14:paraId="7F669E10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สิทธิในการใช้เครื่องหมายการค้า</w:t>
            </w:r>
          </w:p>
        </w:tc>
        <w:tc>
          <w:tcPr>
            <w:tcW w:w="936" w:type="dxa"/>
            <w:shd w:val="clear" w:color="auto" w:fill="auto"/>
          </w:tcPr>
          <w:p w14:paraId="1ECAC10A" w14:textId="12506360" w:rsidR="00C8233C" w:rsidRPr="00FB346B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43" w:type="dxa"/>
            <w:shd w:val="clear" w:color="auto" w:fill="auto"/>
          </w:tcPr>
          <w:p w14:paraId="635C6A2F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B6266D6" w14:textId="61A19430" w:rsidR="00C8233C" w:rsidRPr="00FB346B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C8233C" w:rsidRPr="00FB34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391010CF" w14:textId="77777777" w:rsidR="00C8233C" w:rsidRPr="00A57B00" w:rsidRDefault="00C8233C" w:rsidP="00C8233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3861B2C9" w14:textId="3355A8D9" w:rsidR="00C8233C" w:rsidRPr="00A57B00" w:rsidRDefault="00880DC3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149DD7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CF80C43" w14:textId="67B7A085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7961032A" w14:textId="77777777" w:rsidTr="00FB346B">
        <w:tc>
          <w:tcPr>
            <w:tcW w:w="4644" w:type="dxa"/>
            <w:shd w:val="clear" w:color="auto" w:fill="auto"/>
          </w:tcPr>
          <w:p w14:paraId="172B4C5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ค่าตอบแทนการใช้ระบบงาน</w:t>
            </w:r>
          </w:p>
        </w:tc>
        <w:tc>
          <w:tcPr>
            <w:tcW w:w="936" w:type="dxa"/>
            <w:shd w:val="clear" w:color="auto" w:fill="auto"/>
          </w:tcPr>
          <w:p w14:paraId="731B6A95" w14:textId="14D70C3B" w:rsidR="00C8233C" w:rsidRPr="00FB346B" w:rsidRDefault="00FB346B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  <w:shd w:val="clear" w:color="auto" w:fill="auto"/>
          </w:tcPr>
          <w:p w14:paraId="7DD4C7F1" w14:textId="77777777" w:rsidR="00C8233C" w:rsidRPr="00FB346B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7076574" w14:textId="6BEA2D38" w:rsidR="00C8233C" w:rsidRPr="00FB346B" w:rsidRDefault="00FB346B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346B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36</w:t>
            </w:r>
          </w:p>
        </w:tc>
        <w:tc>
          <w:tcPr>
            <w:tcW w:w="238" w:type="dxa"/>
            <w:shd w:val="clear" w:color="auto" w:fill="auto"/>
          </w:tcPr>
          <w:p w14:paraId="21CC0B8D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2BE3F618" w14:textId="783B6D7D" w:rsidR="00C8233C" w:rsidRPr="00A57B00" w:rsidRDefault="00880DC3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64B05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8CDC73C" w14:textId="389E22AA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6D038A4A" w14:textId="77777777" w:rsidTr="00B0659C">
        <w:tc>
          <w:tcPr>
            <w:tcW w:w="4644" w:type="dxa"/>
            <w:shd w:val="clear" w:color="auto" w:fill="auto"/>
          </w:tcPr>
          <w:p w14:paraId="0551A024" w14:textId="050913FA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</w:tcPr>
          <w:p w14:paraId="27792ED1" w14:textId="42448D99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F05C21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AF30494" w14:textId="0D68CA8D" w:rsidR="00C8233C" w:rsidRPr="00A57B00" w:rsidRDefault="00C8233C" w:rsidP="0029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4A3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8038C1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6B221E87" w14:textId="1AE43A64" w:rsidR="00C8233C" w:rsidRPr="00A57B00" w:rsidRDefault="00880DC3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FA0886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125AA50" w14:textId="36DBB854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709A" w:rsidRPr="00A57B00" w14:paraId="6B25A809" w14:textId="77777777" w:rsidTr="00E92EB8">
        <w:tc>
          <w:tcPr>
            <w:tcW w:w="4644" w:type="dxa"/>
            <w:shd w:val="clear" w:color="auto" w:fill="auto"/>
          </w:tcPr>
          <w:p w14:paraId="46474DA7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36" w:type="dxa"/>
            <w:shd w:val="clear" w:color="auto" w:fill="auto"/>
          </w:tcPr>
          <w:p w14:paraId="387ADA68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C19A058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E2944A1" w14:textId="77777777" w:rsidR="0073709A" w:rsidRPr="00A57B00" w:rsidRDefault="0073709A" w:rsidP="0064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38" w:type="dxa"/>
            <w:shd w:val="clear" w:color="auto" w:fill="auto"/>
          </w:tcPr>
          <w:p w14:paraId="703ACD92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AED4843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F9ED50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E11C7AA" w14:textId="77777777" w:rsidR="0073709A" w:rsidRPr="00A57B00" w:rsidRDefault="0073709A" w:rsidP="00E9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33C" w:rsidRPr="00A57B00" w14:paraId="2718B007" w14:textId="77777777" w:rsidTr="00B0659C">
        <w:tc>
          <w:tcPr>
            <w:tcW w:w="4644" w:type="dxa"/>
            <w:shd w:val="clear" w:color="auto" w:fill="FFFFFF"/>
            <w:hideMark/>
          </w:tcPr>
          <w:p w14:paraId="45C87E04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ind w:left="-18" w:firstLine="97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ค่าใช้จ่ายอื่นๆ</w:t>
            </w:r>
          </w:p>
        </w:tc>
        <w:tc>
          <w:tcPr>
            <w:tcW w:w="936" w:type="dxa"/>
            <w:shd w:val="clear" w:color="auto" w:fill="FFFFFF"/>
          </w:tcPr>
          <w:p w14:paraId="37974774" w14:textId="4CD1234D" w:rsidR="00C8233C" w:rsidRPr="00A57B00" w:rsidRDefault="00230534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43" w:type="dxa"/>
            <w:shd w:val="clear" w:color="auto" w:fill="FFFFFF"/>
          </w:tcPr>
          <w:p w14:paraId="419D0B7A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/>
          </w:tcPr>
          <w:p w14:paraId="40CE1519" w14:textId="19D03A7B" w:rsidR="00C8233C" w:rsidRPr="00A57B00" w:rsidRDefault="00C8233C" w:rsidP="0029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238" w:type="dxa"/>
            <w:shd w:val="clear" w:color="auto" w:fill="FFFFFF"/>
          </w:tcPr>
          <w:p w14:paraId="3D0C2863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FFFFFF"/>
          </w:tcPr>
          <w:p w14:paraId="167642AC" w14:textId="7373FF47" w:rsidR="00C8233C" w:rsidRPr="00A57B00" w:rsidRDefault="00880DC3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51E878C1" w14:textId="77777777" w:rsidR="00C8233C" w:rsidRPr="00A57B00" w:rsidRDefault="00C8233C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FFFFFF"/>
          </w:tcPr>
          <w:p w14:paraId="5E6D6DC3" w14:textId="4931754D" w:rsidR="00C8233C" w:rsidRPr="00A57B00" w:rsidRDefault="00E00098" w:rsidP="00C8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C8233C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6A77D6EE" w14:textId="77777777" w:rsidR="00B0659C" w:rsidRPr="00A57B00" w:rsidRDefault="00B0659C" w:rsidP="000429AC">
      <w:pPr>
        <w:tabs>
          <w:tab w:val="clear" w:pos="454"/>
          <w:tab w:val="clear" w:pos="907"/>
          <w:tab w:val="left" w:pos="540"/>
          <w:tab w:val="left" w:pos="1080"/>
        </w:tabs>
        <w:spacing w:line="18" w:lineRule="atLeast"/>
        <w:ind w:left="540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</w:p>
    <w:p w14:paraId="6648256E" w14:textId="77777777" w:rsidR="00C627B4" w:rsidRPr="00A57B00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br w:type="page"/>
      </w:r>
    </w:p>
    <w:p w14:paraId="47EA3FBB" w14:textId="26EBE000" w:rsidR="0080549B" w:rsidRPr="00A57B00" w:rsidRDefault="00F7334D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4</w:t>
      </w:r>
      <w:r w:rsidR="00EB7616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spacing w:val="-2"/>
          <w:sz w:val="30"/>
          <w:szCs w:val="30"/>
          <w:lang w:val="en-AU"/>
        </w:rPr>
        <w:t>2</w:t>
      </w:r>
      <w:r w:rsidR="0080549B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FD1FB9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5F771E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มีนาคม</w:t>
      </w:r>
      <w:r w:rsidR="002E08E3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2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56</w:t>
      </w:r>
      <w:r w:rsidR="00C8233C" w:rsidRPr="00A57B0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E00098"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2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F022AE" w:rsidRPr="00A57B00">
        <w:rPr>
          <w:rFonts w:asciiTheme="majorBidi" w:hAnsiTheme="majorBidi" w:cstheme="majorBidi"/>
          <w:b/>
          <w:bCs/>
          <w:sz w:val="30"/>
          <w:szCs w:val="30"/>
          <w:cs/>
        </w:rPr>
        <w:t>6</w:t>
      </w:r>
      <w:r w:rsidR="00C8233C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09BC181" w14:textId="77777777" w:rsidR="0080549B" w:rsidRPr="003D3212" w:rsidRDefault="0080549B" w:rsidP="000429AC">
      <w:pPr>
        <w:pStyle w:val="BodyText2"/>
        <w:spacing w:line="18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B19CC" w14:textId="71718DCB" w:rsidR="00F022AE" w:rsidRPr="00A57B00" w:rsidRDefault="00F7334D" w:rsidP="00835668">
      <w:pPr>
        <w:pStyle w:val="BodyText2"/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1</w:t>
      </w:r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7777777" w:rsidR="00E62EBA" w:rsidRPr="003D3212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79"/>
        <w:gridCol w:w="1062"/>
        <w:gridCol w:w="13"/>
        <w:gridCol w:w="254"/>
        <w:gridCol w:w="1071"/>
      </w:tblGrid>
      <w:tr w:rsidR="00255BF1" w:rsidRPr="00A57B00" w14:paraId="118954C9" w14:textId="77777777" w:rsidTr="00963EB6">
        <w:trPr>
          <w:trHeight w:hRule="exact" w:val="374"/>
        </w:trPr>
        <w:tc>
          <w:tcPr>
            <w:tcW w:w="2263" w:type="pct"/>
          </w:tcPr>
          <w:p w14:paraId="22837190" w14:textId="77777777" w:rsidR="00255BF1" w:rsidRPr="00A57B00" w:rsidRDefault="00255BF1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27A85B29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0BDF011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vAlign w:val="center"/>
          </w:tcPr>
          <w:p w14:paraId="11AF6A2F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A57B00" w14:paraId="1E192C5E" w14:textId="77777777" w:rsidTr="009F3B2A">
        <w:trPr>
          <w:trHeight w:hRule="exact" w:val="374"/>
        </w:trPr>
        <w:tc>
          <w:tcPr>
            <w:tcW w:w="2263" w:type="pct"/>
          </w:tcPr>
          <w:p w14:paraId="5C865B7A" w14:textId="77777777" w:rsidR="00F022AE" w:rsidRPr="00A57B00" w:rsidRDefault="00F022AE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</w:tcPr>
          <w:p w14:paraId="29703F36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235BB5B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tcBorders>
              <w:bottom w:val="single" w:sz="4" w:space="0" w:color="auto"/>
            </w:tcBorders>
          </w:tcPr>
          <w:p w14:paraId="7261697F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5E3" w:rsidRPr="00A57B00" w14:paraId="038A4732" w14:textId="77777777" w:rsidTr="009F3B2A">
        <w:trPr>
          <w:trHeight w:hRule="exact" w:val="374"/>
        </w:trPr>
        <w:tc>
          <w:tcPr>
            <w:tcW w:w="2263" w:type="pct"/>
          </w:tcPr>
          <w:p w14:paraId="46C7D61C" w14:textId="77777777" w:rsidR="007A05E3" w:rsidRPr="00A57B00" w:rsidRDefault="007A05E3" w:rsidP="007A0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B6DC058" w14:textId="7A1489B0" w:rsidR="007A05E3" w:rsidRPr="00A57B00" w:rsidRDefault="003304CA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7A05E3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43" w:type="pct"/>
          </w:tcPr>
          <w:p w14:paraId="3C78D772" w14:textId="77777777" w:rsidR="007A05E3" w:rsidRPr="00A57B00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EE046A" w14:textId="77777777" w:rsidR="007A05E3" w:rsidRPr="00A57B00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002BFB60" w14:textId="77777777" w:rsidR="007A05E3" w:rsidRPr="00A57B00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</w:tcPr>
          <w:p w14:paraId="32575371" w14:textId="68D33183" w:rsidR="007A05E3" w:rsidRPr="00A57B00" w:rsidRDefault="003304CA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7A05E3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5B28DE0D" w14:textId="77777777" w:rsidR="007A05E3" w:rsidRPr="00A57B00" w:rsidRDefault="007A05E3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9DB77A8" w14:textId="7068D831" w:rsidR="007A05E3" w:rsidRPr="00A57B00" w:rsidRDefault="00107F97" w:rsidP="007A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7A05E3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B00" w:rsidRPr="00A57B00" w14:paraId="54879C51" w14:textId="77777777" w:rsidTr="00881AF9">
        <w:trPr>
          <w:trHeight w:hRule="exact" w:val="374"/>
        </w:trPr>
        <w:tc>
          <w:tcPr>
            <w:tcW w:w="2263" w:type="pct"/>
          </w:tcPr>
          <w:p w14:paraId="6AD9F080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5EC4633" w14:textId="5E8879EA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44DFB5B" w14:textId="77777777" w:rsidR="00A57B00" w:rsidRPr="00A57B00" w:rsidRDefault="00A57B00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B089F5" w14:textId="5B4028D2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25A942D0" w14:textId="77777777" w:rsidR="00A57B00" w:rsidRPr="00A57B00" w:rsidRDefault="00A57B00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14:paraId="6974F1FD" w14:textId="718C60C8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46745B3D" w14:textId="77777777" w:rsidR="00A57B00" w:rsidRPr="00A57B00" w:rsidRDefault="00A57B00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8DD1550" w14:textId="41C5E34B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7B00" w:rsidRPr="00A57B00" w14:paraId="12451D52" w14:textId="77777777" w:rsidTr="00ED7A5E">
        <w:trPr>
          <w:trHeight w:hRule="exact" w:val="374"/>
        </w:trPr>
        <w:tc>
          <w:tcPr>
            <w:tcW w:w="2263" w:type="pct"/>
          </w:tcPr>
          <w:p w14:paraId="7184ABCF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9C022FB" w14:textId="2908AF12" w:rsidR="00A57B00" w:rsidRPr="00A57B00" w:rsidRDefault="003005D7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B0AB78C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3050D2" w14:textId="717D03BC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149" w:type="pct"/>
          </w:tcPr>
          <w:p w14:paraId="399975C3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F477BC7" w14:textId="79E6E503" w:rsidR="00A57B00" w:rsidRPr="00A57B00" w:rsidRDefault="00A21BDF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4645524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23035F" w14:textId="08810D52" w:rsidR="00A57B00" w:rsidRPr="00A57B00" w:rsidRDefault="00A57B00" w:rsidP="00DA5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7B00" w:rsidRPr="00A57B00" w14:paraId="53E84EF7" w14:textId="77777777" w:rsidTr="002F5AAA">
        <w:trPr>
          <w:trHeight w:hRule="exact" w:val="374"/>
        </w:trPr>
        <w:tc>
          <w:tcPr>
            <w:tcW w:w="2263" w:type="pct"/>
          </w:tcPr>
          <w:p w14:paraId="0082830C" w14:textId="77777777" w:rsidR="00A57B00" w:rsidRPr="00A57B00" w:rsidRDefault="00A57B00" w:rsidP="00A57B00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9EA15F0" w14:textId="4D3103F4" w:rsidR="00A57B00" w:rsidRPr="00A57B00" w:rsidRDefault="003005D7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5862F8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D98DB7" w14:textId="6405338A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E1E577F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0F7333" w14:textId="41F694A5" w:rsidR="00A57B00" w:rsidRPr="00A57B00" w:rsidRDefault="00C10FD3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43" w:type="pct"/>
            <w:gridSpan w:val="2"/>
          </w:tcPr>
          <w:p w14:paraId="44C33568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E4B45F" w14:textId="59E8C6BF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7B00" w:rsidRPr="00A57B00" w14:paraId="6CEC4E43" w14:textId="77777777" w:rsidTr="002F5AAA">
        <w:trPr>
          <w:trHeight w:hRule="exact" w:val="374"/>
        </w:trPr>
        <w:tc>
          <w:tcPr>
            <w:tcW w:w="2263" w:type="pct"/>
          </w:tcPr>
          <w:p w14:paraId="122A4B40" w14:textId="77777777" w:rsidR="00A57B00" w:rsidRPr="00A57B00" w:rsidRDefault="00A57B00" w:rsidP="00A57B00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7B9590D7" w14:textId="4430F9F4" w:rsidR="00A57B00" w:rsidRPr="00A57B00" w:rsidRDefault="00F82F8B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43" w:type="pct"/>
          </w:tcPr>
          <w:p w14:paraId="33E289F5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34D9B" w14:textId="369712DE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4,68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</w:p>
        </w:tc>
        <w:tc>
          <w:tcPr>
            <w:tcW w:w="149" w:type="pct"/>
          </w:tcPr>
          <w:p w14:paraId="0954DF5F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09EB7F" w14:textId="7B35BB93" w:rsidR="00A57B00" w:rsidRPr="00A57B00" w:rsidRDefault="00AB6227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3" w:type="pct"/>
            <w:gridSpan w:val="2"/>
          </w:tcPr>
          <w:p w14:paraId="4F9C3284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4AC174" w14:textId="521D83EC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A57B00" w:rsidRPr="00A57B00" w14:paraId="67AC442C" w14:textId="77777777" w:rsidTr="002F5AAA">
        <w:trPr>
          <w:trHeight w:hRule="exact" w:val="374"/>
        </w:trPr>
        <w:tc>
          <w:tcPr>
            <w:tcW w:w="2263" w:type="pct"/>
          </w:tcPr>
          <w:p w14:paraId="40835959" w14:textId="77777777" w:rsidR="00A57B00" w:rsidRPr="00A57B00" w:rsidRDefault="00A57B00" w:rsidP="00A57B00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A0792A9" w14:textId="2D746B0E" w:rsidR="00A57B00" w:rsidRPr="00A57B00" w:rsidRDefault="00F82F8B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</w:t>
            </w:r>
            <w:r w:rsidR="00491F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F922360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4640CBE" w14:textId="5CBBB16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3,77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  <w:tc>
          <w:tcPr>
            <w:tcW w:w="149" w:type="pct"/>
          </w:tcPr>
          <w:p w14:paraId="0D4999F6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BA42A0A" w14:textId="233A1582" w:rsidR="00A57B00" w:rsidRPr="00A57B00" w:rsidRDefault="00123032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43" w:type="pct"/>
            <w:gridSpan w:val="2"/>
          </w:tcPr>
          <w:p w14:paraId="43ED99E6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D35E559" w14:textId="515ADC36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A57B00" w:rsidRPr="00A57B00" w14:paraId="4EE61B61" w14:textId="77777777" w:rsidTr="002F5AAA">
        <w:trPr>
          <w:trHeight w:hRule="exact" w:val="374"/>
        </w:trPr>
        <w:tc>
          <w:tcPr>
            <w:tcW w:w="2263" w:type="pct"/>
          </w:tcPr>
          <w:p w14:paraId="56C038B4" w14:textId="77777777" w:rsidR="00A57B00" w:rsidRPr="00A57B00" w:rsidRDefault="00A57B00" w:rsidP="00A57B00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74C40BC" w14:textId="1903D2C6" w:rsidR="00A57B00" w:rsidRPr="00A57B00" w:rsidRDefault="00F82F8B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7,514</w:t>
            </w:r>
          </w:p>
        </w:tc>
        <w:tc>
          <w:tcPr>
            <w:tcW w:w="143" w:type="pct"/>
          </w:tcPr>
          <w:p w14:paraId="335C42FD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582C3D1" w14:textId="2791A5B2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8,453</w:t>
            </w:r>
          </w:p>
        </w:tc>
        <w:tc>
          <w:tcPr>
            <w:tcW w:w="149" w:type="pct"/>
          </w:tcPr>
          <w:p w14:paraId="349F15F3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619C9D7" w14:textId="7841D571" w:rsidR="00A57B00" w:rsidRPr="00A57B00" w:rsidRDefault="008F1601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1,329</w:t>
            </w:r>
          </w:p>
        </w:tc>
        <w:tc>
          <w:tcPr>
            <w:tcW w:w="143" w:type="pct"/>
            <w:gridSpan w:val="2"/>
          </w:tcPr>
          <w:p w14:paraId="366130A5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994073A" w14:textId="25BED78A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</w:tbl>
    <w:p w14:paraId="1B38291D" w14:textId="638C3B76" w:rsidR="00C627B4" w:rsidRPr="00A57B00" w:rsidRDefault="00C627B4" w:rsidP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93F7D5" w14:textId="16C252C6" w:rsidR="0080549B" w:rsidRPr="00A57B00" w:rsidRDefault="00F7334D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77777777" w:rsidR="00D00B4F" w:rsidRPr="003D3212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A57B00" w:rsidRPr="00A57B00" w14:paraId="6BEFDDC0" w14:textId="77777777" w:rsidTr="00963EB6">
        <w:tc>
          <w:tcPr>
            <w:tcW w:w="5418" w:type="dxa"/>
          </w:tcPr>
          <w:p w14:paraId="1BFCDA6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4E5347A1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57B00" w:rsidRPr="00A57B00" w14:paraId="0B6FD86C" w14:textId="77777777" w:rsidTr="00C4785D">
        <w:tc>
          <w:tcPr>
            <w:tcW w:w="5418" w:type="dxa"/>
          </w:tcPr>
          <w:p w14:paraId="6C1B0F0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51C582E" w14:textId="77777777" w:rsidR="00A57B00" w:rsidRPr="00A57B00" w:rsidRDefault="00A57B00" w:rsidP="00A57B0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B00" w:rsidRPr="00A57B00" w14:paraId="333BA341" w14:textId="77777777" w:rsidTr="00C4785D">
        <w:tc>
          <w:tcPr>
            <w:tcW w:w="5418" w:type="dxa"/>
          </w:tcPr>
          <w:p w14:paraId="5CCE5670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6F12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EE900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7559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B00" w:rsidRPr="00A57B00" w14:paraId="33BE36E2" w14:textId="77777777" w:rsidTr="00881AF9">
        <w:tc>
          <w:tcPr>
            <w:tcW w:w="5418" w:type="dxa"/>
          </w:tcPr>
          <w:p w14:paraId="11F2B1FC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2BAF5" w14:textId="79A07B39" w:rsidR="00A57B00" w:rsidRPr="00A57B00" w:rsidRDefault="00A57B00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B1B80" w14:textId="77777777" w:rsidR="00A57B00" w:rsidRPr="00A57B00" w:rsidRDefault="00A57B00" w:rsidP="00A57B0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8AD6D1" w14:textId="3EB18110" w:rsidR="00A57B00" w:rsidRPr="00A57B00" w:rsidRDefault="00A57B00" w:rsidP="00A57B0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FD730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CEF5F3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B00" w:rsidRPr="00A57B00" w14:paraId="65842D5E" w14:textId="77777777" w:rsidTr="00C4785D">
        <w:tc>
          <w:tcPr>
            <w:tcW w:w="5418" w:type="dxa"/>
          </w:tcPr>
          <w:p w14:paraId="234C3A25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F6034" w14:textId="3984BC63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BFA7EA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9F616" w14:textId="7D5D1250" w:rsidR="00A57B00" w:rsidRPr="00A57B00" w:rsidRDefault="00E00098" w:rsidP="00A57B0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C251A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C26AB3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A57B00" w:rsidRPr="00A57B00" w14:paraId="1805053B" w14:textId="77777777" w:rsidTr="00C4785D">
        <w:trPr>
          <w:trHeight w:hRule="exact" w:val="432"/>
        </w:trPr>
        <w:tc>
          <w:tcPr>
            <w:tcW w:w="5418" w:type="dxa"/>
          </w:tcPr>
          <w:p w14:paraId="1ACD4EE9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58F95D" w14:textId="5CB71E18" w:rsidR="00A57B00" w:rsidRPr="00A57B00" w:rsidRDefault="005C0155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27,743</w:t>
            </w:r>
          </w:p>
        </w:tc>
        <w:tc>
          <w:tcPr>
            <w:tcW w:w="270" w:type="dxa"/>
          </w:tcPr>
          <w:p w14:paraId="5D6351E1" w14:textId="77777777" w:rsidR="00A57B00" w:rsidRPr="00A57B00" w:rsidRDefault="00A57B00" w:rsidP="00A57B0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9108F" w14:textId="05C377BB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20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C0D2665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86F8D7" w14:textId="536D9B30" w:rsidR="00A57B00" w:rsidRPr="00A57B00" w:rsidRDefault="00EA577C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23,073</w:t>
            </w:r>
          </w:p>
        </w:tc>
      </w:tr>
      <w:tr w:rsidR="00A57B00" w:rsidRPr="00A57B00" w14:paraId="6E2C5A3B" w14:textId="77777777" w:rsidTr="00C4785D">
        <w:trPr>
          <w:trHeight w:hRule="exact" w:val="432"/>
        </w:trPr>
        <w:tc>
          <w:tcPr>
            <w:tcW w:w="5418" w:type="dxa"/>
          </w:tcPr>
          <w:p w14:paraId="13A679F5" w14:textId="77777777" w:rsidR="00A57B00" w:rsidRPr="00A57B00" w:rsidRDefault="00A57B00" w:rsidP="00A57B00">
            <w:pPr>
              <w:ind w:firstLine="9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17774" w14:textId="77C5F698" w:rsidR="00A57B00" w:rsidRPr="00A57B00" w:rsidRDefault="005C0155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27,743</w:t>
            </w:r>
          </w:p>
        </w:tc>
        <w:tc>
          <w:tcPr>
            <w:tcW w:w="270" w:type="dxa"/>
          </w:tcPr>
          <w:p w14:paraId="717099F8" w14:textId="77777777" w:rsidR="00A57B00" w:rsidRPr="00A57B00" w:rsidRDefault="00A57B00" w:rsidP="00A57B0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FB09D" w14:textId="36D4E307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20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02</w:t>
            </w:r>
            <w:r w:rsidR="00A57B00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5B731B4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FAA8D9" w14:textId="1C93F3C0" w:rsidR="00A57B00" w:rsidRPr="00A57B00" w:rsidRDefault="00EA577C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23,073</w:t>
            </w:r>
          </w:p>
        </w:tc>
      </w:tr>
    </w:tbl>
    <w:p w14:paraId="5BAF4013" w14:textId="77777777" w:rsidR="007060F5" w:rsidRPr="00A57B00" w:rsidRDefault="007060F5" w:rsidP="000429AC">
      <w:pPr>
        <w:spacing w:line="18" w:lineRule="atLeast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D2184" w14:textId="77777777" w:rsidR="001047C0" w:rsidRDefault="00104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9899B4D" w14:textId="733A3DAE" w:rsidR="005A6EB0" w:rsidRPr="00A57B00" w:rsidRDefault="00F7334D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090F05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77777777" w:rsidR="00090F05" w:rsidRPr="00A57B00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5A6EB0" w:rsidRPr="00A57B00" w14:paraId="3AE669A2" w14:textId="77777777" w:rsidTr="00963EB6">
        <w:trPr>
          <w:tblHeader/>
        </w:trPr>
        <w:tc>
          <w:tcPr>
            <w:tcW w:w="2211" w:type="pct"/>
          </w:tcPr>
          <w:p w14:paraId="7A75EFC4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197C3568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D198C5B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682A5406" w14:textId="77777777" w:rsidR="005A6EB0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6EB0" w:rsidRPr="00A57B00" w14:paraId="7769CCAA" w14:textId="77777777" w:rsidTr="00090F05">
        <w:trPr>
          <w:tblHeader/>
        </w:trPr>
        <w:tc>
          <w:tcPr>
            <w:tcW w:w="2211" w:type="pct"/>
          </w:tcPr>
          <w:p w14:paraId="346F4491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2BA64AEA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594BD7D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6362D04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A57B00" w14:paraId="6D2DB27C" w14:textId="77777777" w:rsidTr="00881AF9">
        <w:trPr>
          <w:tblHeader/>
        </w:trPr>
        <w:tc>
          <w:tcPr>
            <w:tcW w:w="2211" w:type="pct"/>
          </w:tcPr>
          <w:p w14:paraId="30DD8A46" w14:textId="77777777" w:rsidR="00881AF9" w:rsidRPr="00A57B00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E0E644A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92A41F3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530E3A9" w14:textId="77777777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6F9AC92C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2483B7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33DDB828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BEEA49B" w14:textId="77777777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B00" w:rsidRPr="00A57B00" w14:paraId="2827829A" w14:textId="77777777" w:rsidTr="00090F05">
        <w:trPr>
          <w:tblHeader/>
        </w:trPr>
        <w:tc>
          <w:tcPr>
            <w:tcW w:w="2211" w:type="pct"/>
          </w:tcPr>
          <w:p w14:paraId="0D2539A2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20B59F" w14:textId="26B39E91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49E47053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BB5F8A4" w14:textId="7689ABD3" w:rsidR="00A57B00" w:rsidRPr="00A57B00" w:rsidRDefault="00E00098" w:rsidP="00A57B00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6F109945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AD4E945" w14:textId="75A24461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0505E9FD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EEE545E" w14:textId="6CB724E6" w:rsidR="00A57B00" w:rsidRPr="00A57B00" w:rsidRDefault="00E00098" w:rsidP="00A57B00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7B00" w:rsidRPr="00A57B00" w14:paraId="7E7BB727" w14:textId="77777777" w:rsidTr="00B1217F">
        <w:trPr>
          <w:trHeight w:hRule="exact" w:val="374"/>
        </w:trPr>
        <w:tc>
          <w:tcPr>
            <w:tcW w:w="2211" w:type="pct"/>
          </w:tcPr>
          <w:p w14:paraId="585490F5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3F49EBB5" w14:textId="08FFB5AD" w:rsidR="00A57B00" w:rsidRPr="00A57B00" w:rsidRDefault="00D64757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</w:t>
            </w:r>
          </w:p>
        </w:tc>
        <w:tc>
          <w:tcPr>
            <w:tcW w:w="151" w:type="pct"/>
          </w:tcPr>
          <w:p w14:paraId="11E45D64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DF889E" w14:textId="17EAD9E1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="00E00098"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1</w:t>
            </w:r>
          </w:p>
        </w:tc>
        <w:tc>
          <w:tcPr>
            <w:tcW w:w="129" w:type="pct"/>
          </w:tcPr>
          <w:p w14:paraId="1A88CD39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35C38D" w14:textId="21074C35" w:rsidR="00A57B00" w:rsidRPr="00A57B00" w:rsidRDefault="00C652B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29BADE8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6B8FE3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A57B00" w:rsidRPr="00A57B00" w14:paraId="2F3282EC" w14:textId="77777777" w:rsidTr="00B1217F">
        <w:trPr>
          <w:trHeight w:hRule="exact" w:val="374"/>
        </w:trPr>
        <w:tc>
          <w:tcPr>
            <w:tcW w:w="2211" w:type="pct"/>
          </w:tcPr>
          <w:p w14:paraId="6B2E3C24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67C61D59" w14:textId="2BBBD524" w:rsidR="00A57B00" w:rsidRPr="00A57B00" w:rsidRDefault="00014C66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775</w:t>
            </w:r>
          </w:p>
        </w:tc>
        <w:tc>
          <w:tcPr>
            <w:tcW w:w="151" w:type="pct"/>
          </w:tcPr>
          <w:p w14:paraId="3660CB4E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643F5C" w14:textId="27B556C5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  <w:r w:rsidR="00E00098"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2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2DF85F6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230A87" w14:textId="30035E54" w:rsidR="00A57B00" w:rsidRPr="00A57B00" w:rsidRDefault="00C652B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F57C6EC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76F219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A57B00" w:rsidRPr="00A57B00" w14:paraId="1B410251" w14:textId="77777777" w:rsidTr="00B1217F">
        <w:trPr>
          <w:trHeight w:hRule="exact" w:val="374"/>
        </w:trPr>
        <w:tc>
          <w:tcPr>
            <w:tcW w:w="2211" w:type="pct"/>
          </w:tcPr>
          <w:p w14:paraId="3FD56968" w14:textId="77777777" w:rsidR="00A57B00" w:rsidRPr="00A57B00" w:rsidRDefault="00A57B00" w:rsidP="00A57B00">
            <w:pPr>
              <w:tabs>
                <w:tab w:val="left" w:pos="176"/>
              </w:tabs>
              <w:ind w:right="-102"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942B" w14:textId="25D5B45C" w:rsidR="00A57B00" w:rsidRPr="00A57B00" w:rsidRDefault="00014C66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818</w:t>
            </w:r>
          </w:p>
        </w:tc>
        <w:tc>
          <w:tcPr>
            <w:tcW w:w="151" w:type="pct"/>
          </w:tcPr>
          <w:p w14:paraId="30F62A36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EBE255E" w14:textId="72CE88B9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766</w:t>
            </w:r>
          </w:p>
        </w:tc>
        <w:tc>
          <w:tcPr>
            <w:tcW w:w="129" w:type="pct"/>
          </w:tcPr>
          <w:p w14:paraId="0FAC797E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6BD9171" w14:textId="0C468486" w:rsidR="00A57B00" w:rsidRPr="00A57B00" w:rsidRDefault="00C652B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1817E82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FDF0EA1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46D4B51" w14:textId="77777777" w:rsidR="000448DD" w:rsidRPr="00A57B00" w:rsidRDefault="000448DD" w:rsidP="006C2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350947" w14:textId="4E293B32" w:rsidR="000E6837" w:rsidRPr="00A57B00" w:rsidRDefault="00F7334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.4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77777777" w:rsidR="00F8324E" w:rsidRPr="00A57B00" w:rsidRDefault="00F8324E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firstLine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A57B00" w14:paraId="051ACCCE" w14:textId="77777777" w:rsidTr="00963EB6">
        <w:trPr>
          <w:tblHeader/>
        </w:trPr>
        <w:tc>
          <w:tcPr>
            <w:tcW w:w="2211" w:type="pct"/>
          </w:tcPr>
          <w:p w14:paraId="4B071D46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AFAE343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5ED8391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73DD1FD3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6487D26E" w14:textId="77777777" w:rsidTr="00090F05">
        <w:trPr>
          <w:tblHeader/>
        </w:trPr>
        <w:tc>
          <w:tcPr>
            <w:tcW w:w="2211" w:type="pct"/>
          </w:tcPr>
          <w:p w14:paraId="702FA4B8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6ECF1549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97087D6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0D17C907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A57B00" w14:paraId="4C0B7937" w14:textId="77777777" w:rsidTr="00090F05">
        <w:trPr>
          <w:tblHeader/>
        </w:trPr>
        <w:tc>
          <w:tcPr>
            <w:tcW w:w="2211" w:type="pct"/>
          </w:tcPr>
          <w:p w14:paraId="49A0AB57" w14:textId="77777777" w:rsidR="00881AF9" w:rsidRPr="00A57B00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3D9F93B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C3B10FE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107C1D5" w14:textId="77777777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71A3CEE2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444B162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A55CB0D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85B9261" w14:textId="77777777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7B00" w:rsidRPr="00A57B00" w14:paraId="377E9C9D" w14:textId="77777777" w:rsidTr="00090F05">
        <w:trPr>
          <w:tblHeader/>
        </w:trPr>
        <w:tc>
          <w:tcPr>
            <w:tcW w:w="2211" w:type="pct"/>
          </w:tcPr>
          <w:p w14:paraId="6F3614FC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8CFF7DE" w14:textId="77CEAD09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2D64BDEA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CD691AD" w14:textId="49288D89" w:rsidR="00A57B00" w:rsidRPr="00A57B00" w:rsidRDefault="00E00098" w:rsidP="00A57B00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E9F6142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362D86C" w14:textId="7FC23705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621590F5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66EC28" w14:textId="34346588" w:rsidR="00A57B00" w:rsidRPr="00A57B00" w:rsidRDefault="00E00098" w:rsidP="00A57B00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7B00" w:rsidRPr="00A57B00" w14:paraId="1E2B2A99" w14:textId="77777777" w:rsidTr="00EA0EAB">
        <w:trPr>
          <w:trHeight w:hRule="exact" w:val="374"/>
        </w:trPr>
        <w:tc>
          <w:tcPr>
            <w:tcW w:w="2211" w:type="pct"/>
          </w:tcPr>
          <w:p w14:paraId="1129CCD8" w14:textId="77777777" w:rsidR="00A57B00" w:rsidRPr="00A57B00" w:rsidRDefault="00A57B00" w:rsidP="00A57B00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BA43C1C" w14:textId="000CA121" w:rsidR="00A57B00" w:rsidRPr="00A57B00" w:rsidRDefault="00BF0D7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3,493</w:t>
            </w:r>
          </w:p>
        </w:tc>
        <w:tc>
          <w:tcPr>
            <w:tcW w:w="151" w:type="pct"/>
          </w:tcPr>
          <w:p w14:paraId="36A2B625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327738" w14:textId="459A449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3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  <w:r w:rsidR="00E00098"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2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7A1467A5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D93001" w14:textId="05B05759" w:rsidR="00A57B00" w:rsidRPr="00A57B00" w:rsidRDefault="00C652B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6139B5C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3C0225" w14:textId="75ADD4BB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A57B00" w:rsidRPr="00A57B00" w14:paraId="007CF6A0" w14:textId="77777777" w:rsidTr="00EA0EAB">
        <w:trPr>
          <w:trHeight w:hRule="exact" w:val="374"/>
        </w:trPr>
        <w:tc>
          <w:tcPr>
            <w:tcW w:w="2211" w:type="pct"/>
          </w:tcPr>
          <w:p w14:paraId="790DEB4C" w14:textId="77777777" w:rsidR="00A57B00" w:rsidRPr="00A57B00" w:rsidRDefault="00A57B00" w:rsidP="00A57B00">
            <w:pPr>
              <w:tabs>
                <w:tab w:val="left" w:pos="1062"/>
              </w:tabs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</w:tcPr>
          <w:p w14:paraId="2608B9E6" w14:textId="0946127F" w:rsidR="00A57B00" w:rsidRPr="00A57B00" w:rsidRDefault="00BF0D7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39</w:t>
            </w:r>
          </w:p>
        </w:tc>
        <w:tc>
          <w:tcPr>
            <w:tcW w:w="151" w:type="pct"/>
          </w:tcPr>
          <w:p w14:paraId="37D066A0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0FDD932" w14:textId="4A4634D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38</w:t>
            </w:r>
          </w:p>
        </w:tc>
        <w:tc>
          <w:tcPr>
            <w:tcW w:w="129" w:type="pct"/>
          </w:tcPr>
          <w:p w14:paraId="35824189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18ED99" w14:textId="5913B31E" w:rsidR="00A57B00" w:rsidRPr="00A57B00" w:rsidRDefault="00C652B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8"/>
              </w:rPr>
              <w:t>-</w:t>
            </w:r>
          </w:p>
        </w:tc>
        <w:tc>
          <w:tcPr>
            <w:tcW w:w="151" w:type="pct"/>
          </w:tcPr>
          <w:p w14:paraId="145FF5B4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61BC2E" w14:textId="28C70C63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A57B00" w:rsidRPr="00A57B00" w14:paraId="394394B2" w14:textId="77777777" w:rsidTr="00EA0EAB">
        <w:trPr>
          <w:trHeight w:hRule="exact" w:val="374"/>
        </w:trPr>
        <w:tc>
          <w:tcPr>
            <w:tcW w:w="2211" w:type="pct"/>
          </w:tcPr>
          <w:p w14:paraId="550DF74B" w14:textId="77777777" w:rsidR="00A57B00" w:rsidRPr="00A57B00" w:rsidRDefault="00A57B00" w:rsidP="00A57B00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3D4E7AB" w14:textId="391CCCC2" w:rsidR="00A57B00" w:rsidRPr="00A57B00" w:rsidRDefault="00BF0D7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3,532</w:t>
            </w:r>
          </w:p>
        </w:tc>
        <w:tc>
          <w:tcPr>
            <w:tcW w:w="151" w:type="pct"/>
          </w:tcPr>
          <w:p w14:paraId="69C84DE1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460AADF" w14:textId="0265E9BC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</w:t>
            </w:r>
            <w:r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767</w:t>
            </w:r>
          </w:p>
        </w:tc>
        <w:tc>
          <w:tcPr>
            <w:tcW w:w="129" w:type="pct"/>
          </w:tcPr>
          <w:p w14:paraId="4B8809B3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CE8E5F4" w14:textId="63CB722B" w:rsidR="00A57B00" w:rsidRPr="00A57B00" w:rsidRDefault="00C652B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DCA97E2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031958F" w14:textId="7732EE94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70AC5358" w14:textId="77777777" w:rsidR="000E6837" w:rsidRPr="00A57B00" w:rsidRDefault="000E6837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38477D" w14:textId="7422CFB3" w:rsidR="002F5AAA" w:rsidRPr="00A57B00" w:rsidRDefault="00F7334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77777777" w:rsidR="00F6614E" w:rsidRPr="00B45808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080"/>
        <w:gridCol w:w="270"/>
        <w:gridCol w:w="1080"/>
      </w:tblGrid>
      <w:tr w:rsidR="00881AF9" w:rsidRPr="00A57B00" w14:paraId="6B87FF93" w14:textId="77777777" w:rsidTr="00881AF9">
        <w:trPr>
          <w:trHeight w:val="173"/>
        </w:trPr>
        <w:tc>
          <w:tcPr>
            <w:tcW w:w="5418" w:type="dxa"/>
          </w:tcPr>
          <w:p w14:paraId="2A1E046A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5C9C196B" w14:textId="77777777" w:rsidR="00881AF9" w:rsidRPr="00A57B00" w:rsidRDefault="00881AF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1AF9" w:rsidRPr="00A57B00" w14:paraId="36AD0751" w14:textId="77777777" w:rsidTr="00881AF9">
        <w:tc>
          <w:tcPr>
            <w:tcW w:w="5418" w:type="dxa"/>
          </w:tcPr>
          <w:p w14:paraId="5B64A535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3F22D75E" w14:textId="77777777" w:rsidR="00881AF9" w:rsidRPr="00A57B00" w:rsidRDefault="00881AF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1AF9" w:rsidRPr="00A57B00" w14:paraId="69041ECF" w14:textId="77777777" w:rsidTr="00881AF9">
        <w:tc>
          <w:tcPr>
            <w:tcW w:w="5418" w:type="dxa"/>
          </w:tcPr>
          <w:p w14:paraId="26FE83EC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7B1E1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0FC09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5CD92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9" w:rsidRPr="00A57B00" w14:paraId="6AF264DA" w14:textId="77777777" w:rsidTr="00881AF9">
        <w:tc>
          <w:tcPr>
            <w:tcW w:w="5418" w:type="dxa"/>
          </w:tcPr>
          <w:p w14:paraId="5E1EE362" w14:textId="77777777" w:rsidR="00881AF9" w:rsidRPr="00A57B00" w:rsidRDefault="00881AF9" w:rsidP="00881AF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60DED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512972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AFC6EA" w14:textId="77777777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6EEA4E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F9060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B00" w:rsidRPr="00A57B00" w14:paraId="3E9C3382" w14:textId="77777777" w:rsidTr="00881AF9">
        <w:tc>
          <w:tcPr>
            <w:tcW w:w="5418" w:type="dxa"/>
          </w:tcPr>
          <w:p w14:paraId="7013DEF3" w14:textId="77777777" w:rsidR="00A57B00" w:rsidRPr="00A57B00" w:rsidRDefault="00A57B00" w:rsidP="00A57B0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D15E0" w14:textId="327703C5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1D071F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A6F473" w14:textId="7918D56E" w:rsidR="00A57B00" w:rsidRPr="00A57B00" w:rsidRDefault="00E00098" w:rsidP="00A57B00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FC9E7F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922E2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A57B00" w:rsidRPr="00A57B00" w14:paraId="133B6278" w14:textId="77777777" w:rsidTr="002820A5">
        <w:trPr>
          <w:trHeight w:hRule="exact" w:val="432"/>
        </w:trPr>
        <w:tc>
          <w:tcPr>
            <w:tcW w:w="5418" w:type="dxa"/>
          </w:tcPr>
          <w:p w14:paraId="0970E24A" w14:textId="77777777" w:rsidR="00A57B00" w:rsidRPr="00A57B00" w:rsidRDefault="00A57B00" w:rsidP="00A57B00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5DF1D" w14:textId="1575B0B2" w:rsidR="00A57B00" w:rsidRPr="00A57B00" w:rsidRDefault="00343674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586D3825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FD0C2" w14:textId="5EA889C2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6C8A335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DE20" w14:textId="4E05EA01" w:rsidR="00A57B00" w:rsidRPr="00A57B00" w:rsidRDefault="00DF0C1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A57B00" w:rsidRPr="00A57B00" w14:paraId="0866566F" w14:textId="77777777" w:rsidTr="002820A5">
        <w:trPr>
          <w:trHeight w:hRule="exact" w:val="432"/>
        </w:trPr>
        <w:tc>
          <w:tcPr>
            <w:tcW w:w="5418" w:type="dxa"/>
          </w:tcPr>
          <w:p w14:paraId="683D5E32" w14:textId="77777777" w:rsidR="00A57B00" w:rsidRPr="00A57B00" w:rsidRDefault="00A57B00" w:rsidP="00A57B00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3A4BE" w14:textId="52564C9A" w:rsidR="00A57B00" w:rsidRPr="00A57B00" w:rsidRDefault="00343674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44E3DB2C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5C1221" w14:textId="2CE4D348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0B307274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3865C" w14:textId="27F8FE6F" w:rsidR="00A57B00" w:rsidRPr="00A57B00" w:rsidRDefault="00DF0C1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14:paraId="6E413518" w14:textId="77777777" w:rsidR="00B0659C" w:rsidRPr="00A57B00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ECC7FD" w14:textId="77777777" w:rsidR="00511B54" w:rsidRDefault="0051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8371836" w14:textId="56949ACA" w:rsidR="00511B54" w:rsidRDefault="007038FD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A410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7365C66C" w14:textId="77777777" w:rsidR="003D3212" w:rsidRPr="00A57B00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53"/>
        <w:gridCol w:w="1067"/>
        <w:gridCol w:w="266"/>
        <w:gridCol w:w="1156"/>
        <w:gridCol w:w="266"/>
        <w:gridCol w:w="1139"/>
      </w:tblGrid>
      <w:tr w:rsidR="000E6837" w:rsidRPr="00A57B00" w14:paraId="01C8A7DD" w14:textId="77777777" w:rsidTr="00963EB6">
        <w:trPr>
          <w:trHeight w:val="401"/>
        </w:trPr>
        <w:tc>
          <w:tcPr>
            <w:tcW w:w="5353" w:type="dxa"/>
          </w:tcPr>
          <w:p w14:paraId="21205BF0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4" w:type="dxa"/>
            <w:gridSpan w:val="5"/>
            <w:vAlign w:val="center"/>
          </w:tcPr>
          <w:p w14:paraId="7173C7E6" w14:textId="77777777" w:rsidR="000E6837" w:rsidRPr="00A57B00" w:rsidRDefault="000E6837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35223797" w14:textId="77777777" w:rsidTr="00C27090">
        <w:trPr>
          <w:trHeight w:val="426"/>
        </w:trPr>
        <w:tc>
          <w:tcPr>
            <w:tcW w:w="5353" w:type="dxa"/>
          </w:tcPr>
          <w:p w14:paraId="09DC6C94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4" w:type="dxa"/>
            <w:gridSpan w:val="5"/>
            <w:tcBorders>
              <w:bottom w:val="single" w:sz="4" w:space="0" w:color="auto"/>
            </w:tcBorders>
          </w:tcPr>
          <w:p w14:paraId="683E3272" w14:textId="77777777" w:rsidR="000E6837" w:rsidRPr="00A57B00" w:rsidRDefault="000E6837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A57B00" w14:paraId="5E72A5F1" w14:textId="77777777" w:rsidTr="00BA59AF">
        <w:trPr>
          <w:trHeight w:val="401"/>
        </w:trPr>
        <w:tc>
          <w:tcPr>
            <w:tcW w:w="5353" w:type="dxa"/>
          </w:tcPr>
          <w:p w14:paraId="7CBB73E5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A0271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E1C7268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45DD2F4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9" w:rsidRPr="00A57B00" w14:paraId="144ABCC9" w14:textId="77777777" w:rsidTr="00BA59AF">
        <w:trPr>
          <w:trHeight w:val="401"/>
        </w:trPr>
        <w:tc>
          <w:tcPr>
            <w:tcW w:w="5353" w:type="dxa"/>
          </w:tcPr>
          <w:p w14:paraId="6F54FD71" w14:textId="77777777" w:rsidR="00881AF9" w:rsidRPr="00A57B00" w:rsidRDefault="00881AF9" w:rsidP="00881AF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A8BD1A9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F712BD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196CE67" w14:textId="77777777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017914EC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D244A7F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B00" w:rsidRPr="00A57B00" w14:paraId="02F97DC7" w14:textId="77777777" w:rsidTr="00BA59AF">
        <w:trPr>
          <w:trHeight w:val="401"/>
        </w:trPr>
        <w:tc>
          <w:tcPr>
            <w:tcW w:w="5353" w:type="dxa"/>
          </w:tcPr>
          <w:p w14:paraId="12393769" w14:textId="77777777" w:rsidR="00A57B00" w:rsidRPr="00A57B00" w:rsidRDefault="00A57B00" w:rsidP="00A57B0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80F84CF" w14:textId="0265C1E2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4666CA3C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693776" w14:textId="648ADA39" w:rsidR="00A57B00" w:rsidRPr="00A57B00" w:rsidRDefault="00E00098" w:rsidP="00A57B00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0F8197A4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9A32619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A57B00" w:rsidRPr="00A57B00" w14:paraId="31B7BE98" w14:textId="77777777" w:rsidTr="00C776DC">
        <w:trPr>
          <w:trHeight w:hRule="exact" w:val="432"/>
        </w:trPr>
        <w:tc>
          <w:tcPr>
            <w:tcW w:w="5353" w:type="dxa"/>
          </w:tcPr>
          <w:p w14:paraId="385AF5F6" w14:textId="77777777" w:rsidR="00A57B00" w:rsidRPr="00A57B00" w:rsidRDefault="00A57B00" w:rsidP="00A57B00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7" w:type="dxa"/>
            <w:vAlign w:val="bottom"/>
          </w:tcPr>
          <w:p w14:paraId="149AC0D4" w14:textId="6146EC99" w:rsidR="00A57B00" w:rsidRPr="00A57B00" w:rsidRDefault="00F9549E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0FE4430F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2ED5936" w14:textId="346F2343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</w:p>
        </w:tc>
        <w:tc>
          <w:tcPr>
            <w:tcW w:w="266" w:type="dxa"/>
            <w:vAlign w:val="bottom"/>
          </w:tcPr>
          <w:p w14:paraId="26844064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AA6F2A7" w14:textId="64A3C358" w:rsidR="00A57B00" w:rsidRPr="00A57B00" w:rsidRDefault="00341699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A57B00" w:rsidRPr="00A57B00" w14:paraId="27073009" w14:textId="77777777" w:rsidTr="00C776DC">
        <w:trPr>
          <w:trHeight w:hRule="exact" w:val="432"/>
        </w:trPr>
        <w:tc>
          <w:tcPr>
            <w:tcW w:w="5353" w:type="dxa"/>
          </w:tcPr>
          <w:p w14:paraId="7117A375" w14:textId="77777777" w:rsidR="00A57B00" w:rsidRPr="00A57B00" w:rsidRDefault="00A57B00" w:rsidP="00A57B00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C254" w14:textId="64622D06" w:rsidR="00A57B00" w:rsidRPr="00A57B00" w:rsidRDefault="00F9549E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59B9F00C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AECE7" w14:textId="2D6184DE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</w:t>
            </w:r>
          </w:p>
        </w:tc>
        <w:tc>
          <w:tcPr>
            <w:tcW w:w="266" w:type="dxa"/>
            <w:vAlign w:val="bottom"/>
          </w:tcPr>
          <w:p w14:paraId="689F2D03" w14:textId="77777777" w:rsidR="00A57B00" w:rsidRPr="00A57B00" w:rsidRDefault="00A57B00" w:rsidP="00A57B0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6CA" w14:textId="4E56B870" w:rsidR="00A57B00" w:rsidRPr="00A57B00" w:rsidRDefault="00341699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</w:tr>
    </w:tbl>
    <w:p w14:paraId="59CA9C24" w14:textId="77777777" w:rsidR="00A1783B" w:rsidRPr="003D3212" w:rsidRDefault="00A1783B" w:rsidP="000429AC">
      <w:pPr>
        <w:tabs>
          <w:tab w:val="clear" w:pos="1644"/>
          <w:tab w:val="clear" w:pos="1871"/>
          <w:tab w:val="left" w:pos="1620"/>
          <w:tab w:val="left" w:pos="1890"/>
        </w:tabs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B63D32A" w14:textId="24963C76" w:rsidR="00A55469" w:rsidRPr="001169EC" w:rsidRDefault="006D6120" w:rsidP="00A1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ณ วันที่ </w:t>
      </w:r>
      <w:r w:rsidR="00393320">
        <w:rPr>
          <w:rFonts w:asciiTheme="majorBidi" w:hAnsiTheme="majorBidi" w:cs="Angsana New"/>
          <w:spacing w:val="4"/>
          <w:sz w:val="30"/>
          <w:szCs w:val="30"/>
        </w:rPr>
        <w:t>31</w:t>
      </w:r>
      <w:r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>มีนาคม</w:t>
      </w:r>
      <w:r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 </w:t>
      </w:r>
      <w:r w:rsidR="00837DF1">
        <w:rPr>
          <w:rFonts w:asciiTheme="majorBidi" w:hAnsiTheme="majorBidi" w:cs="Angsana New"/>
          <w:spacing w:val="4"/>
          <w:sz w:val="30"/>
          <w:szCs w:val="30"/>
        </w:rPr>
        <w:t>2564</w:t>
      </w:r>
      <w:r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>เงินให้กู้ยืม</w:t>
      </w:r>
      <w:r w:rsidR="004F72BB"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>ดังกล่าว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>มีอัตราดอกเบี้ยร้อยละ</w:t>
      </w:r>
      <w:r w:rsidR="00A5546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393320">
        <w:rPr>
          <w:rFonts w:asciiTheme="majorBidi" w:hAnsiTheme="majorBidi" w:cs="Angsana New"/>
          <w:spacing w:val="4"/>
          <w:sz w:val="30"/>
          <w:szCs w:val="30"/>
        </w:rPr>
        <w:t>2.81</w:t>
      </w:r>
      <w:r w:rsidR="00A5546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4F72BB"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>ถึง</w:t>
      </w:r>
      <w:r w:rsid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837DF1">
        <w:rPr>
          <w:rFonts w:asciiTheme="majorBidi" w:hAnsiTheme="majorBidi" w:cs="Angsana New"/>
          <w:spacing w:val="4"/>
          <w:sz w:val="30"/>
          <w:szCs w:val="30"/>
        </w:rPr>
        <w:t>5.88</w:t>
      </w:r>
      <w:r w:rsidR="004F72BB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ต่อปี 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>(</w:t>
      </w:r>
      <w:r w:rsidR="00837DF1">
        <w:rPr>
          <w:rFonts w:asciiTheme="majorBidi" w:hAnsiTheme="majorBidi" w:cs="Angsana New"/>
          <w:i/>
          <w:iCs/>
          <w:spacing w:val="4"/>
          <w:sz w:val="30"/>
          <w:szCs w:val="30"/>
        </w:rPr>
        <w:t>31</w:t>
      </w:r>
      <w:r w:rsidR="002628FB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2628FB" w:rsidRPr="00A42185">
        <w:rPr>
          <w:rFonts w:asciiTheme="majorBidi" w:hAnsiTheme="majorBidi" w:cs="Angsana New" w:hint="cs"/>
          <w:i/>
          <w:iCs/>
          <w:spacing w:val="4"/>
          <w:sz w:val="30"/>
          <w:szCs w:val="30"/>
          <w:cs/>
        </w:rPr>
        <w:t>ธันวาคม</w:t>
      </w:r>
      <w:r w:rsidR="007A401D">
        <w:rPr>
          <w:rFonts w:asciiTheme="majorBidi" w:hAnsiTheme="majorBidi" w:cs="Angsana New"/>
          <w:i/>
          <w:iCs/>
          <w:spacing w:val="4"/>
          <w:sz w:val="30"/>
          <w:szCs w:val="30"/>
        </w:rPr>
        <w:t>2563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: ร้อยละ </w:t>
      </w:r>
      <w:r w:rsidR="00393320">
        <w:rPr>
          <w:rFonts w:asciiTheme="majorBidi" w:hAnsiTheme="majorBidi" w:cs="Angsana New"/>
          <w:i/>
          <w:iCs/>
          <w:spacing w:val="4"/>
          <w:sz w:val="30"/>
          <w:szCs w:val="30"/>
        </w:rPr>
        <w:t>2.81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4F72BB" w:rsidRPr="00A42185">
        <w:rPr>
          <w:rFonts w:asciiTheme="majorBidi" w:hAnsiTheme="majorBidi" w:cs="Angsana New" w:hint="cs"/>
          <w:i/>
          <w:iCs/>
          <w:spacing w:val="4"/>
          <w:sz w:val="30"/>
          <w:szCs w:val="30"/>
          <w:cs/>
        </w:rPr>
        <w:t>ถึง</w:t>
      </w:r>
      <w:r w:rsidR="004F72BB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837DF1">
        <w:rPr>
          <w:rFonts w:asciiTheme="majorBidi" w:hAnsiTheme="majorBidi" w:cs="Angsana New"/>
          <w:i/>
          <w:iCs/>
          <w:spacing w:val="4"/>
          <w:sz w:val="30"/>
          <w:szCs w:val="30"/>
        </w:rPr>
        <w:t>5.88</w:t>
      </w:r>
      <w:r w:rsidR="004F72BB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 xml:space="preserve"> </w:t>
      </w:r>
      <w:r w:rsidR="00A55469" w:rsidRPr="00A42185">
        <w:rPr>
          <w:rFonts w:asciiTheme="majorBidi" w:hAnsiTheme="majorBidi" w:cs="Angsana New"/>
          <w:i/>
          <w:iCs/>
          <w:spacing w:val="4"/>
          <w:sz w:val="30"/>
          <w:szCs w:val="30"/>
          <w:cs/>
        </w:rPr>
        <w:t>ต่อปี)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4F72BB" w:rsidRPr="004F72BB">
        <w:rPr>
          <w:rFonts w:asciiTheme="majorBidi" w:hAnsiTheme="majorBidi" w:cs="Angsana New" w:hint="cs"/>
          <w:spacing w:val="4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</w:t>
      </w:r>
      <w:r w:rsidR="00A55469" w:rsidRPr="004F72BB">
        <w:rPr>
          <w:rFonts w:asciiTheme="majorBidi" w:hAnsiTheme="majorBidi" w:cs="Angsana New"/>
          <w:spacing w:val="4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1EA9D207" w14:textId="77777777" w:rsidR="00E62EBA" w:rsidRPr="003D3212" w:rsidRDefault="00E62EB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</w:p>
    <w:p w14:paraId="1F757F3E" w14:textId="227A0FCD" w:rsidR="00A1783B" w:rsidRDefault="00F7334D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038F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77777777" w:rsidR="003D3212" w:rsidRPr="004A7D1A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5704E9" w:rsidRPr="00A57B00" w14:paraId="4D14B386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799F37C6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C2BA75B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C034C9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5B5DE0F" w14:textId="77777777" w:rsidR="005704E9" w:rsidRPr="00A57B00" w:rsidRDefault="005704E9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A57B00" w14:paraId="5DA05C33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2E37FFDC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55F6F24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379836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54D72B2E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9" w:rsidRPr="00A57B00" w14:paraId="33ABA8CE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6BFDFE38" w14:textId="77777777" w:rsidR="00881AF9" w:rsidRPr="00A57B00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A0EA78D" w14:textId="77777777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F3E93C7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EB8250A" w14:textId="1E17AC93" w:rsidR="00881AF9" w:rsidRPr="00A57B00" w:rsidRDefault="00440AA3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971D245" w14:textId="77777777" w:rsidR="00881AF9" w:rsidRPr="00A57B00" w:rsidRDefault="00881AF9" w:rsidP="00881AF9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E9C482D" w14:textId="5F2BA470" w:rsidR="00881AF9" w:rsidRPr="00A57B00" w:rsidRDefault="00107F97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C89DF81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0504D20" w14:textId="10E83A26" w:rsidR="00881AF9" w:rsidRPr="00A57B00" w:rsidRDefault="00440AA3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81AF9" w:rsidRPr="00A57B00" w14:paraId="4ADA9663" w14:textId="77777777" w:rsidTr="00A57B00">
        <w:trPr>
          <w:trHeight w:hRule="exact" w:val="361"/>
          <w:tblHeader/>
        </w:trPr>
        <w:tc>
          <w:tcPr>
            <w:tcW w:w="2322" w:type="pct"/>
          </w:tcPr>
          <w:p w14:paraId="5B77BB0E" w14:textId="77777777" w:rsidR="00881AF9" w:rsidRPr="00A57B00" w:rsidRDefault="00881AF9" w:rsidP="00881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B4FE839" w14:textId="043284D9" w:rsidR="00881AF9" w:rsidRPr="00A57B00" w:rsidRDefault="00E00098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38C87E7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146A7C6" w14:textId="426CB5F6" w:rsidR="00881AF9" w:rsidRPr="00A57B00" w:rsidRDefault="00E00098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E9F1E43" w14:textId="77777777" w:rsidR="00881AF9" w:rsidRPr="00A57B00" w:rsidRDefault="00881AF9" w:rsidP="00881AF9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58C72F" w14:textId="4EF93591" w:rsidR="00881AF9" w:rsidRPr="00A57B00" w:rsidRDefault="00E00098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DDE1D8E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D20B55D" w14:textId="222072DE" w:rsidR="00881AF9" w:rsidRPr="00A57B00" w:rsidRDefault="00E00098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7B00" w:rsidRPr="00A57B00" w14:paraId="07CF6B72" w14:textId="77777777" w:rsidTr="00A57B00">
        <w:trPr>
          <w:trHeight w:hRule="exact" w:val="361"/>
        </w:trPr>
        <w:tc>
          <w:tcPr>
            <w:tcW w:w="2322" w:type="pct"/>
          </w:tcPr>
          <w:p w14:paraId="3EC8397E" w14:textId="77777777" w:rsidR="00A57B00" w:rsidRPr="00A57B00" w:rsidRDefault="00A57B00" w:rsidP="00A57B00">
            <w:pPr>
              <w:ind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14:paraId="22527556" w14:textId="6372B3CD" w:rsidR="00A57B00" w:rsidRPr="00A57B00" w:rsidRDefault="007038F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965</w:t>
            </w:r>
          </w:p>
        </w:tc>
        <w:tc>
          <w:tcPr>
            <w:tcW w:w="145" w:type="pct"/>
          </w:tcPr>
          <w:p w14:paraId="506C208F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29F041" w14:textId="69ED3199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1</w:t>
            </w:r>
            <w:r w:rsidR="00A57B00"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1</w:t>
            </w:r>
            <w:r w:rsidR="00A57B00" w:rsidRPr="006A4B3A">
              <w:rPr>
                <w:rFonts w:ascii="Angsana New" w:hAnsi="Angsana New"/>
                <w:position w:val="6"/>
                <w:sz w:val="30"/>
                <w:szCs w:val="30"/>
              </w:rPr>
              <w:t>67</w:t>
            </w:r>
          </w:p>
        </w:tc>
        <w:tc>
          <w:tcPr>
            <w:tcW w:w="145" w:type="pct"/>
          </w:tcPr>
          <w:p w14:paraId="66F2D370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A66A20" w14:textId="06AD301F" w:rsidR="00A57B00" w:rsidRPr="00A57B00" w:rsidRDefault="00284A5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89</w:t>
            </w:r>
          </w:p>
        </w:tc>
        <w:tc>
          <w:tcPr>
            <w:tcW w:w="143" w:type="pct"/>
          </w:tcPr>
          <w:p w14:paraId="6741F975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690BE14E" w14:textId="0364348D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  <w:r w:rsidR="00E00098"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1</w:t>
            </w:r>
          </w:p>
        </w:tc>
      </w:tr>
      <w:tr w:rsidR="00A57B00" w:rsidRPr="00A57B00" w14:paraId="35020EE6" w14:textId="77777777" w:rsidTr="00A57B00">
        <w:trPr>
          <w:trHeight w:hRule="exact" w:val="361"/>
        </w:trPr>
        <w:tc>
          <w:tcPr>
            <w:tcW w:w="2322" w:type="pct"/>
          </w:tcPr>
          <w:p w14:paraId="3B599C6D" w14:textId="77777777" w:rsidR="00A57B00" w:rsidRPr="00A57B00" w:rsidRDefault="00A57B00" w:rsidP="00A57B00">
            <w:pPr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7D2DB49" w14:textId="035D8142" w:rsidR="00A57B00" w:rsidRPr="00A57B00" w:rsidRDefault="007038F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33699E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67B408" w14:textId="4B94A38E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726474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84B644" w14:textId="44955008" w:rsidR="00A57B00" w:rsidRPr="00A57B00" w:rsidRDefault="00382D6A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</w:t>
            </w:r>
          </w:p>
        </w:tc>
        <w:tc>
          <w:tcPr>
            <w:tcW w:w="143" w:type="pct"/>
          </w:tcPr>
          <w:p w14:paraId="18513FEC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00E05D3" w14:textId="3640C0A4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="00E00098"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2</w:t>
            </w:r>
          </w:p>
        </w:tc>
      </w:tr>
      <w:tr w:rsidR="00A57B00" w:rsidRPr="00A57B00" w14:paraId="14835B70" w14:textId="77777777" w:rsidTr="00A57B00">
        <w:trPr>
          <w:trHeight w:hRule="exact" w:val="361"/>
        </w:trPr>
        <w:tc>
          <w:tcPr>
            <w:tcW w:w="2322" w:type="pct"/>
          </w:tcPr>
          <w:p w14:paraId="2B025D95" w14:textId="77777777" w:rsidR="00A57B00" w:rsidRPr="00A57B00" w:rsidRDefault="00A57B00" w:rsidP="00A57B00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14:paraId="14CCDDF2" w14:textId="29761EEA" w:rsidR="00A57B00" w:rsidRPr="00A57B00" w:rsidRDefault="007038F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5,792</w:t>
            </w:r>
          </w:p>
        </w:tc>
        <w:tc>
          <w:tcPr>
            <w:tcW w:w="145" w:type="pct"/>
          </w:tcPr>
          <w:p w14:paraId="126B44F7" w14:textId="77777777" w:rsidR="00A57B00" w:rsidRPr="00A57B00" w:rsidRDefault="00A57B00" w:rsidP="00A57B0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41661D" w14:textId="20536AC9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573</w:t>
            </w:r>
          </w:p>
        </w:tc>
        <w:tc>
          <w:tcPr>
            <w:tcW w:w="145" w:type="pct"/>
          </w:tcPr>
          <w:p w14:paraId="3FF72AB8" w14:textId="77777777" w:rsidR="00A57B00" w:rsidRPr="00A57B00" w:rsidRDefault="00A57B00" w:rsidP="00A57B0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2EB9ED" w14:textId="2F2C0C43" w:rsidR="00A57B00" w:rsidRPr="00A57B00" w:rsidRDefault="00382D6A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39F6DDA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1645F2E1" w14:textId="6D2B2EFD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</w:p>
        </w:tc>
      </w:tr>
      <w:tr w:rsidR="00A57B00" w:rsidRPr="00A57B00" w14:paraId="1EB7E3FE" w14:textId="77777777" w:rsidTr="00A57B00">
        <w:trPr>
          <w:trHeight w:hRule="exact" w:val="361"/>
        </w:trPr>
        <w:tc>
          <w:tcPr>
            <w:tcW w:w="2322" w:type="pct"/>
          </w:tcPr>
          <w:p w14:paraId="0E5785EC" w14:textId="77777777" w:rsidR="00A57B00" w:rsidRPr="00A57B00" w:rsidRDefault="00A57B00" w:rsidP="00A57B00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EB964FB" w14:textId="56657858" w:rsidR="00A57B00" w:rsidRPr="00A57B00" w:rsidRDefault="007038F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5,854</w:t>
            </w:r>
          </w:p>
        </w:tc>
        <w:tc>
          <w:tcPr>
            <w:tcW w:w="145" w:type="pct"/>
          </w:tcPr>
          <w:p w14:paraId="3963DE81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75BD53A" w14:textId="3B345F96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="00E00098" w:rsidRPr="00E00098">
              <w:rPr>
                <w:rFonts w:ascii="Angsana New" w:hAnsi="Angsana New"/>
                <w:position w:val="6"/>
                <w:sz w:val="30"/>
                <w:szCs w:val="30"/>
                <w:lang w:val="en-AU"/>
              </w:rPr>
              <w:t>1</w:t>
            </w: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46</w:t>
            </w:r>
          </w:p>
        </w:tc>
        <w:tc>
          <w:tcPr>
            <w:tcW w:w="145" w:type="pct"/>
          </w:tcPr>
          <w:p w14:paraId="290FEE29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330576F" w14:textId="79201CB8" w:rsidR="00A57B00" w:rsidRPr="00A57B00" w:rsidRDefault="0038554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73</w:t>
            </w:r>
          </w:p>
        </w:tc>
        <w:tc>
          <w:tcPr>
            <w:tcW w:w="143" w:type="pct"/>
          </w:tcPr>
          <w:p w14:paraId="50973489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3C7453C" w14:textId="2CB690D4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="Angsana New" w:hAnsi="Angsana New"/>
                <w:position w:val="6"/>
                <w:sz w:val="30"/>
                <w:szCs w:val="30"/>
              </w:rPr>
              <w:t>59</w:t>
            </w:r>
          </w:p>
        </w:tc>
      </w:tr>
      <w:tr w:rsidR="00A57B00" w:rsidRPr="00A57B00" w14:paraId="75112ECA" w14:textId="77777777" w:rsidTr="00A57B00">
        <w:trPr>
          <w:trHeight w:hRule="exact" w:val="361"/>
        </w:trPr>
        <w:tc>
          <w:tcPr>
            <w:tcW w:w="2322" w:type="pct"/>
          </w:tcPr>
          <w:p w14:paraId="0FB24EE8" w14:textId="77777777" w:rsidR="00A57B00" w:rsidRPr="00A57B00" w:rsidRDefault="00A57B00" w:rsidP="00A57B00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689E6A2" w14:textId="61E473CB" w:rsidR="00A57B00" w:rsidRPr="00A57B00" w:rsidRDefault="007038F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12,611</w:t>
            </w:r>
          </w:p>
        </w:tc>
        <w:tc>
          <w:tcPr>
            <w:tcW w:w="145" w:type="pct"/>
          </w:tcPr>
          <w:p w14:paraId="3361B237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5FEA7E5" w14:textId="6343CAAB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E00098">
              <w:rPr>
                <w:rFonts w:ascii="Angsana New" w:hAnsi="Angsana New"/>
                <w:b/>
                <w:bCs/>
                <w:position w:val="6"/>
                <w:sz w:val="30"/>
                <w:szCs w:val="30"/>
                <w:lang w:val="en-AU"/>
              </w:rPr>
              <w:t>11</w:t>
            </w:r>
            <w:r w:rsidR="00A57B00"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="00A57B00"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886</w:t>
            </w:r>
          </w:p>
        </w:tc>
        <w:tc>
          <w:tcPr>
            <w:tcW w:w="145" w:type="pct"/>
          </w:tcPr>
          <w:p w14:paraId="557BD3B5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A75A697" w14:textId="47B8EC0C" w:rsidR="00A57B00" w:rsidRPr="00A57B00" w:rsidRDefault="0038554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227</w:t>
            </w:r>
          </w:p>
        </w:tc>
        <w:tc>
          <w:tcPr>
            <w:tcW w:w="143" w:type="pct"/>
          </w:tcPr>
          <w:p w14:paraId="5E84AE8B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328F379" w14:textId="72DEE4A9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E00098">
              <w:rPr>
                <w:rFonts w:ascii="Angsana New" w:hAnsi="Angsana New"/>
                <w:b/>
                <w:bCs/>
                <w:position w:val="6"/>
                <w:sz w:val="30"/>
                <w:szCs w:val="30"/>
                <w:lang w:val="en-AU"/>
              </w:rPr>
              <w:t>1</w:t>
            </w:r>
            <w:r w:rsidR="00A57B00" w:rsidRPr="006A4B3A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99</w:t>
            </w:r>
          </w:p>
        </w:tc>
      </w:tr>
    </w:tbl>
    <w:p w14:paraId="0582E37D" w14:textId="7FD6903D" w:rsidR="00C627B4" w:rsidRDefault="00C627B4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68702A" w14:textId="72A3ECC5" w:rsidR="00F33C63" w:rsidRDefault="00F33C63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BF48E4" w14:textId="665C081A" w:rsidR="00F33C63" w:rsidRDefault="00F33C63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AFACE7" w14:textId="3589037E" w:rsidR="00F33C63" w:rsidRDefault="00F33C63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57D010" w14:textId="17D5E71B" w:rsidR="00F33C63" w:rsidRDefault="00F33C63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0FC2DD" w14:textId="6B6C9956" w:rsidR="00F33C63" w:rsidRDefault="00F33C63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04359CD" w14:textId="77777777" w:rsidR="00AA2E4D" w:rsidRDefault="00AA2E4D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87D154" w14:textId="2776599C" w:rsidR="00F33C63" w:rsidRDefault="00F33C63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51B59E" w14:textId="1E030E87" w:rsidR="00F94C6E" w:rsidRDefault="00F7334D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A7D1A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410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266C701E" w14:textId="77777777" w:rsidR="003D3212" w:rsidRPr="00CA0942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5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70"/>
        <w:gridCol w:w="990"/>
        <w:gridCol w:w="270"/>
        <w:gridCol w:w="720"/>
        <w:gridCol w:w="270"/>
        <w:gridCol w:w="1116"/>
        <w:gridCol w:w="270"/>
        <w:gridCol w:w="1143"/>
        <w:gridCol w:w="270"/>
        <w:gridCol w:w="1152"/>
      </w:tblGrid>
      <w:tr w:rsidR="005704E9" w:rsidRPr="00A57B00" w14:paraId="59048494" w14:textId="77777777" w:rsidTr="00133F9A">
        <w:tc>
          <w:tcPr>
            <w:tcW w:w="2880" w:type="dxa"/>
          </w:tcPr>
          <w:p w14:paraId="1EB1240D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82A13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D45125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8209DE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06E5FB6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96BBD" w14:textId="77777777" w:rsidR="00837FC9" w:rsidRPr="00A57B00" w:rsidRDefault="00837FC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</w:tcPr>
          <w:p w14:paraId="0CC0BC4D" w14:textId="30C049BC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A57B00" w14:paraId="760E65AA" w14:textId="77777777" w:rsidTr="00133F9A">
        <w:trPr>
          <w:trHeight w:val="182"/>
        </w:trPr>
        <w:tc>
          <w:tcPr>
            <w:tcW w:w="2880" w:type="dxa"/>
          </w:tcPr>
          <w:p w14:paraId="1D5EFADC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5FDB8" w14:textId="77777777" w:rsidR="0051680A" w:rsidRPr="00A57B00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B5F5018" w14:textId="18275A59" w:rsidR="0051680A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97BAB" w14:textId="77777777" w:rsidR="0051680A" w:rsidRPr="00A57B00" w:rsidRDefault="0051680A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  <w:tcBorders>
              <w:bottom w:val="single" w:sz="4" w:space="0" w:color="auto"/>
            </w:tcBorders>
          </w:tcPr>
          <w:p w14:paraId="5FCA7C46" w14:textId="02120654" w:rsidR="005704E9" w:rsidRPr="00A57B00" w:rsidRDefault="005704E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04E9" w:rsidRPr="00A57B00" w14:paraId="4ADB854B" w14:textId="77777777" w:rsidTr="00133F9A">
        <w:tc>
          <w:tcPr>
            <w:tcW w:w="2880" w:type="dxa"/>
          </w:tcPr>
          <w:p w14:paraId="215F1B9A" w14:textId="77777777" w:rsidR="005704E9" w:rsidRPr="00A57B00" w:rsidRDefault="005704E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B7ABF" w14:textId="77777777" w:rsidR="00BF3CBA" w:rsidRPr="00A57B00" w:rsidRDefault="00BF3CBA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D5C8798" w14:textId="38C1C34D" w:rsidR="00E87763" w:rsidRPr="00E87763" w:rsidRDefault="00E87763" w:rsidP="000429A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83B54" w14:textId="77777777" w:rsidR="00BF3CBA" w:rsidRPr="00A57B00" w:rsidRDefault="00BF3CBA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2ABB3" w14:textId="5A0279D1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1DA2D" w14:textId="77777777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BDC9E" w14:textId="77777777" w:rsidR="005704E9" w:rsidRPr="00A57B00" w:rsidRDefault="005704E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9" w:rsidRPr="00A57B00" w14:paraId="43C23EE1" w14:textId="77777777" w:rsidTr="00133F9A">
        <w:tc>
          <w:tcPr>
            <w:tcW w:w="2880" w:type="dxa"/>
          </w:tcPr>
          <w:p w14:paraId="62957DAA" w14:textId="77777777" w:rsidR="00881AF9" w:rsidRPr="00A57B00" w:rsidRDefault="00881AF9" w:rsidP="00881AF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FA5C2" w14:textId="77777777" w:rsidR="00E87763" w:rsidRPr="00A57B00" w:rsidRDefault="00E87763" w:rsidP="00E8776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91DE16" w14:textId="2B8B3278" w:rsidR="00E87763" w:rsidRPr="00A57B00" w:rsidRDefault="00E87763" w:rsidP="00E8776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B909B" w14:textId="77777777" w:rsidR="00E87763" w:rsidRPr="00A57B00" w:rsidRDefault="00E87763" w:rsidP="00E8776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58416A3" w14:textId="7C6E38EF" w:rsidR="00E87763" w:rsidRPr="00A57B00" w:rsidRDefault="00E87763" w:rsidP="00E8776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9FEEC" w14:textId="77777777" w:rsidR="00E87763" w:rsidRPr="00A57B00" w:rsidRDefault="00E87763" w:rsidP="00E8776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02C06C" w14:textId="5784DA5D" w:rsidR="00881AF9" w:rsidRPr="00A57B00" w:rsidRDefault="00881AF9" w:rsidP="00881AF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CA4A9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465AE6E" w14:textId="1FE14FB1" w:rsidR="00881AF9" w:rsidRPr="00A57B00" w:rsidRDefault="001A3A84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E16CEE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1CBE6E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9" w:rsidRPr="00A57B00" w14:paraId="71133BE7" w14:textId="77777777" w:rsidTr="00133F9A">
        <w:tc>
          <w:tcPr>
            <w:tcW w:w="2880" w:type="dxa"/>
          </w:tcPr>
          <w:p w14:paraId="0DF30B11" w14:textId="77777777" w:rsidR="00881AF9" w:rsidRPr="00A57B00" w:rsidRDefault="00881AF9" w:rsidP="00881AF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D20E0" w14:textId="77777777" w:rsidR="00E87763" w:rsidRPr="00E00098" w:rsidRDefault="00E87763" w:rsidP="00E8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990" w:type="dxa"/>
            <w:shd w:val="clear" w:color="auto" w:fill="auto"/>
          </w:tcPr>
          <w:p w14:paraId="3348A935" w14:textId="4945EC77" w:rsidR="00E87763" w:rsidRPr="00E00098" w:rsidRDefault="00E87763" w:rsidP="00E8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70" w:type="dxa"/>
            <w:shd w:val="clear" w:color="auto" w:fill="auto"/>
          </w:tcPr>
          <w:p w14:paraId="0F906FA0" w14:textId="77777777" w:rsidR="00E87763" w:rsidRPr="00E00098" w:rsidRDefault="00E87763" w:rsidP="00E8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720" w:type="dxa"/>
            <w:shd w:val="clear" w:color="auto" w:fill="auto"/>
          </w:tcPr>
          <w:p w14:paraId="3FCDC901" w14:textId="161BF2FF" w:rsidR="00E87763" w:rsidRPr="00E00098" w:rsidRDefault="00E87763" w:rsidP="00E8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70" w:type="dxa"/>
          </w:tcPr>
          <w:p w14:paraId="720D208E" w14:textId="77777777" w:rsidR="00E87763" w:rsidRPr="00E00098" w:rsidRDefault="00E87763" w:rsidP="00E8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FC5009" w14:textId="3261EEA6" w:rsidR="00881AF9" w:rsidRPr="00A57B00" w:rsidRDefault="00E00098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974056" w14:textId="77777777" w:rsidR="00881AF9" w:rsidRPr="00A57B00" w:rsidRDefault="00881AF9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8BFFA1" w14:textId="6FE4E2A7" w:rsidR="00881AF9" w:rsidRPr="00A57B00" w:rsidRDefault="00E00098" w:rsidP="008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81AF9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DA9BE8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BD3A5" w14:textId="77777777" w:rsidR="00881AF9" w:rsidRPr="00A57B00" w:rsidRDefault="00881AF9" w:rsidP="00881AF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971E95" w:rsidRPr="00A57B00" w14:paraId="1F38E4EA" w14:textId="77777777" w:rsidTr="00133F9A">
        <w:trPr>
          <w:trHeight w:hRule="exact" w:val="432"/>
        </w:trPr>
        <w:tc>
          <w:tcPr>
            <w:tcW w:w="3150" w:type="dxa"/>
            <w:gridSpan w:val="2"/>
          </w:tcPr>
          <w:p w14:paraId="37236D7B" w14:textId="4EE01BA8" w:rsidR="00E87763" w:rsidRDefault="006048FD" w:rsidP="00EF0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 w:firstLine="10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EF07D4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128044B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FF4562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04CDDBA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E750F5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ECAD49" w14:textId="6111689E" w:rsidR="00884C71" w:rsidRPr="00A57B00" w:rsidRDefault="00EE5F28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  <w:vAlign w:val="bottom"/>
          </w:tcPr>
          <w:p w14:paraId="4AC09592" w14:textId="77777777" w:rsidR="00884C71" w:rsidRPr="00A57B00" w:rsidRDefault="00884C71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5936E9E3" w14:textId="56BC26FA" w:rsidR="00884C71" w:rsidRDefault="00EF07D4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AB7A03A" w14:textId="77777777" w:rsidR="00884C71" w:rsidRPr="00A57B00" w:rsidRDefault="00884C71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8AA716" w14:textId="738204E0" w:rsidR="00884C71" w:rsidRPr="00A57B00" w:rsidRDefault="00F51515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E87763" w:rsidRPr="00A57B00" w14:paraId="29FFD47C" w14:textId="77777777" w:rsidTr="00133F9A">
        <w:trPr>
          <w:trHeight w:hRule="exact" w:val="432"/>
        </w:trPr>
        <w:tc>
          <w:tcPr>
            <w:tcW w:w="2880" w:type="dxa"/>
          </w:tcPr>
          <w:p w14:paraId="3826FDA1" w14:textId="77777777" w:rsidR="00E87763" w:rsidRPr="00A57B00" w:rsidRDefault="00E87763" w:rsidP="00E87763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14:paraId="1B58009A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33979A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EF2363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36F8512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74DE1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ADCD457" w14:textId="46BE8453" w:rsidR="00E87763" w:rsidRPr="00A57B00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  <w:vAlign w:val="bottom"/>
          </w:tcPr>
          <w:p w14:paraId="14CAF90E" w14:textId="77777777" w:rsidR="00E87763" w:rsidRPr="00A57B00" w:rsidRDefault="00E87763" w:rsidP="00E8776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9C153B2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8B4A3B1" w14:textId="77777777" w:rsidR="00E87763" w:rsidRPr="00A57B00" w:rsidRDefault="00E87763" w:rsidP="00E8776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F8707A" w14:textId="77777777" w:rsidR="00E87763" w:rsidRPr="00A57B00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971E95" w:rsidRPr="00A57B00" w14:paraId="1D2545DC" w14:textId="77777777" w:rsidTr="00133F9A">
        <w:trPr>
          <w:trHeight w:hRule="exact" w:val="432"/>
        </w:trPr>
        <w:tc>
          <w:tcPr>
            <w:tcW w:w="2880" w:type="dxa"/>
          </w:tcPr>
          <w:p w14:paraId="31568743" w14:textId="77777777" w:rsidR="00BE0280" w:rsidRPr="00A57B00" w:rsidRDefault="00BE0280" w:rsidP="00F8324E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C53CBA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3E1540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329538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7F1ED2B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1774B" w14:textId="77777777" w:rsidR="00E87763" w:rsidRDefault="00E87763" w:rsidP="00E87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D088" w14:textId="27AC4C8D" w:rsidR="00BE0280" w:rsidRPr="00A57B00" w:rsidRDefault="00EE5F28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1,016</w:t>
            </w:r>
          </w:p>
        </w:tc>
        <w:tc>
          <w:tcPr>
            <w:tcW w:w="270" w:type="dxa"/>
            <w:vAlign w:val="bottom"/>
          </w:tcPr>
          <w:p w14:paraId="2B3FDE47" w14:textId="77777777" w:rsidR="00BE0280" w:rsidRPr="00A57B00" w:rsidRDefault="00BE0280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C3F20B6" w14:textId="23167D6D" w:rsidR="00BE0280" w:rsidRPr="00A57B00" w:rsidRDefault="00927E29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CD6B492" w14:textId="77777777" w:rsidR="00BE0280" w:rsidRPr="00A57B00" w:rsidRDefault="00BE0280" w:rsidP="00BE028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FF55" w14:textId="7CCE0F20" w:rsidR="00BE0280" w:rsidRPr="00A57B00" w:rsidRDefault="00B01016" w:rsidP="00BE0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</w:tr>
    </w:tbl>
    <w:p w14:paraId="56CB86DB" w14:textId="7FC59A57" w:rsidR="007105A8" w:rsidRPr="003D3212" w:rsidRDefault="007105A8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1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E50F3E" w:rsidRPr="00A57B00" w14:paraId="7A028975" w14:textId="77777777" w:rsidTr="004A7D1A">
        <w:trPr>
          <w:trHeight w:hRule="exact" w:val="432"/>
        </w:trPr>
        <w:tc>
          <w:tcPr>
            <w:tcW w:w="5418" w:type="dxa"/>
          </w:tcPr>
          <w:p w14:paraId="226080F1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6B3F6495" w14:textId="6B737D1B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50F3E" w:rsidRPr="00A57B00" w14:paraId="62F0259D" w14:textId="77777777" w:rsidTr="004A7D1A">
        <w:trPr>
          <w:trHeight w:hRule="exact" w:val="432"/>
        </w:trPr>
        <w:tc>
          <w:tcPr>
            <w:tcW w:w="5418" w:type="dxa"/>
          </w:tcPr>
          <w:p w14:paraId="6CA6C5FA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50604BA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F3E" w:rsidRPr="00A57B00" w14:paraId="73E1ED04" w14:textId="77777777" w:rsidTr="004A7D1A">
        <w:trPr>
          <w:trHeight w:hRule="exact" w:val="432"/>
        </w:trPr>
        <w:tc>
          <w:tcPr>
            <w:tcW w:w="5418" w:type="dxa"/>
          </w:tcPr>
          <w:p w14:paraId="31DFF444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7AAB4AF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E29190" w14:textId="77777777" w:rsidR="00E50F3E" w:rsidRPr="00A57B00" w:rsidRDefault="00E50F3E" w:rsidP="00E50F3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220C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0F3E" w:rsidRPr="00A57B00" w14:paraId="4D6FF1FA" w14:textId="77777777" w:rsidTr="004A7D1A">
        <w:trPr>
          <w:trHeight w:hRule="exact" w:val="432"/>
        </w:trPr>
        <w:tc>
          <w:tcPr>
            <w:tcW w:w="5418" w:type="dxa"/>
          </w:tcPr>
          <w:p w14:paraId="3D4E974F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0F780F" w14:textId="77777777" w:rsidR="00E50F3E" w:rsidRPr="00A57B00" w:rsidRDefault="00E50F3E" w:rsidP="00E50F3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7DA06D" w14:textId="77777777" w:rsidR="00E50F3E" w:rsidRPr="00A57B00" w:rsidRDefault="00E50F3E" w:rsidP="00E5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072A7" w14:textId="77777777" w:rsidR="00E50F3E" w:rsidRPr="00A57B00" w:rsidRDefault="00E50F3E" w:rsidP="00E5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3BB50A6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411E44B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F3E" w:rsidRPr="00A57B00" w14:paraId="484C6523" w14:textId="77777777" w:rsidTr="004A7D1A">
        <w:trPr>
          <w:trHeight w:hRule="exact" w:val="432"/>
        </w:trPr>
        <w:tc>
          <w:tcPr>
            <w:tcW w:w="5418" w:type="dxa"/>
          </w:tcPr>
          <w:p w14:paraId="5AA2F0C4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B6D17" w14:textId="77777777" w:rsidR="00E50F3E" w:rsidRPr="00A57B00" w:rsidRDefault="00E50F3E" w:rsidP="00E5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94D5AF" w14:textId="77777777" w:rsidR="00E50F3E" w:rsidRPr="00A57B00" w:rsidRDefault="00E50F3E" w:rsidP="00E5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67B9B" w14:textId="77777777" w:rsidR="00E50F3E" w:rsidRPr="00A57B00" w:rsidRDefault="00E50F3E" w:rsidP="00E5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50CBC4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A5EB9B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E50F3E" w:rsidRPr="00A57B00" w14:paraId="344B090E" w14:textId="77777777" w:rsidTr="004A7D1A">
        <w:trPr>
          <w:trHeight w:hRule="exact" w:val="432"/>
        </w:trPr>
        <w:tc>
          <w:tcPr>
            <w:tcW w:w="5418" w:type="dxa"/>
          </w:tcPr>
          <w:p w14:paraId="35D0C2A9" w14:textId="77777777" w:rsidR="00E50F3E" w:rsidRPr="00A57B00" w:rsidRDefault="00E50F3E" w:rsidP="00E5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C8AA28" w14:textId="12795AF6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</w:t>
            </w:r>
            <w:r w:rsidR="006F59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34956D" w14:textId="77777777" w:rsidR="00E50F3E" w:rsidRPr="00A57B00" w:rsidRDefault="00E50F3E" w:rsidP="00E50F3E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548B9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270" w:type="dxa"/>
            <w:vAlign w:val="bottom"/>
          </w:tcPr>
          <w:p w14:paraId="77D397AD" w14:textId="77777777" w:rsidR="00E50F3E" w:rsidRPr="00A57B00" w:rsidRDefault="00E50F3E" w:rsidP="00E50F3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ECA14" w14:textId="584CCF6A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2,276</w:t>
            </w:r>
          </w:p>
        </w:tc>
      </w:tr>
      <w:tr w:rsidR="00E50F3E" w:rsidRPr="00A57B00" w14:paraId="62649B48" w14:textId="77777777" w:rsidTr="004A7D1A">
        <w:trPr>
          <w:trHeight w:hRule="exact" w:val="432"/>
        </w:trPr>
        <w:tc>
          <w:tcPr>
            <w:tcW w:w="5418" w:type="dxa"/>
          </w:tcPr>
          <w:p w14:paraId="3DA722DF" w14:textId="77777777" w:rsidR="00E50F3E" w:rsidRPr="00A57B00" w:rsidRDefault="00E50F3E" w:rsidP="00E5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1951C" w14:textId="15B8709C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</w:t>
            </w:r>
            <w:r w:rsidR="006F5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F233AF" w14:textId="77777777" w:rsidR="00E50F3E" w:rsidRPr="00A57B00" w:rsidRDefault="00E50F3E" w:rsidP="00E50F3E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B57240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</w:p>
        </w:tc>
        <w:tc>
          <w:tcPr>
            <w:tcW w:w="270" w:type="dxa"/>
            <w:vAlign w:val="bottom"/>
          </w:tcPr>
          <w:p w14:paraId="22ECEB81" w14:textId="77777777" w:rsidR="00E50F3E" w:rsidRPr="00A57B00" w:rsidRDefault="00E50F3E" w:rsidP="00E50F3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36DB4" w14:textId="0F58174A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2,276</w:t>
            </w:r>
          </w:p>
        </w:tc>
      </w:tr>
    </w:tbl>
    <w:p w14:paraId="2F8083E2" w14:textId="77777777" w:rsidR="004A7D1A" w:rsidRDefault="004A7D1A" w:rsidP="008F4AC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E14D67" w14:textId="4C3EBC0B" w:rsidR="00F33C63" w:rsidRPr="00870B69" w:rsidRDefault="00A6212E" w:rsidP="00A17C8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30"/>
          <w:szCs w:val="30"/>
        </w:rPr>
      </w:pPr>
      <w:r w:rsidRPr="00870B6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04273">
        <w:rPr>
          <w:rFonts w:ascii="Angsana New" w:hAnsi="Angsana New" w:cs="Angsana New"/>
          <w:sz w:val="30"/>
          <w:szCs w:val="30"/>
        </w:rPr>
        <w:t>31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0B6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04273">
        <w:rPr>
          <w:rFonts w:ascii="Angsana New" w:hAnsi="Angsana New" w:cs="Angsana New"/>
          <w:sz w:val="30"/>
          <w:szCs w:val="30"/>
        </w:rPr>
        <w:t>2564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AA2E4D" w:rsidRPr="00870B69">
        <w:rPr>
          <w:rFonts w:ascii="Angsana New" w:hAnsi="Angsana New" w:cs="Angsana New" w:hint="cs"/>
          <w:sz w:val="30"/>
          <w:szCs w:val="30"/>
          <w:cs/>
        </w:rPr>
        <w:t>ดังกล่าวมีอัตราดอกเบี้ยร้อยละ</w:t>
      </w:r>
      <w:r w:rsidR="00AA2E4D"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837DF1">
        <w:rPr>
          <w:rFonts w:ascii="Angsana New" w:hAnsi="Angsana New" w:cs="Angsana New"/>
          <w:sz w:val="30"/>
          <w:szCs w:val="30"/>
        </w:rPr>
        <w:t>3.4</w:t>
      </w:r>
      <w:r w:rsidR="00384708">
        <w:rPr>
          <w:rFonts w:ascii="Angsana New" w:hAnsi="Angsana New" w:cs="Angsana New"/>
          <w:sz w:val="30"/>
          <w:szCs w:val="30"/>
        </w:rPr>
        <w:t>5</w:t>
      </w:r>
      <w:r w:rsidR="00AA2E4D"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A600AD" w:rsidRPr="00870B69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112908">
        <w:rPr>
          <w:rFonts w:ascii="Angsana New" w:hAnsi="Angsana New" w:cs="Angsana New"/>
          <w:sz w:val="30"/>
          <w:szCs w:val="30"/>
        </w:rPr>
        <w:t>6.01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12908">
        <w:rPr>
          <w:rFonts w:ascii="Angsana New" w:hAnsi="Angsana New" w:cs="Angsana New"/>
          <w:i/>
          <w:iCs/>
          <w:sz w:val="30"/>
          <w:szCs w:val="30"/>
        </w:rPr>
        <w:t>31</w:t>
      </w:r>
      <w:r w:rsidR="00E12CA0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12CA0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12908">
        <w:rPr>
          <w:rFonts w:ascii="Angsana New" w:hAnsi="Angsana New" w:cs="Angsana New"/>
          <w:i/>
          <w:iCs/>
          <w:sz w:val="30"/>
          <w:szCs w:val="30"/>
        </w:rPr>
        <w:t>2563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: ร้อยละ </w:t>
      </w:r>
      <w:r w:rsidR="00112908">
        <w:rPr>
          <w:rFonts w:ascii="Angsana New" w:hAnsi="Angsana New" w:cs="Angsana New"/>
          <w:i/>
          <w:iCs/>
          <w:sz w:val="30"/>
          <w:szCs w:val="30"/>
        </w:rPr>
        <w:t>3.52</w:t>
      </w:r>
      <w:r w:rsidR="00AA2E4D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04B98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112908">
        <w:rPr>
          <w:rFonts w:ascii="Angsana New" w:hAnsi="Angsana New" w:cs="Angsana New"/>
          <w:i/>
          <w:iCs/>
          <w:sz w:val="30"/>
          <w:szCs w:val="30"/>
        </w:rPr>
        <w:t xml:space="preserve"> 6.50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ต่อปี)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78E8F48E" w14:textId="361897BB" w:rsidR="00F33C63" w:rsidRDefault="00F33C63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81C0FD" w14:textId="54D5A4DE" w:rsidR="00F63602" w:rsidRDefault="00F63602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22B543" w14:textId="0590924D" w:rsidR="00F63602" w:rsidRDefault="00F63602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64947FA" w14:textId="216FF7AE" w:rsidR="00F04B98" w:rsidRDefault="00F04B98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F3CCD18" w14:textId="061C48D9" w:rsidR="00182D1B" w:rsidRPr="00A57B00" w:rsidRDefault="00F7334D" w:rsidP="00FA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  <w:t>2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105CF0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77777777" w:rsidR="00182D1B" w:rsidRPr="00A57B00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182D1B" w:rsidRPr="00A57B00" w14:paraId="6162812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47B3A9C9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856FB1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41AB3D0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F711C9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82D1B" w:rsidRPr="00A57B00" w14:paraId="5437BE6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1B01AD48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A615D27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3F6B4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003288F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D1B" w:rsidRPr="00A57B00" w14:paraId="2BD02C2B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7990680E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3F4DDD8" w14:textId="77777777" w:rsidR="00182D1B" w:rsidRPr="00A57B00" w:rsidRDefault="00182D1B" w:rsidP="00182D1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3EF6B94" w14:textId="77777777" w:rsidR="00182D1B" w:rsidRPr="00A57B00" w:rsidRDefault="00182D1B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FEEAE1" w14:textId="2D2ABCF7" w:rsidR="00182D1B" w:rsidRPr="00A57B00" w:rsidRDefault="00440AA3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D1B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5729C" w14:textId="77777777" w:rsidR="00182D1B" w:rsidRPr="00A57B00" w:rsidRDefault="00182D1B" w:rsidP="00182D1B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8A9F58" w14:textId="77777777" w:rsidR="00182D1B" w:rsidRPr="00A57B00" w:rsidRDefault="00182D1B" w:rsidP="00182D1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B0FB030" w14:textId="77777777" w:rsidR="00182D1B" w:rsidRPr="00A57B00" w:rsidRDefault="00182D1B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E6E446" w14:textId="278D7890" w:rsidR="00182D1B" w:rsidRPr="00A57B00" w:rsidRDefault="00440AA3" w:rsidP="0018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D1B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57B00" w:rsidRPr="00A57B00" w14:paraId="05DA136F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6C3B462F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9006DBD" w14:textId="6E797EB2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5" w:type="pct"/>
          </w:tcPr>
          <w:p w14:paraId="607EBE74" w14:textId="77777777" w:rsidR="00A57B00" w:rsidRPr="00A57B00" w:rsidRDefault="00A57B00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5D5D53" w14:textId="1F6DF2D7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45" w:type="pct"/>
          </w:tcPr>
          <w:p w14:paraId="0DD23CA8" w14:textId="77777777" w:rsidR="00A57B00" w:rsidRPr="00A57B00" w:rsidRDefault="00A57B00" w:rsidP="00A57B0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6DA41D" w14:textId="28C8A7BE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3" w:type="pct"/>
          </w:tcPr>
          <w:p w14:paraId="6A3DD761" w14:textId="77777777" w:rsidR="00A57B00" w:rsidRPr="00A57B00" w:rsidRDefault="00A57B00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17CA530" w14:textId="34D7DC4C" w:rsidR="00A57B00" w:rsidRPr="00A57B00" w:rsidRDefault="00E00098" w:rsidP="00A5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57B0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A57B00" w:rsidRPr="00A57B00" w14:paraId="653F723B" w14:textId="77777777" w:rsidTr="00182D1B">
        <w:trPr>
          <w:trHeight w:hRule="exact" w:val="361"/>
        </w:trPr>
        <w:tc>
          <w:tcPr>
            <w:tcW w:w="2322" w:type="pct"/>
          </w:tcPr>
          <w:p w14:paraId="10466F3A" w14:textId="77777777" w:rsidR="00A57B00" w:rsidRPr="00A57B00" w:rsidRDefault="00A57B00" w:rsidP="00A57B00">
            <w:pPr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925C88D" w14:textId="40FE18C9" w:rsidR="00A57B00" w:rsidRPr="00A57B00" w:rsidRDefault="00343674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8BCA2D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D7EB0D" w14:textId="465E17C9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612F3B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5DDEA5" w14:textId="405C06EF" w:rsidR="00A57B00" w:rsidRPr="00A57B00" w:rsidRDefault="003E1ECC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</w:t>
            </w:r>
          </w:p>
        </w:tc>
        <w:tc>
          <w:tcPr>
            <w:tcW w:w="143" w:type="pct"/>
          </w:tcPr>
          <w:p w14:paraId="3B3355A8" w14:textId="77777777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3B69CF38" w14:textId="2623AC66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4</w:t>
            </w:r>
            <w:r w:rsidR="00E00098" w:rsidRPr="00E00098">
              <w:rPr>
                <w:rFonts w:asciiTheme="majorBidi" w:hAnsiTheme="majorBidi"/>
                <w:position w:val="6"/>
                <w:sz w:val="30"/>
                <w:szCs w:val="30"/>
                <w:lang w:val="en-AU"/>
              </w:rPr>
              <w:t>2</w:t>
            </w:r>
          </w:p>
        </w:tc>
      </w:tr>
      <w:tr w:rsidR="00A57B00" w:rsidRPr="00A57B00" w14:paraId="7A092793" w14:textId="77777777" w:rsidTr="00182D1B">
        <w:trPr>
          <w:trHeight w:hRule="exact" w:val="361"/>
        </w:trPr>
        <w:tc>
          <w:tcPr>
            <w:tcW w:w="2322" w:type="pct"/>
          </w:tcPr>
          <w:p w14:paraId="4E0E27EF" w14:textId="1BF54A58" w:rsidR="00A57B00" w:rsidRPr="00A57B00" w:rsidRDefault="00A57B00" w:rsidP="00A57B00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</w:tcPr>
          <w:p w14:paraId="101EE840" w14:textId="77AF4B2C" w:rsidR="00A57B00" w:rsidRPr="00A57B00" w:rsidRDefault="00343674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565</w:t>
            </w:r>
          </w:p>
        </w:tc>
        <w:tc>
          <w:tcPr>
            <w:tcW w:w="145" w:type="pct"/>
          </w:tcPr>
          <w:p w14:paraId="0CC08C5C" w14:textId="77777777" w:rsidR="00A57B00" w:rsidRPr="00A57B00" w:rsidRDefault="00A57B00" w:rsidP="00A57B0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D5663C" w14:textId="22C34506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553</w:t>
            </w:r>
          </w:p>
        </w:tc>
        <w:tc>
          <w:tcPr>
            <w:tcW w:w="145" w:type="pct"/>
          </w:tcPr>
          <w:p w14:paraId="02BFEA36" w14:textId="77777777" w:rsidR="00A57B00" w:rsidRPr="00A57B00" w:rsidRDefault="00A57B00" w:rsidP="00A57B0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88C800" w14:textId="497E9ADC" w:rsidR="00A57B00" w:rsidRPr="00A57B00" w:rsidRDefault="004E462F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6D6C2F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1DC4329" w14:textId="419981E6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A57B00" w:rsidRPr="00A57B00" w14:paraId="227FE33C" w14:textId="77777777" w:rsidTr="00182D1B">
        <w:trPr>
          <w:trHeight w:hRule="exact" w:val="361"/>
        </w:trPr>
        <w:tc>
          <w:tcPr>
            <w:tcW w:w="2322" w:type="pct"/>
          </w:tcPr>
          <w:p w14:paraId="4C402EA3" w14:textId="77777777" w:rsidR="00A57B00" w:rsidRPr="00A57B00" w:rsidRDefault="00A57B00" w:rsidP="00A57B00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549F3E9" w14:textId="70EAA81F" w:rsidR="00A57B00" w:rsidRPr="00A57B00" w:rsidRDefault="00343674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2,94</w:t>
            </w:r>
            <w:r w:rsidR="00812A1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11F238A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A31C34" w14:textId="383BCA33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="00E00098" w:rsidRPr="00E00098">
              <w:rPr>
                <w:rFonts w:asciiTheme="majorBidi" w:hAnsiTheme="majorBidi"/>
                <w:position w:val="6"/>
                <w:sz w:val="30"/>
                <w:szCs w:val="30"/>
                <w:lang w:val="en-AU"/>
              </w:rPr>
              <w:t>0</w:t>
            </w:r>
            <w:r w:rsidRPr="006A4B3A">
              <w:rPr>
                <w:rFonts w:asciiTheme="majorBidi" w:hAnsiTheme="majorBidi"/>
                <w:position w:val="6"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14:paraId="767DE422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5E642" w14:textId="69C017CC" w:rsidR="00A57B00" w:rsidRPr="00A57B00" w:rsidRDefault="009F14F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25</w:t>
            </w:r>
            <w:r w:rsidR="00DC2231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57F6032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29A3F6B" w14:textId="39191AEA" w:rsidR="00A57B00" w:rsidRPr="00A57B00" w:rsidRDefault="00E00098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E00098">
              <w:rPr>
                <w:rFonts w:asciiTheme="majorBidi" w:hAnsiTheme="majorBidi"/>
                <w:position w:val="6"/>
                <w:sz w:val="30"/>
                <w:szCs w:val="30"/>
                <w:lang w:val="en-AU"/>
              </w:rPr>
              <w:t>2</w:t>
            </w:r>
            <w:r w:rsidR="00A57B00" w:rsidRPr="006A4B3A">
              <w:rPr>
                <w:rFonts w:asciiTheme="majorBidi" w:hAnsiTheme="majorBidi"/>
                <w:position w:val="6"/>
                <w:sz w:val="30"/>
                <w:szCs w:val="30"/>
              </w:rPr>
              <w:t>64</w:t>
            </w:r>
          </w:p>
        </w:tc>
      </w:tr>
      <w:tr w:rsidR="00A57B00" w:rsidRPr="00A57B00" w14:paraId="79DD87A6" w14:textId="77777777" w:rsidTr="00182D1B">
        <w:trPr>
          <w:trHeight w:hRule="exact" w:val="361"/>
        </w:trPr>
        <w:tc>
          <w:tcPr>
            <w:tcW w:w="2322" w:type="pct"/>
          </w:tcPr>
          <w:p w14:paraId="1F3D35E9" w14:textId="77777777" w:rsidR="00A57B00" w:rsidRPr="00A57B00" w:rsidRDefault="00A57B00" w:rsidP="00A57B00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A49FF91" w14:textId="496BCCAB" w:rsidR="00A57B00" w:rsidRPr="00A57B00" w:rsidRDefault="00343674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3,50</w:t>
            </w:r>
            <w:r w:rsidR="00812A1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3DE21EF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C8B9E0" w14:textId="68C8EA41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6</w:t>
            </w:r>
            <w:r w:rsidR="00E00098" w:rsidRPr="00E00098">
              <w:rPr>
                <w:rFonts w:asciiTheme="majorBidi" w:hAnsiTheme="majorBidi"/>
                <w:b/>
                <w:bCs/>
                <w:position w:val="6"/>
                <w:sz w:val="30"/>
                <w:szCs w:val="30"/>
                <w:lang w:val="en-AU"/>
              </w:rPr>
              <w:t>01</w:t>
            </w:r>
          </w:p>
        </w:tc>
        <w:tc>
          <w:tcPr>
            <w:tcW w:w="145" w:type="pct"/>
          </w:tcPr>
          <w:p w14:paraId="2E8F7701" w14:textId="77777777" w:rsidR="00A57B00" w:rsidRPr="00A57B00" w:rsidRDefault="00A57B00" w:rsidP="00A57B0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D536C8" w14:textId="3151EAEE" w:rsidR="00A57B00" w:rsidRPr="00A57B00" w:rsidRDefault="009F14FD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283</w:t>
            </w:r>
          </w:p>
        </w:tc>
        <w:tc>
          <w:tcPr>
            <w:tcW w:w="143" w:type="pct"/>
          </w:tcPr>
          <w:p w14:paraId="1EA37332" w14:textId="77777777" w:rsidR="00A57B00" w:rsidRPr="00A57B00" w:rsidRDefault="00A57B00" w:rsidP="00A57B0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870526" w14:textId="132A4BFE" w:rsidR="00A57B00" w:rsidRPr="00A57B00" w:rsidRDefault="00A57B00" w:rsidP="00A5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/>
                <w:b/>
                <w:bCs/>
                <w:position w:val="6"/>
                <w:sz w:val="30"/>
                <w:szCs w:val="30"/>
                <w:lang w:val="en-AU"/>
              </w:rPr>
              <w:t>0</w:t>
            </w:r>
            <w:r w:rsidRPr="006A4B3A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6</w:t>
            </w:r>
          </w:p>
        </w:tc>
      </w:tr>
    </w:tbl>
    <w:p w14:paraId="1B67EE51" w14:textId="77777777" w:rsidR="00161F72" w:rsidRDefault="00161F72" w:rsidP="00F6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8ACC8DB" w14:textId="2282F9BB" w:rsidR="007C743A" w:rsidRPr="00A57B00" w:rsidRDefault="00F7334D" w:rsidP="00FA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hanging="47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B7616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96244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FA4924">
        <w:rPr>
          <w:rFonts w:asciiTheme="majorBidi" w:hAnsiTheme="majorBidi" w:cstheme="majorBidi"/>
          <w:b/>
          <w:b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ค่าตอบแทนผู้บริหารที่สำคัญ</w:t>
      </w:r>
    </w:p>
    <w:p w14:paraId="07A24444" w14:textId="77777777" w:rsidR="007C743A" w:rsidRPr="00484B08" w:rsidRDefault="007C743A" w:rsidP="000429A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7219BD9" w14:textId="77777777" w:rsidR="001D21FC" w:rsidRPr="00A57B00" w:rsidRDefault="009807EE" w:rsidP="00FA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35" w:right="-477"/>
        <w:rPr>
          <w:rFonts w:asciiTheme="majorBidi" w:hAnsiTheme="majorBidi" w:cstheme="majorBidi"/>
          <w:color w:val="000000"/>
          <w:sz w:val="30"/>
          <w:szCs w:val="30"/>
        </w:rPr>
      </w:pPr>
      <w:r w:rsidRPr="00F7334D">
        <w:rPr>
          <w:rFonts w:asciiTheme="majorBidi" w:hAnsiTheme="majorBidi" w:cstheme="majorBidi"/>
          <w:spacing w:val="-6"/>
          <w:sz w:val="30"/>
          <w:szCs w:val="30"/>
          <w:cs/>
        </w:rPr>
        <w:t>ค่าตอบแทน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ผู้บริหารที่สำคัญประกอบด้วย</w:t>
      </w:r>
    </w:p>
    <w:p w14:paraId="5F64C80B" w14:textId="77777777" w:rsidR="00BC6D6D" w:rsidRPr="00484B08" w:rsidRDefault="00BC6D6D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1080"/>
        <w:gridCol w:w="270"/>
        <w:gridCol w:w="990"/>
        <w:gridCol w:w="236"/>
        <w:gridCol w:w="34"/>
        <w:gridCol w:w="1080"/>
      </w:tblGrid>
      <w:tr w:rsidR="00DC2D72" w:rsidRPr="00A57B00" w14:paraId="673FE3AC" w14:textId="77777777" w:rsidTr="00CA09E7">
        <w:trPr>
          <w:trHeight w:hRule="exact" w:val="374"/>
        </w:trPr>
        <w:tc>
          <w:tcPr>
            <w:tcW w:w="4500" w:type="dxa"/>
          </w:tcPr>
          <w:p w14:paraId="385B43B6" w14:textId="77777777" w:rsidR="00DC2D72" w:rsidRPr="00A57B00" w:rsidRDefault="00DC2D72" w:rsidP="00CA09E7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0415E4F" w14:textId="77777777" w:rsidR="00DC2D72" w:rsidRPr="00A57B00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BB13A" w14:textId="77777777" w:rsidR="00DC2D72" w:rsidRPr="00A57B00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4F5ABE35" w14:textId="77777777" w:rsidR="00DC2D72" w:rsidRPr="00A57B00" w:rsidRDefault="00DC2D72" w:rsidP="00CA09E7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C2D72" w:rsidRPr="00A57B00" w14:paraId="2A5EF906" w14:textId="77777777" w:rsidTr="00CA09E7">
        <w:trPr>
          <w:trHeight w:hRule="exact" w:val="374"/>
        </w:trPr>
        <w:tc>
          <w:tcPr>
            <w:tcW w:w="4500" w:type="dxa"/>
          </w:tcPr>
          <w:p w14:paraId="190E3752" w14:textId="77777777" w:rsidR="00DC2D72" w:rsidRPr="00A57B00" w:rsidRDefault="00DC2D72" w:rsidP="00CA09E7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16D059A" w14:textId="77777777" w:rsidR="00DC2D72" w:rsidRPr="00A57B00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7CC35A" w14:textId="77777777" w:rsidR="00DC2D72" w:rsidRPr="00A57B00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</w:tcPr>
          <w:p w14:paraId="735F4ECD" w14:textId="77777777" w:rsidR="00DC2D72" w:rsidRPr="00A57B00" w:rsidRDefault="00DC2D72" w:rsidP="00CA09E7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3E0" w:rsidRPr="00A57B00" w14:paraId="2D062D5A" w14:textId="77777777" w:rsidTr="00CA09E7">
        <w:trPr>
          <w:trHeight w:hRule="exact" w:val="374"/>
        </w:trPr>
        <w:tc>
          <w:tcPr>
            <w:tcW w:w="4500" w:type="dxa"/>
          </w:tcPr>
          <w:p w14:paraId="18841A0C" w14:textId="77777777" w:rsidR="00E933E0" w:rsidRPr="00A57B00" w:rsidRDefault="00E933E0" w:rsidP="00E933E0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E8010C" w14:textId="3D8AC385" w:rsidR="00E933E0" w:rsidRPr="00A57B00" w:rsidRDefault="00E00098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E933E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457CF629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C63B3" w14:textId="2CC48594" w:rsidR="00E933E0" w:rsidRPr="00A57B00" w:rsidRDefault="00E00098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E933E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1E89BDF2" w14:textId="77777777" w:rsidR="00E933E0" w:rsidRPr="00A57B00" w:rsidRDefault="00E933E0" w:rsidP="00E933E0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48A051" w14:textId="6FB45D50" w:rsidR="00E933E0" w:rsidRPr="00A57B00" w:rsidRDefault="00E00098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E933E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E3B0E20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99E57F" w14:textId="756CC2AA" w:rsidR="00E933E0" w:rsidRPr="00A57B00" w:rsidRDefault="00E00098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E933E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E933E0" w:rsidRPr="00A57B00" w14:paraId="381799FB" w14:textId="77777777" w:rsidTr="00CA09E7">
        <w:trPr>
          <w:trHeight w:hRule="exact" w:val="374"/>
        </w:trPr>
        <w:tc>
          <w:tcPr>
            <w:tcW w:w="4500" w:type="dxa"/>
          </w:tcPr>
          <w:p w14:paraId="6106A4F8" w14:textId="77777777" w:rsidR="00E933E0" w:rsidRPr="00A57B00" w:rsidRDefault="00E933E0" w:rsidP="00FA4924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F39EAD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B31DB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5484B0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31D84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403907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D8A6EC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887C5C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3E0" w:rsidRPr="00A57B00" w14:paraId="16AA6D50" w14:textId="77777777" w:rsidTr="00CA09E7">
        <w:trPr>
          <w:trHeight w:hRule="exact" w:val="374"/>
        </w:trPr>
        <w:tc>
          <w:tcPr>
            <w:tcW w:w="4500" w:type="dxa"/>
          </w:tcPr>
          <w:p w14:paraId="7C7B13BD" w14:textId="77777777" w:rsidR="00E933E0" w:rsidRPr="00A57B00" w:rsidRDefault="00E933E0" w:rsidP="00FA4924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14:paraId="18B12689" w14:textId="66AEA00C" w:rsidR="00E933E0" w:rsidRPr="00A57B00" w:rsidRDefault="009473EA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5F200665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24C78" w14:textId="164ABD5F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5C9A7E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9FBA20" w14:textId="5D1A96AF" w:rsidR="00E933E0" w:rsidRPr="00A57B00" w:rsidRDefault="00821391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gridSpan w:val="2"/>
          </w:tcPr>
          <w:p w14:paraId="60B43C42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8999F" w14:textId="7D0A3299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933E0" w:rsidRPr="00A57B00" w14:paraId="523F30BF" w14:textId="77777777" w:rsidTr="00CA09E7">
        <w:trPr>
          <w:trHeight w:hRule="exact" w:val="374"/>
        </w:trPr>
        <w:tc>
          <w:tcPr>
            <w:tcW w:w="4500" w:type="dxa"/>
          </w:tcPr>
          <w:p w14:paraId="233055FA" w14:textId="77777777" w:rsidR="00E933E0" w:rsidRPr="00A57B00" w:rsidRDefault="00E933E0" w:rsidP="00FA4924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105F2F57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D614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C7CF4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2859D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2CC44E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73D04F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0B36BA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3E0" w:rsidRPr="00A57B00" w14:paraId="5D2D35A2" w14:textId="77777777" w:rsidTr="00CA09E7">
        <w:trPr>
          <w:trHeight w:hRule="exact" w:val="374"/>
        </w:trPr>
        <w:tc>
          <w:tcPr>
            <w:tcW w:w="4500" w:type="dxa"/>
          </w:tcPr>
          <w:p w14:paraId="5D3DEB8C" w14:textId="0428544B" w:rsidR="00E933E0" w:rsidRPr="00A57B00" w:rsidRDefault="00E933E0" w:rsidP="00FA4924">
            <w:pPr>
              <w:tabs>
                <w:tab w:val="clear" w:pos="454"/>
                <w:tab w:val="clear" w:pos="680"/>
                <w:tab w:val="left" w:pos="499"/>
              </w:tabs>
              <w:spacing w:line="120" w:lineRule="atLeast"/>
              <w:ind w:left="53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990" w:type="dxa"/>
            <w:shd w:val="clear" w:color="auto" w:fill="auto"/>
          </w:tcPr>
          <w:p w14:paraId="2B8243BC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D5006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3D004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0217D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C191CD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0333B2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325C8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3E0" w:rsidRPr="00A57B00" w14:paraId="7029EDBC" w14:textId="77777777" w:rsidTr="00CA09E7">
        <w:trPr>
          <w:trHeight w:hRule="exact" w:val="374"/>
        </w:trPr>
        <w:tc>
          <w:tcPr>
            <w:tcW w:w="4500" w:type="dxa"/>
          </w:tcPr>
          <w:p w14:paraId="2A6F68BC" w14:textId="1A3678C5" w:rsidR="00E933E0" w:rsidRPr="00A57B00" w:rsidRDefault="00E933E0" w:rsidP="00FA4924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499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990" w:type="dxa"/>
            <w:shd w:val="clear" w:color="auto" w:fill="auto"/>
          </w:tcPr>
          <w:p w14:paraId="0F11C8D2" w14:textId="254BEC47" w:rsidR="00E933E0" w:rsidRPr="00A57B00" w:rsidRDefault="00254311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51CF92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4DF1E" w14:textId="2525AE2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405BE4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11F312" w14:textId="6013A51E" w:rsidR="00E933E0" w:rsidRPr="00A57B00" w:rsidRDefault="00821391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EA6F10D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A4EB2" w14:textId="4FE69975" w:rsidR="00E933E0" w:rsidRPr="00A57B00" w:rsidRDefault="00E00098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</w:tr>
      <w:tr w:rsidR="00E933E0" w:rsidRPr="00A57B00" w14:paraId="7BACDFBA" w14:textId="77777777" w:rsidTr="00CA09E7">
        <w:trPr>
          <w:trHeight w:hRule="exact" w:val="374"/>
        </w:trPr>
        <w:tc>
          <w:tcPr>
            <w:tcW w:w="4500" w:type="dxa"/>
          </w:tcPr>
          <w:p w14:paraId="139234DE" w14:textId="77777777" w:rsidR="00E933E0" w:rsidRPr="00A57B00" w:rsidRDefault="00E933E0" w:rsidP="00FA4924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2EDF4" w14:textId="01A59640" w:rsidR="00E933E0" w:rsidRPr="00A57B00" w:rsidRDefault="009473EA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6A6FAA84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ED73FA" w14:textId="024D0910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887187C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31EA4" w14:textId="11F9C459" w:rsidR="00E933E0" w:rsidRPr="00A57B00" w:rsidRDefault="00821391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  <w:gridSpan w:val="2"/>
          </w:tcPr>
          <w:p w14:paraId="157B725E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F2C22" w14:textId="18C9E71E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  <w:tr w:rsidR="00E933E0" w:rsidRPr="00A57B00" w14:paraId="51D21724" w14:textId="77777777" w:rsidTr="00CA09E7">
        <w:trPr>
          <w:trHeight w:hRule="exact" w:val="374"/>
        </w:trPr>
        <w:tc>
          <w:tcPr>
            <w:tcW w:w="4500" w:type="dxa"/>
          </w:tcPr>
          <w:p w14:paraId="320FD86F" w14:textId="77777777" w:rsidR="00E933E0" w:rsidRPr="00A57B00" w:rsidRDefault="00E933E0" w:rsidP="00FA4924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EEE987" w14:textId="77777777" w:rsidR="00E933E0" w:rsidRPr="00A57B00" w:rsidRDefault="00E933E0" w:rsidP="00E933E0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81934A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FC8761" w14:textId="77777777" w:rsidR="00E933E0" w:rsidRPr="00A57B00" w:rsidRDefault="00E933E0" w:rsidP="00E933E0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E253B4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B1F476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C2510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D26BA9D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3E0" w:rsidRPr="00A57B00" w14:paraId="256267F3" w14:textId="77777777" w:rsidTr="00CA09E7">
        <w:trPr>
          <w:trHeight w:hRule="exact" w:val="374"/>
        </w:trPr>
        <w:tc>
          <w:tcPr>
            <w:tcW w:w="4500" w:type="dxa"/>
          </w:tcPr>
          <w:p w14:paraId="03CE8E88" w14:textId="77777777" w:rsidR="00E933E0" w:rsidRPr="00A57B00" w:rsidRDefault="00E933E0" w:rsidP="00FA4924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i/>
                <w:iCs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263EB1B4" w14:textId="77777777" w:rsidR="00E933E0" w:rsidRPr="00A57B00" w:rsidRDefault="00E933E0" w:rsidP="00E933E0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340601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D7365F" w14:textId="77777777" w:rsidR="00E933E0" w:rsidRPr="00A57B00" w:rsidRDefault="00E933E0" w:rsidP="00E933E0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DA478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AB4DC8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E8B8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293A65E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3E0" w:rsidRPr="00A57B00" w14:paraId="49B2E12F" w14:textId="77777777" w:rsidTr="00CA09E7">
        <w:trPr>
          <w:trHeight w:hRule="exact" w:val="374"/>
        </w:trPr>
        <w:tc>
          <w:tcPr>
            <w:tcW w:w="4500" w:type="dxa"/>
          </w:tcPr>
          <w:p w14:paraId="4B3A9C3C" w14:textId="77777777" w:rsidR="00E933E0" w:rsidRPr="00A57B00" w:rsidRDefault="00E933E0" w:rsidP="00FA4924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right="-43" w:firstLine="382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57B00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0" w:type="dxa"/>
            <w:shd w:val="clear" w:color="auto" w:fill="auto"/>
          </w:tcPr>
          <w:p w14:paraId="2288842A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42F4FB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D2417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1E5734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043F5A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FF5B40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5C9452" w14:textId="77777777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3E0" w:rsidRPr="00A57B00" w14:paraId="58EA158F" w14:textId="77777777" w:rsidTr="00CA09E7">
        <w:trPr>
          <w:trHeight w:hRule="exact" w:val="374"/>
        </w:trPr>
        <w:tc>
          <w:tcPr>
            <w:tcW w:w="4500" w:type="dxa"/>
          </w:tcPr>
          <w:p w14:paraId="6E75A848" w14:textId="77777777" w:rsidR="00E933E0" w:rsidRPr="00A57B00" w:rsidRDefault="00E933E0" w:rsidP="00983DB3">
            <w:pPr>
              <w:pStyle w:val="a"/>
              <w:tabs>
                <w:tab w:val="clear" w:pos="1080"/>
              </w:tabs>
              <w:spacing w:line="120" w:lineRule="atLeast"/>
              <w:ind w:right="-43" w:firstLine="50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57B00">
              <w:rPr>
                <w:rFonts w:asciiTheme="majorBidi" w:hAnsiTheme="majorBidi" w:cstheme="majorBidi"/>
                <w:cs/>
                <w:lang w:val="en-US"/>
              </w:rPr>
              <w:t>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C5B4B0" w14:textId="170DD526" w:rsidR="00E933E0" w:rsidRPr="00A57B00" w:rsidRDefault="004D0EF6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65B19861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2FB646" w14:textId="11235D4E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667090FD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7739E4" w14:textId="50510633" w:rsidR="00E933E0" w:rsidRPr="00A57B00" w:rsidRDefault="00A9339B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03F49C99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5A2858F8" w14:textId="60CE6FE5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E933E0" w:rsidRPr="00A57B00" w14:paraId="6B1C6AF7" w14:textId="77777777" w:rsidTr="00CA09E7">
        <w:trPr>
          <w:trHeight w:hRule="exact" w:val="374"/>
        </w:trPr>
        <w:tc>
          <w:tcPr>
            <w:tcW w:w="4500" w:type="dxa"/>
          </w:tcPr>
          <w:p w14:paraId="2749E545" w14:textId="77777777" w:rsidR="00E933E0" w:rsidRPr="00EF50B4" w:rsidRDefault="00E933E0" w:rsidP="00FA4924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7B0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D4522" w14:textId="3ADF8E2B" w:rsidR="00E933E0" w:rsidRPr="00A57B00" w:rsidRDefault="004D0EF6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2182049E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7DE05" w14:textId="0432A43B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270D1745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28769" w14:textId="567D6D21" w:rsidR="00E933E0" w:rsidRPr="00A57B00" w:rsidRDefault="00A9339B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5F519CB6" w14:textId="77777777" w:rsidR="00E933E0" w:rsidRPr="00A57B00" w:rsidRDefault="00E933E0" w:rsidP="00E933E0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F5DC97" w14:textId="36FF660D" w:rsidR="00E933E0" w:rsidRPr="00A57B00" w:rsidRDefault="00E933E0" w:rsidP="00E9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</w:tbl>
    <w:p w14:paraId="14B8881A" w14:textId="7D2E51B2" w:rsidR="00B0659C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501034F" w14:textId="42E8F266" w:rsidR="00161F72" w:rsidRDefault="0016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DA800E7" w14:textId="3137938E" w:rsidR="00161F72" w:rsidRDefault="0016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C248F52" w14:textId="619B035F" w:rsidR="00161F72" w:rsidRDefault="0016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DD3166" w14:textId="4ABCE062" w:rsidR="00161F72" w:rsidRDefault="0016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493F3E2D" w:rsidR="0080549B" w:rsidRPr="00A57B00" w:rsidRDefault="00E0725A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F63602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76659B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2C21F1" w14:textId="4577A36D" w:rsidR="00C65DB3" w:rsidRPr="00A57B00" w:rsidRDefault="0080549B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ind w:left="810" w:right="-477" w:firstLine="198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</w:t>
      </w:r>
      <w:r w:rsidR="00A04549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ที่เกี่ยวข้องกัน ณ วันที่ </w:t>
      </w:r>
      <w:r w:rsidR="000476DF" w:rsidRPr="00A57B0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1</w:t>
      </w:r>
      <w:r w:rsidR="000476DF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476DF" w:rsidRPr="00A57B00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="002E08E3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2</w:t>
      </w:r>
      <w:r w:rsidR="008045A4" w:rsidRPr="00A57B00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27433E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1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2</w:t>
      </w:r>
      <w:r w:rsidR="00E0569B" w:rsidRPr="00A57B00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F6CEC" w:rsidRPr="00A57B00">
        <w:rPr>
          <w:rFonts w:asciiTheme="majorBidi" w:hAnsiTheme="majorBidi" w:cstheme="majorBidi"/>
          <w:spacing w:val="-2"/>
          <w:sz w:val="30"/>
          <w:szCs w:val="30"/>
          <w:cs/>
        </w:rPr>
        <w:t>6</w:t>
      </w:r>
      <w:r w:rsidR="0027433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569B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31EF5AB" w14:textId="77777777" w:rsidR="00936551" w:rsidRPr="00A57B00" w:rsidRDefault="00936551" w:rsidP="00A072DB">
      <w:pPr>
        <w:tabs>
          <w:tab w:val="left" w:pos="1008"/>
          <w:tab w:val="left" w:pos="1080"/>
        </w:tabs>
        <w:ind w:left="1080" w:firstLine="198"/>
        <w:jc w:val="thaiDistribute"/>
        <w:rPr>
          <w:rFonts w:asciiTheme="majorBidi" w:hAnsiTheme="majorBidi" w:cstheme="majorBidi"/>
          <w:sz w:val="28"/>
          <w:szCs w:val="28"/>
        </w:rPr>
      </w:pPr>
    </w:p>
    <w:p w14:paraId="55C34FCD" w14:textId="52B80108" w:rsidR="0080549B" w:rsidRPr="00A57B00" w:rsidRDefault="0080549B" w:rsidP="00A072DB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77777777" w:rsidR="00075854" w:rsidRPr="0076659B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18"/>
        <w:gridCol w:w="270"/>
        <w:gridCol w:w="1080"/>
        <w:gridCol w:w="270"/>
        <w:gridCol w:w="990"/>
        <w:gridCol w:w="270"/>
        <w:gridCol w:w="1080"/>
      </w:tblGrid>
      <w:tr w:rsidR="0080549B" w:rsidRPr="00A57B00" w14:paraId="3C18417A" w14:textId="77777777" w:rsidTr="00963EB6">
        <w:trPr>
          <w:trHeight w:hRule="exact" w:val="374"/>
        </w:trPr>
        <w:tc>
          <w:tcPr>
            <w:tcW w:w="4500" w:type="dxa"/>
          </w:tcPr>
          <w:p w14:paraId="6B338C00" w14:textId="77777777" w:rsidR="0080549B" w:rsidRPr="00A57B00" w:rsidRDefault="0080549B" w:rsidP="000429AC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338ED5E9" w14:textId="77777777" w:rsidR="0080549B" w:rsidRPr="00A57B00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381" w14:textId="77777777" w:rsidR="0080549B" w:rsidRPr="00A57B00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945F6C1" w14:textId="77777777" w:rsidR="0080549B" w:rsidRPr="00A57B00" w:rsidRDefault="0080549B" w:rsidP="000429AC">
            <w:pPr>
              <w:tabs>
                <w:tab w:val="left" w:pos="54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A57B00" w14:paraId="0B576709" w14:textId="77777777" w:rsidTr="006302D1">
        <w:trPr>
          <w:trHeight w:hRule="exact" w:val="374"/>
        </w:trPr>
        <w:tc>
          <w:tcPr>
            <w:tcW w:w="4500" w:type="dxa"/>
          </w:tcPr>
          <w:p w14:paraId="0994A65D" w14:textId="77777777" w:rsidR="0080549B" w:rsidRPr="00A57B00" w:rsidRDefault="0080549B" w:rsidP="000429AC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26BEE460" w14:textId="77777777" w:rsidR="0080549B" w:rsidRPr="00A57B00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BFF42" w14:textId="77777777" w:rsidR="0080549B" w:rsidRPr="00A57B00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28C4C48" w14:textId="77777777" w:rsidR="0080549B" w:rsidRPr="00A57B00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6DF" w:rsidRPr="00A57B00" w14:paraId="06401FE1" w14:textId="77777777" w:rsidTr="00CA09E7">
        <w:trPr>
          <w:trHeight w:hRule="exact" w:val="407"/>
        </w:trPr>
        <w:tc>
          <w:tcPr>
            <w:tcW w:w="4500" w:type="dxa"/>
          </w:tcPr>
          <w:p w14:paraId="331887EE" w14:textId="77777777" w:rsidR="000476DF" w:rsidRPr="00A57B00" w:rsidRDefault="000476DF" w:rsidP="000476DF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4F239020" w14:textId="3E64BBDE" w:rsidR="000476DF" w:rsidRPr="00A57B00" w:rsidRDefault="00794CF4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25CED39" w14:textId="77777777" w:rsidR="000476DF" w:rsidRPr="00A57B00" w:rsidRDefault="000476DF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7620" w14:textId="66BBBF56" w:rsidR="000476DF" w:rsidRPr="00A57B00" w:rsidRDefault="00367B3A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691A257" w14:textId="77777777" w:rsidR="000476DF" w:rsidRPr="00A57B00" w:rsidRDefault="000476DF" w:rsidP="000476DF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D889F" w14:textId="34016001" w:rsidR="000476DF" w:rsidRPr="00A57B00" w:rsidRDefault="00794CF4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E3F0B43" w14:textId="77777777" w:rsidR="000476DF" w:rsidRPr="00A57B00" w:rsidRDefault="000476DF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FD876" w14:textId="77777777" w:rsidR="000476DF" w:rsidRPr="00A57B00" w:rsidRDefault="000476DF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476DF" w:rsidRPr="00A57B00" w14:paraId="5D7D6AE6" w14:textId="77777777" w:rsidTr="003105ED">
        <w:trPr>
          <w:trHeight w:hRule="exact" w:val="407"/>
        </w:trPr>
        <w:tc>
          <w:tcPr>
            <w:tcW w:w="4500" w:type="dxa"/>
          </w:tcPr>
          <w:p w14:paraId="6513BBA0" w14:textId="77777777" w:rsidR="000476DF" w:rsidRPr="00A57B00" w:rsidRDefault="000476DF" w:rsidP="000476DF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11CE81" w14:textId="478CCA9D" w:rsidR="000476DF" w:rsidRPr="00A57B00" w:rsidRDefault="00E00098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743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2BFB7C" w14:textId="77777777" w:rsidR="000476DF" w:rsidRPr="00A57B00" w:rsidRDefault="000476DF" w:rsidP="000476D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BAEF9" w14:textId="33EFCA6D" w:rsidR="000476DF" w:rsidRPr="00A57B00" w:rsidRDefault="00E00098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743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5441A7" w14:textId="77777777" w:rsidR="000476DF" w:rsidRPr="00A57B00" w:rsidRDefault="000476DF" w:rsidP="000476DF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676A2C" w14:textId="4C5BE6EA" w:rsidR="000476DF" w:rsidRPr="00A57B00" w:rsidRDefault="00E00098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743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1743" w14:textId="77777777" w:rsidR="000476DF" w:rsidRPr="00A57B00" w:rsidRDefault="000476DF" w:rsidP="000476D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A28" w14:textId="006C2151" w:rsidR="000476DF" w:rsidRPr="00A57B00" w:rsidRDefault="00E00098" w:rsidP="000476D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0476DF" w:rsidRPr="00A57B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743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476DF" w:rsidRPr="00A57B00" w14:paraId="5F2EBF8E" w14:textId="77777777" w:rsidTr="00145748">
        <w:trPr>
          <w:trHeight w:hRule="exact" w:val="374"/>
        </w:trPr>
        <w:tc>
          <w:tcPr>
            <w:tcW w:w="4500" w:type="dxa"/>
          </w:tcPr>
          <w:p w14:paraId="2F7AE680" w14:textId="77777777" w:rsidR="000476DF" w:rsidRPr="00B53BD7" w:rsidRDefault="000476DF" w:rsidP="00DC0B47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right="-43" w:firstLine="364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B53BD7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สัญญาที่ยังไม่ได้รับรู้ </w:t>
            </w:r>
          </w:p>
        </w:tc>
        <w:tc>
          <w:tcPr>
            <w:tcW w:w="1018" w:type="dxa"/>
          </w:tcPr>
          <w:p w14:paraId="18E99A63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924B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D2846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0E3F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27ACC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E451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CA2D0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6DF" w:rsidRPr="00A57B00" w14:paraId="0DB96C20" w14:textId="77777777" w:rsidTr="00145748">
        <w:trPr>
          <w:trHeight w:hRule="exact" w:val="374"/>
        </w:trPr>
        <w:tc>
          <w:tcPr>
            <w:tcW w:w="4500" w:type="dxa"/>
          </w:tcPr>
          <w:p w14:paraId="1F779B0E" w14:textId="041A36D5" w:rsidR="000476DF" w:rsidRPr="00A57B00" w:rsidRDefault="000476DF" w:rsidP="00DC0B47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right="-43" w:firstLine="364"/>
              <w:jc w:val="both"/>
              <w:rPr>
                <w:rFonts w:asciiTheme="majorBidi" w:hAnsiTheme="majorBidi" w:cstheme="majorBidi"/>
                <w:lang w:val="en-US"/>
              </w:rPr>
            </w:pPr>
            <w:r w:rsidRPr="00A57B00">
              <w:rPr>
                <w:rFonts w:asciiTheme="majorBidi" w:hAnsiTheme="majorBidi" w:cstheme="majorBidi"/>
                <w:cs/>
                <w:lang w:val="en-US"/>
              </w:rPr>
              <w:t>ส่วนใหญ่เป็นสัญญาก่อสร้าง</w:t>
            </w:r>
            <w:r w:rsidR="002D772D" w:rsidRPr="00A57B00">
              <w:rPr>
                <w:rFonts w:asciiTheme="majorBidi" w:hAnsiTheme="majorBidi" w:cstheme="majorBidi"/>
                <w:cs/>
                <w:lang w:val="en-US"/>
              </w:rPr>
              <w:t>อาคารและ</w:t>
            </w:r>
            <w:r w:rsidRPr="00A57B00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4A843436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EA70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96F6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D5820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A87BC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61568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01603" w14:textId="77777777" w:rsidR="000476DF" w:rsidRPr="00A57B00" w:rsidRDefault="000476DF" w:rsidP="000476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6DF" w:rsidRPr="00A57B00" w14:paraId="423ABE65" w14:textId="77777777" w:rsidTr="00157A5D">
        <w:trPr>
          <w:trHeight w:hRule="exact" w:val="374"/>
        </w:trPr>
        <w:tc>
          <w:tcPr>
            <w:tcW w:w="4500" w:type="dxa"/>
          </w:tcPr>
          <w:p w14:paraId="1CA58F21" w14:textId="3C1A57D4" w:rsidR="000476DF" w:rsidRPr="00A57B00" w:rsidRDefault="000476DF" w:rsidP="00DC0B47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99" w:right="-43" w:hanging="8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7B00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2D772D" w:rsidRPr="00A57B00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</w:tcPr>
          <w:p w14:paraId="16709B50" w14:textId="4D7770A8" w:rsidR="000476DF" w:rsidRPr="00842CE2" w:rsidRDefault="00B811CD" w:rsidP="0004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790319FC" w14:textId="77777777" w:rsidR="000476DF" w:rsidRPr="00842CE2" w:rsidRDefault="000476DF" w:rsidP="000476DF">
            <w:pPr>
              <w:tabs>
                <w:tab w:val="decimal" w:pos="777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08D528" w14:textId="56DD3451" w:rsidR="000476DF" w:rsidRPr="00842CE2" w:rsidRDefault="008F4AC4" w:rsidP="0004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842C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Pr="00842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E615B4" w14:textId="77777777" w:rsidR="000476DF" w:rsidRPr="00842CE2" w:rsidRDefault="000476DF" w:rsidP="000476DF">
            <w:pPr>
              <w:tabs>
                <w:tab w:val="decimal" w:pos="777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DB80BE" w14:textId="7C90EB82" w:rsidR="000476DF" w:rsidRPr="00842CE2" w:rsidRDefault="00705119" w:rsidP="0004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E6D7A8" w14:textId="77777777" w:rsidR="000476DF" w:rsidRPr="00842CE2" w:rsidRDefault="000476DF" w:rsidP="000476DF">
            <w:pPr>
              <w:tabs>
                <w:tab w:val="decimal" w:pos="777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EC31AF" w14:textId="7F2CFB43" w:rsidR="000476DF" w:rsidRPr="00842CE2" w:rsidRDefault="00E00098" w:rsidP="00D8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C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</w:t>
            </w:r>
          </w:p>
        </w:tc>
      </w:tr>
    </w:tbl>
    <w:p w14:paraId="3968723C" w14:textId="59A844DE" w:rsidR="002D772D" w:rsidRPr="0076659B" w:rsidRDefault="002D772D" w:rsidP="000476DF">
      <w:pPr>
        <w:tabs>
          <w:tab w:val="left" w:pos="540"/>
          <w:tab w:val="left" w:pos="1080"/>
        </w:tabs>
        <w:ind w:firstLine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14163D" w14:textId="2329C797" w:rsidR="00C142F6" w:rsidRPr="0023623E" w:rsidRDefault="00E0725A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3623E">
        <w:rPr>
          <w:rFonts w:asciiTheme="majorBidi" w:hAnsiTheme="majorBidi" w:cstheme="majorBidi"/>
          <w:sz w:val="30"/>
          <w:szCs w:val="30"/>
        </w:rPr>
        <w:t>5</w:t>
      </w:r>
      <w:r w:rsidR="00F21309" w:rsidRPr="0023623E">
        <w:rPr>
          <w:rFonts w:asciiTheme="majorBidi" w:hAnsiTheme="majorBidi" w:cstheme="majorBidi"/>
          <w:sz w:val="30"/>
          <w:szCs w:val="30"/>
        </w:rPr>
        <w:tab/>
      </w:r>
      <w:r w:rsidR="00C142F6" w:rsidRPr="0023623E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52073F" w:rsidRPr="0023623E">
        <w:rPr>
          <w:rFonts w:asciiTheme="majorBidi" w:hAnsiTheme="majorBidi" w:cstheme="majorBidi"/>
          <w:sz w:val="30"/>
          <w:szCs w:val="30"/>
          <w:cs/>
        </w:rPr>
        <w:t>ในบริษัทย่อย</w:t>
      </w:r>
    </w:p>
    <w:p w14:paraId="10A5D0B2" w14:textId="77777777" w:rsidR="00DC5B51" w:rsidRPr="0076659B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4443E86C" w14:textId="77777777" w:rsidR="00DC5B51" w:rsidRPr="00A57B00" w:rsidRDefault="002E08E3" w:rsidP="000429AC">
      <w:pPr>
        <w:pStyle w:val="BodyText2"/>
        <w:ind w:left="540" w:right="-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7027F2" w:rsidRPr="00A57B00">
        <w:rPr>
          <w:rFonts w:asciiTheme="majorBidi" w:hAnsiTheme="majorBidi" w:cstheme="majorBidi"/>
          <w:sz w:val="30"/>
          <w:szCs w:val="30"/>
          <w:cs/>
        </w:rPr>
        <w:t>สาม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0C0"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6530C0" w:rsidRPr="00A57B00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A54247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DC5B51" w:rsidRPr="00A57B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385411" w14:textId="77777777" w:rsidR="00CA09E7" w:rsidRPr="0076659B" w:rsidRDefault="00CA09E7" w:rsidP="00CA09E7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3"/>
        <w:gridCol w:w="1047"/>
        <w:gridCol w:w="270"/>
        <w:gridCol w:w="1080"/>
        <w:gridCol w:w="270"/>
        <w:gridCol w:w="966"/>
        <w:gridCol w:w="270"/>
        <w:gridCol w:w="1071"/>
      </w:tblGrid>
      <w:tr w:rsidR="00CA09E7" w:rsidRPr="00A57B00" w14:paraId="7D860C54" w14:textId="77777777" w:rsidTr="00D84421">
        <w:trPr>
          <w:trHeight w:val="20"/>
        </w:trPr>
        <w:tc>
          <w:tcPr>
            <w:tcW w:w="4596" w:type="dxa"/>
          </w:tcPr>
          <w:p w14:paraId="17FE1267" w14:textId="77777777" w:rsidR="00CA09E7" w:rsidRPr="00A57B00" w:rsidRDefault="00CA09E7" w:rsidP="00CA09E7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0914C792" w14:textId="77777777" w:rsidR="00CA09E7" w:rsidRPr="00A57B00" w:rsidRDefault="00CA09E7" w:rsidP="00CA09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38F0D2" w14:textId="77777777" w:rsidR="00CA09E7" w:rsidRPr="00A57B00" w:rsidRDefault="00CA09E7" w:rsidP="00CA09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7" w:type="dxa"/>
            <w:gridSpan w:val="3"/>
            <w:vAlign w:val="center"/>
          </w:tcPr>
          <w:p w14:paraId="0C7B9EC1" w14:textId="77777777" w:rsidR="00CA09E7" w:rsidRPr="00A57B00" w:rsidRDefault="00CA09E7" w:rsidP="00F4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11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A57B00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A57B00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A57B00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CA09E7" w:rsidRPr="00A57B00" w14:paraId="161F8B61" w14:textId="77777777" w:rsidTr="00D84421">
        <w:trPr>
          <w:trHeight w:val="20"/>
        </w:trPr>
        <w:tc>
          <w:tcPr>
            <w:tcW w:w="4596" w:type="dxa"/>
          </w:tcPr>
          <w:p w14:paraId="1A93F7E4" w14:textId="77777777" w:rsidR="00CA09E7" w:rsidRPr="00A57B00" w:rsidRDefault="00CA09E7" w:rsidP="00CA09E7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</w:tcPr>
          <w:p w14:paraId="3999A598" w14:textId="77777777" w:rsidR="00CA09E7" w:rsidRPr="00A57B00" w:rsidRDefault="00CA09E7" w:rsidP="00CA09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7281CC" w14:textId="77777777" w:rsidR="00CA09E7" w:rsidRPr="00A57B00" w:rsidRDefault="00CA09E7" w:rsidP="00CA09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</w:tcPr>
          <w:p w14:paraId="01EA5730" w14:textId="77777777" w:rsidR="00CA09E7" w:rsidRPr="00A57B00" w:rsidRDefault="00CA09E7" w:rsidP="00CA09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9E7" w:rsidRPr="00A57B00" w14:paraId="30C2EE79" w14:textId="77777777" w:rsidTr="00D84421">
        <w:trPr>
          <w:trHeight w:val="20"/>
        </w:trPr>
        <w:tc>
          <w:tcPr>
            <w:tcW w:w="4596" w:type="dxa"/>
          </w:tcPr>
          <w:p w14:paraId="5332D1E5" w14:textId="77777777" w:rsidR="00CA09E7" w:rsidRPr="00A57B00" w:rsidRDefault="00CA09E7" w:rsidP="00CA09E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5FAB1DE0" w14:textId="2C879689" w:rsidR="00CA09E7" w:rsidRPr="00A57B00" w:rsidRDefault="00E00098" w:rsidP="00CA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F4AC4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A5F27E" w14:textId="77777777" w:rsidR="00CA09E7" w:rsidRPr="00A57B00" w:rsidRDefault="00CA09E7" w:rsidP="00CA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496A0" w14:textId="4A8BD057" w:rsidR="00CA09E7" w:rsidRPr="00A57B00" w:rsidRDefault="00E00098" w:rsidP="00CA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F4AC4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0F236393" w14:textId="77777777" w:rsidR="00CA09E7" w:rsidRPr="00A57B00" w:rsidRDefault="00CA09E7" w:rsidP="00CA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5BAFC429" w14:textId="65A9D389" w:rsidR="00CA09E7" w:rsidRPr="00A57B00" w:rsidRDefault="00E00098" w:rsidP="00CA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F4AC4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536DC" w14:textId="77777777" w:rsidR="00CA09E7" w:rsidRPr="00A57B00" w:rsidRDefault="00CA09E7" w:rsidP="00CA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401640DB" w14:textId="77A5F745" w:rsidR="00CA09E7" w:rsidRPr="00A57B00" w:rsidRDefault="00E00098" w:rsidP="00CA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8F4AC4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CA09E7" w:rsidRPr="00A57B00" w14:paraId="66AAEC0A" w14:textId="77777777" w:rsidTr="00D84421">
        <w:trPr>
          <w:trHeight w:val="20"/>
        </w:trPr>
        <w:tc>
          <w:tcPr>
            <w:tcW w:w="4596" w:type="dxa"/>
          </w:tcPr>
          <w:p w14:paraId="41435FE3" w14:textId="77777777" w:rsidR="00CA09E7" w:rsidRPr="00A57B00" w:rsidRDefault="00CA09E7" w:rsidP="00CA09E7">
            <w:pPr>
              <w:tabs>
                <w:tab w:val="left" w:pos="2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</w:tcPr>
          <w:p w14:paraId="50C26FB0" w14:textId="77777777" w:rsidR="00CA09E7" w:rsidRPr="00A57B00" w:rsidRDefault="00CA09E7" w:rsidP="00CA09E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43A62D" w14:textId="77777777" w:rsidR="00CA09E7" w:rsidRPr="00A57B00" w:rsidRDefault="00CA09E7" w:rsidP="00CA09E7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4AF420" w14:textId="77777777" w:rsidR="00CA09E7" w:rsidRPr="00A57B00" w:rsidRDefault="00CA09E7" w:rsidP="00CA09E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84390F" w14:textId="77777777" w:rsidR="00CA09E7" w:rsidRPr="00A57B00" w:rsidRDefault="00CA09E7" w:rsidP="00CA09E7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5D8DA839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7B8041" w14:textId="77777777" w:rsidR="00CA09E7" w:rsidRPr="00A57B00" w:rsidRDefault="00CA09E7" w:rsidP="00CA09E7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2F40686" w14:textId="77777777" w:rsidR="00CA09E7" w:rsidRPr="00A57B00" w:rsidRDefault="00CA09E7" w:rsidP="00CA09E7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4AC4" w:rsidRPr="00A57B00" w14:paraId="0CFCA8CB" w14:textId="77777777" w:rsidTr="00D84421">
        <w:trPr>
          <w:trHeight w:val="20"/>
        </w:trPr>
        <w:tc>
          <w:tcPr>
            <w:tcW w:w="4596" w:type="dxa"/>
          </w:tcPr>
          <w:p w14:paraId="462E1FAA" w14:textId="04F75E55" w:rsidR="008F4AC4" w:rsidRPr="00A57B00" w:rsidRDefault="008F4AC4" w:rsidP="008F4AC4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7" w:type="dxa"/>
          </w:tcPr>
          <w:p w14:paraId="72819A0A" w14:textId="430FDC54" w:rsidR="008F4AC4" w:rsidRPr="00A57B00" w:rsidRDefault="00C63988" w:rsidP="00D84421">
            <w:pPr>
              <w:pStyle w:val="block"/>
              <w:tabs>
                <w:tab w:val="decimal" w:pos="73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FF774D" w14:textId="77777777" w:rsidR="008F4AC4" w:rsidRPr="00A57B00" w:rsidRDefault="008F4AC4" w:rsidP="008F4AC4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0C6FA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2E1DFE" w14:textId="77777777" w:rsidR="008F4AC4" w:rsidRPr="00A57B00" w:rsidRDefault="008F4AC4" w:rsidP="008F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68416373" w14:textId="2B265699" w:rsidR="008F4AC4" w:rsidRPr="00A57B00" w:rsidRDefault="00107104" w:rsidP="00D8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227,368</w:t>
            </w:r>
          </w:p>
        </w:tc>
        <w:tc>
          <w:tcPr>
            <w:tcW w:w="270" w:type="dxa"/>
          </w:tcPr>
          <w:p w14:paraId="2F912C3D" w14:textId="77777777" w:rsidR="008F4AC4" w:rsidRPr="00A57B00" w:rsidRDefault="008F4AC4" w:rsidP="008F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F5AE47E" w14:textId="38D1F011" w:rsidR="008F4AC4" w:rsidRPr="00A57B00" w:rsidRDefault="00E00098" w:rsidP="00D8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8F4AC4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8F4AC4" w:rsidRPr="00A57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4AC4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466</w:t>
            </w:r>
          </w:p>
        </w:tc>
      </w:tr>
      <w:tr w:rsidR="008F4AC4" w:rsidRPr="00A57B00" w14:paraId="427434C7" w14:textId="77777777" w:rsidTr="00D84421">
        <w:trPr>
          <w:trHeight w:val="20"/>
        </w:trPr>
        <w:tc>
          <w:tcPr>
            <w:tcW w:w="4596" w:type="dxa"/>
          </w:tcPr>
          <w:p w14:paraId="53E42054" w14:textId="7D306354" w:rsidR="008F4AC4" w:rsidRPr="00A57B00" w:rsidRDefault="008F4AC4" w:rsidP="008F4AC4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47" w:type="dxa"/>
          </w:tcPr>
          <w:p w14:paraId="71B91346" w14:textId="52846AE4" w:rsidR="008F4AC4" w:rsidRPr="00A57B00" w:rsidRDefault="00C63988" w:rsidP="00D84421">
            <w:pPr>
              <w:pStyle w:val="block"/>
              <w:tabs>
                <w:tab w:val="decimal" w:pos="73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255FAF" w14:textId="77777777" w:rsidR="008F4AC4" w:rsidRPr="00A57B00" w:rsidRDefault="008F4AC4" w:rsidP="008F4AC4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4B523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5BD27" w14:textId="77777777" w:rsidR="008F4AC4" w:rsidRPr="00A57B00" w:rsidRDefault="008F4AC4" w:rsidP="008F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1FA67F46" w14:textId="24338FE9" w:rsidR="008F4AC4" w:rsidRPr="00A57B00" w:rsidRDefault="00E20D60" w:rsidP="00D8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209</w:t>
            </w:r>
          </w:p>
        </w:tc>
        <w:tc>
          <w:tcPr>
            <w:tcW w:w="270" w:type="dxa"/>
          </w:tcPr>
          <w:p w14:paraId="516D6ECE" w14:textId="77777777" w:rsidR="008F4AC4" w:rsidRPr="00A57B00" w:rsidRDefault="008F4AC4" w:rsidP="008F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E40AE86" w14:textId="64F6FBCD" w:rsidR="008F4AC4" w:rsidRPr="00A57B00" w:rsidRDefault="00E00098" w:rsidP="00D8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098">
              <w:rPr>
                <w:rFonts w:asciiTheme="majorBidi" w:hAnsiTheme="majorBidi" w:cstheme="majorBidi"/>
                <w:sz w:val="30"/>
                <w:szCs w:val="38"/>
                <w:lang w:val="en-AU"/>
              </w:rPr>
              <w:t>2</w:t>
            </w:r>
            <w:r w:rsidR="008F4AC4" w:rsidRPr="00A57B00">
              <w:rPr>
                <w:rFonts w:asciiTheme="majorBidi" w:hAnsiTheme="majorBidi" w:cstheme="majorBidi"/>
                <w:sz w:val="30"/>
                <w:szCs w:val="38"/>
              </w:rPr>
              <w:t>9</w:t>
            </w:r>
          </w:p>
        </w:tc>
      </w:tr>
      <w:tr w:rsidR="008F4AC4" w:rsidRPr="00A57B00" w14:paraId="3544E9D7" w14:textId="77777777" w:rsidTr="00D84421">
        <w:trPr>
          <w:trHeight w:val="20"/>
        </w:trPr>
        <w:tc>
          <w:tcPr>
            <w:tcW w:w="4596" w:type="dxa"/>
          </w:tcPr>
          <w:p w14:paraId="321C1EF2" w14:textId="684361D1" w:rsidR="008F4AC4" w:rsidRPr="00A57B00" w:rsidRDefault="008F4AC4" w:rsidP="00B801B2">
            <w:pPr>
              <w:tabs>
                <w:tab w:val="clear" w:pos="227"/>
                <w:tab w:val="left" w:pos="180"/>
                <w:tab w:val="left" w:pos="270"/>
              </w:tabs>
              <w:ind w:left="180" w:firstLine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DC08EB" w14:textId="3D0587A4" w:rsidR="008F4AC4" w:rsidRPr="00A57B00" w:rsidRDefault="00C63988" w:rsidP="00D84421">
            <w:pPr>
              <w:pStyle w:val="block"/>
              <w:tabs>
                <w:tab w:val="decimal" w:pos="73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4F2BDD" w14:textId="77777777" w:rsidR="008F4AC4" w:rsidRPr="00A57B00" w:rsidRDefault="008F4AC4" w:rsidP="008F4AC4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5286F0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0F943C" w14:textId="77777777" w:rsidR="008F4AC4" w:rsidRPr="00A57B00" w:rsidRDefault="008F4AC4" w:rsidP="008F4AC4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CB67C9D" w14:textId="3E38B91C" w:rsidR="008F4AC4" w:rsidRPr="00A57B00" w:rsidRDefault="00AA4AF2" w:rsidP="00D84421">
            <w:pPr>
              <w:pStyle w:val="block"/>
              <w:tabs>
                <w:tab w:val="decimal" w:pos="69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  <w:r w:rsidR="00906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,577</w:t>
            </w:r>
          </w:p>
        </w:tc>
        <w:tc>
          <w:tcPr>
            <w:tcW w:w="270" w:type="dxa"/>
          </w:tcPr>
          <w:p w14:paraId="2FD7836E" w14:textId="77777777" w:rsidR="008F4AC4" w:rsidRPr="00A57B00" w:rsidRDefault="008F4AC4" w:rsidP="008F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79D9D81E" w14:textId="7DD19B03" w:rsidR="008F4AC4" w:rsidRPr="00A57B00" w:rsidRDefault="00E00098" w:rsidP="00D84421">
            <w:pPr>
              <w:pStyle w:val="block"/>
              <w:tabs>
                <w:tab w:val="decimal" w:pos="76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1</w:t>
            </w:r>
            <w:r w:rsidR="008F4AC4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1</w:t>
            </w:r>
            <w:r w:rsidR="008F4AC4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,495</w:t>
            </w:r>
          </w:p>
        </w:tc>
      </w:tr>
      <w:tr w:rsidR="008F4AC4" w:rsidRPr="00A57B00" w14:paraId="1DA8A202" w14:textId="77777777" w:rsidTr="00D84421">
        <w:trPr>
          <w:trHeight w:val="20"/>
        </w:trPr>
        <w:tc>
          <w:tcPr>
            <w:tcW w:w="4596" w:type="dxa"/>
          </w:tcPr>
          <w:p w14:paraId="7550E8AD" w14:textId="77777777" w:rsidR="008F4AC4" w:rsidRPr="00A57B00" w:rsidRDefault="008F4AC4" w:rsidP="00B801B2">
            <w:pPr>
              <w:tabs>
                <w:tab w:val="clear" w:pos="227"/>
                <w:tab w:val="left" w:pos="180"/>
                <w:tab w:val="left" w:pos="270"/>
              </w:tabs>
              <w:ind w:left="180" w:firstLine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3BFB241E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A562B3" w14:textId="77777777" w:rsidR="008F4AC4" w:rsidRPr="00A57B00" w:rsidRDefault="008F4AC4" w:rsidP="008F4AC4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C831A9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2608EC" w14:textId="77777777" w:rsidR="008F4AC4" w:rsidRPr="00A57B00" w:rsidRDefault="008F4AC4" w:rsidP="008F4AC4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</w:tcPr>
          <w:p w14:paraId="3431081F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11648D" w14:textId="77777777" w:rsidR="008F4AC4" w:rsidRPr="00A57B00" w:rsidRDefault="008F4AC4" w:rsidP="008F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E4B6684" w14:textId="77777777" w:rsidR="008F4AC4" w:rsidRPr="00A57B00" w:rsidRDefault="008F4AC4" w:rsidP="00D84421">
            <w:pPr>
              <w:pStyle w:val="block"/>
              <w:tabs>
                <w:tab w:val="decimal" w:pos="76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4AC4" w:rsidRPr="00A57B00" w14:paraId="781D9313" w14:textId="77777777" w:rsidTr="00D84421">
        <w:trPr>
          <w:trHeight w:val="20"/>
        </w:trPr>
        <w:tc>
          <w:tcPr>
            <w:tcW w:w="4596" w:type="dxa"/>
          </w:tcPr>
          <w:p w14:paraId="728226FC" w14:textId="55B1D36E" w:rsidR="008F4AC4" w:rsidRPr="00A57B00" w:rsidRDefault="008F4AC4" w:rsidP="00B801B2">
            <w:pPr>
              <w:tabs>
                <w:tab w:val="clear" w:pos="227"/>
                <w:tab w:val="left" w:pos="180"/>
                <w:tab w:val="left" w:pos="270"/>
              </w:tabs>
              <w:ind w:left="180" w:firstLine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7" w:type="dxa"/>
            <w:tcBorders>
              <w:bottom w:val="nil"/>
            </w:tcBorders>
          </w:tcPr>
          <w:p w14:paraId="061E8C49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CF86E03" w14:textId="77777777" w:rsidR="008F4AC4" w:rsidRPr="00A57B00" w:rsidRDefault="008F4AC4" w:rsidP="008F4AC4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A14A59" w14:textId="4B4CBFD8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AE0954" w14:textId="77777777" w:rsidR="008F4AC4" w:rsidRPr="00A57B00" w:rsidRDefault="008F4AC4" w:rsidP="008F4AC4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26A8C2EB" w14:textId="77777777" w:rsidR="008F4AC4" w:rsidRPr="00A57B00" w:rsidRDefault="008F4AC4" w:rsidP="008F4AC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4A7E53" w14:textId="77777777" w:rsidR="008F4AC4" w:rsidRPr="00A57B00" w:rsidRDefault="008F4AC4" w:rsidP="008F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4BDCFE88" w14:textId="3F970955" w:rsidR="008F4AC4" w:rsidRPr="00A57B00" w:rsidRDefault="00107104" w:rsidP="00D84421">
            <w:pPr>
              <w:pStyle w:val="block"/>
              <w:tabs>
                <w:tab w:val="decimal" w:pos="76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227,368</w:t>
            </w:r>
          </w:p>
        </w:tc>
      </w:tr>
    </w:tbl>
    <w:p w14:paraId="10AECFF6" w14:textId="41B47CE9" w:rsidR="000448DD" w:rsidRPr="00A57B00" w:rsidRDefault="00044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8C9BF00" w14:textId="77777777" w:rsidR="00CA09E7" w:rsidRPr="00A57B00" w:rsidRDefault="00CA09E7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CA09E7" w:rsidRPr="00A57B00" w:rsidSect="00EE707B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288" w:gutter="0"/>
          <w:pgNumType w:start="18"/>
          <w:cols w:space="708"/>
          <w:docGrid w:linePitch="360"/>
        </w:sectPr>
      </w:pPr>
    </w:p>
    <w:p w14:paraId="2EB13905" w14:textId="77777777" w:rsidR="00E50DAA" w:rsidRPr="00A57B00" w:rsidRDefault="00E50DAA" w:rsidP="00C77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10" w:lineRule="exac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</w:t>
      </w:r>
    </w:p>
    <w:p w14:paraId="7F89027A" w14:textId="77777777" w:rsidR="00C776DC" w:rsidRPr="00550D9B" w:rsidRDefault="00C776DC" w:rsidP="00C77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10" w:lineRule="exact"/>
        <w:rPr>
          <w:rFonts w:asciiTheme="majorBidi" w:hAnsiTheme="majorBidi" w:cstheme="majorBidi"/>
          <w:sz w:val="20"/>
          <w:szCs w:val="20"/>
        </w:rPr>
      </w:pPr>
    </w:p>
    <w:p w14:paraId="482C6975" w14:textId="504EF139" w:rsidR="00E50DAA" w:rsidRPr="00A57B00" w:rsidRDefault="00E50DAA" w:rsidP="00C77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10" w:lineRule="exact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CA09E7"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CA09E7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CA09E7" w:rsidRPr="00A57B00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E08E3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AE6AC0" w:rsidRPr="00A57B00">
        <w:rPr>
          <w:rFonts w:asciiTheme="majorBidi" w:hAnsiTheme="majorBidi" w:cstheme="majorBidi"/>
          <w:sz w:val="30"/>
          <w:szCs w:val="30"/>
        </w:rPr>
        <w:t>56</w:t>
      </w:r>
      <w:r w:rsidR="00C35C27">
        <w:rPr>
          <w:rFonts w:asciiTheme="majorBidi" w:hAnsiTheme="majorBidi" w:cstheme="majorBidi"/>
          <w:sz w:val="30"/>
          <w:szCs w:val="30"/>
        </w:rPr>
        <w:t>4</w:t>
      </w:r>
      <w:r w:rsidR="00DC5B51" w:rsidRPr="00A57B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AE6AC0" w:rsidRPr="00A57B00">
        <w:rPr>
          <w:rFonts w:asciiTheme="majorBidi" w:hAnsiTheme="majorBidi" w:cstheme="majorBidi"/>
          <w:sz w:val="30"/>
          <w:szCs w:val="30"/>
        </w:rPr>
        <w:t>56</w:t>
      </w:r>
      <w:r w:rsidR="00C35C27">
        <w:rPr>
          <w:rFonts w:asciiTheme="majorBidi" w:hAnsiTheme="majorBidi" w:cstheme="majorBidi"/>
          <w:sz w:val="30"/>
          <w:szCs w:val="30"/>
        </w:rPr>
        <w:t>3</w:t>
      </w:r>
      <w:r w:rsidR="00DD2B86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="00090F05" w:rsidRPr="00A57B00">
        <w:rPr>
          <w:rFonts w:asciiTheme="majorBidi" w:hAnsiTheme="majorBidi" w:cstheme="majorBidi"/>
          <w:sz w:val="30"/>
          <w:szCs w:val="30"/>
          <w:cs/>
        </w:rPr>
        <w:t>แต่ละงวด</w:t>
      </w:r>
      <w:r w:rsidR="007027F2" w:rsidRPr="00A57B00">
        <w:rPr>
          <w:rFonts w:asciiTheme="majorBidi" w:hAnsiTheme="majorBidi" w:cstheme="majorBidi"/>
          <w:sz w:val="30"/>
          <w:szCs w:val="30"/>
          <w:cs/>
        </w:rPr>
        <w:t>สาม</w:t>
      </w:r>
      <w:r w:rsidR="00090F05" w:rsidRPr="00A57B0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57B00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D96595" w:rsidRPr="00A57B0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E6AC0"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2E08E3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98ECF30" w14:textId="77777777" w:rsidR="00C776DC" w:rsidRPr="00550D9B" w:rsidRDefault="00C776DC" w:rsidP="00C77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1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1"/>
        <w:gridCol w:w="716"/>
        <w:gridCol w:w="180"/>
        <w:gridCol w:w="657"/>
        <w:gridCol w:w="180"/>
        <w:gridCol w:w="726"/>
        <w:gridCol w:w="184"/>
        <w:gridCol w:w="712"/>
        <w:gridCol w:w="190"/>
        <w:gridCol w:w="718"/>
        <w:gridCol w:w="184"/>
        <w:gridCol w:w="709"/>
        <w:gridCol w:w="180"/>
        <w:gridCol w:w="18"/>
        <w:gridCol w:w="704"/>
        <w:gridCol w:w="191"/>
        <w:gridCol w:w="707"/>
        <w:gridCol w:w="180"/>
        <w:gridCol w:w="730"/>
        <w:gridCol w:w="186"/>
        <w:gridCol w:w="705"/>
        <w:gridCol w:w="183"/>
        <w:gridCol w:w="21"/>
        <w:gridCol w:w="802"/>
        <w:gridCol w:w="180"/>
        <w:gridCol w:w="797"/>
      </w:tblGrid>
      <w:tr w:rsidR="00C776DC" w:rsidRPr="00C776DC" w14:paraId="2166F753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66AF1EF4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0" w:type="dxa"/>
            <w:gridSpan w:val="25"/>
            <w:shd w:val="clear" w:color="auto" w:fill="auto"/>
          </w:tcPr>
          <w:p w14:paraId="67437185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C776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C776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776DC" w:rsidRPr="00C776DC" w14:paraId="439D81D8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062AF63C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0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39350F6C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776DC" w:rsidRPr="00C776DC" w14:paraId="2E761F1E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0C8B0C9F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6FD85F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CC9F95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31306A0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1E665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061FF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C520A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0F18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3CDCE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B399F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E3DD1" w14:textId="4BC2AE1D" w:rsidR="00C776DC" w:rsidRPr="00C776DC" w:rsidDel="00685444" w:rsidRDefault="00E76D2F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C776DC" w:rsidRPr="00C776DC" w14:paraId="61EF94E4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0494917A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14:paraId="529DA50D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04D1B240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7BB00282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A5D3D73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  <w:vAlign w:val="bottom"/>
          </w:tcPr>
          <w:p w14:paraId="560B20F2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14:paraId="03FBB84A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shd w:val="clear" w:color="auto" w:fill="auto"/>
            <w:vAlign w:val="bottom"/>
          </w:tcPr>
          <w:p w14:paraId="6AD99039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7ED464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17A6D992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6F57653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14:paraId="41C94883" w14:textId="17BE417A" w:rsidR="00C776DC" w:rsidRPr="00C776DC" w:rsidRDefault="00E76D2F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สำหรับงวด</w:t>
            </w:r>
            <w:r w:rsidR="00F051C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สามเดือน</w:t>
            </w:r>
          </w:p>
        </w:tc>
      </w:tr>
      <w:tr w:rsidR="00DC3CEB" w:rsidRPr="00C776DC" w14:paraId="083F90E9" w14:textId="77777777" w:rsidTr="007A22EF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3F2FDDB9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59D574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35E9569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96C7EA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98055FE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FC006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14:paraId="49267C59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D37D3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37D29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549C2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9B9CB4" w14:textId="77777777" w:rsidR="00C776DC" w:rsidRPr="00C776DC" w:rsidDel="00685444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7575E" w14:textId="47E9991C" w:rsidR="00C776DC" w:rsidRPr="00C776DC" w:rsidDel="00685444" w:rsidRDefault="00F051C1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C776DC" w:rsidRPr="00C776DC" w14:paraId="62270730" w14:textId="77777777" w:rsidTr="007A22EF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2C176FE8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shd w:val="clear" w:color="auto" w:fill="auto"/>
          </w:tcPr>
          <w:p w14:paraId="1A2CEB21" w14:textId="52C4BA39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8450E48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1C41A9F7" w14:textId="2D15A084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E2218FD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1D25547D" w14:textId="2BCFBC3C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14:paraId="3C270A30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2" w:type="dxa"/>
            <w:shd w:val="clear" w:color="auto" w:fill="auto"/>
          </w:tcPr>
          <w:p w14:paraId="40BEB7EB" w14:textId="5B750D15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0" w:type="dxa"/>
            <w:shd w:val="clear" w:color="auto" w:fill="auto"/>
          </w:tcPr>
          <w:p w14:paraId="6FA27C19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477FC118" w14:textId="474DF80A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14:paraId="0B1F92DC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shd w:val="clear" w:color="auto" w:fill="auto"/>
          </w:tcPr>
          <w:p w14:paraId="5551ACEE" w14:textId="153164BD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9640A57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4DED8A50" w14:textId="7E9FCBEF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2CE00FAE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2AC66047" w14:textId="535F956C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7684402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30" w:type="dxa"/>
            <w:shd w:val="clear" w:color="auto" w:fill="auto"/>
          </w:tcPr>
          <w:p w14:paraId="1605CDC1" w14:textId="5C6D7B1A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6" w:type="dxa"/>
            <w:shd w:val="clear" w:color="auto" w:fill="auto"/>
          </w:tcPr>
          <w:p w14:paraId="77B33476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30F07A6B" w14:textId="6F1877A6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149535E9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shd w:val="clear" w:color="auto" w:fill="auto"/>
          </w:tcPr>
          <w:p w14:paraId="3B41F9B8" w14:textId="66715F6A" w:rsid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22EF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D15EC05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2919141D" w14:textId="77777777" w:rsidR="00F051C1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D0C7665" w14:textId="10DA7DCE" w:rsidR="00C776DC" w:rsidRDefault="00F051C1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="00C776D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าคม</w:t>
            </w:r>
          </w:p>
        </w:tc>
      </w:tr>
      <w:tr w:rsidR="00DE22CC" w:rsidRPr="00C776DC" w14:paraId="3AA62D58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09A6F35E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64D323E1" w14:textId="3F5F4412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0" w:type="dxa"/>
            <w:shd w:val="clear" w:color="auto" w:fill="auto"/>
          </w:tcPr>
          <w:p w14:paraId="13145A90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0EE30867" w14:textId="03FF897B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36C612D6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67CD7727" w14:textId="3CEF5DC4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4" w:type="dxa"/>
            <w:shd w:val="clear" w:color="auto" w:fill="auto"/>
          </w:tcPr>
          <w:p w14:paraId="50610416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14:paraId="34E68F91" w14:textId="2F0FC1B5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90" w:type="dxa"/>
            <w:shd w:val="clear" w:color="auto" w:fill="auto"/>
          </w:tcPr>
          <w:p w14:paraId="0C1E83C6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9B1EB18" w14:textId="45F1A877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4" w:type="dxa"/>
            <w:shd w:val="clear" w:color="auto" w:fill="auto"/>
          </w:tcPr>
          <w:p w14:paraId="0994B8FC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989570B" w14:textId="2F2A9CC1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4DCFD04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7CE348E2" w14:textId="753B755E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91" w:type="dxa"/>
            <w:shd w:val="clear" w:color="auto" w:fill="auto"/>
          </w:tcPr>
          <w:p w14:paraId="366FFC6A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01334128" w14:textId="31349842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6575C6C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00815A41" w14:textId="2747BD9A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6" w:type="dxa"/>
            <w:shd w:val="clear" w:color="auto" w:fill="auto"/>
          </w:tcPr>
          <w:p w14:paraId="7D70255F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5256A715" w14:textId="18154A50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6154BE19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B0DAD63" w14:textId="5711780C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0" w:type="dxa"/>
            <w:shd w:val="clear" w:color="auto" w:fill="auto"/>
          </w:tcPr>
          <w:p w14:paraId="26C15C73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63046511" w14:textId="6534C963" w:rsidR="00C776DC" w:rsidRPr="00C776DC" w:rsidRDefault="00E00098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C776DC" w:rsidRPr="00C776DC" w14:paraId="11C815D5" w14:textId="77777777" w:rsidTr="00C776DC">
        <w:trPr>
          <w:cantSplit/>
          <w:trHeight w:hRule="exact" w:val="144"/>
        </w:trPr>
        <w:tc>
          <w:tcPr>
            <w:tcW w:w="4391" w:type="dxa"/>
            <w:shd w:val="clear" w:color="auto" w:fill="auto"/>
          </w:tcPr>
          <w:p w14:paraId="14265F97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14:paraId="1F2DD66F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C882B1A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07" w:type="dxa"/>
            <w:gridSpan w:val="21"/>
            <w:shd w:val="clear" w:color="auto" w:fill="auto"/>
          </w:tcPr>
          <w:p w14:paraId="4EEA68EC" w14:textId="77777777" w:rsidR="00C776DC" w:rsidRPr="00C776DC" w:rsidRDefault="00C776DC" w:rsidP="00C7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C776DC" w:rsidRPr="00C776DC" w14:paraId="68479FB5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43FA35AA" w14:textId="77777777" w:rsidR="00C776DC" w:rsidRPr="00C776DC" w:rsidRDefault="00C776DC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716" w:type="dxa"/>
            <w:shd w:val="clear" w:color="auto" w:fill="auto"/>
          </w:tcPr>
          <w:p w14:paraId="70E997D1" w14:textId="77777777" w:rsidR="00C776DC" w:rsidRPr="00C776DC" w:rsidRDefault="00C776DC" w:rsidP="00C776DC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721DB1" w14:textId="77777777" w:rsidR="00C776DC" w:rsidRPr="00C776DC" w:rsidRDefault="00C776DC" w:rsidP="00C776DC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50E9F760" w14:textId="77777777" w:rsidR="00C776DC" w:rsidRPr="00C776DC" w:rsidRDefault="00C776DC" w:rsidP="00C776DC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C4032E" w14:textId="77777777" w:rsidR="00C776DC" w:rsidRPr="00C776DC" w:rsidRDefault="00C776DC" w:rsidP="00C776DC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0CBAC55E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4326FD3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4DF8F932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  <w:shd w:val="clear" w:color="auto" w:fill="auto"/>
          </w:tcPr>
          <w:p w14:paraId="637CE3A1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93589FA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5FB2AA4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F9FA1DB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14:paraId="1A1124F4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1EC368AE" w14:textId="77777777" w:rsidR="00C776DC" w:rsidRPr="00C776DC" w:rsidRDefault="00C776DC" w:rsidP="00C776DC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49938BFD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3C6E4C44" w14:textId="77777777" w:rsidR="00C776DC" w:rsidRPr="00C776DC" w:rsidRDefault="00C776DC" w:rsidP="00C776DC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70A0FF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71DD3DBC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F96531A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54FEE562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4" w:type="dxa"/>
            <w:gridSpan w:val="2"/>
            <w:shd w:val="clear" w:color="auto" w:fill="auto"/>
          </w:tcPr>
          <w:p w14:paraId="51B2D1BE" w14:textId="77777777" w:rsidR="00C776DC" w:rsidRPr="00C776DC" w:rsidRDefault="00C776DC" w:rsidP="00C776DC">
            <w:pPr>
              <w:pStyle w:val="block"/>
              <w:tabs>
                <w:tab w:val="decimal" w:pos="508"/>
              </w:tabs>
              <w:spacing w:after="0" w:line="31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54254A80" w14:textId="77777777" w:rsidR="00C776DC" w:rsidRPr="00C776DC" w:rsidRDefault="00C776DC" w:rsidP="00C776DC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A80098" w14:textId="77777777" w:rsidR="00C776DC" w:rsidRPr="00C776DC" w:rsidRDefault="00C776DC" w:rsidP="00C776DC">
            <w:pPr>
              <w:pStyle w:val="block"/>
              <w:tabs>
                <w:tab w:val="decimal" w:pos="508"/>
              </w:tabs>
              <w:spacing w:after="0" w:line="310" w:lineRule="exact"/>
              <w:ind w:left="0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97" w:type="dxa"/>
            <w:shd w:val="clear" w:color="auto" w:fill="auto"/>
          </w:tcPr>
          <w:p w14:paraId="092B96DF" w14:textId="77777777" w:rsidR="00C776DC" w:rsidRPr="00C776DC" w:rsidRDefault="00C776DC" w:rsidP="00C776DC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D21E3" w:rsidRPr="00C776DC" w14:paraId="567215A3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1EC6D386" w14:textId="77777777" w:rsidR="005D21E3" w:rsidRPr="00C776DC" w:rsidRDefault="005D21E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C.P. Pokphand Co., Ltd. </w:t>
            </w:r>
          </w:p>
        </w:tc>
        <w:tc>
          <w:tcPr>
            <w:tcW w:w="716" w:type="dxa"/>
            <w:shd w:val="clear" w:color="auto" w:fill="auto"/>
          </w:tcPr>
          <w:p w14:paraId="4CAD7D51" w14:textId="515AD356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36AD6AC3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5E5889E" w14:textId="7182D489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41B6DDB4" w14:textId="77777777" w:rsidR="005D21E3" w:rsidRPr="00C776DC" w:rsidRDefault="005D21E3" w:rsidP="005D21E3">
            <w:pPr>
              <w:pStyle w:val="acctfourfigures"/>
              <w:tabs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1F642719" w14:textId="78A3FE46" w:rsidR="005D21E3" w:rsidRPr="00C776DC" w:rsidRDefault="005D21E3" w:rsidP="005D21E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84" w:type="dxa"/>
            <w:shd w:val="clear" w:color="auto" w:fill="auto"/>
          </w:tcPr>
          <w:p w14:paraId="603CA25A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112D4059" w14:textId="6DD01ADD" w:rsidR="005D21E3" w:rsidRPr="00C776DC" w:rsidRDefault="005D21E3" w:rsidP="005D21E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7,973</w:t>
            </w:r>
          </w:p>
        </w:tc>
        <w:tc>
          <w:tcPr>
            <w:tcW w:w="190" w:type="dxa"/>
            <w:shd w:val="clear" w:color="auto" w:fill="auto"/>
          </w:tcPr>
          <w:p w14:paraId="100A4E28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665145E" w14:textId="30DE591F" w:rsidR="005D21E3" w:rsidRPr="00C776DC" w:rsidRDefault="005D21E3" w:rsidP="005D21E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ECB5110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8F1907A" w14:textId="66E252FA" w:rsidR="005D21E3" w:rsidRPr="00C776DC" w:rsidRDefault="005D21E3" w:rsidP="005D21E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664084F7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5439E041" w14:textId="7C2B4C4E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B5D065D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4AC9F514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CBCB32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653F0937" w14:textId="1C173F31" w:rsidR="005D21E3" w:rsidRPr="00C776DC" w:rsidRDefault="005D21E3" w:rsidP="005D21E3">
            <w:pPr>
              <w:pStyle w:val="acctfourfigures"/>
              <w:tabs>
                <w:tab w:val="clear" w:pos="765"/>
                <w:tab w:val="decimal" w:pos="542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3E516AD5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547C3DC7" w14:textId="120BC06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42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4,69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3D5AD150" w14:textId="77777777" w:rsidR="005D21E3" w:rsidRPr="00C776DC" w:rsidRDefault="005D21E3" w:rsidP="005D21E3">
            <w:pPr>
              <w:pStyle w:val="block"/>
              <w:tabs>
                <w:tab w:val="decimal" w:pos="508"/>
              </w:tabs>
              <w:spacing w:after="0" w:line="310" w:lineRule="exact"/>
              <w:ind w:left="0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601CB19E" w14:textId="18CD80E6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D6E625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7" w:type="dxa"/>
            <w:shd w:val="clear" w:color="auto" w:fill="auto"/>
          </w:tcPr>
          <w:p w14:paraId="1A47FAED" w14:textId="6FD9062E" w:rsidR="005D21E3" w:rsidRPr="00C776DC" w:rsidRDefault="00F051C1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D114B" w:rsidRPr="00C776DC" w14:paraId="0B79F396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71B4E940" w14:textId="77777777" w:rsidR="005D21E3" w:rsidRPr="00C776DC" w:rsidRDefault="005D21E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Chia Tai Enterprises International Limited</w:t>
            </w:r>
          </w:p>
        </w:tc>
        <w:tc>
          <w:tcPr>
            <w:tcW w:w="716" w:type="dxa"/>
            <w:shd w:val="clear" w:color="auto" w:fill="auto"/>
          </w:tcPr>
          <w:p w14:paraId="446530B0" w14:textId="246A79BD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7909B443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045576DD" w14:textId="533C1A7A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80" w:type="dxa"/>
            <w:shd w:val="clear" w:color="auto" w:fill="auto"/>
          </w:tcPr>
          <w:p w14:paraId="5DBDADF6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50C7A09D" w14:textId="465EC2F5" w:rsidR="005D21E3" w:rsidRPr="00C776DC" w:rsidRDefault="005D21E3" w:rsidP="005D21E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1569969B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0EC37D8C" w14:textId="141066FD" w:rsidR="005D21E3" w:rsidRPr="00C776DC" w:rsidRDefault="005D21E3" w:rsidP="005D21E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0</w:t>
            </w:r>
          </w:p>
        </w:tc>
        <w:tc>
          <w:tcPr>
            <w:tcW w:w="190" w:type="dxa"/>
            <w:shd w:val="clear" w:color="auto" w:fill="auto"/>
          </w:tcPr>
          <w:p w14:paraId="7CB4110A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2FE9AC8" w14:textId="5D0DBC46" w:rsidR="005D21E3" w:rsidRPr="00C776DC" w:rsidRDefault="005D21E3" w:rsidP="005D21E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1C849EBC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6CA4EFE" w14:textId="05B99B52" w:rsidR="005D21E3" w:rsidRPr="00C776DC" w:rsidRDefault="005D21E3" w:rsidP="005D21E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A451EB2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8B763E4" w14:textId="241B5349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E7FD167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089169BD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921AF3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7920CB51" w14:textId="42E00D39" w:rsidR="005D21E3" w:rsidRPr="00C776DC" w:rsidRDefault="005D21E3" w:rsidP="005D21E3">
            <w:pPr>
              <w:pStyle w:val="acctfourfigures"/>
              <w:tabs>
                <w:tab w:val="clear" w:pos="765"/>
                <w:tab w:val="decimal" w:pos="542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00</w:t>
            </w:r>
          </w:p>
        </w:tc>
        <w:tc>
          <w:tcPr>
            <w:tcW w:w="186" w:type="dxa"/>
            <w:shd w:val="clear" w:color="auto" w:fill="auto"/>
          </w:tcPr>
          <w:p w14:paraId="7A24E9F8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7530BF8F" w14:textId="399B3ACB" w:rsidR="005D21E3" w:rsidRPr="00C776DC" w:rsidRDefault="005D21E3" w:rsidP="005D21E3">
            <w:pPr>
              <w:pStyle w:val="acctfourfigures"/>
              <w:tabs>
                <w:tab w:val="clear" w:pos="765"/>
                <w:tab w:val="decimal" w:pos="542"/>
              </w:tabs>
              <w:spacing w:line="31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00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6A31C383" w14:textId="77777777" w:rsidR="005D21E3" w:rsidRPr="00C776DC" w:rsidRDefault="005D21E3" w:rsidP="005D21E3">
            <w:pPr>
              <w:pStyle w:val="block"/>
              <w:tabs>
                <w:tab w:val="decimal" w:pos="508"/>
              </w:tabs>
              <w:spacing w:after="0" w:line="310" w:lineRule="exact"/>
              <w:ind w:left="0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12266E75" w14:textId="1ED6C9C1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82743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21B72E5A" w14:textId="34EC9A97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D114B" w:rsidRPr="00C776DC" w14:paraId="60BD13DD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60828081" w14:textId="77777777" w:rsidR="005D21E3" w:rsidRPr="00C776DC" w:rsidRDefault="005D21E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6" w:type="dxa"/>
            <w:shd w:val="clear" w:color="auto" w:fill="auto"/>
          </w:tcPr>
          <w:p w14:paraId="0988CBDA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012EC1" w14:textId="77777777" w:rsidR="005D21E3" w:rsidRPr="00C776DC" w:rsidRDefault="005D21E3" w:rsidP="005D21E3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286B83AC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A723FE" w14:textId="77777777" w:rsidR="005D21E3" w:rsidRPr="00C776DC" w:rsidRDefault="005D21E3" w:rsidP="005D21E3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0A1C9E32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6ED8C41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622A53E8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  <w:shd w:val="clear" w:color="auto" w:fill="auto"/>
          </w:tcPr>
          <w:p w14:paraId="0CE1D143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5B2FB" w14:textId="70DD7DAD" w:rsidR="005D21E3" w:rsidRPr="00C776DC" w:rsidRDefault="005D21E3" w:rsidP="005D21E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7503781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E0E0D" w14:textId="55F38694" w:rsidR="005D21E3" w:rsidRPr="00C776DC" w:rsidRDefault="005D21E3" w:rsidP="005D21E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481DFFC9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A8D9F" w14:textId="4756D03D" w:rsidR="005D21E3" w:rsidRPr="00C776DC" w:rsidRDefault="005D21E3" w:rsidP="005D21E3">
            <w:pPr>
              <w:pStyle w:val="acctfourfigures"/>
              <w:tabs>
                <w:tab w:val="clear" w:pos="765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E47F12A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BC163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36A05F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33932" w14:textId="2868160E" w:rsidR="005D21E3" w:rsidRPr="00C776DC" w:rsidRDefault="005D21E3" w:rsidP="005D21E3">
            <w:pPr>
              <w:pStyle w:val="acctfourfigures"/>
              <w:tabs>
                <w:tab w:val="clear" w:pos="765"/>
                <w:tab w:val="decimal" w:pos="542"/>
              </w:tabs>
              <w:spacing w:line="31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3DA62774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46362" w14:textId="02589552" w:rsidR="005D21E3" w:rsidRPr="00C776DC" w:rsidRDefault="005D21E3" w:rsidP="005D21E3">
            <w:pPr>
              <w:pStyle w:val="acctfourfigures"/>
              <w:tabs>
                <w:tab w:val="clear" w:pos="765"/>
                <w:tab w:val="decimal" w:pos="542"/>
              </w:tabs>
              <w:spacing w:line="31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bidi="th-TH"/>
              </w:rPr>
              <w:t>1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1CA58311" w14:textId="77777777" w:rsidR="005D21E3" w:rsidRPr="00C776DC" w:rsidRDefault="005D21E3" w:rsidP="005D21E3">
            <w:pPr>
              <w:pStyle w:val="block"/>
              <w:tabs>
                <w:tab w:val="decimal" w:pos="508"/>
              </w:tabs>
              <w:spacing w:after="0" w:line="310" w:lineRule="exac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1DC33" w14:textId="3106AE8E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894CC6" w14:textId="77777777" w:rsidR="005D21E3" w:rsidRPr="00C776DC" w:rsidRDefault="005D21E3" w:rsidP="005D21E3">
            <w:pPr>
              <w:pStyle w:val="block"/>
              <w:tabs>
                <w:tab w:val="decimal" w:pos="508"/>
              </w:tabs>
              <w:spacing w:after="0" w:line="310" w:lineRule="exact"/>
              <w:ind w:left="0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2FCE7" w14:textId="739CAD71" w:rsidR="005D21E3" w:rsidRPr="00C776DC" w:rsidRDefault="00F051C1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D114B" w:rsidRPr="00C776DC" w14:paraId="6A42029E" w14:textId="77777777" w:rsidTr="00C776DC">
        <w:trPr>
          <w:cantSplit/>
          <w:trHeight w:hRule="exact" w:val="144"/>
        </w:trPr>
        <w:tc>
          <w:tcPr>
            <w:tcW w:w="4391" w:type="dxa"/>
            <w:shd w:val="clear" w:color="auto" w:fill="auto"/>
          </w:tcPr>
          <w:p w14:paraId="50AFFF58" w14:textId="77777777" w:rsidR="005D21E3" w:rsidRPr="00C776DC" w:rsidRDefault="005D21E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shd w:val="clear" w:color="auto" w:fill="auto"/>
          </w:tcPr>
          <w:p w14:paraId="0AE3A8B1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ACB39FC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417C4E6A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D9187D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1B8D6767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1AC494CA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028CCFF8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6F13149D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4A0ABBBB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8D0C6AF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C62E192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14:paraId="18746825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44CC1F92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65E3EC7E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73F49069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85508E7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</w:tcPr>
          <w:p w14:paraId="41434A07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D7BCCA7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216701E7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" w:type="dxa"/>
            <w:gridSpan w:val="2"/>
            <w:shd w:val="clear" w:color="auto" w:fill="auto"/>
          </w:tcPr>
          <w:p w14:paraId="07C0CF97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AE89113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71248BE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337D5566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5D21E3" w:rsidRPr="00C776DC" w14:paraId="3A498ABA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016B5C11" w14:textId="77777777" w:rsidR="005D21E3" w:rsidRPr="00C776DC" w:rsidRDefault="005D21E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776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716" w:type="dxa"/>
            <w:shd w:val="clear" w:color="auto" w:fill="auto"/>
          </w:tcPr>
          <w:p w14:paraId="0EB7A489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62FE3A1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63C5DE2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4EA86B6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243EC544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172290AE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241527EC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5AA951DD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14:paraId="2CB66FEA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DF03BAC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9" w:type="dxa"/>
            <w:shd w:val="clear" w:color="auto" w:fill="auto"/>
          </w:tcPr>
          <w:p w14:paraId="342E2341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14:paraId="690B527F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7268C2D3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3807200C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04654EE5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D905533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65214D3B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99CCA1E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F02BA24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" w:type="dxa"/>
            <w:gridSpan w:val="2"/>
            <w:shd w:val="clear" w:color="auto" w:fill="auto"/>
          </w:tcPr>
          <w:p w14:paraId="46ABB75E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44A66525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E8307AB" w14:textId="77777777" w:rsidR="005D21E3" w:rsidRPr="00C776DC" w:rsidRDefault="005D21E3" w:rsidP="005D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3CA130C" w14:textId="77777777" w:rsidR="005D21E3" w:rsidRPr="00C776DC" w:rsidRDefault="005D21E3" w:rsidP="005D21E3">
            <w:pPr>
              <w:pStyle w:val="acctfourfigures"/>
              <w:tabs>
                <w:tab w:val="clear" w:pos="765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591CC3" w:rsidRPr="00C776DC" w14:paraId="4E201FE0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325BD378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กรุงเทพโปรดิ๊วส จำกัด (มหาชน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shd w:val="clear" w:color="auto" w:fill="auto"/>
          </w:tcPr>
          <w:p w14:paraId="07CC6A87" w14:textId="274C381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481F7EE8" w14:textId="77777777" w:rsidR="00591CC3" w:rsidRPr="00C776DC" w:rsidRDefault="00591CC3" w:rsidP="00591CC3">
            <w:pPr>
              <w:pStyle w:val="acctfourfigures"/>
              <w:tabs>
                <w:tab w:val="clear" w:pos="765"/>
                <w:tab w:val="decimal" w:pos="30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7B545728" w14:textId="372C33E6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6DA0814E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418D7D34" w14:textId="630DA443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6C09151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337A43EF" w14:textId="77E65085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90" w:type="dxa"/>
            <w:shd w:val="clear" w:color="auto" w:fill="auto"/>
          </w:tcPr>
          <w:p w14:paraId="748CECFB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</w:tcPr>
          <w:p w14:paraId="5D6C4C1F" w14:textId="78770C7E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1EB133AE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9" w:type="dxa"/>
            <w:shd w:val="clear" w:color="auto" w:fill="auto"/>
          </w:tcPr>
          <w:p w14:paraId="0F185BB4" w14:textId="6B517E3C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482B26D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1503D59E" w14:textId="15157C59" w:rsidR="00591CC3" w:rsidRPr="00C776DC" w:rsidRDefault="00591CC3" w:rsidP="00591CC3">
            <w:pPr>
              <w:pStyle w:val="acctfourfigures"/>
              <w:tabs>
                <w:tab w:val="clear" w:pos="765"/>
                <w:tab w:val="decimal" w:pos="469"/>
              </w:tabs>
              <w:spacing w:line="310" w:lineRule="exact"/>
              <w:ind w:left="-71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F26D5F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FEADD64" w14:textId="77777777" w:rsidR="00591CC3" w:rsidRPr="00C776DC" w:rsidRDefault="00591CC3" w:rsidP="00591CC3">
            <w:pPr>
              <w:pStyle w:val="acctfourfigures"/>
              <w:tabs>
                <w:tab w:val="clear" w:pos="765"/>
                <w:tab w:val="decimal" w:pos="469"/>
              </w:tabs>
              <w:spacing w:line="310" w:lineRule="exact"/>
              <w:ind w:left="-71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3C0073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68E9FB50" w14:textId="2133BF68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86" w:type="dxa"/>
            <w:shd w:val="clear" w:color="auto" w:fill="auto"/>
          </w:tcPr>
          <w:p w14:paraId="735B2D7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0BEBFC4F" w14:textId="12385D84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773B20A9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260FBEA" w14:textId="68635553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AD180C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04806E9D" w14:textId="7F8EC003" w:rsidR="00591CC3" w:rsidRPr="00C776DC" w:rsidRDefault="00F051C1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CC3" w:rsidRPr="00C776DC" w14:paraId="16DC0DF9" w14:textId="77777777" w:rsidTr="00C776DC">
        <w:trPr>
          <w:cantSplit/>
          <w:trHeight w:val="99"/>
        </w:trPr>
        <w:tc>
          <w:tcPr>
            <w:tcW w:w="4391" w:type="dxa"/>
            <w:shd w:val="clear" w:color="auto" w:fill="auto"/>
          </w:tcPr>
          <w:p w14:paraId="4173BFF9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ซีพีเอฟ 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716" w:type="dxa"/>
            <w:shd w:val="clear" w:color="auto" w:fill="auto"/>
          </w:tcPr>
          <w:p w14:paraId="10988701" w14:textId="32108780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67FF925" w14:textId="77777777" w:rsidR="00591CC3" w:rsidRPr="00C776DC" w:rsidRDefault="00591CC3" w:rsidP="00591CC3">
            <w:pPr>
              <w:pStyle w:val="acctfourfigures"/>
              <w:tabs>
                <w:tab w:val="clear" w:pos="765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685DABB" w14:textId="00ECD508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8250D0D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4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507292C0" w14:textId="1D637CD4" w:rsidR="00591CC3" w:rsidRPr="00C776DC" w:rsidRDefault="00591CC3" w:rsidP="00591CC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4" w:type="dxa"/>
            <w:shd w:val="clear" w:color="auto" w:fill="auto"/>
          </w:tcPr>
          <w:p w14:paraId="5674A039" w14:textId="77777777" w:rsidR="00591CC3" w:rsidRPr="00C776DC" w:rsidRDefault="00591CC3" w:rsidP="00591CC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2" w:type="dxa"/>
            <w:shd w:val="clear" w:color="auto" w:fill="auto"/>
          </w:tcPr>
          <w:p w14:paraId="533387B1" w14:textId="341F7F35" w:rsidR="00591CC3" w:rsidRPr="00C776DC" w:rsidRDefault="00591CC3" w:rsidP="00591CC3">
            <w:pPr>
              <w:pStyle w:val="acctfourfigures"/>
              <w:tabs>
                <w:tab w:val="clear" w:pos="765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90" w:type="dxa"/>
            <w:shd w:val="clear" w:color="auto" w:fill="auto"/>
          </w:tcPr>
          <w:p w14:paraId="7AE97B19" w14:textId="77777777" w:rsidR="00591CC3" w:rsidRPr="00C776DC" w:rsidRDefault="00591CC3" w:rsidP="00591CC3">
            <w:pPr>
              <w:pStyle w:val="acctfourfigures"/>
              <w:tabs>
                <w:tab w:val="clear" w:pos="765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A245A34" w14:textId="0A27275A" w:rsidR="00591CC3" w:rsidRPr="00C776DC" w:rsidRDefault="00591CC3" w:rsidP="00591CC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0FA55AEE" w14:textId="77777777" w:rsidR="00591CC3" w:rsidRPr="00C776DC" w:rsidRDefault="00591CC3" w:rsidP="00591CC3">
            <w:pPr>
              <w:pStyle w:val="acctfourfigures"/>
              <w:spacing w:line="31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59E0E5D" w14:textId="234496D2" w:rsidR="00591CC3" w:rsidRPr="00C776DC" w:rsidRDefault="00591CC3" w:rsidP="00591CC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B99DE94" w14:textId="77777777" w:rsidR="00591CC3" w:rsidRPr="00C776DC" w:rsidRDefault="00591CC3" w:rsidP="00591CC3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48FC909B" w14:textId="745013DB" w:rsidR="00591CC3" w:rsidRPr="00C776DC" w:rsidRDefault="00591CC3" w:rsidP="00591CC3">
            <w:pPr>
              <w:pStyle w:val="acctfourfigures"/>
              <w:tabs>
                <w:tab w:val="clear" w:pos="765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C447708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auto"/>
          </w:tcPr>
          <w:p w14:paraId="099736E4" w14:textId="77777777" w:rsidR="00591CC3" w:rsidRPr="00C776DC" w:rsidRDefault="00591CC3" w:rsidP="00591CC3">
            <w:pPr>
              <w:pStyle w:val="acctfourfigures"/>
              <w:tabs>
                <w:tab w:val="clear" w:pos="765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17929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dxa"/>
            <w:shd w:val="clear" w:color="auto" w:fill="auto"/>
          </w:tcPr>
          <w:p w14:paraId="6431D370" w14:textId="5942AD01" w:rsidR="00591CC3" w:rsidRPr="00C776DC" w:rsidRDefault="00591CC3" w:rsidP="00591CC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10</w:t>
            </w:r>
          </w:p>
        </w:tc>
        <w:tc>
          <w:tcPr>
            <w:tcW w:w="186" w:type="dxa"/>
            <w:shd w:val="clear" w:color="auto" w:fill="auto"/>
          </w:tcPr>
          <w:p w14:paraId="66895CB5" w14:textId="77777777" w:rsidR="00591CC3" w:rsidRPr="00C776DC" w:rsidRDefault="00591CC3" w:rsidP="00591CC3">
            <w:pPr>
              <w:pStyle w:val="acctfourfigures"/>
              <w:spacing w:line="31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3EB6709C" w14:textId="1954BC43" w:rsidR="00591CC3" w:rsidRPr="00C776DC" w:rsidRDefault="00591CC3" w:rsidP="00591CC3">
            <w:pPr>
              <w:pStyle w:val="acctfourfigures"/>
              <w:tabs>
                <w:tab w:val="clear" w:pos="765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 w:bidi="th-TH"/>
              </w:rPr>
              <w:t>10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780AD6E0" w14:textId="77777777" w:rsidR="00591CC3" w:rsidRPr="00C776DC" w:rsidRDefault="00591CC3" w:rsidP="00591CC3">
            <w:pPr>
              <w:pStyle w:val="block"/>
              <w:tabs>
                <w:tab w:val="decimal" w:pos="508"/>
              </w:tabs>
              <w:spacing w:after="0" w:line="310" w:lineRule="exac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52E25725" w14:textId="45CD45E4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360560" w14:textId="77777777" w:rsidR="00591CC3" w:rsidRPr="00C776DC" w:rsidRDefault="00591CC3" w:rsidP="00591CC3">
            <w:pPr>
              <w:pStyle w:val="block"/>
              <w:tabs>
                <w:tab w:val="decimal" w:pos="508"/>
              </w:tabs>
              <w:spacing w:after="0" w:line="310" w:lineRule="exac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7" w:type="dxa"/>
            <w:shd w:val="clear" w:color="auto" w:fill="auto"/>
          </w:tcPr>
          <w:p w14:paraId="43791309" w14:textId="4B77D62E" w:rsidR="00591CC3" w:rsidRPr="00C776DC" w:rsidRDefault="00F051C1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CC3" w:rsidRPr="00C776DC" w14:paraId="7A541B4B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1310CACC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ซีพีเอฟ เทรนนิ่งเซ็นเตอร์ จำกัด </w:t>
            </w:r>
          </w:p>
        </w:tc>
        <w:tc>
          <w:tcPr>
            <w:tcW w:w="716" w:type="dxa"/>
            <w:shd w:val="clear" w:color="auto" w:fill="auto"/>
          </w:tcPr>
          <w:p w14:paraId="0640B693" w14:textId="3F2AF55E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7BA8DD4C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183E99C8" w14:textId="7E915FFC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49E5A29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9F59BD4" w14:textId="0CB891D5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14:paraId="1E67F20E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14BDB4FE" w14:textId="75DF04A8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190" w:type="dxa"/>
            <w:shd w:val="clear" w:color="auto" w:fill="auto"/>
          </w:tcPr>
          <w:p w14:paraId="4CD526B3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283A843C" w14:textId="1B1D58A0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14:paraId="67EFB827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72789F82" w14:textId="48321EB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88C3B49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56CB1923" w14:textId="3F16BB3C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89047B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621BA51F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9A8335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17A86624" w14:textId="6DF3F05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186" w:type="dxa"/>
            <w:shd w:val="clear" w:color="auto" w:fill="auto"/>
          </w:tcPr>
          <w:p w14:paraId="32633D68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24379FD1" w14:textId="087D0C5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4FAD10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25317A38" w14:textId="6EFF1584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A822B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57D0A4EE" w14:textId="650D2166" w:rsidR="00591CC3" w:rsidRPr="00C776DC" w:rsidRDefault="00F051C1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CC3" w:rsidRPr="00C776DC" w14:paraId="10C52B13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07A80E7A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716" w:type="dxa"/>
            <w:shd w:val="clear" w:color="auto" w:fill="auto"/>
          </w:tcPr>
          <w:p w14:paraId="5540061B" w14:textId="6E13F601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43724F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22919B1B" w14:textId="1A4D2FF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6F814F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648ACAF" w14:textId="1FBF506D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1D15797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5BE16D12" w14:textId="4E014B61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90" w:type="dxa"/>
            <w:shd w:val="clear" w:color="auto" w:fill="auto"/>
          </w:tcPr>
          <w:p w14:paraId="7222372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25AA0D43" w14:textId="4FDDBD0D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07CB8B33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6A7DE6C" w14:textId="147BC0B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10CA63C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2D520CD6" w14:textId="6619BE3E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FC33AB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3FAF870C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DC9CAB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697326A2" w14:textId="4258A99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186" w:type="dxa"/>
            <w:shd w:val="clear" w:color="auto" w:fill="auto"/>
          </w:tcPr>
          <w:p w14:paraId="019DFEE1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2547B20A" w14:textId="47599ECD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4A85FB3B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1103E45C" w14:textId="4AE9530D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5C580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3AA96CF1" w14:textId="32510C6B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CC3" w:rsidRPr="00C776DC" w14:paraId="39831B82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7712435A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ซี.พี. เมอร์แชนไดซิ่ง จำกัด</w:t>
            </w:r>
          </w:p>
        </w:tc>
        <w:tc>
          <w:tcPr>
            <w:tcW w:w="716" w:type="dxa"/>
            <w:shd w:val="clear" w:color="auto" w:fill="auto"/>
          </w:tcPr>
          <w:p w14:paraId="12AED087" w14:textId="0ED182EC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5782963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47C8DD1F" w14:textId="138F22EB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7FD7C9BF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14639C46" w14:textId="097D3A58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4C6EF4E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57B55891" w14:textId="2B266150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90" w:type="dxa"/>
            <w:shd w:val="clear" w:color="auto" w:fill="auto"/>
          </w:tcPr>
          <w:p w14:paraId="6313A40A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03890D05" w14:textId="08AA8E24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  <w:tc>
          <w:tcPr>
            <w:tcW w:w="184" w:type="dxa"/>
            <w:shd w:val="clear" w:color="auto" w:fill="auto"/>
          </w:tcPr>
          <w:p w14:paraId="3BC5362F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7BC79DA" w14:textId="31AFD7B6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49B4C5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44CC0BD5" w14:textId="04A43B60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62EEB1A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7A218A1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B5FF5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dxa"/>
            <w:shd w:val="clear" w:color="auto" w:fill="auto"/>
          </w:tcPr>
          <w:p w14:paraId="765D1E7B" w14:textId="5E6F4AFE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  <w:tc>
          <w:tcPr>
            <w:tcW w:w="186" w:type="dxa"/>
            <w:shd w:val="clear" w:color="auto" w:fill="auto"/>
          </w:tcPr>
          <w:p w14:paraId="6D6744D9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2DC935E4" w14:textId="044DF336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1B252573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B1A7A66" w14:textId="7423FB5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D6A227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621778D3" w14:textId="077A0C36" w:rsidR="00591CC3" w:rsidRPr="00C776DC" w:rsidRDefault="001B4618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CC3" w:rsidRPr="00C776DC" w14:paraId="1E6EBBB9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0ABB3E67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716" w:type="dxa"/>
            <w:shd w:val="clear" w:color="auto" w:fill="auto"/>
          </w:tcPr>
          <w:p w14:paraId="4C55B93A" w14:textId="6A5975FF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31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0FAFCEAC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669865D6" w14:textId="1BBEB06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31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7F87BC4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48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154EBB19" w14:textId="7ADCEB3E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086C76B1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44121827" w14:textId="33095A94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90" w:type="dxa"/>
            <w:shd w:val="clear" w:color="auto" w:fill="auto"/>
          </w:tcPr>
          <w:p w14:paraId="05355E5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6B703492" w14:textId="4D1DD713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4" w:type="dxa"/>
            <w:shd w:val="clear" w:color="auto" w:fill="auto"/>
          </w:tcPr>
          <w:p w14:paraId="4A9DBB80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02EFE16" w14:textId="394B927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45D64AA3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8FA3558" w14:textId="62D35E12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1DD3A8C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5F1BF4EF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905A20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12DE6DA5" w14:textId="0FB6ED11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6" w:type="dxa"/>
            <w:shd w:val="clear" w:color="auto" w:fill="auto"/>
          </w:tcPr>
          <w:p w14:paraId="7A211B9E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32D83F1" w14:textId="58F70DF0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642BA50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79667CF1" w14:textId="65EB1DB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D4185E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2B7C0DD" w14:textId="0E965746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CC3" w:rsidRPr="00C776DC" w14:paraId="49A0C152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19246F18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776DC">
              <w:rPr>
                <w:rFonts w:asciiTheme="majorBidi" w:hAnsiTheme="majorBidi" w:cstheme="majorBidi"/>
                <w:sz w:val="28"/>
                <w:szCs w:val="28"/>
              </w:rPr>
              <w:t>Bellisio</w:t>
            </w:r>
            <w:proofErr w:type="spellEnd"/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Investment, LLC</w:t>
            </w:r>
          </w:p>
        </w:tc>
        <w:tc>
          <w:tcPr>
            <w:tcW w:w="716" w:type="dxa"/>
            <w:shd w:val="clear" w:color="auto" w:fill="auto"/>
          </w:tcPr>
          <w:p w14:paraId="25C698C1" w14:textId="05109FDE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EDEDDF5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56F5E289" w14:textId="14C50BFB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200762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56C10AC9" w14:textId="0839AB01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46C79457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7192A6D8" w14:textId="5912DAF5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190" w:type="dxa"/>
            <w:shd w:val="clear" w:color="auto" w:fill="auto"/>
          </w:tcPr>
          <w:p w14:paraId="2217931F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7D73E067" w14:textId="0CD0C9EC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6174CEF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933F9BF" w14:textId="483CFE00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A00FA71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529483A9" w14:textId="61CCD571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68BD698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5DB443C8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99433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7DB3B272" w14:textId="77B14C83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186" w:type="dxa"/>
            <w:shd w:val="clear" w:color="auto" w:fill="auto"/>
          </w:tcPr>
          <w:p w14:paraId="71D1C515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782B8A2" w14:textId="01DA2956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CF1D80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4F9285C" w14:textId="07DFD23F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8E2484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91BC6A7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1CC3" w:rsidRPr="00C776DC" w14:paraId="4A0CA518" w14:textId="77777777" w:rsidTr="00C776DC">
        <w:trPr>
          <w:cantSplit/>
          <w:trHeight w:val="20"/>
        </w:trPr>
        <w:tc>
          <w:tcPr>
            <w:tcW w:w="4391" w:type="dxa"/>
            <w:shd w:val="clear" w:color="auto" w:fill="auto"/>
          </w:tcPr>
          <w:p w14:paraId="372539A9" w14:textId="77777777" w:rsidR="00591CC3" w:rsidRPr="00C776DC" w:rsidRDefault="00591CC3" w:rsidP="005D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left="-67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C.P. Aquaculture (Hainan) Co. Ltd.</w:t>
            </w:r>
          </w:p>
        </w:tc>
        <w:tc>
          <w:tcPr>
            <w:tcW w:w="716" w:type="dxa"/>
            <w:shd w:val="clear" w:color="auto" w:fill="auto"/>
          </w:tcPr>
          <w:p w14:paraId="2A21DE30" w14:textId="69D1AE29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055B073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225F23E4" w14:textId="714176A4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6F09BE6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479997A1" w14:textId="2761F40C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6A5AC37E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2" w:type="dxa"/>
            <w:shd w:val="clear" w:color="auto" w:fill="auto"/>
          </w:tcPr>
          <w:p w14:paraId="370AA7F8" w14:textId="599B1B23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0" w:type="dxa"/>
            <w:shd w:val="clear" w:color="auto" w:fill="auto"/>
          </w:tcPr>
          <w:p w14:paraId="2EDA9DDA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13E675FC" w14:textId="40DF2A4B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0B490A75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C22F00A" w14:textId="17F8D278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335F78B0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4" w:type="dxa"/>
            <w:shd w:val="clear" w:color="auto" w:fill="auto"/>
          </w:tcPr>
          <w:p w14:paraId="70A5D598" w14:textId="0A254864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5002A5F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266459F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89A6B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0" w:type="dxa"/>
            <w:shd w:val="clear" w:color="auto" w:fill="auto"/>
          </w:tcPr>
          <w:p w14:paraId="53CCF4DF" w14:textId="67D1254A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6" w:type="dxa"/>
            <w:shd w:val="clear" w:color="auto" w:fill="auto"/>
          </w:tcPr>
          <w:p w14:paraId="78DAF2BD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29F33CD" w14:textId="589252AF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3092EBC2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0F6B325F" w14:textId="3091696B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78162B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7FF7372D" w14:textId="77777777" w:rsidR="00591CC3" w:rsidRPr="00C776DC" w:rsidRDefault="00591CC3" w:rsidP="0059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85D642E" w14:textId="77777777" w:rsidR="00CA09E7" w:rsidRPr="00A57B00" w:rsidRDefault="00CA09E7" w:rsidP="007A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10" w:lineRule="exac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 (ต่อ)</w:t>
      </w:r>
    </w:p>
    <w:p w14:paraId="39CB8666" w14:textId="4FEFC295" w:rsidR="00C776DC" w:rsidRPr="00550D9B" w:rsidRDefault="00C776DC" w:rsidP="007A4FAA">
      <w:pPr>
        <w:spacing w:line="31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19"/>
        <w:gridCol w:w="180"/>
        <w:gridCol w:w="811"/>
        <w:gridCol w:w="179"/>
        <w:gridCol w:w="728"/>
        <w:gridCol w:w="184"/>
        <w:gridCol w:w="810"/>
        <w:gridCol w:w="180"/>
        <w:gridCol w:w="810"/>
        <w:gridCol w:w="184"/>
        <w:gridCol w:w="806"/>
        <w:gridCol w:w="184"/>
        <w:gridCol w:w="705"/>
        <w:gridCol w:w="180"/>
        <w:gridCol w:w="709"/>
        <w:gridCol w:w="180"/>
        <w:gridCol w:w="794"/>
        <w:gridCol w:w="181"/>
        <w:gridCol w:w="757"/>
        <w:gridCol w:w="180"/>
        <w:gridCol w:w="878"/>
        <w:gridCol w:w="180"/>
        <w:gridCol w:w="731"/>
      </w:tblGrid>
      <w:tr w:rsidR="00C776DC" w:rsidRPr="00C776DC" w14:paraId="4F04E348" w14:textId="77777777" w:rsidTr="00C776D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7B252F4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shd w:val="clear" w:color="auto" w:fill="auto"/>
          </w:tcPr>
          <w:p w14:paraId="7F2524E2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77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77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776DC" w:rsidRPr="00C776DC" w14:paraId="6D01B54D" w14:textId="77777777" w:rsidTr="00C776D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990160E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77AAC2D7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776DC" w:rsidRPr="00C776DC" w14:paraId="7CE22804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5954D45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C24B78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7D64117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8BEAFF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2F1BC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07C82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55E72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4FF5F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5D60D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171D6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8F2A9" w14:textId="52A9D415" w:rsidR="00C776DC" w:rsidRPr="00C776DC" w:rsidDel="00685444" w:rsidRDefault="002D3B6D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C776DC" w:rsidRPr="00C776DC" w14:paraId="733DA523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B260D94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DE39E70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304206F4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7011976E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B3A2A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742349FA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8D9EB3E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14:paraId="2B2260E6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EC13F2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5BC61430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015725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9" w:type="dxa"/>
            <w:gridSpan w:val="3"/>
            <w:shd w:val="clear" w:color="auto" w:fill="auto"/>
            <w:vAlign w:val="bottom"/>
          </w:tcPr>
          <w:p w14:paraId="2378FAE3" w14:textId="3531E894" w:rsidR="00C776DC" w:rsidRPr="00C776DC" w:rsidRDefault="002D3B6D" w:rsidP="002D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DC3CEB" w:rsidRPr="00C776DC" w14:paraId="1979B48A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EF52548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3EE7C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5500CEC8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09B04A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BCD45B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BA038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AE532C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975C1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E764DA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4BCDC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9E3092" w14:textId="77777777" w:rsidR="00C776DC" w:rsidRPr="00C776DC" w:rsidDel="00685444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A130D" w14:textId="5AD3ABE2" w:rsidR="00C776DC" w:rsidRPr="00C776DC" w:rsidDel="00685444" w:rsidRDefault="002D3B6D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9D114B" w:rsidRPr="00C776DC" w14:paraId="0339D926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2825F13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7E862075" w14:textId="3DB74A10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A98306C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3B868C41" w14:textId="3BA10B06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9" w:type="dxa"/>
            <w:shd w:val="clear" w:color="auto" w:fill="auto"/>
          </w:tcPr>
          <w:p w14:paraId="33BF7E8B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14:paraId="546667AC" w14:textId="7F2A1CFA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7A40EC4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D77ADF" w14:textId="0DA6AD4B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491BF03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B2A2914" w14:textId="77777777" w:rsid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659B5A0" w14:textId="310BC24F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5A99854D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4E9BD46E" w14:textId="395E1C8C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" w:type="dxa"/>
            <w:shd w:val="clear" w:color="auto" w:fill="auto"/>
          </w:tcPr>
          <w:p w14:paraId="4B316AA9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1D5A20C" w14:textId="47913A6F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B6793B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6255A23A" w14:textId="297B8A32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A3D6417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3F0C45B" w14:textId="77777777" w:rsid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03571BD" w14:textId="0B76B454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4D594004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73F9CA11" w14:textId="67D774A0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0C9EE9A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59DE27B4" w14:textId="77777777" w:rsid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DD370AB" w14:textId="26A9C458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965172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558FC81" w14:textId="77777777" w:rsidR="002D3B6D" w:rsidRDefault="002D3B6D" w:rsidP="002D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8BF7009" w14:textId="31DB9FE1" w:rsidR="00C776DC" w:rsidRPr="00C776DC" w:rsidRDefault="002D3B6D" w:rsidP="002D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E22CC" w:rsidRPr="00C776DC" w14:paraId="63C2B55B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0FCB4D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11F73985" w14:textId="64B85903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0" w:type="dxa"/>
            <w:shd w:val="clear" w:color="auto" w:fill="auto"/>
          </w:tcPr>
          <w:p w14:paraId="54665033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41F86CC" w14:textId="020CE79B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79" w:type="dxa"/>
            <w:shd w:val="clear" w:color="auto" w:fill="auto"/>
          </w:tcPr>
          <w:p w14:paraId="78832AE1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5B10F3CC" w14:textId="572EA59B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4" w:type="dxa"/>
            <w:shd w:val="clear" w:color="auto" w:fill="auto"/>
          </w:tcPr>
          <w:p w14:paraId="3465AEE7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F3ACEF" w14:textId="50CA1226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0E3E1E93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27A767" w14:textId="61D64E99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4" w:type="dxa"/>
            <w:shd w:val="clear" w:color="auto" w:fill="auto"/>
          </w:tcPr>
          <w:p w14:paraId="0C4DBE2A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D84F707" w14:textId="060E9567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4" w:type="dxa"/>
            <w:shd w:val="clear" w:color="auto" w:fill="auto"/>
          </w:tcPr>
          <w:p w14:paraId="11057804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19D9E9B1" w14:textId="2E8E41A6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0" w:type="dxa"/>
            <w:shd w:val="clear" w:color="auto" w:fill="auto"/>
          </w:tcPr>
          <w:p w14:paraId="57E6D7EB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DF645CC" w14:textId="1F59AE6F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7BE08929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6FFAD2DE" w14:textId="187B1950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1" w:type="dxa"/>
            <w:shd w:val="clear" w:color="auto" w:fill="auto"/>
          </w:tcPr>
          <w:p w14:paraId="04787AEC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1D107558" w14:textId="5FA281CD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1B7280FF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12CB69D1" w14:textId="443D6035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0" w:type="dxa"/>
            <w:shd w:val="clear" w:color="auto" w:fill="auto"/>
          </w:tcPr>
          <w:p w14:paraId="20A72CBA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486B9F15" w14:textId="0A9FD71A" w:rsidR="00C776DC" w:rsidRPr="00C776DC" w:rsidRDefault="00E00098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C776DC" w:rsidRPr="00C776D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C776DC" w:rsidRPr="00C776DC" w14:paraId="67226CF8" w14:textId="77777777" w:rsidTr="00C776DC">
        <w:trPr>
          <w:cantSplit/>
          <w:trHeight w:hRule="exact" w:val="144"/>
        </w:trPr>
        <w:tc>
          <w:tcPr>
            <w:tcW w:w="3960" w:type="dxa"/>
            <w:shd w:val="clear" w:color="auto" w:fill="auto"/>
          </w:tcPr>
          <w:p w14:paraId="3FB43DE6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0B7723B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8A5F476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361" w:type="dxa"/>
            <w:gridSpan w:val="19"/>
            <w:shd w:val="clear" w:color="auto" w:fill="auto"/>
          </w:tcPr>
          <w:p w14:paraId="31A02118" w14:textId="77777777" w:rsidR="00C776DC" w:rsidRPr="00C776DC" w:rsidRDefault="00C776DC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</w:tr>
      <w:tr w:rsidR="00190F6F" w:rsidRPr="00C776DC" w14:paraId="061CB833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EBB6716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hanging="5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C.P. Foods Holdings Limited</w:t>
            </w: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666E71E2" w14:textId="79DB7E9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613E277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33E3B045" w14:textId="75CD2E12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40EE1405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882CC33" w14:textId="2FE37AE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CE085D7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C7B3D41" w14:textId="6B06A386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EE9D0A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AF5D7F3" w14:textId="5EB8CAA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46A8435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455EB3B4" w14:textId="1ADEC23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5D20E10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51666F56" w14:textId="7E9922C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CA183F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1111935" w14:textId="43A7FDB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00C47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07D1A1D" w14:textId="7D5F2675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1A5F961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shd w:val="clear" w:color="auto" w:fill="auto"/>
          </w:tcPr>
          <w:p w14:paraId="600CC13F" w14:textId="32BDCE5C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45E7B2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17A69AC0" w14:textId="5585FFF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8B719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991B6C1" w14:textId="1B32B00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048CB217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6D324D7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hanging="5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719" w:type="dxa"/>
            <w:shd w:val="clear" w:color="auto" w:fill="auto"/>
          </w:tcPr>
          <w:p w14:paraId="3D391B4E" w14:textId="7494D64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2D958F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77364568" w14:textId="104F47A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78118C8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54493105" w14:textId="44EF428B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6EA712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B037A99" w14:textId="69845C9C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F83177A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3285945" w14:textId="72428084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DF57D8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DDCF570" w14:textId="5BCDE016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60C0A44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596B026C" w14:textId="53D9375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48BFC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76F20743" w14:textId="3D989ED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0D8AC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890D9DE" w14:textId="46534EE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5802E5A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shd w:val="clear" w:color="auto" w:fill="auto"/>
          </w:tcPr>
          <w:p w14:paraId="02300C03" w14:textId="0E137F0E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8497D4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656AF89" w14:textId="10BA901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8D67A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068EE59" w14:textId="20CCE34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40A322C4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D92F1AE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hanging="5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eastAsia="Angsana New" w:hAnsiTheme="majorBidi" w:cstheme="majorBidi"/>
                <w:sz w:val="28"/>
                <w:szCs w:val="28"/>
              </w:rPr>
              <w:t>CP Foods Capital Limited</w:t>
            </w:r>
            <w:r w:rsidRPr="00C776DC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794E6E48" w14:textId="5DD1405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0E9CAB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34120953" w14:textId="22B0C63A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32FC75E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dxa"/>
            <w:shd w:val="clear" w:color="auto" w:fill="auto"/>
          </w:tcPr>
          <w:p w14:paraId="1A438346" w14:textId="14938742" w:rsidR="00190F6F" w:rsidRPr="00C776DC" w:rsidRDefault="00BB162A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B0FC6EF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74F82A3" w14:textId="52FB2029" w:rsidR="00190F6F" w:rsidRPr="00C776DC" w:rsidDel="009722DA" w:rsidRDefault="00BB162A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053697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B01507E" w14:textId="1F9ED81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7C79EB4E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6C450126" w14:textId="6877102B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E4A0BB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9B01729" w14:textId="62A1343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757C2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D27B79B" w14:textId="25FF3445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BBA94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55AA957" w14:textId="01BA1D3C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621F5B8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shd w:val="clear" w:color="auto" w:fill="auto"/>
          </w:tcPr>
          <w:p w14:paraId="68080E1B" w14:textId="03286158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812128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85C9989" w14:textId="471F4D45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7AD8D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ADE63AF" w14:textId="5384C52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22E1FDB2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4D798C26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hanging="5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eastAsia="Angsana New" w:hAnsiTheme="majorBidi" w:cstheme="majorBidi"/>
                <w:sz w:val="28"/>
                <w:szCs w:val="28"/>
              </w:rPr>
              <w:t>CP Foods Singapore Pte Ltd.</w:t>
            </w:r>
          </w:p>
        </w:tc>
        <w:tc>
          <w:tcPr>
            <w:tcW w:w="719" w:type="dxa"/>
            <w:shd w:val="clear" w:color="auto" w:fill="auto"/>
          </w:tcPr>
          <w:p w14:paraId="4B026A91" w14:textId="3F9E2D8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6BF119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5B11E029" w14:textId="1C953E89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57D161BB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dxa"/>
            <w:shd w:val="clear" w:color="auto" w:fill="auto"/>
          </w:tcPr>
          <w:p w14:paraId="169F1ECC" w14:textId="63E5C33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4" w:type="dxa"/>
            <w:shd w:val="clear" w:color="auto" w:fill="auto"/>
          </w:tcPr>
          <w:p w14:paraId="716D461B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8277D63" w14:textId="68A62114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6E01F0F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B852D4F" w14:textId="2BD4DB2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4" w:type="dxa"/>
            <w:shd w:val="clear" w:color="auto" w:fill="auto"/>
          </w:tcPr>
          <w:p w14:paraId="1F280EEF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5ED1BB7E" w14:textId="2E542416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4" w:type="dxa"/>
            <w:shd w:val="clear" w:color="auto" w:fill="auto"/>
          </w:tcPr>
          <w:p w14:paraId="2F12B45B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B9DC9E4" w14:textId="5D5DF42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5730E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7EFCF319" w14:textId="69CB702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0701CA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CDC7807" w14:textId="5C0029F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1" w:type="dxa"/>
            <w:shd w:val="clear" w:color="auto" w:fill="auto"/>
          </w:tcPr>
          <w:p w14:paraId="20F56FA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shd w:val="clear" w:color="auto" w:fill="auto"/>
          </w:tcPr>
          <w:p w14:paraId="02C800C1" w14:textId="73691405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4DD1A55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7EC18B91" w14:textId="16E42D4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14460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ECEE989" w14:textId="77C0B16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56310399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2CE4FBC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right="-169"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Charoen Pokphand Foods Kenya Co., Ltd.</w:t>
            </w:r>
          </w:p>
        </w:tc>
        <w:tc>
          <w:tcPr>
            <w:tcW w:w="719" w:type="dxa"/>
            <w:shd w:val="clear" w:color="auto" w:fill="auto"/>
          </w:tcPr>
          <w:p w14:paraId="4FD5B05E" w14:textId="3246ACA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53DBF48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38405B26" w14:textId="499BC00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17F5899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1AB1B1A" w14:textId="00803AE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5C3B7A5A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D1BA97" w14:textId="3B84C815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8F0224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F5FB52A" w14:textId="1FE71C44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45B5EF0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6F9F2F83" w14:textId="2F913909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48EEA43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61F5E27" w14:textId="786B8C5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6BB52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B11F289" w14:textId="786C9F2B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92495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915353A" w14:textId="0D55BD4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DA7ADA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7" w:type="dxa"/>
            <w:shd w:val="clear" w:color="auto" w:fill="auto"/>
          </w:tcPr>
          <w:p w14:paraId="14BD2F91" w14:textId="12F711D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D68FF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1A5EAD3C" w14:textId="4AA9D52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28A5D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B6F4182" w14:textId="6A5423C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2B5EDADD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163E996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right="-169"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Charoen Pokphand Foods (Overseas) LLC</w:t>
            </w:r>
          </w:p>
        </w:tc>
        <w:tc>
          <w:tcPr>
            <w:tcW w:w="719" w:type="dxa"/>
            <w:shd w:val="clear" w:color="auto" w:fill="auto"/>
          </w:tcPr>
          <w:p w14:paraId="6104F3A3" w14:textId="5C59629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6038D6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2153A1ED" w14:textId="638FAB4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2077B2DA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2B15200D" w14:textId="526082C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14:paraId="647B57CE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E465CE" w14:textId="49F9808B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722863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284123F" w14:textId="003414A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84" w:type="dxa"/>
            <w:shd w:val="clear" w:color="auto" w:fill="auto"/>
          </w:tcPr>
          <w:p w14:paraId="7FBCD70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0A92D13D" w14:textId="20AFD9D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84" w:type="dxa"/>
            <w:shd w:val="clear" w:color="auto" w:fill="auto"/>
          </w:tcPr>
          <w:p w14:paraId="3D71B79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E9D4964" w14:textId="50F5186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154EE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37FE780" w14:textId="343B2DF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CE10A9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05F5131" w14:textId="2D4BE6A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1" w:type="dxa"/>
            <w:shd w:val="clear" w:color="auto" w:fill="auto"/>
          </w:tcPr>
          <w:p w14:paraId="03BA8997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7" w:type="dxa"/>
            <w:shd w:val="clear" w:color="auto" w:fill="auto"/>
          </w:tcPr>
          <w:p w14:paraId="263D0F98" w14:textId="302AC226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0F8BF45E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72A6BD4" w14:textId="7062591B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7767E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CD9D21F" w14:textId="60E4AC7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7457ED82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0FF08EE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right="-169"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719" w:type="dxa"/>
            <w:shd w:val="clear" w:color="auto" w:fill="auto"/>
          </w:tcPr>
          <w:p w14:paraId="03067898" w14:textId="6C29483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A4D028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67662445" w14:textId="6ADEE58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548A634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5C0E7593" w14:textId="5B86552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4" w:type="dxa"/>
            <w:shd w:val="clear" w:color="auto" w:fill="auto"/>
          </w:tcPr>
          <w:p w14:paraId="31C174C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5A8B640" w14:textId="3DCBF3B5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1464A08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36FF8E4" w14:textId="6909FE9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4" w:type="dxa"/>
            <w:shd w:val="clear" w:color="auto" w:fill="auto"/>
          </w:tcPr>
          <w:p w14:paraId="29AC4175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5057FE71" w14:textId="64C88DF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4" w:type="dxa"/>
            <w:shd w:val="clear" w:color="auto" w:fill="auto"/>
          </w:tcPr>
          <w:p w14:paraId="5AC9263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1CB0A47" w14:textId="65B676B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5635E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75E151E" w14:textId="49A9558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5CD69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07A175FD" w14:textId="53DD3B0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1" w:type="dxa"/>
            <w:shd w:val="clear" w:color="auto" w:fill="auto"/>
          </w:tcPr>
          <w:p w14:paraId="58382C8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7" w:type="dxa"/>
            <w:shd w:val="clear" w:color="auto" w:fill="auto"/>
          </w:tcPr>
          <w:p w14:paraId="7E11D531" w14:textId="52FFB4B9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0D2CACF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5F36203" w14:textId="0801664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03B30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F703C1" w14:textId="21114D2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39788414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C3F91BB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CPF Investment Limited </w:t>
            </w:r>
          </w:p>
        </w:tc>
        <w:tc>
          <w:tcPr>
            <w:tcW w:w="719" w:type="dxa"/>
            <w:shd w:val="clear" w:color="auto" w:fill="auto"/>
          </w:tcPr>
          <w:p w14:paraId="5DC6965D" w14:textId="06C3AF96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683492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15991437" w14:textId="0A8F49E4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2CA92F5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188E5C7" w14:textId="4B7E83D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2BE3FBB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43BFE55" w14:textId="4DD7057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C98E9D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14F59E2" w14:textId="3F7A086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1C38144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2E6EFE8D" w14:textId="6C04CD6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73282C6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73B782D" w14:textId="23F647D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7E48C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ABA48B0" w14:textId="2407EEF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837ED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AA62EC9" w14:textId="692FA1D6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1" w:type="dxa"/>
            <w:shd w:val="clear" w:color="auto" w:fill="auto"/>
          </w:tcPr>
          <w:p w14:paraId="645DBAB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shd w:val="clear" w:color="auto" w:fill="auto"/>
          </w:tcPr>
          <w:p w14:paraId="7AD02B28" w14:textId="3FCA3C1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1F149E5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750B0602" w14:textId="38BCB8C9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F2607B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676C1BEF" w14:textId="46689046" w:rsidR="00190F6F" w:rsidRPr="00C776DC" w:rsidRDefault="00916381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59577808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F6FCE74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hanging="58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 xml:space="preserve">CPF Tanzania Limited </w:t>
            </w:r>
          </w:p>
        </w:tc>
        <w:tc>
          <w:tcPr>
            <w:tcW w:w="719" w:type="dxa"/>
            <w:shd w:val="clear" w:color="auto" w:fill="auto"/>
          </w:tcPr>
          <w:p w14:paraId="5F501427" w14:textId="1C33C61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E21F81B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837F8C8" w14:textId="7950665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364FC362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53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</w:tcPr>
          <w:p w14:paraId="2D075F51" w14:textId="4F9425B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0EE082AA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017E3C" w14:textId="42393CFC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254B2C5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5AE36A" w14:textId="47A2570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" w:type="dxa"/>
            <w:shd w:val="clear" w:color="auto" w:fill="auto"/>
          </w:tcPr>
          <w:p w14:paraId="77D34E05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006500F8" w14:textId="277C6DE6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" w:type="dxa"/>
            <w:shd w:val="clear" w:color="auto" w:fill="auto"/>
          </w:tcPr>
          <w:p w14:paraId="3DE2D3FB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41EB0C44" w14:textId="3A2FD84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80" w:type="dxa"/>
            <w:shd w:val="clear" w:color="auto" w:fill="auto"/>
          </w:tcPr>
          <w:p w14:paraId="71426AE3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C0B6CAB" w14:textId="17070A3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80" w:type="dxa"/>
            <w:shd w:val="clear" w:color="auto" w:fill="auto"/>
          </w:tcPr>
          <w:p w14:paraId="7D54ACAA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34710014" w14:textId="63608474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E1CBEBA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5FCDE000" w14:textId="5AB19C4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1758B5" w14:textId="77777777" w:rsidR="00190F6F" w:rsidRPr="00C776DC" w:rsidRDefault="00190F6F" w:rsidP="00190F6F">
            <w:pPr>
              <w:pStyle w:val="block"/>
              <w:tabs>
                <w:tab w:val="decimal" w:pos="508"/>
              </w:tabs>
              <w:spacing w:after="0" w:line="310" w:lineRule="exact"/>
              <w:ind w:left="0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32B3097F" w14:textId="3B09C372" w:rsidR="00190F6F" w:rsidRPr="00C776DC" w:rsidRDefault="00190F6F" w:rsidP="00190F6F">
            <w:pPr>
              <w:pStyle w:val="acctfourfigures"/>
              <w:tabs>
                <w:tab w:val="clear" w:pos="765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801CCA" w14:textId="77777777" w:rsidR="00190F6F" w:rsidRPr="00C776DC" w:rsidRDefault="00190F6F" w:rsidP="00190F6F">
            <w:pPr>
              <w:pStyle w:val="acctfourfigures"/>
              <w:tabs>
                <w:tab w:val="clear" w:pos="765"/>
                <w:tab w:val="left" w:pos="57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62DD2814" w14:textId="3CA15657" w:rsidR="00190F6F" w:rsidRPr="00C776DC" w:rsidRDefault="00190F6F" w:rsidP="00190F6F">
            <w:pPr>
              <w:pStyle w:val="acctfourfigures"/>
              <w:tabs>
                <w:tab w:val="clear" w:pos="765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0F6F" w:rsidRPr="00C776DC" w14:paraId="21CE65D2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BA4B2E9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10" w:lineRule="exact"/>
              <w:ind w:hanging="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719" w:type="dxa"/>
            <w:shd w:val="clear" w:color="auto" w:fill="auto"/>
          </w:tcPr>
          <w:p w14:paraId="48704C9E" w14:textId="094232F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1738172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DDDE1A7" w14:textId="6FB3D76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14:paraId="2426A86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A162325" w14:textId="0178E00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84" w:type="dxa"/>
            <w:shd w:val="clear" w:color="auto" w:fill="auto"/>
          </w:tcPr>
          <w:p w14:paraId="3E4F2C17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E5B4CB0" w14:textId="033F95B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80" w:type="dxa"/>
            <w:shd w:val="clear" w:color="auto" w:fill="auto"/>
          </w:tcPr>
          <w:p w14:paraId="0F99F01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F9BF7B9" w14:textId="39F26790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4" w:type="dxa"/>
            <w:shd w:val="clear" w:color="auto" w:fill="auto"/>
          </w:tcPr>
          <w:p w14:paraId="3D7B407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3C65AB71" w14:textId="2CF0CABE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4" w:type="dxa"/>
            <w:shd w:val="clear" w:color="auto" w:fill="auto"/>
          </w:tcPr>
          <w:p w14:paraId="236ED21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6D7E6D22" w14:textId="58880FD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2D94B5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DAEB833" w14:textId="73EEA2E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DD4B3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E9AD917" w14:textId="08C63DB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1" w:type="dxa"/>
            <w:shd w:val="clear" w:color="auto" w:fill="auto"/>
          </w:tcPr>
          <w:p w14:paraId="0587210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shd w:val="clear" w:color="auto" w:fill="auto"/>
          </w:tcPr>
          <w:p w14:paraId="2C0B8D19" w14:textId="06C40629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5230B35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  <w:shd w:val="clear" w:color="auto" w:fill="auto"/>
          </w:tcPr>
          <w:p w14:paraId="315D512C" w14:textId="009BD0BF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FFD7C7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905E27B" w14:textId="2A371D0C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F6F" w:rsidRPr="00C776DC" w14:paraId="47F88E40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624FAAA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10" w:lineRule="exact"/>
              <w:ind w:hanging="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CPF Poland S.A.</w:t>
            </w: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53B10946" w14:textId="4BAA482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66.67</w:t>
            </w:r>
          </w:p>
        </w:tc>
        <w:tc>
          <w:tcPr>
            <w:tcW w:w="180" w:type="dxa"/>
            <w:shd w:val="clear" w:color="auto" w:fill="auto"/>
          </w:tcPr>
          <w:p w14:paraId="49BDA12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ADBAC56" w14:textId="75BB14C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66.67</w:t>
            </w:r>
          </w:p>
        </w:tc>
        <w:tc>
          <w:tcPr>
            <w:tcW w:w="179" w:type="dxa"/>
            <w:shd w:val="clear" w:color="auto" w:fill="auto"/>
          </w:tcPr>
          <w:p w14:paraId="286F12F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8368E21" w14:textId="15379655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4" w:type="dxa"/>
            <w:shd w:val="clear" w:color="auto" w:fill="auto"/>
          </w:tcPr>
          <w:p w14:paraId="6FF7550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E8549CC" w14:textId="76B8B45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A6D251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8351204" w14:textId="237BD0F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1700E67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18953F5D" w14:textId="5CA7B55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30ACA31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9FA3838" w14:textId="76D4062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BAE6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56DD0F9" w14:textId="3FCC12C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6C575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6021403" w14:textId="38398A31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58C6905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shd w:val="clear" w:color="auto" w:fill="auto"/>
          </w:tcPr>
          <w:p w14:paraId="549BCD2B" w14:textId="400C742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12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81ABE9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350F7EA1" w14:textId="74A3EB2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79A80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C30D218" w14:textId="131E7BB2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114B" w:rsidRPr="00C776DC" w14:paraId="639BE77A" w14:textId="77777777" w:rsidTr="005A62D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5761B8C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10" w:lineRule="exact"/>
              <w:ind w:hanging="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Homegrown Shrimp (USA) LLC</w:t>
            </w:r>
            <w:r w:rsidRPr="00C77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3F0B8BB9" w14:textId="5E9F0E3B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8FC051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75BDE68" w14:textId="51975465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5A700536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1684C2C2" w14:textId="01830FE5" w:rsidR="00190F6F" w:rsidRPr="00976E8F" w:rsidRDefault="00976E8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6E8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A62D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4" w:type="dxa"/>
            <w:shd w:val="clear" w:color="auto" w:fill="auto"/>
          </w:tcPr>
          <w:p w14:paraId="7E3053A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F06434D" w14:textId="2EE96681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E50B0C5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9A6091" w14:textId="611B62D0" w:rsidR="00190F6F" w:rsidRPr="00C776DC" w:rsidRDefault="009D3FFC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62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41</w:t>
            </w:r>
            <w:r w:rsidR="00BE6F76" w:rsidRPr="005A62D7">
              <w:rPr>
                <w:rFonts w:asciiTheme="majorBidi" w:hAnsiTheme="majorBidi" w:cstheme="majorBidi"/>
                <w:sz w:val="28"/>
                <w:szCs w:val="28"/>
                <w:lang w:val="en-AU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25775CD7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6F31667D" w14:textId="4DD1979A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" w:type="dxa"/>
            <w:shd w:val="clear" w:color="auto" w:fill="auto"/>
          </w:tcPr>
          <w:p w14:paraId="5535C710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0B22A22F" w14:textId="3EFD646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491BB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C4796AB" w14:textId="10E04A3C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6BC88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EF8DBE8" w14:textId="1855B136" w:rsidR="00190F6F" w:rsidRPr="00C776DC" w:rsidRDefault="009D3FFC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AU"/>
              </w:rPr>
              <w:t>41</w:t>
            </w:r>
            <w:r w:rsidR="00BE6F76">
              <w:rPr>
                <w:rFonts w:asciiTheme="majorBidi" w:hAnsiTheme="majorBidi" w:cstheme="majorBidi"/>
                <w:sz w:val="28"/>
                <w:szCs w:val="28"/>
                <w:lang w:val="en-AU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7C19063B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6710F30D" w14:textId="51D1000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20</w:t>
            </w:r>
            <w:r w:rsidRPr="00C776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049300A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62C49BD7" w14:textId="4F821B9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9B676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3DA2A78" w14:textId="1B60329A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D114B" w:rsidRPr="00C776DC" w14:paraId="24E2E6A4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F0C21C3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10" w:lineRule="exact"/>
              <w:ind w:hanging="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14:paraId="3F782C0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3CE71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B798D08" w14:textId="7777777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4124508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29327DD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111CA4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895889" w14:textId="7777777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A1664B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F447" w14:textId="6FCA8A39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604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</w:t>
            </w:r>
          </w:p>
        </w:tc>
        <w:tc>
          <w:tcPr>
            <w:tcW w:w="184" w:type="dxa"/>
            <w:shd w:val="clear" w:color="auto" w:fill="auto"/>
          </w:tcPr>
          <w:p w14:paraId="79A52C0B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7A38C" w14:textId="3DF5CD81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3,455</w:t>
            </w:r>
          </w:p>
        </w:tc>
        <w:tc>
          <w:tcPr>
            <w:tcW w:w="184" w:type="dxa"/>
            <w:shd w:val="clear" w:color="auto" w:fill="auto"/>
          </w:tcPr>
          <w:p w14:paraId="646A0DF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DFD2" w14:textId="5059AF6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E000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78)</w:t>
            </w:r>
          </w:p>
        </w:tc>
        <w:tc>
          <w:tcPr>
            <w:tcW w:w="180" w:type="dxa"/>
            <w:shd w:val="clear" w:color="auto" w:fill="auto"/>
          </w:tcPr>
          <w:p w14:paraId="1D884C2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DB42F" w14:textId="383B7DFC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E000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78)</w:t>
            </w:r>
          </w:p>
        </w:tc>
        <w:tc>
          <w:tcPr>
            <w:tcW w:w="180" w:type="dxa"/>
            <w:shd w:val="clear" w:color="auto" w:fill="auto"/>
          </w:tcPr>
          <w:p w14:paraId="24561DE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614EA" w14:textId="7DF9FEB9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2F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386</w:t>
            </w:r>
          </w:p>
        </w:tc>
        <w:tc>
          <w:tcPr>
            <w:tcW w:w="181" w:type="dxa"/>
            <w:shd w:val="clear" w:color="auto" w:fill="auto"/>
          </w:tcPr>
          <w:p w14:paraId="481D215C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5A3C9" w14:textId="1212645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80" w:type="dxa"/>
            <w:shd w:val="clear" w:color="auto" w:fill="auto"/>
          </w:tcPr>
          <w:p w14:paraId="27B915EF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B4958" w14:textId="4D69CADF" w:rsidR="00190F6F" w:rsidRPr="00916381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3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896E71" w14:textId="77777777" w:rsidR="00190F6F" w:rsidRPr="007C1814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EA4BF" w14:textId="47D4E6C4" w:rsidR="00190F6F" w:rsidRPr="007C1814" w:rsidRDefault="007C1814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8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-</w:t>
            </w:r>
          </w:p>
        </w:tc>
      </w:tr>
      <w:tr w:rsidR="00DE22CC" w:rsidRPr="00C776DC" w14:paraId="7C51909A" w14:textId="77777777" w:rsidTr="002D3B6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FB6DE59" w14:textId="77777777" w:rsidR="00190F6F" w:rsidRPr="00C776DC" w:rsidRDefault="00190F6F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10" w:lineRule="exact"/>
              <w:ind w:hanging="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19" w:type="dxa"/>
            <w:shd w:val="clear" w:color="auto" w:fill="auto"/>
          </w:tcPr>
          <w:p w14:paraId="157CBBB9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3A754E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76B32E03" w14:textId="7777777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2F932E2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3D21E37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81F29A3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E8D25E9" w14:textId="77777777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7F4315D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68ED4" w14:textId="6336B57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06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184" w:type="dxa"/>
            <w:shd w:val="clear" w:color="auto" w:fill="auto"/>
          </w:tcPr>
          <w:p w14:paraId="4272573F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9EC05" w14:textId="4CE402FF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184" w:type="dxa"/>
            <w:shd w:val="clear" w:color="auto" w:fill="auto"/>
          </w:tcPr>
          <w:p w14:paraId="41305761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4FCBA" w14:textId="1BAB0818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B0594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D5C8C" w14:textId="5485D8BD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1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B42E58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A463" w14:textId="296AAD73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80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181" w:type="dxa"/>
            <w:shd w:val="clear" w:color="auto" w:fill="auto"/>
          </w:tcPr>
          <w:p w14:paraId="3E492934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E956C" w14:textId="24F8AD19" w:rsidR="00190F6F" w:rsidRPr="00C776DC" w:rsidDel="009722DA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1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22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C77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180" w:type="dxa"/>
            <w:shd w:val="clear" w:color="auto" w:fill="auto"/>
          </w:tcPr>
          <w:p w14:paraId="0577086F" w14:textId="77777777" w:rsidR="00190F6F" w:rsidRPr="00C776DC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10" w:lineRule="exact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B46A4" w14:textId="6E98A460" w:rsidR="00190F6F" w:rsidRPr="00916381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3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21E3E2" w14:textId="77777777" w:rsidR="00190F6F" w:rsidRPr="007C1814" w:rsidRDefault="00190F6F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10" w:lineRule="exact"/>
              <w:ind w:left="113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03AEE" w14:textId="69C97A13" w:rsidR="00190F6F" w:rsidRPr="007C1814" w:rsidRDefault="007C1814" w:rsidP="00190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1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8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-</w:t>
            </w:r>
          </w:p>
        </w:tc>
      </w:tr>
    </w:tbl>
    <w:p w14:paraId="60256379" w14:textId="77777777" w:rsidR="00C776DC" w:rsidRPr="00C20284" w:rsidRDefault="00C776DC" w:rsidP="00C776DC">
      <w:pPr>
        <w:pStyle w:val="Caption"/>
      </w:pPr>
    </w:p>
    <w:p w14:paraId="0D74073B" w14:textId="77777777" w:rsidR="00D96595" w:rsidRPr="00A57B00" w:rsidRDefault="00D9659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rFonts w:asciiTheme="majorBidi" w:hAnsiTheme="majorBidi" w:cstheme="majorBidi"/>
          <w:szCs w:val="22"/>
        </w:rPr>
        <w:sectPr w:rsidR="00D96595" w:rsidRPr="00A57B00" w:rsidSect="00D96595">
          <w:footerReference w:type="default" r:id="rId13"/>
          <w:pgSz w:w="16834" w:h="11909" w:orient="landscape" w:code="9"/>
          <w:pgMar w:top="1152" w:right="864" w:bottom="270" w:left="864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37461277" w14:textId="027C3F0F" w:rsidR="00972ED8" w:rsidRPr="00E0725A" w:rsidRDefault="00E0725A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bCs w:val="0"/>
          <w:sz w:val="30"/>
          <w:szCs w:val="30"/>
        </w:rPr>
      </w:pPr>
      <w:r w:rsidRPr="00E0725A">
        <w:rPr>
          <w:rFonts w:asciiTheme="majorBidi" w:hAnsiTheme="majorBidi" w:cstheme="majorBidi"/>
          <w:bCs w:val="0"/>
          <w:sz w:val="30"/>
          <w:szCs w:val="30"/>
        </w:rPr>
        <w:lastRenderedPageBreak/>
        <w:t>6</w:t>
      </w:r>
      <w:r w:rsidR="00972ED8" w:rsidRPr="00E0725A">
        <w:rPr>
          <w:rFonts w:asciiTheme="majorBidi" w:hAnsiTheme="majorBidi" w:cstheme="majorBidi"/>
          <w:bCs w:val="0"/>
          <w:sz w:val="30"/>
          <w:szCs w:val="30"/>
        </w:rPr>
        <w:tab/>
      </w:r>
      <w:r w:rsidR="00C17E9D" w:rsidRPr="002A150C">
        <w:rPr>
          <w:rFonts w:asciiTheme="majorBidi" w:hAnsiTheme="majorBidi" w:cstheme="majorBidi"/>
          <w:b w:val="0"/>
          <w:sz w:val="30"/>
          <w:szCs w:val="30"/>
          <w:cs/>
        </w:rPr>
        <w:t>เงินลงทุนในบริษัทร่วม</w:t>
      </w:r>
    </w:p>
    <w:p w14:paraId="163F2345" w14:textId="77777777" w:rsidR="007D299F" w:rsidRPr="00A57B00" w:rsidRDefault="007D299F" w:rsidP="000429AC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0F38BED9" w14:textId="77777777" w:rsidR="009807EE" w:rsidRPr="00A57B00" w:rsidRDefault="009807EE" w:rsidP="000429AC">
      <w:pPr>
        <w:pStyle w:val="BodyText2"/>
        <w:ind w:left="540" w:right="-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7027F2" w:rsidRPr="00A57B00">
        <w:rPr>
          <w:rFonts w:asciiTheme="majorBidi" w:hAnsiTheme="majorBidi" w:cstheme="majorBidi"/>
          <w:sz w:val="30"/>
          <w:szCs w:val="30"/>
          <w:cs/>
        </w:rPr>
        <w:t>สาม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530C0"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6530C0" w:rsidRPr="00A57B00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93250D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FE47D4" w14:textId="77777777" w:rsidR="00CA09E7" w:rsidRPr="00A57B00" w:rsidRDefault="00CA09E7" w:rsidP="00CA09E7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291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69"/>
        <w:gridCol w:w="954"/>
        <w:gridCol w:w="249"/>
        <w:gridCol w:w="1023"/>
        <w:gridCol w:w="258"/>
        <w:gridCol w:w="1121"/>
        <w:gridCol w:w="241"/>
        <w:gridCol w:w="1116"/>
        <w:gridCol w:w="240"/>
        <w:gridCol w:w="1020"/>
      </w:tblGrid>
      <w:tr w:rsidR="00CA09E7" w:rsidRPr="00A57B00" w14:paraId="71D947E6" w14:textId="77777777" w:rsidTr="00175823">
        <w:trPr>
          <w:trHeight w:val="20"/>
        </w:trPr>
        <w:tc>
          <w:tcPr>
            <w:tcW w:w="3069" w:type="dxa"/>
          </w:tcPr>
          <w:p w14:paraId="4C163DF2" w14:textId="77777777" w:rsidR="00CA09E7" w:rsidRPr="00A57B00" w:rsidRDefault="00CA09E7" w:rsidP="00CA09E7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0C535405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3CAF4E4" w14:textId="77777777" w:rsidR="00CA09E7" w:rsidRPr="00A57B00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2" w:type="dxa"/>
            <w:gridSpan w:val="3"/>
          </w:tcPr>
          <w:p w14:paraId="4C21CE0E" w14:textId="77777777" w:rsidR="00CA09E7" w:rsidRPr="00A57B00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7EAD969" w14:textId="77777777" w:rsidR="00CA09E7" w:rsidRPr="00A57B00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vAlign w:val="center"/>
          </w:tcPr>
          <w:p w14:paraId="17A36152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A09E7" w:rsidRPr="00A57B00" w14:paraId="1CE1E0FE" w14:textId="77777777" w:rsidTr="00175823">
        <w:trPr>
          <w:trHeight w:val="20"/>
        </w:trPr>
        <w:tc>
          <w:tcPr>
            <w:tcW w:w="3069" w:type="dxa"/>
          </w:tcPr>
          <w:p w14:paraId="37A83CD7" w14:textId="77777777" w:rsidR="00CA09E7" w:rsidRPr="00A57B00" w:rsidRDefault="00CA09E7" w:rsidP="00CA09E7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4C32C85D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533D83D5" w14:textId="77777777" w:rsidR="00CA09E7" w:rsidRPr="00A57B00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4" w:space="0" w:color="auto"/>
            </w:tcBorders>
          </w:tcPr>
          <w:p w14:paraId="79F7595E" w14:textId="77777777" w:rsidR="00CA09E7" w:rsidRPr="00A57B00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212C66EF" w14:textId="77777777" w:rsidR="00CA09E7" w:rsidRPr="00A57B00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3F7594FF" w14:textId="77777777" w:rsidR="00CA09E7" w:rsidRPr="00A57B00" w:rsidRDefault="00CA09E7" w:rsidP="00CA09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9E7" w:rsidRPr="00A57B00" w14:paraId="3EF9C2F8" w14:textId="77777777" w:rsidTr="00647B19">
        <w:trPr>
          <w:trHeight w:val="20"/>
        </w:trPr>
        <w:tc>
          <w:tcPr>
            <w:tcW w:w="3069" w:type="dxa"/>
          </w:tcPr>
          <w:p w14:paraId="20812866" w14:textId="77777777" w:rsidR="00CA09E7" w:rsidRPr="00A57B00" w:rsidRDefault="00CA09E7" w:rsidP="00CA09E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F78668" w14:textId="3801F30C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3EC03D8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05C5AED" w14:textId="289D264A" w:rsidR="00CA09E7" w:rsidRPr="00A57B00" w:rsidRDefault="00E00098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7A4FAA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58" w:type="dxa"/>
          </w:tcPr>
          <w:p w14:paraId="1218E754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06F41F4" w14:textId="67E0F784" w:rsidR="00CA09E7" w:rsidRPr="00A57B00" w:rsidRDefault="00E00098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7A4FAA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41" w:type="dxa"/>
          </w:tcPr>
          <w:p w14:paraId="27420F93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C5C3D64" w14:textId="6D07A2CF" w:rsidR="00CA09E7" w:rsidRPr="00A57B00" w:rsidRDefault="00E00098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7A4FAA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40" w:type="dxa"/>
          </w:tcPr>
          <w:p w14:paraId="69ABE7A3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2E24EE8" w14:textId="6332D224" w:rsidR="00CA09E7" w:rsidRPr="00A57B00" w:rsidRDefault="00E00098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7A4FAA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CA09E7" w:rsidRPr="00A57B00" w14:paraId="7CD42325" w14:textId="77777777" w:rsidTr="00647B19">
        <w:trPr>
          <w:trHeight w:hRule="exact" w:val="221"/>
        </w:trPr>
        <w:tc>
          <w:tcPr>
            <w:tcW w:w="3069" w:type="dxa"/>
          </w:tcPr>
          <w:p w14:paraId="0EB96FC7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B01DAF0" w14:textId="77777777" w:rsidR="00CA09E7" w:rsidRPr="00A57B00" w:rsidRDefault="00CA09E7" w:rsidP="00CA09E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1392B7E" w14:textId="77777777" w:rsidR="00CA09E7" w:rsidRPr="00A57B00" w:rsidRDefault="00CA09E7" w:rsidP="00CA09E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59462F74" w14:textId="77777777" w:rsidR="00CA09E7" w:rsidRPr="00A57B00" w:rsidRDefault="00CA09E7" w:rsidP="00CA09E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4975532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CAC5A1E" w14:textId="77777777" w:rsidR="00CA09E7" w:rsidRPr="00A57B00" w:rsidRDefault="00CA09E7" w:rsidP="00CA09E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B0A33F3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77BF47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9F1E401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C4D2B4" w14:textId="77777777" w:rsidR="00CA09E7" w:rsidRPr="00A57B00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FAA" w:rsidRPr="00A57B00" w14:paraId="0B28F525" w14:textId="77777777" w:rsidTr="00647B19">
        <w:trPr>
          <w:trHeight w:val="20"/>
        </w:trPr>
        <w:tc>
          <w:tcPr>
            <w:tcW w:w="3069" w:type="dxa"/>
          </w:tcPr>
          <w:p w14:paraId="715547E3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6FB3BCA2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5D5885B7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280EA8DB" w14:textId="0A03AE1F" w:rsidR="007A4FAA" w:rsidRPr="00A57B00" w:rsidRDefault="005F2966" w:rsidP="007A4FAA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217,839</w:t>
            </w:r>
          </w:p>
        </w:tc>
        <w:tc>
          <w:tcPr>
            <w:tcW w:w="258" w:type="dxa"/>
          </w:tcPr>
          <w:p w14:paraId="55709833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B8BB0AC" w14:textId="36F4892D" w:rsidR="007A4FAA" w:rsidRPr="00A57B00" w:rsidRDefault="00E00098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10</w:t>
            </w:r>
            <w:r w:rsidR="007A4FAA"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="007A4FAA"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A4FAA"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893</w:t>
            </w:r>
          </w:p>
        </w:tc>
        <w:tc>
          <w:tcPr>
            <w:tcW w:w="241" w:type="dxa"/>
          </w:tcPr>
          <w:p w14:paraId="19058FA7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64B2FE" w14:textId="116B1428" w:rsidR="007A4FAA" w:rsidRPr="00A57B00" w:rsidRDefault="007A1B75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5,534</w:t>
            </w:r>
          </w:p>
        </w:tc>
        <w:tc>
          <w:tcPr>
            <w:tcW w:w="240" w:type="dxa"/>
          </w:tcPr>
          <w:p w14:paraId="03336C08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6C41365" w14:textId="5474E984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EB7834" w:rsidRPr="00A57B00" w14:paraId="45E24ACD" w14:textId="77777777" w:rsidTr="00647B19">
        <w:trPr>
          <w:trHeight w:val="20"/>
        </w:trPr>
        <w:tc>
          <w:tcPr>
            <w:tcW w:w="3069" w:type="dxa"/>
          </w:tcPr>
          <w:p w14:paraId="7E1CE3E4" w14:textId="277C6FA2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954" w:type="dxa"/>
          </w:tcPr>
          <w:p w14:paraId="355F9751" w14:textId="77777777" w:rsidR="00EB7834" w:rsidRPr="00A57B00" w:rsidRDefault="00EB7834" w:rsidP="00EB7834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F3CD113" w14:textId="77777777" w:rsidR="00EB7834" w:rsidRPr="00A57B00" w:rsidRDefault="00EB7834" w:rsidP="00EB7834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4B2D86CA" w14:textId="77777777" w:rsidR="00EB7834" w:rsidRDefault="00EB7834" w:rsidP="00EB7834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2C98D8C3" w14:textId="77777777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EC08176" w14:textId="77777777" w:rsidR="00EB7834" w:rsidRPr="00E00098" w:rsidRDefault="00EB7834" w:rsidP="00EB7834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241" w:type="dxa"/>
          </w:tcPr>
          <w:p w14:paraId="3A3376CA" w14:textId="77777777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3610503" w14:textId="77777777" w:rsidR="00EB7834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C0A37EE" w14:textId="77777777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F107842" w14:textId="77777777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834" w:rsidRPr="00A57B00" w14:paraId="6CFB0A78" w14:textId="77777777" w:rsidTr="00647B19">
        <w:trPr>
          <w:trHeight w:val="20"/>
        </w:trPr>
        <w:tc>
          <w:tcPr>
            <w:tcW w:w="3069" w:type="dxa"/>
          </w:tcPr>
          <w:p w14:paraId="03A5E9C6" w14:textId="6BD34E99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มาตรฐานบัญชี</w:t>
            </w:r>
          </w:p>
        </w:tc>
        <w:tc>
          <w:tcPr>
            <w:tcW w:w="954" w:type="dxa"/>
          </w:tcPr>
          <w:p w14:paraId="0F0609E1" w14:textId="77777777" w:rsidR="00EB7834" w:rsidRPr="00A57B00" w:rsidRDefault="00EB7834" w:rsidP="00EB7834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5B5B202" w14:textId="77777777" w:rsidR="00EB7834" w:rsidRPr="00A57B00" w:rsidRDefault="00EB7834" w:rsidP="00EB7834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567AFC8C" w14:textId="247B3EFE" w:rsidR="00EB7834" w:rsidRDefault="00EB7834" w:rsidP="00EB7834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47377095" w14:textId="77777777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4E6E948" w14:textId="272C500C" w:rsidR="00EB7834" w:rsidRPr="00E00098" w:rsidRDefault="00EB7834" w:rsidP="00EB7834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41" w:type="dxa"/>
          </w:tcPr>
          <w:p w14:paraId="1990513D" w14:textId="77777777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0896215" w14:textId="6A07918E" w:rsidR="00EB7834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184A010" w14:textId="77777777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7FD56E3" w14:textId="3F67F371" w:rsidR="00EB7834" w:rsidRPr="00A57B00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AA" w:rsidRPr="00A57B00" w14:paraId="00CE36F2" w14:textId="77777777" w:rsidTr="00647B19">
        <w:trPr>
          <w:trHeight w:val="20"/>
        </w:trPr>
        <w:tc>
          <w:tcPr>
            <w:tcW w:w="3069" w:type="dxa"/>
          </w:tcPr>
          <w:p w14:paraId="039D2B92" w14:textId="77777777" w:rsidR="007A4FAA" w:rsidRPr="00A57B00" w:rsidRDefault="007A4FAA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54" w:type="dxa"/>
          </w:tcPr>
          <w:p w14:paraId="3F9D4473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0F57C367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34EFEECE" w14:textId="18971432" w:rsidR="007A4FAA" w:rsidRPr="00A57B00" w:rsidRDefault="005F2966" w:rsidP="007A4FAA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58" w:type="dxa"/>
          </w:tcPr>
          <w:p w14:paraId="73A92B00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BE39ADB" w14:textId="07774603" w:rsidR="007A4FAA" w:rsidRPr="00A57B00" w:rsidRDefault="00E00098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2</w:t>
            </w:r>
            <w:r w:rsidR="007A4FAA"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A4FAA"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2</w:t>
            </w:r>
            <w:r w:rsidR="007A4FAA"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41" w:type="dxa"/>
          </w:tcPr>
          <w:p w14:paraId="25B8A724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F0D2EA" w14:textId="05DD502F" w:rsidR="007A4FAA" w:rsidRPr="00A57B00" w:rsidRDefault="007A1B75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CD835BF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92B8F3" w14:textId="5EF4BBFA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</w:tr>
      <w:tr w:rsidR="007A4FAA" w:rsidRPr="00A57B00" w14:paraId="0605CF78" w14:textId="77777777" w:rsidTr="00647B19">
        <w:trPr>
          <w:trHeight w:val="20"/>
        </w:trPr>
        <w:tc>
          <w:tcPr>
            <w:tcW w:w="3069" w:type="dxa"/>
          </w:tcPr>
          <w:p w14:paraId="021E8E5A" w14:textId="77777777" w:rsidR="007A4FAA" w:rsidRPr="00A57B00" w:rsidRDefault="007A4FAA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954" w:type="dxa"/>
          </w:tcPr>
          <w:p w14:paraId="6947BB28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FE3D62A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629BF8AD" w14:textId="76EE8659" w:rsidR="007A4FAA" w:rsidRPr="00A57B00" w:rsidRDefault="005F2966" w:rsidP="007A4FAA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58" w:type="dxa"/>
          </w:tcPr>
          <w:p w14:paraId="149FE296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4C450E2" w14:textId="0A7C3259" w:rsidR="007A4FAA" w:rsidRPr="00A57B00" w:rsidRDefault="007A4FAA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(9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10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0A5FD761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D65F96" w14:textId="1659D18D" w:rsidR="007A4FAA" w:rsidRPr="00A57B00" w:rsidRDefault="007A1B75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01DAB93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D4BF514" w14:textId="620EC14D" w:rsidR="007A4FAA" w:rsidRPr="00A57B00" w:rsidRDefault="009D74A2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AA" w:rsidRPr="00A57B00" w14:paraId="5A26D2F0" w14:textId="77777777" w:rsidTr="00647B19">
        <w:trPr>
          <w:trHeight w:val="20"/>
        </w:trPr>
        <w:tc>
          <w:tcPr>
            <w:tcW w:w="3069" w:type="dxa"/>
          </w:tcPr>
          <w:p w14:paraId="27F4E1D9" w14:textId="1B1EDEB1" w:rsidR="007A4FAA" w:rsidRPr="00A57B00" w:rsidRDefault="009244D1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54" w:type="dxa"/>
          </w:tcPr>
          <w:p w14:paraId="7888FE99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A9C1956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1184C57F" w14:textId="0A51F5E2" w:rsidR="007A4FAA" w:rsidRPr="00A57B00" w:rsidRDefault="009244D1" w:rsidP="007A4FAA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1,637</w:t>
            </w:r>
          </w:p>
        </w:tc>
        <w:tc>
          <w:tcPr>
            <w:tcW w:w="258" w:type="dxa"/>
          </w:tcPr>
          <w:p w14:paraId="2D995707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EAC82BA" w14:textId="0552A0D1" w:rsidR="007A4FAA" w:rsidRPr="00A57B00" w:rsidRDefault="009244D1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</w:t>
            </w:r>
          </w:p>
        </w:tc>
        <w:tc>
          <w:tcPr>
            <w:tcW w:w="241" w:type="dxa"/>
          </w:tcPr>
          <w:p w14:paraId="6B201BF1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9DCEEDA" w14:textId="4DF030DD" w:rsidR="007A4FAA" w:rsidRPr="00A57B00" w:rsidRDefault="009244D1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BC3F63D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7CA6237" w14:textId="128F7E4E" w:rsidR="007A4FAA" w:rsidRPr="00A57B00" w:rsidRDefault="009244D1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44D1" w:rsidRPr="00A57B00" w14:paraId="15750AB7" w14:textId="77777777" w:rsidTr="00647B19">
        <w:trPr>
          <w:trHeight w:val="20"/>
        </w:trPr>
        <w:tc>
          <w:tcPr>
            <w:tcW w:w="3069" w:type="dxa"/>
          </w:tcPr>
          <w:p w14:paraId="6C357E32" w14:textId="77777777" w:rsidR="009244D1" w:rsidRPr="00A57B00" w:rsidRDefault="009244D1" w:rsidP="009244D1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54" w:type="dxa"/>
          </w:tcPr>
          <w:p w14:paraId="5B3725CB" w14:textId="77777777" w:rsidR="009244D1" w:rsidRPr="00A57B00" w:rsidRDefault="009244D1" w:rsidP="009244D1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6DB1D0A8" w14:textId="77777777" w:rsidR="009244D1" w:rsidRPr="00A57B00" w:rsidRDefault="009244D1" w:rsidP="009244D1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599EBD28" w14:textId="77777777" w:rsidR="009244D1" w:rsidRPr="00A57B00" w:rsidRDefault="009244D1" w:rsidP="009244D1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58" w:type="dxa"/>
          </w:tcPr>
          <w:p w14:paraId="39CB98C0" w14:textId="77777777" w:rsidR="009244D1" w:rsidRPr="00A57B00" w:rsidRDefault="009244D1" w:rsidP="0092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2AFC2D5" w14:textId="77777777" w:rsidR="009244D1" w:rsidRPr="00A57B00" w:rsidRDefault="009244D1" w:rsidP="009244D1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BD2515A" w14:textId="77777777" w:rsidR="009244D1" w:rsidRPr="00A57B00" w:rsidRDefault="009244D1" w:rsidP="0092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E87B9B9" w14:textId="77777777" w:rsidR="009244D1" w:rsidRPr="00A57B00" w:rsidRDefault="009244D1" w:rsidP="0092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ECA163" w14:textId="77777777" w:rsidR="009244D1" w:rsidRPr="00A57B00" w:rsidRDefault="009244D1" w:rsidP="0092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F808C4" w14:textId="77777777" w:rsidR="009244D1" w:rsidRPr="00A57B00" w:rsidRDefault="009244D1" w:rsidP="0092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AA" w:rsidRPr="00A57B00" w14:paraId="55C9A38B" w14:textId="77777777" w:rsidTr="00647B19">
        <w:trPr>
          <w:trHeight w:val="20"/>
        </w:trPr>
        <w:tc>
          <w:tcPr>
            <w:tcW w:w="3069" w:type="dxa"/>
          </w:tcPr>
          <w:p w14:paraId="02689D97" w14:textId="5C66A3D0" w:rsidR="007A4FAA" w:rsidRPr="00A57B00" w:rsidRDefault="007A4FAA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54" w:type="dxa"/>
          </w:tcPr>
          <w:p w14:paraId="027250AC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68D8D68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2F76C517" w14:textId="0A27B4E6" w:rsidR="007A4FAA" w:rsidRPr="00A57B00" w:rsidRDefault="005F2966" w:rsidP="007A4FAA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</w:t>
            </w:r>
            <w:r w:rsidR="004F66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8" w:type="dxa"/>
          </w:tcPr>
          <w:p w14:paraId="7A73CE5B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7C07271" w14:textId="369B9D8A" w:rsidR="007A4FAA" w:rsidRPr="00A57B00" w:rsidRDefault="007A4FAA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495</w:t>
            </w:r>
          </w:p>
        </w:tc>
        <w:tc>
          <w:tcPr>
            <w:tcW w:w="241" w:type="dxa"/>
          </w:tcPr>
          <w:p w14:paraId="3CF33CC8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6F956D" w14:textId="47095E35" w:rsidR="007A4FAA" w:rsidRPr="00A57B00" w:rsidRDefault="007A1B75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C46F76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BF4B4D1" w14:textId="1BC214A9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AA" w:rsidRPr="00A57B00" w14:paraId="1CCDA318" w14:textId="77777777" w:rsidTr="00647B19">
        <w:trPr>
          <w:trHeight w:val="20"/>
        </w:trPr>
        <w:tc>
          <w:tcPr>
            <w:tcW w:w="3069" w:type="dxa"/>
          </w:tcPr>
          <w:p w14:paraId="1E771DCD" w14:textId="77777777" w:rsidR="007A4FAA" w:rsidRPr="00A57B00" w:rsidRDefault="007A4FAA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54" w:type="dxa"/>
          </w:tcPr>
          <w:p w14:paraId="5ABF086E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6DB33E52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06AD23E" w14:textId="12C7FEE1" w:rsidR="007A4FAA" w:rsidRPr="00A57B00" w:rsidRDefault="00E71ACD" w:rsidP="007A4FAA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62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F66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B28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</w:tcPr>
          <w:p w14:paraId="6D105123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605A9E5" w14:textId="53B2D276" w:rsidR="007A4FAA" w:rsidRPr="00A57B00" w:rsidRDefault="00E00098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  <w:t>1</w:t>
            </w:r>
          </w:p>
        </w:tc>
        <w:tc>
          <w:tcPr>
            <w:tcW w:w="241" w:type="dxa"/>
          </w:tcPr>
          <w:p w14:paraId="42538B89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A1CDC57" w14:textId="4D6FF477" w:rsidR="007A4FAA" w:rsidRPr="00A57B00" w:rsidRDefault="007A1B75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747"/>
              </w:tabs>
              <w:spacing w:line="240" w:lineRule="auto"/>
              <w:ind w:left="-108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3DB9B7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B0A7F97" w14:textId="202CFA79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AA" w:rsidRPr="00A57B00" w14:paraId="5985B923" w14:textId="77777777" w:rsidTr="00647B19">
        <w:trPr>
          <w:trHeight w:val="20"/>
        </w:trPr>
        <w:tc>
          <w:tcPr>
            <w:tcW w:w="3069" w:type="dxa"/>
          </w:tcPr>
          <w:p w14:paraId="17F67E07" w14:textId="77777777" w:rsidR="007A4FAA" w:rsidRPr="00A57B00" w:rsidRDefault="007A4FAA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664D8FC2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4890EEAD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B213D95" w14:textId="3F7966DC" w:rsidR="007A4FAA" w:rsidRPr="00A57B00" w:rsidRDefault="005F2966" w:rsidP="007A4FAA">
            <w:pPr>
              <w:pStyle w:val="block"/>
              <w:tabs>
                <w:tab w:val="decimal" w:pos="75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3935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935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343C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58" w:type="dxa"/>
          </w:tcPr>
          <w:p w14:paraId="45447C0F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F5819E6" w14:textId="66FA45C5" w:rsidR="007A4FAA" w:rsidRPr="00A57B00" w:rsidRDefault="00E00098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10</w:t>
            </w:r>
            <w:r w:rsidR="007A4FAA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9,684</w:t>
            </w:r>
          </w:p>
        </w:tc>
        <w:tc>
          <w:tcPr>
            <w:tcW w:w="241" w:type="dxa"/>
          </w:tcPr>
          <w:p w14:paraId="21E66D37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FF896BF" w14:textId="30598F5E" w:rsidR="007A4FAA" w:rsidRPr="00A57B00" w:rsidRDefault="007A1B75" w:rsidP="007A4FAA">
            <w:pPr>
              <w:pStyle w:val="block"/>
              <w:tabs>
                <w:tab w:val="decimal" w:pos="640"/>
                <w:tab w:val="decimal" w:pos="747"/>
              </w:tabs>
              <w:spacing w:after="0" w:line="240" w:lineRule="auto"/>
              <w:ind w:left="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5,534</w:t>
            </w:r>
          </w:p>
        </w:tc>
        <w:tc>
          <w:tcPr>
            <w:tcW w:w="240" w:type="dxa"/>
          </w:tcPr>
          <w:p w14:paraId="1EBBE6F8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99879CF" w14:textId="0C12627A" w:rsidR="007A4FAA" w:rsidRPr="00A57B00" w:rsidRDefault="007A4FAA" w:rsidP="007A4FAA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bidi="th-TH"/>
              </w:rPr>
              <w:t>12</w:t>
            </w:r>
          </w:p>
        </w:tc>
      </w:tr>
      <w:tr w:rsidR="007A4FAA" w:rsidRPr="00A57B00" w14:paraId="6248795C" w14:textId="77777777" w:rsidTr="00647B19">
        <w:trPr>
          <w:trHeight w:val="20"/>
        </w:trPr>
        <w:tc>
          <w:tcPr>
            <w:tcW w:w="3069" w:type="dxa"/>
          </w:tcPr>
          <w:p w14:paraId="7A1C63BB" w14:textId="77777777" w:rsidR="007A4FAA" w:rsidRPr="00A57B00" w:rsidRDefault="007A4FAA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E2AEBFB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FABB727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399E2B22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03E99AA3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33DE062E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79FD791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7A1DD31A" w14:textId="77777777" w:rsidR="007A4FAA" w:rsidRPr="00A57B00" w:rsidRDefault="007A4FAA" w:rsidP="007A4FAA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5388F31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5DA49A8" w14:textId="77777777" w:rsidR="007A4FAA" w:rsidRPr="00A57B00" w:rsidRDefault="007A4FAA" w:rsidP="007A4FAA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A4FAA" w:rsidRPr="00A57B00" w14:paraId="5DE8A37E" w14:textId="77777777" w:rsidTr="00647B19">
        <w:trPr>
          <w:trHeight w:val="20"/>
        </w:trPr>
        <w:tc>
          <w:tcPr>
            <w:tcW w:w="3069" w:type="dxa"/>
          </w:tcPr>
          <w:p w14:paraId="1164BBA1" w14:textId="77777777" w:rsidR="007A4FAA" w:rsidRPr="00A57B00" w:rsidRDefault="007A4FAA" w:rsidP="007A4FAA">
            <w:pPr>
              <w:tabs>
                <w:tab w:val="left" w:pos="270"/>
              </w:tabs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4" w:type="dxa"/>
          </w:tcPr>
          <w:p w14:paraId="607ED6F8" w14:textId="77777777" w:rsidR="007A4FAA" w:rsidRPr="00A57B00" w:rsidRDefault="007A4FAA" w:rsidP="007A4FAA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D09CCDE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</w:tcPr>
          <w:p w14:paraId="7C056C9C" w14:textId="77777777" w:rsidR="007A4FAA" w:rsidRPr="00A57B00" w:rsidRDefault="007A4FAA" w:rsidP="007A4FAA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724A88F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4637AF2" w14:textId="442DF881" w:rsidR="007A4FAA" w:rsidRPr="00A57B00" w:rsidRDefault="00E00098" w:rsidP="007A4FAA">
            <w:pPr>
              <w:pStyle w:val="block"/>
              <w:tabs>
                <w:tab w:val="decimal" w:pos="8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098">
              <w:rPr>
                <w:rFonts w:ascii="Angsana New" w:hAnsi="Angsana New"/>
                <w:b/>
                <w:bCs/>
                <w:sz w:val="30"/>
                <w:szCs w:val="30"/>
                <w:lang w:val="en-AU" w:bidi="th-TH"/>
              </w:rPr>
              <w:t>21</w:t>
            </w:r>
            <w:r w:rsidR="00027606" w:rsidRPr="006A4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27606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27606" w:rsidRPr="006A4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41" w:type="dxa"/>
          </w:tcPr>
          <w:p w14:paraId="07707FA4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DD755F" w14:textId="77777777" w:rsidR="007A4FAA" w:rsidRPr="00A57B00" w:rsidRDefault="007A4FAA" w:rsidP="007A4FAA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27EC793B" w14:textId="77777777" w:rsidR="007A4FAA" w:rsidRPr="00A57B00" w:rsidRDefault="007A4FAA" w:rsidP="007A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5F39D5C" w14:textId="7B4E3112" w:rsidR="007A4FAA" w:rsidRPr="00A57B00" w:rsidRDefault="00027606" w:rsidP="007A4FAA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4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A4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</w:tr>
    </w:tbl>
    <w:p w14:paraId="40D50725" w14:textId="77777777" w:rsidR="00CA09E7" w:rsidRPr="00BC09C7" w:rsidRDefault="00CA09E7" w:rsidP="000429A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9334CCF" w14:textId="7DED9B67" w:rsidR="00E37715" w:rsidRPr="0066736D" w:rsidRDefault="00CA09E7" w:rsidP="0066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37715" w:rsidRPr="0066736D" w:rsidSect="00332579">
          <w:footerReference w:type="default" r:id="rId14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  <w:r w:rsidRPr="00A57B00">
        <w:rPr>
          <w:rFonts w:asciiTheme="majorBidi" w:hAnsiTheme="majorBidi" w:cstheme="majorBidi"/>
          <w:spacing w:val="6"/>
          <w:sz w:val="30"/>
          <w:szCs w:val="30"/>
          <w:cs/>
        </w:rPr>
        <w:t xml:space="preserve">  </w:t>
      </w:r>
      <w:r w:rsidR="00ED68C0" w:rsidRPr="00CB51FF">
        <w:rPr>
          <w:rFonts w:asciiTheme="majorBidi" w:hAnsiTheme="majorBidi" w:cstheme="majorBidi"/>
          <w:sz w:val="30"/>
          <w:szCs w:val="30"/>
          <w:cs/>
        </w:rPr>
        <w:t>กลุ่มบริษัทได้แสดงเงินลงทุนในหุ้นสามัญของบริษัทร่วมแห่งหนึ่ง</w:t>
      </w:r>
      <w:r w:rsidR="00092750" w:rsidRPr="00CB51FF">
        <w:rPr>
          <w:rFonts w:asciiTheme="majorBidi" w:hAnsiTheme="majorBidi" w:cstheme="majorBidi"/>
          <w:sz w:val="30"/>
          <w:szCs w:val="30"/>
          <w:cs/>
        </w:rPr>
        <w:t xml:space="preserve">คือ </w:t>
      </w:r>
      <w:r w:rsidR="00ED68C0" w:rsidRPr="00CB51FF">
        <w:rPr>
          <w:rFonts w:asciiTheme="majorBidi" w:hAnsiTheme="majorBidi" w:cstheme="majorBidi"/>
          <w:sz w:val="30"/>
          <w:szCs w:val="30"/>
          <w:cs/>
        </w:rPr>
        <w:t>บริษัท ซีพี</w:t>
      </w:r>
      <w:r w:rsidR="00ED68C0" w:rsidRPr="00CB51FF">
        <w:rPr>
          <w:rFonts w:asciiTheme="majorBidi" w:hAnsiTheme="majorBidi" w:cstheme="majorBidi"/>
          <w:sz w:val="30"/>
          <w:szCs w:val="30"/>
        </w:rPr>
        <w:t xml:space="preserve"> </w:t>
      </w:r>
      <w:r w:rsidR="00ED68C0" w:rsidRPr="00CB51FF">
        <w:rPr>
          <w:rFonts w:asciiTheme="majorBidi" w:hAnsiTheme="majorBidi" w:cstheme="majorBidi"/>
          <w:sz w:val="30"/>
          <w:szCs w:val="30"/>
          <w:cs/>
        </w:rPr>
        <w:t>ออลล์ จำกัด (มหาชน) ซึ่งเป็นบริษัทจดทะเบียนในตลาดหลักทรัพย์แห่งประเทศไทยตามวิธีส่วนได้เสียในงบการเงิน</w:t>
      </w:r>
      <w:r w:rsidR="009C2726" w:rsidRPr="00CB51FF">
        <w:rPr>
          <w:rFonts w:asciiTheme="majorBidi" w:hAnsiTheme="majorBidi" w:cstheme="majorBidi"/>
          <w:sz w:val="30"/>
          <w:szCs w:val="30"/>
          <w:cs/>
        </w:rPr>
        <w:t>รวม</w:t>
      </w:r>
      <w:r w:rsidR="00E43215" w:rsidRPr="00CB51F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C2726" w:rsidRPr="00CB51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C0" w:rsidRPr="00CB51FF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มูลค่ายุติธรรมของเงินลงทุนดังกล่าว ณ วันที่</w:t>
      </w:r>
      <w:r w:rsidR="00ED68C0" w:rsidRPr="00CB51FF">
        <w:rPr>
          <w:rFonts w:asciiTheme="majorBidi" w:hAnsiTheme="majorBidi" w:cstheme="majorBidi"/>
          <w:sz w:val="30"/>
          <w:szCs w:val="30"/>
        </w:rPr>
        <w:t xml:space="preserve"> </w:t>
      </w:r>
      <w:r w:rsidR="008F39F0" w:rsidRPr="00CB51FF">
        <w:rPr>
          <w:rFonts w:asciiTheme="majorBidi" w:hAnsiTheme="majorBidi" w:cstheme="majorBidi"/>
          <w:sz w:val="30"/>
          <w:szCs w:val="30"/>
        </w:rPr>
        <w:t>3</w:t>
      </w:r>
      <w:r w:rsidR="00E00098" w:rsidRPr="00CB51FF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530C0" w:rsidRPr="00CB51FF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7D299F" w:rsidRPr="00CB51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0098" w:rsidRPr="00CB51FF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8F39F0" w:rsidRPr="00CB51FF">
        <w:rPr>
          <w:rFonts w:asciiTheme="majorBidi" w:hAnsiTheme="majorBidi" w:cstheme="majorBidi"/>
          <w:sz w:val="30"/>
          <w:szCs w:val="30"/>
        </w:rPr>
        <w:t>56</w:t>
      </w:r>
      <w:r w:rsidR="0039078F" w:rsidRPr="00CB51FF">
        <w:rPr>
          <w:rFonts w:asciiTheme="majorBidi" w:hAnsiTheme="majorBidi" w:cstheme="majorBidi"/>
          <w:sz w:val="30"/>
          <w:szCs w:val="30"/>
        </w:rPr>
        <w:t>4</w:t>
      </w:r>
      <w:r w:rsidR="003818D9" w:rsidRPr="00CB51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C0" w:rsidRPr="00CB51FF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ED68C0" w:rsidRPr="00CB51FF">
        <w:rPr>
          <w:rFonts w:asciiTheme="majorBidi" w:hAnsiTheme="majorBidi" w:cstheme="majorBidi"/>
          <w:sz w:val="30"/>
          <w:szCs w:val="30"/>
        </w:rPr>
        <w:t xml:space="preserve"> </w:t>
      </w:r>
      <w:r w:rsidR="00A644AA" w:rsidRPr="00CB51FF">
        <w:rPr>
          <w:rFonts w:asciiTheme="majorBidi" w:hAnsiTheme="majorBidi" w:cstheme="majorBidi"/>
          <w:sz w:val="30"/>
          <w:szCs w:val="30"/>
        </w:rPr>
        <w:t>2</w:t>
      </w:r>
      <w:r w:rsidR="008C65DC" w:rsidRPr="00CB51FF">
        <w:rPr>
          <w:rFonts w:asciiTheme="majorBidi" w:hAnsiTheme="majorBidi" w:cstheme="majorBidi"/>
          <w:sz w:val="30"/>
          <w:szCs w:val="30"/>
        </w:rPr>
        <w:t>11</w:t>
      </w:r>
      <w:r w:rsidR="00A644AA" w:rsidRPr="00CB51FF">
        <w:rPr>
          <w:rFonts w:asciiTheme="majorBidi" w:hAnsiTheme="majorBidi" w:cstheme="majorBidi"/>
          <w:sz w:val="30"/>
          <w:szCs w:val="30"/>
        </w:rPr>
        <w:t>,</w:t>
      </w:r>
      <w:r w:rsidR="008C65DC" w:rsidRPr="00CB51FF">
        <w:rPr>
          <w:rFonts w:asciiTheme="majorBidi" w:hAnsiTheme="majorBidi" w:cstheme="majorBidi"/>
          <w:sz w:val="30"/>
          <w:szCs w:val="30"/>
        </w:rPr>
        <w:t>502</w:t>
      </w:r>
      <w:r w:rsidR="002A150C" w:rsidRPr="00CB51FF">
        <w:rPr>
          <w:rFonts w:asciiTheme="majorBidi" w:hAnsiTheme="majorBidi" w:cstheme="majorBidi"/>
          <w:sz w:val="30"/>
          <w:szCs w:val="30"/>
        </w:rPr>
        <w:t xml:space="preserve"> </w:t>
      </w:r>
      <w:r w:rsidR="00ED68C0" w:rsidRPr="00CB51F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D68C0" w:rsidRPr="00CB51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68C0" w:rsidRPr="00CB51F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94C28" w:rsidRPr="00CB51F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00098" w:rsidRPr="00CB51FF">
        <w:rPr>
          <w:rFonts w:asciiTheme="majorBidi" w:hAnsiTheme="majorBidi" w:cstheme="majorBidi"/>
          <w:i/>
          <w:iCs/>
          <w:sz w:val="30"/>
          <w:szCs w:val="30"/>
          <w:lang w:val="en-AU"/>
        </w:rPr>
        <w:t>1</w:t>
      </w:r>
      <w:r w:rsidR="003818D9" w:rsidRPr="00CB51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00098" w:rsidRPr="00CB51FF">
        <w:rPr>
          <w:rFonts w:asciiTheme="majorBidi" w:hAnsiTheme="majorBidi" w:cstheme="majorBidi"/>
          <w:i/>
          <w:iCs/>
          <w:sz w:val="30"/>
          <w:szCs w:val="30"/>
          <w:lang w:val="en-AU"/>
        </w:rPr>
        <w:t>2</w:t>
      </w:r>
      <w:r w:rsidR="008F39F0" w:rsidRPr="00CB51FF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39078F" w:rsidRPr="00CB51F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D68C0" w:rsidRPr="00CB51F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33F48" w:rsidRPr="00CB51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00098" w:rsidRPr="00CB51FF">
        <w:rPr>
          <w:rFonts w:asciiTheme="majorBidi" w:hAnsiTheme="majorBidi" w:cstheme="majorBidi"/>
          <w:i/>
          <w:iCs/>
          <w:sz w:val="30"/>
          <w:szCs w:val="30"/>
          <w:lang w:val="en-AU"/>
        </w:rPr>
        <w:t>1</w:t>
      </w:r>
      <w:r w:rsidR="007844E1" w:rsidRPr="00CB51FF">
        <w:rPr>
          <w:rFonts w:asciiTheme="majorBidi" w:hAnsiTheme="majorBidi" w:cstheme="majorBidi"/>
          <w:i/>
          <w:iCs/>
          <w:sz w:val="30"/>
          <w:szCs w:val="30"/>
        </w:rPr>
        <w:t xml:space="preserve">78,476 </w:t>
      </w:r>
      <w:r w:rsidR="0039078F" w:rsidRPr="00CB51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68C0" w:rsidRPr="00CB51F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D68C0" w:rsidRPr="00CB51F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C8D9C37" w14:textId="77777777" w:rsidR="00E50DAA" w:rsidRPr="00A57B00" w:rsidRDefault="00E50DAA" w:rsidP="00C2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ind w:left="-207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</w:t>
      </w:r>
    </w:p>
    <w:p w14:paraId="369E1962" w14:textId="77777777" w:rsidR="008F39F0" w:rsidRPr="007A4FAA" w:rsidRDefault="008F39F0" w:rsidP="00C26FD2">
      <w:pPr>
        <w:tabs>
          <w:tab w:val="left" w:pos="540"/>
        </w:tabs>
        <w:spacing w:line="290" w:lineRule="exact"/>
        <w:ind w:left="-207"/>
        <w:rPr>
          <w:rFonts w:asciiTheme="majorBidi" w:hAnsiTheme="majorBidi" w:cstheme="majorBidi"/>
          <w:sz w:val="16"/>
          <w:szCs w:val="16"/>
        </w:rPr>
      </w:pPr>
    </w:p>
    <w:p w14:paraId="7EE5DD98" w14:textId="6C65E2FC" w:rsidR="005127D9" w:rsidRDefault="005B7108" w:rsidP="00C26FD2">
      <w:pPr>
        <w:tabs>
          <w:tab w:val="left" w:pos="540"/>
        </w:tabs>
        <w:spacing w:line="290" w:lineRule="exact"/>
        <w:ind w:left="-207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020AAD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020AAD" w:rsidRPr="00A57B00">
        <w:rPr>
          <w:rFonts w:asciiTheme="majorBidi" w:hAnsiTheme="majorBidi" w:cstheme="majorBidi"/>
          <w:sz w:val="30"/>
          <w:szCs w:val="30"/>
          <w:cs/>
        </w:rPr>
        <w:t>ณ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7A4FAA">
        <w:rPr>
          <w:rFonts w:asciiTheme="majorBidi" w:hAnsiTheme="majorBidi" w:cstheme="majorBidi"/>
          <w:sz w:val="30"/>
          <w:szCs w:val="30"/>
        </w:rPr>
        <w:t>3</w:t>
      </w:r>
      <w:r w:rsidR="00E00098">
        <w:rPr>
          <w:rFonts w:asciiTheme="majorBidi" w:hAnsiTheme="majorBidi" w:cstheme="majorBidi"/>
          <w:sz w:val="30"/>
          <w:szCs w:val="30"/>
        </w:rPr>
        <w:t>1</w:t>
      </w:r>
      <w:r w:rsidR="00404073" w:rsidRPr="00A57B00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7D299F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0098">
        <w:rPr>
          <w:rFonts w:asciiTheme="majorBidi" w:hAnsiTheme="majorBidi" w:cstheme="majorBidi"/>
          <w:sz w:val="30"/>
          <w:szCs w:val="30"/>
        </w:rPr>
        <w:t>2</w:t>
      </w:r>
      <w:r w:rsidR="007A4FAA">
        <w:rPr>
          <w:rFonts w:asciiTheme="majorBidi" w:hAnsiTheme="majorBidi" w:cstheme="majorBidi"/>
          <w:sz w:val="30"/>
          <w:szCs w:val="30"/>
        </w:rPr>
        <w:t>564</w:t>
      </w:r>
      <w:r w:rsidR="003818D9" w:rsidRPr="00A57B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115B6">
        <w:rPr>
          <w:rFonts w:asciiTheme="majorBidi" w:hAnsiTheme="majorBidi" w:cstheme="majorBidi"/>
          <w:sz w:val="30"/>
          <w:szCs w:val="30"/>
        </w:rPr>
        <w:t xml:space="preserve">31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0098">
        <w:rPr>
          <w:rFonts w:asciiTheme="majorBidi" w:hAnsiTheme="majorBidi" w:cstheme="majorBidi"/>
          <w:sz w:val="30"/>
          <w:szCs w:val="30"/>
        </w:rPr>
        <w:t>2</w:t>
      </w:r>
      <w:r w:rsidR="007A4FAA">
        <w:rPr>
          <w:rFonts w:asciiTheme="majorBidi" w:hAnsiTheme="majorBidi" w:cstheme="majorBidi"/>
          <w:sz w:val="30"/>
          <w:szCs w:val="30"/>
        </w:rPr>
        <w:t>563</w:t>
      </w:r>
      <w:r w:rsidR="007342BD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D96595" w:rsidRPr="00A57B00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และเงินปันผลรับสำหรับแต่ละงวด</w:t>
      </w:r>
      <w:r w:rsidR="007027F2" w:rsidRPr="00A57B00">
        <w:rPr>
          <w:rFonts w:asciiTheme="majorBidi" w:hAnsiTheme="majorBidi" w:cstheme="majorBidi"/>
          <w:sz w:val="30"/>
          <w:szCs w:val="30"/>
          <w:cs/>
        </w:rPr>
        <w:t>สาม</w:t>
      </w:r>
      <w:r w:rsidR="004041A8" w:rsidRPr="00A57B00">
        <w:rPr>
          <w:rFonts w:asciiTheme="majorBidi" w:hAnsiTheme="majorBidi" w:cstheme="majorBidi"/>
          <w:sz w:val="30"/>
          <w:szCs w:val="30"/>
          <w:cs/>
        </w:rPr>
        <w:t>เ</w:t>
      </w:r>
      <w:r w:rsidR="00E20E48" w:rsidRPr="00A57B00">
        <w:rPr>
          <w:rFonts w:asciiTheme="majorBidi" w:hAnsiTheme="majorBidi" w:cstheme="majorBidi"/>
          <w:sz w:val="30"/>
          <w:szCs w:val="30"/>
          <w:cs/>
        </w:rPr>
        <w:t>ดือน</w:t>
      </w:r>
      <w:r w:rsidRPr="00A57B00">
        <w:rPr>
          <w:rFonts w:asciiTheme="majorBidi" w:hAnsiTheme="majorBidi" w:cstheme="majorBidi"/>
          <w:sz w:val="30"/>
          <w:szCs w:val="30"/>
          <w:cs/>
        </w:rPr>
        <w:t>สิ้นสุดวัน</w:t>
      </w:r>
      <w:r w:rsidR="00D96595" w:rsidRPr="00A57B00">
        <w:rPr>
          <w:rFonts w:asciiTheme="majorBidi" w:hAnsiTheme="majorBidi" w:cstheme="majorBidi"/>
          <w:sz w:val="30"/>
          <w:szCs w:val="30"/>
          <w:cs/>
        </w:rPr>
        <w:t>ที่</w:t>
      </w:r>
      <w:r w:rsidR="001606D0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FAA">
        <w:rPr>
          <w:rFonts w:asciiTheme="majorBidi" w:hAnsiTheme="majorBidi" w:cstheme="majorBidi"/>
          <w:sz w:val="30"/>
          <w:szCs w:val="30"/>
        </w:rPr>
        <w:t>3</w:t>
      </w:r>
      <w:r w:rsidR="00E00098">
        <w:rPr>
          <w:rFonts w:asciiTheme="majorBidi" w:hAnsiTheme="majorBidi" w:cstheme="majorBidi"/>
          <w:sz w:val="30"/>
          <w:szCs w:val="30"/>
        </w:rPr>
        <w:t>1</w:t>
      </w:r>
      <w:r w:rsidR="00404073" w:rsidRPr="00A57B00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4041A8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="008F39F0" w:rsidRPr="00A57B00">
        <w:rPr>
          <w:rFonts w:asciiTheme="majorBidi" w:hAnsiTheme="majorBidi" w:cstheme="majorBidi"/>
          <w:sz w:val="30"/>
          <w:szCs w:val="30"/>
          <w:cs/>
        </w:rPr>
        <w:t>้</w:t>
      </w:r>
    </w:p>
    <w:p w14:paraId="60088882" w14:textId="77777777" w:rsidR="007A4FAA" w:rsidRPr="00C20284" w:rsidRDefault="007A4FAA" w:rsidP="007A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="Angsana New" w:hAnsi="Angsana New"/>
          <w:sz w:val="14"/>
          <w:szCs w:val="14"/>
        </w:rPr>
      </w:pPr>
    </w:p>
    <w:tbl>
      <w:tblPr>
        <w:tblW w:w="1519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2"/>
        <w:gridCol w:w="939"/>
        <w:gridCol w:w="178"/>
        <w:gridCol w:w="622"/>
        <w:gridCol w:w="178"/>
        <w:gridCol w:w="620"/>
        <w:gridCol w:w="191"/>
        <w:gridCol w:w="605"/>
        <w:gridCol w:w="196"/>
        <w:gridCol w:w="665"/>
        <w:gridCol w:w="193"/>
        <w:gridCol w:w="593"/>
        <w:gridCol w:w="190"/>
        <w:gridCol w:w="689"/>
        <w:gridCol w:w="194"/>
        <w:gridCol w:w="619"/>
        <w:gridCol w:w="191"/>
        <w:gridCol w:w="649"/>
        <w:gridCol w:w="194"/>
        <w:gridCol w:w="592"/>
        <w:gridCol w:w="191"/>
        <w:gridCol w:w="709"/>
        <w:gridCol w:w="199"/>
        <w:gridCol w:w="10"/>
        <w:gridCol w:w="652"/>
        <w:gridCol w:w="193"/>
        <w:gridCol w:w="638"/>
        <w:gridCol w:w="197"/>
        <w:gridCol w:w="718"/>
        <w:gridCol w:w="193"/>
        <w:gridCol w:w="611"/>
      </w:tblGrid>
      <w:tr w:rsidR="00EA17A5" w:rsidRPr="007A4FAA" w14:paraId="4EAEEE23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3ABCAA97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72E92C0F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764C270B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92" w:type="dxa"/>
            <w:gridSpan w:val="28"/>
            <w:shd w:val="clear" w:color="auto" w:fill="auto"/>
          </w:tcPr>
          <w:p w14:paraId="6282CAE7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(หน่วย</w:t>
            </w:r>
            <w:r w:rsidRPr="007A4FA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7A4FA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A17A5" w:rsidRPr="007A4FAA" w14:paraId="0DB2438C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27F295F9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9" w:type="dxa"/>
            <w:gridSpan w:val="30"/>
          </w:tcPr>
          <w:p w14:paraId="20704275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C3CEB" w:rsidRPr="007A4FAA" w14:paraId="50A0E81C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0AD5F873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4DA91C28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BAA1633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722A367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06E39072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2919CA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F32F3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26294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C9A7D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F7544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292F7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CB85E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9AF30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9163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071B6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7186E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182C4F" w:rsidRPr="007A4FAA" w14:paraId="33DA8D6F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47F56432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2C11ACD4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D20129D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20" w:type="dxa"/>
            <w:gridSpan w:val="3"/>
            <w:shd w:val="clear" w:color="auto" w:fill="auto"/>
          </w:tcPr>
          <w:p w14:paraId="1276E376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1" w:type="dxa"/>
            <w:shd w:val="clear" w:color="auto" w:fill="auto"/>
          </w:tcPr>
          <w:p w14:paraId="7600D1D9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6" w:type="dxa"/>
            <w:gridSpan w:val="3"/>
            <w:shd w:val="clear" w:color="auto" w:fill="auto"/>
          </w:tcPr>
          <w:p w14:paraId="187F6393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A1BCE0D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47BCA5C9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2B30DA6D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59" w:type="dxa"/>
            <w:gridSpan w:val="3"/>
            <w:shd w:val="clear" w:color="auto" w:fill="auto"/>
            <w:vAlign w:val="bottom"/>
          </w:tcPr>
          <w:p w14:paraId="0C38493D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665E6121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gridSpan w:val="3"/>
            <w:shd w:val="clear" w:color="auto" w:fill="auto"/>
            <w:vAlign w:val="bottom"/>
          </w:tcPr>
          <w:p w14:paraId="4DC12320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056D714C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83" w:type="dxa"/>
            <w:gridSpan w:val="3"/>
            <w:shd w:val="clear" w:color="auto" w:fill="auto"/>
            <w:vAlign w:val="bottom"/>
          </w:tcPr>
          <w:p w14:paraId="52A02EF3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6635FEE9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14:paraId="40811A4B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182C4F" w:rsidRPr="007A4FAA" w14:paraId="1C66D7CC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62709B29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14FD6ACF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58F744CA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20" w:type="dxa"/>
            <w:gridSpan w:val="3"/>
            <w:shd w:val="clear" w:color="auto" w:fill="auto"/>
          </w:tcPr>
          <w:p w14:paraId="2116DF10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(ทั้งทางตรง</w:t>
            </w:r>
          </w:p>
        </w:tc>
        <w:tc>
          <w:tcPr>
            <w:tcW w:w="191" w:type="dxa"/>
            <w:shd w:val="clear" w:color="auto" w:fill="auto"/>
          </w:tcPr>
          <w:p w14:paraId="05782EF3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6" w:type="dxa"/>
            <w:gridSpan w:val="3"/>
            <w:shd w:val="clear" w:color="auto" w:fill="auto"/>
          </w:tcPr>
          <w:p w14:paraId="6EADD45A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DB863C1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45D79BAF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7B7C67BB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59" w:type="dxa"/>
            <w:gridSpan w:val="3"/>
            <w:shd w:val="clear" w:color="auto" w:fill="auto"/>
            <w:vAlign w:val="bottom"/>
          </w:tcPr>
          <w:p w14:paraId="6EA464FF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33C3726A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gridSpan w:val="3"/>
            <w:shd w:val="clear" w:color="auto" w:fill="auto"/>
            <w:vAlign w:val="bottom"/>
          </w:tcPr>
          <w:p w14:paraId="6C091603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339E5233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83" w:type="dxa"/>
            <w:gridSpan w:val="3"/>
            <w:shd w:val="clear" w:color="auto" w:fill="auto"/>
            <w:vAlign w:val="bottom"/>
          </w:tcPr>
          <w:p w14:paraId="5BC43196" w14:textId="77777777" w:rsidR="00EA17A5" w:rsidRPr="007A4FAA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10AF3723" w14:textId="77777777" w:rsidR="00EA17A5" w:rsidRPr="007A4FAA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14:paraId="2CE305EB" w14:textId="56A163D8" w:rsidR="00EA17A5" w:rsidRPr="007A4FAA" w:rsidRDefault="002115B6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2115B6" w:rsidRPr="007A4FAA" w14:paraId="1458D4C7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3071754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0BAC887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74FC4A7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20" w:type="dxa"/>
            <w:gridSpan w:val="3"/>
            <w:shd w:val="clear" w:color="auto" w:fill="auto"/>
          </w:tcPr>
          <w:p w14:paraId="0DC1C67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และทางอ้อม)</w:t>
            </w:r>
          </w:p>
        </w:tc>
        <w:tc>
          <w:tcPr>
            <w:tcW w:w="191" w:type="dxa"/>
            <w:shd w:val="clear" w:color="auto" w:fill="auto"/>
          </w:tcPr>
          <w:p w14:paraId="5DE8B50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6" w:type="dxa"/>
            <w:gridSpan w:val="3"/>
            <w:shd w:val="clear" w:color="auto" w:fill="auto"/>
          </w:tcPr>
          <w:p w14:paraId="4374AA0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DAC8186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0DF1D27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1124D2F7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59" w:type="dxa"/>
            <w:gridSpan w:val="3"/>
            <w:shd w:val="clear" w:color="auto" w:fill="auto"/>
            <w:vAlign w:val="bottom"/>
          </w:tcPr>
          <w:p w14:paraId="4CBE012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  <w:vAlign w:val="bottom"/>
          </w:tcPr>
          <w:p w14:paraId="303E400E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gridSpan w:val="3"/>
            <w:shd w:val="clear" w:color="auto" w:fill="auto"/>
            <w:vAlign w:val="bottom"/>
          </w:tcPr>
          <w:p w14:paraId="5F2C369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3E37596F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83" w:type="dxa"/>
            <w:gridSpan w:val="3"/>
            <w:shd w:val="clear" w:color="auto" w:fill="auto"/>
            <w:vAlign w:val="bottom"/>
          </w:tcPr>
          <w:p w14:paraId="6C6EC69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ส่วนได้เสีย 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0C5BC29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gridSpan w:val="3"/>
            <w:shd w:val="clear" w:color="auto" w:fill="auto"/>
            <w:vAlign w:val="bottom"/>
          </w:tcPr>
          <w:p w14:paraId="6CD07657" w14:textId="0875F21B" w:rsidR="002115B6" w:rsidRPr="002115B6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115B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</w:tc>
      </w:tr>
      <w:tr w:rsidR="009D114B" w:rsidRPr="007A4FAA" w14:paraId="4CF6615D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2EE7A2C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075D310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1D2F510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4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44782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91" w:type="dxa"/>
            <w:shd w:val="clear" w:color="auto" w:fill="auto"/>
          </w:tcPr>
          <w:p w14:paraId="4CC308C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47722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4CB4014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E1F6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วิธีราคาทุน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539A51AA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C28B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9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วิธีส่วนได้เสีย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29A33BE5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7B28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2FAAABDD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8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FFA5A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B8429F5" w14:textId="77777777" w:rsidR="002115B6" w:rsidRPr="007A4FAA" w:rsidDel="00685444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A7EFC" w14:textId="0D2F3456" w:rsidR="002115B6" w:rsidRPr="008D1663" w:rsidDel="00685444" w:rsidRDefault="008D1663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D166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</w:tr>
      <w:tr w:rsidR="00DE22CC" w:rsidRPr="007A4FAA" w14:paraId="578B4FF9" w14:textId="77777777" w:rsidTr="000A4BE5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2302022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1F18818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0A2F0F1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4A61908F" w14:textId="77777777" w:rsidR="002115B6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BF39D3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BE1E8B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</w:tcPr>
          <w:p w14:paraId="54AAA49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1" w:type="dxa"/>
            <w:shd w:val="clear" w:color="auto" w:fill="auto"/>
          </w:tcPr>
          <w:p w14:paraId="3179913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</w:tcPr>
          <w:p w14:paraId="1FC4F30D" w14:textId="77777777" w:rsidR="002115B6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1AD0E2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4705564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shd w:val="clear" w:color="auto" w:fill="auto"/>
          </w:tcPr>
          <w:p w14:paraId="32CC70C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68108ED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</w:tcPr>
          <w:p w14:paraId="5E43A4B1" w14:textId="77777777" w:rsidR="002115B6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412000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0" w:type="dxa"/>
            <w:tcBorders>
              <w:top w:val="single" w:sz="4" w:space="0" w:color="auto"/>
            </w:tcBorders>
            <w:shd w:val="clear" w:color="auto" w:fill="auto"/>
          </w:tcPr>
          <w:p w14:paraId="2198E63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14:paraId="01C395C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4" w:type="dxa"/>
            <w:shd w:val="clear" w:color="auto" w:fill="auto"/>
          </w:tcPr>
          <w:p w14:paraId="4754F08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</w:tcPr>
          <w:p w14:paraId="209CDFC3" w14:textId="77777777" w:rsidR="002115B6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D410F7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03FAF09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4CEDB39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4" w:type="dxa"/>
            <w:shd w:val="clear" w:color="auto" w:fill="auto"/>
          </w:tcPr>
          <w:p w14:paraId="560E972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  <w:shd w:val="clear" w:color="auto" w:fill="auto"/>
          </w:tcPr>
          <w:p w14:paraId="08CA302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4FA51DD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C77396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54E2961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shd w:val="clear" w:color="auto" w:fill="auto"/>
          </w:tcPr>
          <w:p w14:paraId="13A3B5A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0A7BEF2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14:paraId="4F937DB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7" w:type="dxa"/>
            <w:shd w:val="clear" w:color="auto" w:fill="auto"/>
          </w:tcPr>
          <w:p w14:paraId="6849E22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7576508D" w14:textId="77777777" w:rsidR="002115B6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6FD359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4AFEED1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shd w:val="clear" w:color="auto" w:fill="auto"/>
          </w:tcPr>
          <w:p w14:paraId="30BAAF3C" w14:textId="77777777" w:rsidR="002115B6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0DADE34" w14:textId="04E15091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DE22CC" w:rsidRPr="007A4FAA" w14:paraId="19497D77" w14:textId="77777777" w:rsidTr="000A4BE5">
        <w:trPr>
          <w:cantSplit/>
          <w:trHeight w:val="324"/>
        </w:trPr>
        <w:tc>
          <w:tcPr>
            <w:tcW w:w="2582" w:type="dxa"/>
            <w:shd w:val="clear" w:color="auto" w:fill="auto"/>
          </w:tcPr>
          <w:p w14:paraId="1687F08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78243D0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146B77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30F8725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4647835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</w:tcPr>
          <w:p w14:paraId="4085A31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1" w:type="dxa"/>
            <w:shd w:val="clear" w:color="auto" w:fill="auto"/>
          </w:tcPr>
          <w:p w14:paraId="61CEECC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14:paraId="5A5E109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6" w:type="dxa"/>
            <w:shd w:val="clear" w:color="auto" w:fill="auto"/>
          </w:tcPr>
          <w:p w14:paraId="65B0491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36F0494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3" w:type="dxa"/>
            <w:shd w:val="clear" w:color="auto" w:fill="auto"/>
          </w:tcPr>
          <w:p w14:paraId="3B37E76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</w:tcPr>
          <w:p w14:paraId="6AB6617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0" w:type="dxa"/>
            <w:shd w:val="clear" w:color="auto" w:fill="auto"/>
          </w:tcPr>
          <w:p w14:paraId="71C611C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14:paraId="56A41F2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4" w:type="dxa"/>
            <w:shd w:val="clear" w:color="auto" w:fill="auto"/>
          </w:tcPr>
          <w:p w14:paraId="714C401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14:paraId="15435DD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1" w:type="dxa"/>
            <w:shd w:val="clear" w:color="auto" w:fill="auto"/>
          </w:tcPr>
          <w:p w14:paraId="5472DBE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556A7FC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4" w:type="dxa"/>
            <w:shd w:val="clear" w:color="auto" w:fill="auto"/>
          </w:tcPr>
          <w:p w14:paraId="71B61B1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14:paraId="7239201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1" w:type="dxa"/>
            <w:shd w:val="clear" w:color="auto" w:fill="auto"/>
          </w:tcPr>
          <w:p w14:paraId="1491B03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421B99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0CD9DBF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1CD8E4E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47D25F0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14:paraId="6C93E1E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7" w:type="dxa"/>
            <w:shd w:val="clear" w:color="auto" w:fill="auto"/>
          </w:tcPr>
          <w:p w14:paraId="004E901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0FACAA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103D2BA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</w:tcPr>
          <w:p w14:paraId="15C09CB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115B6" w:rsidRPr="007A4FAA" w14:paraId="3768BA56" w14:textId="77777777" w:rsidTr="00BB5433">
        <w:trPr>
          <w:cantSplit/>
          <w:trHeight w:hRule="exact" w:val="73"/>
        </w:trPr>
        <w:tc>
          <w:tcPr>
            <w:tcW w:w="2582" w:type="dxa"/>
            <w:shd w:val="clear" w:color="auto" w:fill="auto"/>
          </w:tcPr>
          <w:p w14:paraId="335EF54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5CF5783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5011CFB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420" w:type="dxa"/>
            <w:gridSpan w:val="3"/>
            <w:shd w:val="clear" w:color="auto" w:fill="auto"/>
          </w:tcPr>
          <w:p w14:paraId="565B65D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B5FD82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881" w:type="dxa"/>
            <w:gridSpan w:val="24"/>
            <w:shd w:val="clear" w:color="auto" w:fill="auto"/>
          </w:tcPr>
          <w:p w14:paraId="76F5311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2115B6" w:rsidRPr="007A4FAA" w14:paraId="030CBC66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47C148A3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71" w:right="-5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หลักทรัพย์ในความต้องการ</w:t>
            </w:r>
          </w:p>
        </w:tc>
        <w:tc>
          <w:tcPr>
            <w:tcW w:w="939" w:type="dxa"/>
          </w:tcPr>
          <w:p w14:paraId="5D0C756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20192C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51683D9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70EF81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04511D7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14:paraId="36E5440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146F0DB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036F060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5546B90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535C2E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4A83AF1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38E14A5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35EDD9E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00CD34C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5B6EA98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3F6AAE2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7AA915F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3BC9D3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35E823D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5B2E4C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9" w:type="dxa"/>
            <w:shd w:val="clear" w:color="auto" w:fill="auto"/>
          </w:tcPr>
          <w:p w14:paraId="5AFFE76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265C77D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446D3EE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E1303A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</w:tcPr>
          <w:p w14:paraId="2A80E2E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D8EB18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563E806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36D0FE3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</w:tcPr>
          <w:p w14:paraId="0AB5FF3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15B6" w:rsidRPr="007A4FAA" w14:paraId="75D65F50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1AA4393F" w14:textId="77777777" w:rsidR="002115B6" w:rsidRPr="007A4FAA" w:rsidRDefault="002115B6" w:rsidP="0048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spacing w:line="290" w:lineRule="exact"/>
              <w:ind w:left="171" w:right="-5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7A4F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ของตลาด</w:t>
            </w:r>
          </w:p>
        </w:tc>
        <w:tc>
          <w:tcPr>
            <w:tcW w:w="939" w:type="dxa"/>
          </w:tcPr>
          <w:p w14:paraId="2934F57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6FB99CF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14:paraId="3EC7753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04E79AF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4430B81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14:paraId="1C142E3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4D3CD8B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325349F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404A306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92F897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2FB8FD2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66D4D57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0E0D888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383B5E2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589830C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6194DD2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26F4C8E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17CB43E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6BF9629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59481AF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9" w:type="dxa"/>
            <w:shd w:val="clear" w:color="auto" w:fill="auto"/>
          </w:tcPr>
          <w:p w14:paraId="3E40378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409FD55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4EC76E0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3D3CD3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</w:tcPr>
          <w:p w14:paraId="7F74A14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385CFD8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62764BD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6F48CC0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</w:tcPr>
          <w:p w14:paraId="56C8F11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15B6" w:rsidRPr="007A4FAA" w14:paraId="61061099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3C137D58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ออลล์ จำกัด </w:t>
            </w:r>
          </w:p>
        </w:tc>
        <w:tc>
          <w:tcPr>
            <w:tcW w:w="939" w:type="dxa"/>
          </w:tcPr>
          <w:p w14:paraId="52BC676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20D8548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262FA50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CDA92D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383F729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51C88D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62BB56F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4804CD2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7B3F0F3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3D374D6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0DA0561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5B13474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0DA2855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2EE197C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1F88398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4812FB0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1B3439D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3D9BDD3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1F81BD2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4F43446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2A43A8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5166F4D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75CC7A4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07B03C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shd w:val="clear" w:color="auto" w:fill="auto"/>
          </w:tcPr>
          <w:p w14:paraId="4A4BCB9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58CD6C5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5BC135D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E3A7D5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44E6B04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E22CC" w:rsidRPr="007A4FAA" w14:paraId="01A0C92C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40B7B83D" w14:textId="77777777" w:rsidR="009E7F00" w:rsidRPr="007A4FAA" w:rsidRDefault="009E7F00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939" w:type="dxa"/>
          </w:tcPr>
          <w:p w14:paraId="6323E342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72D258C7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0AA4C986" w14:textId="6FF2B65A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34.1</w:t>
            </w:r>
            <w:r w:rsidR="00A0220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ED3DDA3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50EAACC0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34.10</w:t>
            </w:r>
          </w:p>
        </w:tc>
        <w:tc>
          <w:tcPr>
            <w:tcW w:w="191" w:type="dxa"/>
            <w:shd w:val="clear" w:color="auto" w:fill="auto"/>
          </w:tcPr>
          <w:p w14:paraId="55F22960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462A29BB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8,983</w:t>
            </w:r>
          </w:p>
        </w:tc>
        <w:tc>
          <w:tcPr>
            <w:tcW w:w="196" w:type="dxa"/>
            <w:shd w:val="clear" w:color="auto" w:fill="auto"/>
          </w:tcPr>
          <w:p w14:paraId="5A8FCD50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59C462DB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8,983</w:t>
            </w:r>
          </w:p>
        </w:tc>
        <w:tc>
          <w:tcPr>
            <w:tcW w:w="193" w:type="dxa"/>
            <w:shd w:val="clear" w:color="auto" w:fill="auto"/>
          </w:tcPr>
          <w:p w14:paraId="5E1161DE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</w:tcPr>
          <w:p w14:paraId="5BE47A95" w14:textId="5125DFA9" w:rsidR="009E7F00" w:rsidRPr="00C16714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85,23</w:t>
            </w:r>
            <w:r w:rsidR="00C167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0" w:type="dxa"/>
            <w:shd w:val="clear" w:color="auto" w:fill="auto"/>
          </w:tcPr>
          <w:p w14:paraId="673F8669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14:paraId="0B1453A6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94" w:type="dxa"/>
            <w:shd w:val="clear" w:color="auto" w:fill="auto"/>
          </w:tcPr>
          <w:p w14:paraId="25D9B131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14:paraId="2B6F6CE2" w14:textId="04A95BA0" w:rsidR="009E7F00" w:rsidRPr="007C1597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C1597">
              <w:rPr>
                <w:rFonts w:asciiTheme="majorBidi" w:hAnsiTheme="majorBidi" w:cstheme="majorBidi"/>
                <w:sz w:val="24"/>
                <w:szCs w:val="24"/>
              </w:rPr>
              <w:t>104,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91" w:type="dxa"/>
            <w:shd w:val="clear" w:color="auto" w:fill="auto"/>
          </w:tcPr>
          <w:p w14:paraId="6CB0E9E6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14:paraId="5A0A078D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194" w:type="dxa"/>
            <w:shd w:val="clear" w:color="auto" w:fill="auto"/>
          </w:tcPr>
          <w:p w14:paraId="4DD094BF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14:paraId="55E74C23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560B202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999C1A9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6AA71615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70B7B" w14:textId="03B82716" w:rsidR="009E7F00" w:rsidRPr="007C1597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C1597">
              <w:rPr>
                <w:rFonts w:asciiTheme="majorBidi" w:hAnsiTheme="majorBidi" w:cstheme="majorBidi"/>
                <w:sz w:val="24"/>
                <w:szCs w:val="24"/>
              </w:rPr>
              <w:t>104,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93" w:type="dxa"/>
            <w:shd w:val="clear" w:color="auto" w:fill="auto"/>
          </w:tcPr>
          <w:p w14:paraId="54503E15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14:paraId="256A81A6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197" w:type="dxa"/>
            <w:shd w:val="clear" w:color="auto" w:fill="auto"/>
          </w:tcPr>
          <w:p w14:paraId="01FC84DE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F81D7AB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433B9C9B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</w:tcPr>
          <w:p w14:paraId="60F3BCD9" w14:textId="5FA3C9E4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DE22CC" w:rsidRPr="007A4FAA" w14:paraId="49930DF5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10524586" w14:textId="77777777" w:rsidR="009E7F00" w:rsidRPr="007A4FAA" w:rsidRDefault="009E7F00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9" w:type="dxa"/>
          </w:tcPr>
          <w:p w14:paraId="3F41E36C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DBE7EFC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701A7C7C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3269350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39EE3E0D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3CF5856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447C8607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782E8984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2C5E7807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F2F6DC0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223FD" w14:textId="30E17562" w:rsidR="009E7F00" w:rsidRPr="007C1597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90" w:lineRule="exact"/>
              <w:ind w:left="-75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15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85,23</w:t>
            </w:r>
            <w:r w:rsidR="00C167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90" w:type="dxa"/>
            <w:shd w:val="clear" w:color="auto" w:fill="auto"/>
          </w:tcPr>
          <w:p w14:paraId="167B4E18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FB681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194" w:type="dxa"/>
            <w:shd w:val="clear" w:color="auto" w:fill="auto"/>
          </w:tcPr>
          <w:p w14:paraId="3FB926CA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1E880" w14:textId="799DA36E" w:rsidR="009E7F00" w:rsidRPr="007C1597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15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191" w:type="dxa"/>
            <w:shd w:val="clear" w:color="auto" w:fill="auto"/>
          </w:tcPr>
          <w:p w14:paraId="73115D86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DD483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194" w:type="dxa"/>
            <w:shd w:val="clear" w:color="auto" w:fill="auto"/>
          </w:tcPr>
          <w:p w14:paraId="6B0EA916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9A8CE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24DAB65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52340" w14:textId="77777777" w:rsidR="009E7F00" w:rsidRPr="00532493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49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281614C2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72D64" w14:textId="4874F76A" w:rsidR="009E7F00" w:rsidRPr="007C1597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15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193" w:type="dxa"/>
            <w:shd w:val="clear" w:color="auto" w:fill="auto"/>
          </w:tcPr>
          <w:p w14:paraId="64054A24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A27D0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197" w:type="dxa"/>
            <w:shd w:val="clear" w:color="auto" w:fill="auto"/>
          </w:tcPr>
          <w:p w14:paraId="4CD61D25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8F253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6E54AD8" w14:textId="77777777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52181" w14:textId="734EAE92" w:rsidR="009E7F00" w:rsidRPr="007A4FAA" w:rsidRDefault="009E7F00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  <w:tr w:rsidR="00DE22CC" w:rsidRPr="007A4FAA" w14:paraId="2A331D6C" w14:textId="77777777" w:rsidTr="00BB5433">
        <w:trPr>
          <w:cantSplit/>
          <w:trHeight w:val="222"/>
        </w:trPr>
        <w:tc>
          <w:tcPr>
            <w:tcW w:w="2582" w:type="dxa"/>
            <w:shd w:val="clear" w:color="auto" w:fill="auto"/>
          </w:tcPr>
          <w:p w14:paraId="298B3D68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5DBF8A9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835559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51226B2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075D8C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340A8F8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43024B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15FCC2E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1CCD72D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10BB0C3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2D0E56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</w:tcPr>
          <w:p w14:paraId="52FDCCE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6DAA992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14:paraId="44C241D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6B64927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</w:tcPr>
          <w:p w14:paraId="0C53FCB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D13649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</w:tcPr>
          <w:p w14:paraId="3C06690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5CF7A3D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  <w:shd w:val="clear" w:color="auto" w:fill="auto"/>
          </w:tcPr>
          <w:p w14:paraId="2354F30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CFB31E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BB70C4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585F5FC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E9460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9306F5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14:paraId="322CD6B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D36107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1E223A8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22B7D8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shd w:val="clear" w:color="auto" w:fill="auto"/>
          </w:tcPr>
          <w:p w14:paraId="797C220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115B6" w:rsidRPr="007A4FAA" w14:paraId="2519A164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05FC83D7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หลักทรัพย์ที่ไม่ใช่หลักทรัพย์</w:t>
            </w:r>
          </w:p>
        </w:tc>
        <w:tc>
          <w:tcPr>
            <w:tcW w:w="939" w:type="dxa"/>
          </w:tcPr>
          <w:p w14:paraId="435A8D2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03E5AD9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1D40677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ACD5D1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43797C5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6A51EC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2799AE9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DCB1CC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041C2DA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80F2E7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09764ED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1ABA7BA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7F25587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56C038B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274D33E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57CBFF5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480F030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02F3B7E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5AE3C22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6E9C682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155698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44BF32F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761236E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3D0D15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shd w:val="clear" w:color="auto" w:fill="auto"/>
          </w:tcPr>
          <w:p w14:paraId="6CFC1B5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1EB2F5C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528B033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A06685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22DD768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115B6" w:rsidRPr="007A4FAA" w14:paraId="29BB6EBB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63514C92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939" w:type="dxa"/>
          </w:tcPr>
          <w:p w14:paraId="40F375A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6F6324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3DF2E19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9C5795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17CC880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C8C09D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4362D3B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1605C4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28C02ED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FD19FE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57F165A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62D5524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2CC1E70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25C9AA3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4494380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05355C6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6B268D5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1085B9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78AE200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4B1039A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881D9C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388D3E2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1D9720B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9CFA4B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shd w:val="clear" w:color="auto" w:fill="auto"/>
          </w:tcPr>
          <w:p w14:paraId="3DEEC0D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B68F96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5535DE6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EA30A4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1FCD803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115B6" w:rsidRPr="007A4FAA" w14:paraId="1D6E39CF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1693C5BE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ซี.พี. รีเทล โฮลดิ้ง จำกัด</w:t>
            </w:r>
          </w:p>
        </w:tc>
        <w:tc>
          <w:tcPr>
            <w:tcW w:w="939" w:type="dxa"/>
          </w:tcPr>
          <w:p w14:paraId="3E15BA4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62980EB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7E7A0D12" w14:textId="77777777" w:rsidR="002115B6" w:rsidRPr="007A4FAA" w:rsidRDefault="002115B6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20.00</w:t>
            </w:r>
          </w:p>
        </w:tc>
        <w:tc>
          <w:tcPr>
            <w:tcW w:w="178" w:type="dxa"/>
            <w:shd w:val="clear" w:color="auto" w:fill="auto"/>
          </w:tcPr>
          <w:p w14:paraId="2B54766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624E5767" w14:textId="77777777" w:rsidR="002115B6" w:rsidRPr="007A4FAA" w:rsidRDefault="002115B6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91" w:type="dxa"/>
            <w:shd w:val="clear" w:color="auto" w:fill="auto"/>
          </w:tcPr>
          <w:p w14:paraId="727C076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1B34ACF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199,480</w:t>
            </w:r>
          </w:p>
        </w:tc>
        <w:tc>
          <w:tcPr>
            <w:tcW w:w="196" w:type="dxa"/>
            <w:shd w:val="clear" w:color="auto" w:fill="auto"/>
          </w:tcPr>
          <w:p w14:paraId="4EDD7D7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14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22240FD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199,480</w:t>
            </w:r>
          </w:p>
        </w:tc>
        <w:tc>
          <w:tcPr>
            <w:tcW w:w="193" w:type="dxa"/>
            <w:shd w:val="clear" w:color="auto" w:fill="auto"/>
          </w:tcPr>
          <w:p w14:paraId="5C81308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632FA16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190" w:type="dxa"/>
            <w:shd w:val="clear" w:color="auto" w:fill="auto"/>
          </w:tcPr>
          <w:p w14:paraId="3550D28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78A854A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194" w:type="dxa"/>
            <w:shd w:val="clear" w:color="auto" w:fill="auto"/>
          </w:tcPr>
          <w:p w14:paraId="6CC4C14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9" w:type="dxa"/>
            <w:shd w:val="clear" w:color="auto" w:fill="auto"/>
          </w:tcPr>
          <w:p w14:paraId="533740DE" w14:textId="62CDA03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40,935</w:t>
            </w:r>
          </w:p>
        </w:tc>
        <w:tc>
          <w:tcPr>
            <w:tcW w:w="191" w:type="dxa"/>
            <w:shd w:val="clear" w:color="auto" w:fill="auto"/>
          </w:tcPr>
          <w:p w14:paraId="09C0658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3503E6E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194" w:type="dxa"/>
            <w:shd w:val="clear" w:color="auto" w:fill="auto"/>
          </w:tcPr>
          <w:p w14:paraId="71BEE7B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43CD2F1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194D29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55F8BA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2D7E34C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5DBA9FD6" w14:textId="5611821D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20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40,935</w:t>
            </w:r>
          </w:p>
        </w:tc>
        <w:tc>
          <w:tcPr>
            <w:tcW w:w="193" w:type="dxa"/>
            <w:shd w:val="clear" w:color="auto" w:fill="auto"/>
          </w:tcPr>
          <w:p w14:paraId="5B92B8C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8" w:type="dxa"/>
            <w:shd w:val="clear" w:color="auto" w:fill="auto"/>
          </w:tcPr>
          <w:p w14:paraId="26C74A3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40,931</w:t>
            </w:r>
          </w:p>
        </w:tc>
        <w:tc>
          <w:tcPr>
            <w:tcW w:w="197" w:type="dxa"/>
            <w:shd w:val="clear" w:color="auto" w:fill="auto"/>
          </w:tcPr>
          <w:p w14:paraId="4676E1F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59C8A81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01E5338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50F68C3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115B6" w:rsidRPr="007A4FAA" w14:paraId="55310C29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28AC6F2D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นว 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39" w:type="dxa"/>
          </w:tcPr>
          <w:p w14:paraId="7A31D4E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64C2A88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1AC7CC1D" w14:textId="77777777" w:rsidR="002115B6" w:rsidRPr="007A4FAA" w:rsidRDefault="002115B6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25.00</w:t>
            </w:r>
          </w:p>
        </w:tc>
        <w:tc>
          <w:tcPr>
            <w:tcW w:w="178" w:type="dxa"/>
            <w:shd w:val="clear" w:color="auto" w:fill="auto"/>
          </w:tcPr>
          <w:p w14:paraId="7DEE272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34622E2F" w14:textId="77777777" w:rsidR="002115B6" w:rsidRPr="007A4FAA" w:rsidRDefault="002115B6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91" w:type="dxa"/>
            <w:shd w:val="clear" w:color="auto" w:fill="auto"/>
          </w:tcPr>
          <w:p w14:paraId="3592A18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554AC94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96" w:type="dxa"/>
            <w:shd w:val="clear" w:color="auto" w:fill="auto"/>
          </w:tcPr>
          <w:p w14:paraId="311956F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342AA40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93" w:type="dxa"/>
            <w:shd w:val="clear" w:color="auto" w:fill="auto"/>
          </w:tcPr>
          <w:p w14:paraId="62E2F63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380C376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190" w:type="dxa"/>
            <w:shd w:val="clear" w:color="auto" w:fill="auto"/>
          </w:tcPr>
          <w:p w14:paraId="47B656B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392889D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194" w:type="dxa"/>
            <w:shd w:val="clear" w:color="auto" w:fill="auto"/>
          </w:tcPr>
          <w:p w14:paraId="633C9FC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27CB32C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91" w:type="dxa"/>
            <w:shd w:val="clear" w:color="auto" w:fill="auto"/>
          </w:tcPr>
          <w:p w14:paraId="39678B5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5459E91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94" w:type="dxa"/>
            <w:shd w:val="clear" w:color="auto" w:fill="auto"/>
          </w:tcPr>
          <w:p w14:paraId="184FF8B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4F044FE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37A343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23155D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29B7776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7E6D1AE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93" w:type="dxa"/>
            <w:shd w:val="clear" w:color="auto" w:fill="auto"/>
          </w:tcPr>
          <w:p w14:paraId="3AAF459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shd w:val="clear" w:color="auto" w:fill="auto"/>
          </w:tcPr>
          <w:p w14:paraId="710CF0E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97" w:type="dxa"/>
            <w:shd w:val="clear" w:color="auto" w:fill="auto"/>
          </w:tcPr>
          <w:p w14:paraId="1882488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5925138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7E6AC32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60CDE0A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115B6" w:rsidRPr="007A4FAA" w14:paraId="58BF2B6E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55AC6D64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รอส บรีดเดอร์ส </w:t>
            </w:r>
          </w:p>
        </w:tc>
        <w:tc>
          <w:tcPr>
            <w:tcW w:w="939" w:type="dxa"/>
          </w:tcPr>
          <w:p w14:paraId="52ED6FC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9E5954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779BE3C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27D812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13CFF8B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C84D4D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7EE58EC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7A31FE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580B3F4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2874B4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5B5FBD6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02F1233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77E164F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1CEB9CC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15EAFDB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314843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7520FBE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0D6DE47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4BE20DE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3A3B657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3B0D30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019BDDD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5399C948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4DCBC2F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shd w:val="clear" w:color="auto" w:fill="auto"/>
          </w:tcPr>
          <w:p w14:paraId="1D048EE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</w:tcPr>
          <w:p w14:paraId="52EAD45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15E1C03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097BBF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2812151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115B6" w:rsidRPr="007A4FAA" w14:paraId="79125F90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38F1F746" w14:textId="77777777" w:rsidR="002115B6" w:rsidRPr="007A4FAA" w:rsidRDefault="002115B6" w:rsidP="0078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171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สยาม จำกัด</w:t>
            </w:r>
          </w:p>
        </w:tc>
        <w:tc>
          <w:tcPr>
            <w:tcW w:w="939" w:type="dxa"/>
          </w:tcPr>
          <w:p w14:paraId="35A809E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0A8FC13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7F4824C" w14:textId="77777777" w:rsidR="002115B6" w:rsidRPr="007A4FAA" w:rsidRDefault="002115B6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49.99</w:t>
            </w:r>
          </w:p>
        </w:tc>
        <w:tc>
          <w:tcPr>
            <w:tcW w:w="178" w:type="dxa"/>
            <w:shd w:val="clear" w:color="auto" w:fill="auto"/>
          </w:tcPr>
          <w:p w14:paraId="0A37683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0AA6C2B5" w14:textId="77777777" w:rsidR="002115B6" w:rsidRPr="007A4FAA" w:rsidRDefault="002115B6" w:rsidP="009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9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91" w:type="dxa"/>
            <w:shd w:val="clear" w:color="auto" w:fill="auto"/>
          </w:tcPr>
          <w:p w14:paraId="3A88455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18D9CFB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96" w:type="dxa"/>
            <w:shd w:val="clear" w:color="auto" w:fill="auto"/>
          </w:tcPr>
          <w:p w14:paraId="770150A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0880F07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93" w:type="dxa"/>
            <w:shd w:val="clear" w:color="auto" w:fill="auto"/>
          </w:tcPr>
          <w:p w14:paraId="5595C33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6D6E375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90" w:type="dxa"/>
            <w:shd w:val="clear" w:color="auto" w:fill="auto"/>
          </w:tcPr>
          <w:p w14:paraId="384D1CA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01521B9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94" w:type="dxa"/>
            <w:shd w:val="clear" w:color="auto" w:fill="auto"/>
          </w:tcPr>
          <w:p w14:paraId="45F994F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12D5E15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166</w:t>
            </w:r>
          </w:p>
        </w:tc>
        <w:tc>
          <w:tcPr>
            <w:tcW w:w="191" w:type="dxa"/>
            <w:shd w:val="clear" w:color="auto" w:fill="auto"/>
          </w:tcPr>
          <w:p w14:paraId="3233933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7FA3641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194" w:type="dxa"/>
            <w:shd w:val="clear" w:color="auto" w:fill="auto"/>
          </w:tcPr>
          <w:p w14:paraId="3A42DE2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32507ED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51FCD2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00F694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2A47980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 w:hanging="13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179FEAFC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166</w:t>
            </w:r>
          </w:p>
        </w:tc>
        <w:tc>
          <w:tcPr>
            <w:tcW w:w="193" w:type="dxa"/>
            <w:shd w:val="clear" w:color="auto" w:fill="auto"/>
          </w:tcPr>
          <w:p w14:paraId="6D067FF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shd w:val="clear" w:color="auto" w:fill="auto"/>
          </w:tcPr>
          <w:p w14:paraId="2D6900D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197" w:type="dxa"/>
            <w:shd w:val="clear" w:color="auto" w:fill="auto"/>
          </w:tcPr>
          <w:p w14:paraId="3051787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40884B7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47C32DCE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25C10610" w14:textId="24CBF455" w:rsidR="002115B6" w:rsidRPr="007A4FAA" w:rsidRDefault="009E7F00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115B6" w:rsidRPr="007A4FAA" w14:paraId="70304624" w14:textId="77777777" w:rsidTr="00BB5433">
        <w:trPr>
          <w:cantSplit/>
          <w:trHeight w:val="302"/>
        </w:trPr>
        <w:tc>
          <w:tcPr>
            <w:tcW w:w="2582" w:type="dxa"/>
            <w:shd w:val="clear" w:color="auto" w:fill="auto"/>
          </w:tcPr>
          <w:p w14:paraId="50E909A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461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9" w:type="dxa"/>
          </w:tcPr>
          <w:p w14:paraId="17242CB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1D3B17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114CAF73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5F39A9B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0" w:type="dxa"/>
            <w:shd w:val="clear" w:color="auto" w:fill="auto"/>
          </w:tcPr>
          <w:p w14:paraId="2D7EFF4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C133D5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dxa"/>
            <w:shd w:val="clear" w:color="auto" w:fill="auto"/>
          </w:tcPr>
          <w:p w14:paraId="092660C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205B37C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pacing w:val="-20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667717A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1D2ECB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3" w:type="dxa"/>
            <w:shd w:val="clear" w:color="auto" w:fill="auto"/>
          </w:tcPr>
          <w:p w14:paraId="13CEC3F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0" w:type="dxa"/>
            <w:shd w:val="clear" w:color="auto" w:fill="auto"/>
          </w:tcPr>
          <w:p w14:paraId="7E401AF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9" w:type="dxa"/>
            <w:shd w:val="clear" w:color="auto" w:fill="auto"/>
          </w:tcPr>
          <w:p w14:paraId="7C5776D4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4276A205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9" w:type="dxa"/>
            <w:shd w:val="clear" w:color="auto" w:fill="auto"/>
          </w:tcPr>
          <w:p w14:paraId="5C326F29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5DF4D7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dxa"/>
            <w:shd w:val="clear" w:color="auto" w:fill="auto"/>
          </w:tcPr>
          <w:p w14:paraId="32AB925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shd w:val="clear" w:color="auto" w:fill="auto"/>
          </w:tcPr>
          <w:p w14:paraId="7B19F1B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2D5AD8B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1138B93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826AA41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9" w:type="dxa"/>
            <w:shd w:val="clear" w:color="auto" w:fill="auto"/>
          </w:tcPr>
          <w:p w14:paraId="0E5E64B2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5649B56A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64C1788D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8" w:type="dxa"/>
            <w:shd w:val="clear" w:color="auto" w:fill="auto"/>
          </w:tcPr>
          <w:p w14:paraId="6D3A9947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</w:tcPr>
          <w:p w14:paraId="7C1733BF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18" w:type="dxa"/>
            <w:shd w:val="clear" w:color="auto" w:fill="auto"/>
          </w:tcPr>
          <w:p w14:paraId="2129297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3277BB0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5CC0EC26" w14:textId="77777777" w:rsidR="002115B6" w:rsidRPr="007A4FAA" w:rsidRDefault="002115B6" w:rsidP="0021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4ABA7988" w14:textId="4127B251" w:rsidR="00404073" w:rsidRPr="00A57B00" w:rsidRDefault="00404073" w:rsidP="00C2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207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p w14:paraId="6BEC935B" w14:textId="6DDDF62D" w:rsidR="00A91183" w:rsidRPr="00A91183" w:rsidRDefault="00A91183">
      <w:pPr>
        <w:rPr>
          <w:rFonts w:asciiTheme="majorBidi" w:hAnsiTheme="majorBidi" w:cstheme="majorBidi"/>
        </w:rPr>
      </w:pPr>
    </w:p>
    <w:tbl>
      <w:tblPr>
        <w:tblW w:w="1576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2"/>
        <w:gridCol w:w="1001"/>
        <w:gridCol w:w="178"/>
        <w:gridCol w:w="727"/>
        <w:gridCol w:w="192"/>
        <w:gridCol w:w="692"/>
        <w:gridCol w:w="193"/>
        <w:gridCol w:w="671"/>
        <w:gridCol w:w="195"/>
        <w:gridCol w:w="686"/>
        <w:gridCol w:w="193"/>
        <w:gridCol w:w="617"/>
        <w:gridCol w:w="180"/>
        <w:gridCol w:w="13"/>
        <w:gridCol w:w="690"/>
        <w:gridCol w:w="193"/>
        <w:gridCol w:w="588"/>
        <w:gridCol w:w="193"/>
        <w:gridCol w:w="594"/>
        <w:gridCol w:w="193"/>
        <w:gridCol w:w="589"/>
        <w:gridCol w:w="193"/>
        <w:gridCol w:w="602"/>
        <w:gridCol w:w="197"/>
        <w:gridCol w:w="569"/>
        <w:gridCol w:w="183"/>
        <w:gridCol w:w="627"/>
        <w:gridCol w:w="181"/>
        <w:gridCol w:w="705"/>
        <w:gridCol w:w="193"/>
        <w:gridCol w:w="617"/>
        <w:gridCol w:w="14"/>
      </w:tblGrid>
      <w:tr w:rsidR="00EA17A5" w:rsidRPr="00A91183" w14:paraId="6714FC4A" w14:textId="77777777" w:rsidTr="007A6E1F">
        <w:trPr>
          <w:gridAfter w:val="1"/>
          <w:wAfter w:w="14" w:type="dxa"/>
          <w:cantSplit/>
          <w:trHeight w:val="70"/>
        </w:trPr>
        <w:tc>
          <w:tcPr>
            <w:tcW w:w="3102" w:type="dxa"/>
            <w:shd w:val="clear" w:color="auto" w:fill="auto"/>
          </w:tcPr>
          <w:p w14:paraId="4626058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3BAE2FC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246CDB0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66" w:type="dxa"/>
            <w:gridSpan w:val="28"/>
            <w:shd w:val="clear" w:color="auto" w:fill="auto"/>
          </w:tcPr>
          <w:p w14:paraId="7F1BC30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(หน่วย</w:t>
            </w: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A17A5" w:rsidRPr="00A91183" w14:paraId="2EADF7C5" w14:textId="77777777" w:rsidTr="007A6E1F">
        <w:trPr>
          <w:cantSplit/>
          <w:trHeight w:val="369"/>
        </w:trPr>
        <w:tc>
          <w:tcPr>
            <w:tcW w:w="3102" w:type="dxa"/>
            <w:shd w:val="clear" w:color="auto" w:fill="auto"/>
          </w:tcPr>
          <w:p w14:paraId="2B1F97B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59" w:type="dxa"/>
            <w:gridSpan w:val="31"/>
          </w:tcPr>
          <w:p w14:paraId="760B6852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E5307" w:rsidRPr="00A91183" w14:paraId="134C8A0B" w14:textId="77777777" w:rsidTr="007A6E1F">
        <w:trPr>
          <w:gridAfter w:val="1"/>
          <w:wAfter w:w="14" w:type="dxa"/>
          <w:cantSplit/>
          <w:trHeight w:val="309"/>
        </w:trPr>
        <w:tc>
          <w:tcPr>
            <w:tcW w:w="3102" w:type="dxa"/>
            <w:shd w:val="clear" w:color="auto" w:fill="auto"/>
          </w:tcPr>
          <w:p w14:paraId="6306FC4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1E094D7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5ECC87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D40E1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2D2E834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6EB6E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B5E4F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DE4E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4250D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E2C1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ECD1F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D27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AD00A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E62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A1E53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9FEB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182C4F" w:rsidRPr="00A91183" w14:paraId="70BC7E5B" w14:textId="77777777" w:rsidTr="007A6E1F">
        <w:trPr>
          <w:gridAfter w:val="1"/>
          <w:wAfter w:w="14" w:type="dxa"/>
          <w:cantSplit/>
          <w:trHeight w:val="309"/>
        </w:trPr>
        <w:tc>
          <w:tcPr>
            <w:tcW w:w="3102" w:type="dxa"/>
            <w:shd w:val="clear" w:color="auto" w:fill="auto"/>
          </w:tcPr>
          <w:p w14:paraId="7A58953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3362762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635B1E6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39AAB27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648D063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gridSpan w:val="3"/>
            <w:shd w:val="clear" w:color="auto" w:fill="auto"/>
          </w:tcPr>
          <w:p w14:paraId="1133A84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5CA4AF0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3CA988B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EEDCE49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140F942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4B3302D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594BF4E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52002C58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gridSpan w:val="3"/>
            <w:shd w:val="clear" w:color="auto" w:fill="auto"/>
            <w:vAlign w:val="bottom"/>
          </w:tcPr>
          <w:p w14:paraId="6BB21CA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B02606E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5" w:type="dxa"/>
            <w:gridSpan w:val="3"/>
            <w:shd w:val="clear" w:color="auto" w:fill="auto"/>
            <w:vAlign w:val="bottom"/>
          </w:tcPr>
          <w:p w14:paraId="153A182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0F0BA7" w:rsidRPr="00A91183" w14:paraId="7BA8237F" w14:textId="77777777" w:rsidTr="007A6E1F">
        <w:trPr>
          <w:gridAfter w:val="1"/>
          <w:wAfter w:w="14" w:type="dxa"/>
          <w:cantSplit/>
          <w:trHeight w:val="309"/>
        </w:trPr>
        <w:tc>
          <w:tcPr>
            <w:tcW w:w="3102" w:type="dxa"/>
            <w:shd w:val="clear" w:color="auto" w:fill="auto"/>
          </w:tcPr>
          <w:p w14:paraId="0A485722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14436063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77D56FCE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522F3AB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(ทั้งทางตรง</w:t>
            </w:r>
          </w:p>
        </w:tc>
        <w:tc>
          <w:tcPr>
            <w:tcW w:w="193" w:type="dxa"/>
            <w:shd w:val="clear" w:color="auto" w:fill="auto"/>
          </w:tcPr>
          <w:p w14:paraId="78ECEC60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gridSpan w:val="3"/>
            <w:shd w:val="clear" w:color="auto" w:fill="auto"/>
          </w:tcPr>
          <w:p w14:paraId="343513EA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349C75B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7071D59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A1C9CB5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16B4C045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F40DBD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663F0A4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1B7ABFC2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gridSpan w:val="3"/>
            <w:shd w:val="clear" w:color="auto" w:fill="auto"/>
            <w:vAlign w:val="bottom"/>
          </w:tcPr>
          <w:p w14:paraId="4F1B2727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FB9ED6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5" w:type="dxa"/>
            <w:gridSpan w:val="3"/>
            <w:shd w:val="clear" w:color="auto" w:fill="auto"/>
            <w:vAlign w:val="bottom"/>
          </w:tcPr>
          <w:p w14:paraId="7AD5EB13" w14:textId="1D31CB72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0F0BA7" w:rsidRPr="00A91183" w14:paraId="6F1528D4" w14:textId="77777777" w:rsidTr="007A6E1F">
        <w:trPr>
          <w:gridAfter w:val="1"/>
          <w:wAfter w:w="14" w:type="dxa"/>
          <w:cantSplit/>
          <w:trHeight w:val="309"/>
        </w:trPr>
        <w:tc>
          <w:tcPr>
            <w:tcW w:w="3102" w:type="dxa"/>
            <w:shd w:val="clear" w:color="auto" w:fill="auto"/>
          </w:tcPr>
          <w:p w14:paraId="7C66B90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0BD5C938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23952450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2B9EE908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และทางอ้อม)</w:t>
            </w:r>
          </w:p>
        </w:tc>
        <w:tc>
          <w:tcPr>
            <w:tcW w:w="193" w:type="dxa"/>
            <w:shd w:val="clear" w:color="auto" w:fill="auto"/>
          </w:tcPr>
          <w:p w14:paraId="0A5E94D4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gridSpan w:val="3"/>
            <w:shd w:val="clear" w:color="auto" w:fill="auto"/>
          </w:tcPr>
          <w:p w14:paraId="69802FFA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5BD750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003FFE11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202885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2635A4B0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2FBBA71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E2C7E55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BF75154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gridSpan w:val="3"/>
            <w:shd w:val="clear" w:color="auto" w:fill="auto"/>
            <w:vAlign w:val="bottom"/>
          </w:tcPr>
          <w:p w14:paraId="69F7E42C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ส่วนได้เสีย 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5F951F6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5" w:type="dxa"/>
            <w:gridSpan w:val="3"/>
            <w:shd w:val="clear" w:color="auto" w:fill="auto"/>
            <w:vAlign w:val="bottom"/>
          </w:tcPr>
          <w:p w14:paraId="28CA2C60" w14:textId="04AAE760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115B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</w:tc>
      </w:tr>
      <w:tr w:rsidR="009D114B" w:rsidRPr="00A91183" w14:paraId="368CE23F" w14:textId="77777777" w:rsidTr="007A6E1F">
        <w:trPr>
          <w:gridAfter w:val="1"/>
          <w:wAfter w:w="14" w:type="dxa"/>
          <w:cantSplit/>
          <w:trHeight w:val="309"/>
        </w:trPr>
        <w:tc>
          <w:tcPr>
            <w:tcW w:w="3102" w:type="dxa"/>
            <w:shd w:val="clear" w:color="auto" w:fill="auto"/>
          </w:tcPr>
          <w:p w14:paraId="19CC3192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9967EE3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2D8EA3EE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3B6A7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5EF312A9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FD01C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57F9F89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0AAF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วิธีราคาทุน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15EB318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95930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วิธีส่วนได้เสีย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F6C7E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1E063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E69FBCB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DA60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079AE3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B45A" w14:textId="3829BE91" w:rsidR="000F0BA7" w:rsidRPr="00A91183" w:rsidDel="00685444" w:rsidRDefault="008D1663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D166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</w:tr>
      <w:tr w:rsidR="00DE22CC" w:rsidRPr="00A91183" w14:paraId="41D841C8" w14:textId="77777777" w:rsidTr="007A6E1F">
        <w:trPr>
          <w:gridAfter w:val="1"/>
          <w:wAfter w:w="14" w:type="dxa"/>
          <w:cantSplit/>
          <w:trHeight w:val="79"/>
        </w:trPr>
        <w:tc>
          <w:tcPr>
            <w:tcW w:w="3102" w:type="dxa"/>
            <w:shd w:val="clear" w:color="auto" w:fill="auto"/>
          </w:tcPr>
          <w:p w14:paraId="55D066E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708617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90F3B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</w:tcPr>
          <w:p w14:paraId="6EE3991C" w14:textId="77777777" w:rsidR="00EA17A5" w:rsidRDefault="00EA17A5" w:rsidP="00AD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C75C64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auto"/>
          </w:tcPr>
          <w:p w14:paraId="3D43617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14:paraId="5CFFC2E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5AE46D6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14:paraId="0847158B" w14:textId="77777777" w:rsidR="00EA17A5" w:rsidRDefault="00EA17A5" w:rsidP="00AD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A121D4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13FA3E4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</w:tcPr>
          <w:p w14:paraId="0235067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4744B0D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3140B36C" w14:textId="77777777" w:rsidR="00EA17A5" w:rsidRDefault="00EA17A5" w:rsidP="00AD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A30112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0DB8C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</w:tcPr>
          <w:p w14:paraId="4675FD4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3781C6D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auto"/>
          </w:tcPr>
          <w:p w14:paraId="08B4DA61" w14:textId="77777777" w:rsidR="00EA17A5" w:rsidRDefault="00EA17A5" w:rsidP="00AD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D2A734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00958C4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14:paraId="0432D0E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2C84798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  <w:shd w:val="clear" w:color="auto" w:fill="auto"/>
          </w:tcPr>
          <w:p w14:paraId="7137B01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006BD7D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</w:tcPr>
          <w:p w14:paraId="4444DF4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7" w:type="dxa"/>
            <w:shd w:val="clear" w:color="auto" w:fill="auto"/>
          </w:tcPr>
          <w:p w14:paraId="21365DC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</w:tcPr>
          <w:p w14:paraId="3DB9002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7D469B1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18B9E9C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1" w:type="dxa"/>
            <w:shd w:val="clear" w:color="auto" w:fill="auto"/>
          </w:tcPr>
          <w:p w14:paraId="2F493D6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27C532F2" w14:textId="77777777" w:rsidR="00EA17A5" w:rsidRDefault="00EA17A5" w:rsidP="00AD2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3402CE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6008771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76F9D45C" w14:textId="77777777" w:rsidR="000F0BA7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FCD4B8D" w14:textId="6954C801" w:rsidR="00EA17A5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9D114B" w:rsidRPr="00A91183" w14:paraId="5ADB4FCC" w14:textId="77777777" w:rsidTr="007A6E1F">
        <w:trPr>
          <w:gridAfter w:val="1"/>
          <w:wAfter w:w="14" w:type="dxa"/>
          <w:cantSplit/>
          <w:trHeight w:val="79"/>
        </w:trPr>
        <w:tc>
          <w:tcPr>
            <w:tcW w:w="3102" w:type="dxa"/>
            <w:shd w:val="clear" w:color="auto" w:fill="auto"/>
          </w:tcPr>
          <w:p w14:paraId="20605C2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2BBC8E2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A722C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55EECCC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2" w:type="dxa"/>
            <w:shd w:val="clear" w:color="auto" w:fill="auto"/>
          </w:tcPr>
          <w:p w14:paraId="4532615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14:paraId="38CCC37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3" w:type="dxa"/>
            <w:shd w:val="clear" w:color="auto" w:fill="auto"/>
          </w:tcPr>
          <w:p w14:paraId="2273479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14:paraId="3B8DDE1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4C8D223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</w:tcPr>
          <w:p w14:paraId="5D65A0D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3" w:type="dxa"/>
            <w:shd w:val="clear" w:color="auto" w:fill="auto"/>
          </w:tcPr>
          <w:p w14:paraId="1ED85FA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6DDA53B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6BC9BF2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</w:tcPr>
          <w:p w14:paraId="35B8611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3" w:type="dxa"/>
            <w:shd w:val="clear" w:color="auto" w:fill="auto"/>
          </w:tcPr>
          <w:p w14:paraId="7D71824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</w:tcPr>
          <w:p w14:paraId="06A0A0B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5B43215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3962E6A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3" w:type="dxa"/>
            <w:shd w:val="clear" w:color="auto" w:fill="auto"/>
          </w:tcPr>
          <w:p w14:paraId="2237DC5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auto"/>
          </w:tcPr>
          <w:p w14:paraId="540D454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1C28AEA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</w:tcPr>
          <w:p w14:paraId="5FC13D6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7" w:type="dxa"/>
            <w:shd w:val="clear" w:color="auto" w:fill="auto"/>
          </w:tcPr>
          <w:p w14:paraId="135D27C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77CBE03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6364D56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2E5A9D6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6555C7A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26D9D4F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3" w:type="dxa"/>
            <w:shd w:val="clear" w:color="auto" w:fill="auto"/>
          </w:tcPr>
          <w:p w14:paraId="0DCD075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0DA054A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D114B" w:rsidRPr="00A91183" w14:paraId="7F1CF540" w14:textId="77777777" w:rsidTr="007A6E1F">
        <w:trPr>
          <w:gridAfter w:val="1"/>
          <w:wAfter w:w="14" w:type="dxa"/>
          <w:cantSplit/>
          <w:trHeight w:hRule="exact" w:val="136"/>
        </w:trPr>
        <w:tc>
          <w:tcPr>
            <w:tcW w:w="3102" w:type="dxa"/>
            <w:shd w:val="clear" w:color="auto" w:fill="auto"/>
          </w:tcPr>
          <w:p w14:paraId="2A911E80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01" w:type="dxa"/>
          </w:tcPr>
          <w:p w14:paraId="1C4BE2BA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78" w:type="dxa"/>
          </w:tcPr>
          <w:p w14:paraId="2645C553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84" w:right="-79" w:firstLine="5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</w:tcPr>
          <w:p w14:paraId="5DAFCD21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84" w:right="-79" w:firstLine="5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3C5D4BDF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14:paraId="62347E87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2E6FD0D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14:paraId="4286A6CD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42B9E076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</w:tcPr>
          <w:p w14:paraId="6FE4EE79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C9D8F78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0395BDA6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22992E9F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</w:tcPr>
          <w:p w14:paraId="699E4EC5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940C091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auto"/>
          </w:tcPr>
          <w:p w14:paraId="4428752F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F246550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cs/>
                <w:lang w:val="en-GB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14:paraId="124F94B8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209047A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cs/>
                <w:lang w:val="en-GB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  <w:shd w:val="clear" w:color="auto" w:fill="auto"/>
          </w:tcPr>
          <w:p w14:paraId="7EFD878B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F45EDC9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</w:tcPr>
          <w:p w14:paraId="18C00F77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1B1DFABC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</w:tcPr>
          <w:p w14:paraId="6828C21B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EAB6E68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</w:tcPr>
          <w:p w14:paraId="11B77B81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4709B0BF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59CE61A8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D8554CD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5F133674" w14:textId="77777777" w:rsidR="00EA17A5" w:rsidRPr="004B0C2F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</w:tr>
      <w:tr w:rsidR="004E5307" w:rsidRPr="00A91183" w14:paraId="59CDCF4B" w14:textId="77777777" w:rsidTr="007A6E1F">
        <w:trPr>
          <w:gridAfter w:val="1"/>
          <w:wAfter w:w="14" w:type="dxa"/>
          <w:cantSplit/>
          <w:trHeight w:val="131"/>
        </w:trPr>
        <w:tc>
          <w:tcPr>
            <w:tcW w:w="3102" w:type="dxa"/>
            <w:shd w:val="clear" w:color="auto" w:fill="auto"/>
          </w:tcPr>
          <w:p w14:paraId="14F994C9" w14:textId="77777777" w:rsidR="00EA17A5" w:rsidRPr="00E849AB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 ริเวีย จำกัด</w:t>
            </w:r>
          </w:p>
        </w:tc>
        <w:tc>
          <w:tcPr>
            <w:tcW w:w="1001" w:type="dxa"/>
          </w:tcPr>
          <w:p w14:paraId="45CD924D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112" w:righ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8" w:type="dxa"/>
          </w:tcPr>
          <w:p w14:paraId="7A725F0C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84" w:right="-79" w:firstLine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10B54FB7" w14:textId="77777777" w:rsidR="00EA17A5" w:rsidRPr="00E849AB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</w:rPr>
              <w:t>29.99</w:t>
            </w:r>
          </w:p>
        </w:tc>
        <w:tc>
          <w:tcPr>
            <w:tcW w:w="192" w:type="dxa"/>
            <w:shd w:val="clear" w:color="auto" w:fill="auto"/>
          </w:tcPr>
          <w:p w14:paraId="16BFD8CE" w14:textId="77777777" w:rsidR="00EA17A5" w:rsidRPr="00E849AB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8ED0896" w14:textId="77777777" w:rsidR="00EA17A5" w:rsidRPr="00E849AB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E849A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A4FA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93" w:type="dxa"/>
            <w:shd w:val="clear" w:color="auto" w:fill="auto"/>
          </w:tcPr>
          <w:p w14:paraId="186F53B6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01EB3235" w14:textId="64E9C090" w:rsidR="00EA17A5" w:rsidRPr="00E849AB" w:rsidRDefault="00117589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5" w:type="dxa"/>
            <w:shd w:val="clear" w:color="auto" w:fill="auto"/>
          </w:tcPr>
          <w:p w14:paraId="36F1BA80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28C9086" w14:textId="77777777" w:rsidR="00EA17A5" w:rsidRPr="00E849AB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93" w:type="dxa"/>
            <w:shd w:val="clear" w:color="auto" w:fill="auto"/>
          </w:tcPr>
          <w:p w14:paraId="1591553A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037F3EF5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439EE8E9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425A1D6B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93" w:type="dxa"/>
            <w:shd w:val="clear" w:color="auto" w:fill="auto"/>
          </w:tcPr>
          <w:p w14:paraId="1627657E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14:paraId="006D6187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93" w:type="dxa"/>
            <w:shd w:val="clear" w:color="auto" w:fill="auto"/>
          </w:tcPr>
          <w:p w14:paraId="7F4327D8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" w:type="dxa"/>
            <w:shd w:val="clear" w:color="auto" w:fill="auto"/>
          </w:tcPr>
          <w:p w14:paraId="4E5C8553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93" w:type="dxa"/>
            <w:shd w:val="clear" w:color="auto" w:fill="auto"/>
          </w:tcPr>
          <w:p w14:paraId="4E73B045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473E2F37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7A63D41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auto"/>
          </w:tcPr>
          <w:p w14:paraId="7F88AC25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940F6DC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14:paraId="0C4B33A9" w14:textId="77777777" w:rsidR="00EA17A5" w:rsidRPr="00E849AB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3" w:type="dxa"/>
            <w:shd w:val="clear" w:color="auto" w:fill="auto"/>
          </w:tcPr>
          <w:p w14:paraId="3C0996CA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auto"/>
          </w:tcPr>
          <w:p w14:paraId="56EA864B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1" w:type="dxa"/>
            <w:shd w:val="clear" w:color="auto" w:fill="auto"/>
          </w:tcPr>
          <w:p w14:paraId="7E2ECCF3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64798115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459F7BE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2A820A31" w14:textId="77777777" w:rsidR="00EA17A5" w:rsidRPr="00E849AB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5307" w:rsidRPr="00A91183" w14:paraId="7882DEAF" w14:textId="77777777" w:rsidTr="007A6E1F">
        <w:trPr>
          <w:gridAfter w:val="1"/>
          <w:wAfter w:w="14" w:type="dxa"/>
          <w:cantSplit/>
          <w:trHeight w:hRule="exact" w:val="309"/>
        </w:trPr>
        <w:tc>
          <w:tcPr>
            <w:tcW w:w="3102" w:type="dxa"/>
            <w:shd w:val="clear" w:color="auto" w:fill="auto"/>
          </w:tcPr>
          <w:p w14:paraId="479653C0" w14:textId="77777777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อาร์เบอร์ เอเคอร์ส </w:t>
            </w:r>
          </w:p>
        </w:tc>
        <w:tc>
          <w:tcPr>
            <w:tcW w:w="1001" w:type="dxa"/>
          </w:tcPr>
          <w:p w14:paraId="6D17CEF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6C520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67944856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48" w:right="-79" w:firstLine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3EA7EB00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AEF3E15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572D98B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0B48DD0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05543DF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BDB1B0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6FA9C37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5EBDD00D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32E378B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5B9BA15B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7C8A10D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14:paraId="57B456A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3C6D230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41E4AB2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C864C6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472D304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BA2FEF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271C59B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5ABAC3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14:paraId="25FA5375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0F60800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041D56A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7493108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48EDD12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667E85C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1EDF531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5307" w:rsidRPr="00A91183" w14:paraId="68A04903" w14:textId="77777777" w:rsidTr="007A6E1F">
        <w:trPr>
          <w:gridAfter w:val="1"/>
          <w:wAfter w:w="14" w:type="dxa"/>
          <w:cantSplit/>
          <w:trHeight w:hRule="exact" w:val="309"/>
        </w:trPr>
        <w:tc>
          <w:tcPr>
            <w:tcW w:w="3102" w:type="dxa"/>
            <w:shd w:val="clear" w:color="auto" w:fill="auto"/>
          </w:tcPr>
          <w:p w14:paraId="4FA5D729" w14:textId="77777777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ประเทศไทย จำกัด</w:t>
            </w:r>
          </w:p>
        </w:tc>
        <w:tc>
          <w:tcPr>
            <w:tcW w:w="1001" w:type="dxa"/>
          </w:tcPr>
          <w:p w14:paraId="283C15D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112" w:right="-3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241E99B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7" w:type="dxa"/>
            <w:shd w:val="clear" w:color="auto" w:fill="auto"/>
          </w:tcPr>
          <w:p w14:paraId="44FB0B2B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49.98</w:t>
            </w:r>
          </w:p>
        </w:tc>
        <w:tc>
          <w:tcPr>
            <w:tcW w:w="192" w:type="dxa"/>
            <w:shd w:val="clear" w:color="auto" w:fill="auto"/>
          </w:tcPr>
          <w:p w14:paraId="6DE851BA" w14:textId="77777777" w:rsidR="00EA17A5" w:rsidRPr="00E74879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4943600" w14:textId="77777777" w:rsidR="00EA17A5" w:rsidRPr="00E74879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49.98</w:t>
            </w:r>
          </w:p>
        </w:tc>
        <w:tc>
          <w:tcPr>
            <w:tcW w:w="193" w:type="dxa"/>
            <w:shd w:val="clear" w:color="auto" w:fill="auto"/>
          </w:tcPr>
          <w:p w14:paraId="44E840F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1D12237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95" w:type="dxa"/>
            <w:shd w:val="clear" w:color="auto" w:fill="auto"/>
          </w:tcPr>
          <w:p w14:paraId="5BE697B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6" w:type="dxa"/>
            <w:shd w:val="clear" w:color="auto" w:fill="auto"/>
          </w:tcPr>
          <w:p w14:paraId="3857366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04CDD42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674F7B88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F42FB2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77AAE754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727976A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38C8D4B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93" w:type="dxa"/>
            <w:shd w:val="clear" w:color="auto" w:fill="auto"/>
          </w:tcPr>
          <w:p w14:paraId="0B95E67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10B76FF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93" w:type="dxa"/>
            <w:shd w:val="clear" w:color="auto" w:fill="auto"/>
          </w:tcPr>
          <w:p w14:paraId="684E756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24FAA5C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EB636A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6F5AA3F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3502C2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69" w:type="dxa"/>
            <w:shd w:val="clear" w:color="auto" w:fill="auto"/>
          </w:tcPr>
          <w:p w14:paraId="35BA47F5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83" w:type="dxa"/>
            <w:shd w:val="clear" w:color="auto" w:fill="auto"/>
          </w:tcPr>
          <w:p w14:paraId="4667448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02BD5E5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81" w:type="dxa"/>
            <w:shd w:val="clear" w:color="auto" w:fill="auto"/>
          </w:tcPr>
          <w:p w14:paraId="35D9F5C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5B6543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EC8D38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96812A6" w14:textId="50323564" w:rsidR="00EA17A5" w:rsidRPr="00C10A7E" w:rsidRDefault="000F0BA7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5307" w:rsidRPr="00A91183" w14:paraId="20A24322" w14:textId="77777777" w:rsidTr="007A6E1F">
        <w:trPr>
          <w:gridAfter w:val="1"/>
          <w:wAfter w:w="14" w:type="dxa"/>
          <w:cantSplit/>
          <w:trHeight w:hRule="exact" w:val="309"/>
        </w:trPr>
        <w:tc>
          <w:tcPr>
            <w:tcW w:w="3102" w:type="dxa"/>
            <w:shd w:val="clear" w:color="auto" w:fill="auto"/>
          </w:tcPr>
          <w:p w14:paraId="681DE8B4" w14:textId="2861BCC6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A.P.P Enterprise I</w:t>
            </w:r>
            <w:r w:rsidR="00387C7A">
              <w:rPr>
                <w:rFonts w:asciiTheme="majorBidi" w:hAnsiTheme="majorBidi" w:cstheme="majorBidi"/>
                <w:sz w:val="24"/>
                <w:szCs w:val="24"/>
              </w:rPr>
              <w:t>nc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01" w:type="dxa"/>
            <w:shd w:val="clear" w:color="auto" w:fill="auto"/>
          </w:tcPr>
          <w:p w14:paraId="5E7541D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  <w:p w14:paraId="536AD58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48D82E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7" w:type="dxa"/>
            <w:shd w:val="clear" w:color="auto" w:fill="auto"/>
          </w:tcPr>
          <w:p w14:paraId="03E3342E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39.60</w:t>
            </w:r>
          </w:p>
        </w:tc>
        <w:tc>
          <w:tcPr>
            <w:tcW w:w="192" w:type="dxa"/>
            <w:shd w:val="clear" w:color="auto" w:fill="auto"/>
          </w:tcPr>
          <w:p w14:paraId="3E5589E6" w14:textId="77777777" w:rsidR="00EA17A5" w:rsidRPr="00E74879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2981771" w14:textId="77777777" w:rsidR="00EA17A5" w:rsidRPr="00E74879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39.60</w:t>
            </w:r>
          </w:p>
        </w:tc>
        <w:tc>
          <w:tcPr>
            <w:tcW w:w="193" w:type="dxa"/>
            <w:shd w:val="clear" w:color="auto" w:fill="auto"/>
          </w:tcPr>
          <w:p w14:paraId="4FC8308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4DFB7DA5" w14:textId="354EB51E" w:rsidR="00EA17A5" w:rsidRPr="00A91183" w:rsidRDefault="00DA0151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40FF66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6" w:type="dxa"/>
            <w:shd w:val="clear" w:color="auto" w:fill="auto"/>
          </w:tcPr>
          <w:p w14:paraId="336D015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77D8853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87ACA45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AEA3B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2BCA82FC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10A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30FD48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6159878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42B208C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4306E0D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93" w:type="dxa"/>
            <w:shd w:val="clear" w:color="auto" w:fill="auto"/>
          </w:tcPr>
          <w:p w14:paraId="79EC037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6E4F213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B9FB0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35E0BA8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960855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69" w:type="dxa"/>
            <w:shd w:val="clear" w:color="auto" w:fill="auto"/>
          </w:tcPr>
          <w:p w14:paraId="56E737B6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7F511F4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7" w:type="dxa"/>
            <w:shd w:val="clear" w:color="auto" w:fill="auto"/>
          </w:tcPr>
          <w:p w14:paraId="662AB32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81" w:type="dxa"/>
            <w:shd w:val="clear" w:color="auto" w:fill="auto"/>
          </w:tcPr>
          <w:p w14:paraId="0F2895E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230B562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04F4AF1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9EEFE65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10A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5307" w:rsidRPr="00A91183" w14:paraId="6A0C8B1A" w14:textId="77777777" w:rsidTr="007A6E1F">
        <w:trPr>
          <w:gridAfter w:val="1"/>
          <w:wAfter w:w="14" w:type="dxa"/>
          <w:cantSplit/>
          <w:trHeight w:val="302"/>
        </w:trPr>
        <w:tc>
          <w:tcPr>
            <w:tcW w:w="3102" w:type="dxa"/>
            <w:shd w:val="clear" w:color="auto" w:fill="auto"/>
          </w:tcPr>
          <w:p w14:paraId="0BF62C0C" w14:textId="71A908E0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BHJ </w:t>
            </w:r>
            <w:proofErr w:type="spellStart"/>
            <w:r w:rsidRPr="00A91183">
              <w:rPr>
                <w:rFonts w:asciiTheme="majorBidi" w:hAnsiTheme="majorBidi" w:cstheme="majorBidi"/>
                <w:sz w:val="24"/>
                <w:szCs w:val="24"/>
              </w:rPr>
              <w:t>Kalino</w:t>
            </w:r>
            <w:proofErr w:type="spellEnd"/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Food AB</w:t>
            </w:r>
          </w:p>
        </w:tc>
        <w:tc>
          <w:tcPr>
            <w:tcW w:w="1001" w:type="dxa"/>
          </w:tcPr>
          <w:p w14:paraId="7E0480C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สวีเดน</w:t>
            </w:r>
          </w:p>
        </w:tc>
        <w:tc>
          <w:tcPr>
            <w:tcW w:w="178" w:type="dxa"/>
          </w:tcPr>
          <w:p w14:paraId="0DCD49E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179812AF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15.08</w:t>
            </w:r>
          </w:p>
        </w:tc>
        <w:tc>
          <w:tcPr>
            <w:tcW w:w="192" w:type="dxa"/>
            <w:shd w:val="clear" w:color="auto" w:fill="auto"/>
          </w:tcPr>
          <w:p w14:paraId="4011842A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B0808C2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15.08</w:t>
            </w:r>
          </w:p>
        </w:tc>
        <w:tc>
          <w:tcPr>
            <w:tcW w:w="193" w:type="dxa"/>
            <w:shd w:val="clear" w:color="auto" w:fill="auto"/>
          </w:tcPr>
          <w:p w14:paraId="7E4501F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38688A5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5" w:type="dxa"/>
            <w:shd w:val="clear" w:color="auto" w:fill="auto"/>
          </w:tcPr>
          <w:p w14:paraId="1D8FF4F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6B5548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3" w:type="dxa"/>
            <w:shd w:val="clear" w:color="auto" w:fill="auto"/>
          </w:tcPr>
          <w:p w14:paraId="6578FD6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6D9F7A37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1A20899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6D4B3833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93" w:type="dxa"/>
            <w:shd w:val="clear" w:color="auto" w:fill="auto"/>
          </w:tcPr>
          <w:p w14:paraId="79B7EE4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14:paraId="203C9CB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3" w:type="dxa"/>
            <w:shd w:val="clear" w:color="auto" w:fill="auto"/>
          </w:tcPr>
          <w:p w14:paraId="5054F59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665F7FC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93" w:type="dxa"/>
            <w:shd w:val="clear" w:color="auto" w:fill="auto"/>
          </w:tcPr>
          <w:p w14:paraId="78B58C7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67D9D01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A1225E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154402C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6D2C590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14:paraId="596114BF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7C65D91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6A467BA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81" w:type="dxa"/>
            <w:shd w:val="clear" w:color="auto" w:fill="auto"/>
          </w:tcPr>
          <w:p w14:paraId="2D01D0E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39B788E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3" w:type="dxa"/>
            <w:shd w:val="clear" w:color="auto" w:fill="auto"/>
          </w:tcPr>
          <w:p w14:paraId="510BEA1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5120954D" w14:textId="27D171B2" w:rsidR="00EA17A5" w:rsidRPr="00A91183" w:rsidRDefault="000F0BA7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5307" w:rsidRPr="00A91183" w14:paraId="3F815C4A" w14:textId="77777777" w:rsidTr="007A6E1F">
        <w:trPr>
          <w:gridAfter w:val="1"/>
          <w:wAfter w:w="14" w:type="dxa"/>
          <w:cantSplit/>
          <w:trHeight w:val="309"/>
        </w:trPr>
        <w:tc>
          <w:tcPr>
            <w:tcW w:w="3102" w:type="dxa"/>
            <w:shd w:val="clear" w:color="auto" w:fill="auto"/>
          </w:tcPr>
          <w:p w14:paraId="7E41665E" w14:textId="77777777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C.P. Aquaculture (India) </w:t>
            </w:r>
          </w:p>
        </w:tc>
        <w:tc>
          <w:tcPr>
            <w:tcW w:w="1001" w:type="dxa"/>
          </w:tcPr>
          <w:p w14:paraId="2E01230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A8A4C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6CC5F760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01B0079A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9205DCF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49BBB74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4171F60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4BF94ED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651E96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7F737B0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0C43328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08F72CD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14:paraId="0D809B0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19C87B1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14:paraId="3B260A0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3D5A7F2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" w:type="dxa"/>
            <w:shd w:val="clear" w:color="auto" w:fill="auto"/>
          </w:tcPr>
          <w:p w14:paraId="53CC331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5BD0B6D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710467B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510BEE7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51C7FF0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08EB6EA" w14:textId="77777777" w:rsidR="00EA17A5" w:rsidRPr="00A91183" w:rsidRDefault="00EA17A5" w:rsidP="00BB5433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9" w:type="dxa"/>
            <w:shd w:val="clear" w:color="auto" w:fill="auto"/>
          </w:tcPr>
          <w:p w14:paraId="7E0BD18C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2672DDF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1FB97C7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9E9664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7A05ABB3" w14:textId="77777777" w:rsidR="00EA17A5" w:rsidRPr="00A91183" w:rsidRDefault="00EA17A5" w:rsidP="00BB5433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4698E02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71DCD26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5307" w:rsidRPr="00A91183" w14:paraId="383DC4F7" w14:textId="77777777" w:rsidTr="007A6E1F">
        <w:trPr>
          <w:gridAfter w:val="1"/>
          <w:wAfter w:w="14" w:type="dxa"/>
          <w:cantSplit/>
          <w:trHeight w:val="309"/>
        </w:trPr>
        <w:tc>
          <w:tcPr>
            <w:tcW w:w="3102" w:type="dxa"/>
            <w:shd w:val="clear" w:color="auto" w:fill="auto"/>
          </w:tcPr>
          <w:p w14:paraId="60BE61D1" w14:textId="77777777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  Private Limited</w:t>
            </w:r>
          </w:p>
        </w:tc>
        <w:tc>
          <w:tcPr>
            <w:tcW w:w="1001" w:type="dxa"/>
          </w:tcPr>
          <w:p w14:paraId="02BB6E1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178" w:type="dxa"/>
          </w:tcPr>
          <w:p w14:paraId="6B7B0FB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6B15E100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31.70</w:t>
            </w:r>
          </w:p>
        </w:tc>
        <w:tc>
          <w:tcPr>
            <w:tcW w:w="192" w:type="dxa"/>
            <w:shd w:val="clear" w:color="auto" w:fill="auto"/>
          </w:tcPr>
          <w:p w14:paraId="4165BCE7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70CC627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31.70</w:t>
            </w:r>
          </w:p>
        </w:tc>
        <w:tc>
          <w:tcPr>
            <w:tcW w:w="193" w:type="dxa"/>
            <w:shd w:val="clear" w:color="auto" w:fill="auto"/>
          </w:tcPr>
          <w:p w14:paraId="401AB70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5BEBB6D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95" w:type="dxa"/>
            <w:shd w:val="clear" w:color="auto" w:fill="auto"/>
          </w:tcPr>
          <w:p w14:paraId="7CD2649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E6AEDA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93" w:type="dxa"/>
            <w:shd w:val="clear" w:color="auto" w:fill="auto"/>
          </w:tcPr>
          <w:p w14:paraId="572CA51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66C659BD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626DA79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23C21B7A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193" w:type="dxa"/>
            <w:shd w:val="clear" w:color="auto" w:fill="auto"/>
          </w:tcPr>
          <w:p w14:paraId="68A4DAD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14:paraId="176BEA1C" w14:textId="77777777" w:rsidR="00EA17A5" w:rsidRPr="00AE5D85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193" w:type="dxa"/>
            <w:shd w:val="clear" w:color="auto" w:fill="auto"/>
          </w:tcPr>
          <w:p w14:paraId="2200E7A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17C39CF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93" w:type="dxa"/>
            <w:shd w:val="clear" w:color="auto" w:fill="auto"/>
          </w:tcPr>
          <w:p w14:paraId="4669FC3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6AFD71D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805373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1B2451C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B616753" w14:textId="77777777" w:rsidR="00EA17A5" w:rsidRPr="00A91183" w:rsidRDefault="00EA17A5" w:rsidP="00BB5433">
            <w:pPr>
              <w:pStyle w:val="acctfourfigures"/>
              <w:tabs>
                <w:tab w:val="clear" w:pos="765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9" w:type="dxa"/>
            <w:shd w:val="clear" w:color="auto" w:fill="auto"/>
          </w:tcPr>
          <w:p w14:paraId="42C5D1EA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183" w:type="dxa"/>
            <w:shd w:val="clear" w:color="auto" w:fill="auto"/>
          </w:tcPr>
          <w:p w14:paraId="3A12D40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7F5CD81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81" w:type="dxa"/>
            <w:shd w:val="clear" w:color="auto" w:fill="auto"/>
          </w:tcPr>
          <w:p w14:paraId="27DB22D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1CD400A6" w14:textId="77777777" w:rsidR="00EA17A5" w:rsidRPr="00A91183" w:rsidRDefault="00EA17A5" w:rsidP="00BB5433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0C29ADC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35FCA47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5307" w:rsidRPr="00A91183" w14:paraId="4350E085" w14:textId="77777777" w:rsidTr="007A6E1F">
        <w:trPr>
          <w:gridAfter w:val="1"/>
          <w:wAfter w:w="14" w:type="dxa"/>
          <w:cantSplit/>
          <w:trHeight w:val="265"/>
        </w:trPr>
        <w:tc>
          <w:tcPr>
            <w:tcW w:w="3102" w:type="dxa"/>
            <w:shd w:val="clear" w:color="auto" w:fill="auto"/>
          </w:tcPr>
          <w:p w14:paraId="34BA14DE" w14:textId="77777777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Chia Tai Conti (</w:t>
            </w:r>
            <w:proofErr w:type="spellStart"/>
            <w:r w:rsidRPr="00A91183">
              <w:rPr>
                <w:rFonts w:asciiTheme="majorBidi" w:hAnsiTheme="majorBidi" w:cstheme="majorBidi"/>
                <w:sz w:val="24"/>
                <w:szCs w:val="24"/>
              </w:rPr>
              <w:t>Cixi</w:t>
            </w:r>
            <w:proofErr w:type="spellEnd"/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1001" w:type="dxa"/>
          </w:tcPr>
          <w:p w14:paraId="61BF5A0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ED55B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1FFD6C60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58336921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4754F10D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20B0664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2A51650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0F9C805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01F4BDE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252561F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262D0D6B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2968789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27E64372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47B62E0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3311870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277183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6DE9316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2618149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04DA506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464B42B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504AD19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156DA9A" w14:textId="77777777" w:rsidR="00EA17A5" w:rsidRPr="00A91183" w:rsidRDefault="00EA17A5" w:rsidP="00BB543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9" w:type="dxa"/>
            <w:shd w:val="clear" w:color="auto" w:fill="auto"/>
          </w:tcPr>
          <w:p w14:paraId="5C0D3CDB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02E4818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1349644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0198713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503BA2F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1AE7DE1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C3FB6B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5307" w:rsidRPr="00A91183" w14:paraId="37194319" w14:textId="77777777" w:rsidTr="007A6E1F">
        <w:trPr>
          <w:gridAfter w:val="1"/>
          <w:wAfter w:w="14" w:type="dxa"/>
          <w:cantSplit/>
          <w:trHeight w:val="265"/>
        </w:trPr>
        <w:tc>
          <w:tcPr>
            <w:tcW w:w="3102" w:type="dxa"/>
            <w:shd w:val="clear" w:color="auto" w:fill="auto"/>
          </w:tcPr>
          <w:p w14:paraId="10C232F3" w14:textId="77777777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  Investment Management </w:t>
            </w:r>
          </w:p>
        </w:tc>
        <w:tc>
          <w:tcPr>
            <w:tcW w:w="1001" w:type="dxa"/>
          </w:tcPr>
          <w:p w14:paraId="0529459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5F2C8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2D3C6195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0078547E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234E2491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07DD8A6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5913211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4DEA449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F5732E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3F49533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7B092EE7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2A59454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3DC3D49E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shd w:val="clear" w:color="auto" w:fill="auto"/>
          </w:tcPr>
          <w:p w14:paraId="1CC075B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88" w:type="dxa"/>
            <w:shd w:val="clear" w:color="auto" w:fill="auto"/>
          </w:tcPr>
          <w:p w14:paraId="1E7179F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0260322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3F70B19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15A139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89" w:type="dxa"/>
            <w:shd w:val="clear" w:color="auto" w:fill="auto"/>
          </w:tcPr>
          <w:p w14:paraId="57AEBD5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65A23D2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1C118BE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8315C0F" w14:textId="77777777" w:rsidR="00EA17A5" w:rsidRPr="00A91183" w:rsidRDefault="00EA17A5" w:rsidP="00BB5433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9" w:type="dxa"/>
            <w:shd w:val="clear" w:color="auto" w:fill="auto"/>
          </w:tcPr>
          <w:p w14:paraId="48A5934D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1310C16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04D72F8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4E473BF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DD4381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  <w:shd w:val="clear" w:color="auto" w:fill="auto"/>
          </w:tcPr>
          <w:p w14:paraId="7179920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5FE3895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5307" w:rsidRPr="00A91183" w14:paraId="59E26725" w14:textId="77777777" w:rsidTr="007A6E1F">
        <w:trPr>
          <w:gridAfter w:val="1"/>
          <w:wAfter w:w="14" w:type="dxa"/>
          <w:cantSplit/>
          <w:trHeight w:val="265"/>
        </w:trPr>
        <w:tc>
          <w:tcPr>
            <w:tcW w:w="3102" w:type="dxa"/>
            <w:shd w:val="clear" w:color="auto" w:fill="auto"/>
          </w:tcPr>
          <w:p w14:paraId="5F2FE428" w14:textId="77777777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  Co., Ltd. </w:t>
            </w:r>
          </w:p>
        </w:tc>
        <w:tc>
          <w:tcPr>
            <w:tcW w:w="1001" w:type="dxa"/>
          </w:tcPr>
          <w:p w14:paraId="4B50B6B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178" w:type="dxa"/>
          </w:tcPr>
          <w:p w14:paraId="727E385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6F441B5F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26.12</w:t>
            </w:r>
          </w:p>
        </w:tc>
        <w:tc>
          <w:tcPr>
            <w:tcW w:w="192" w:type="dxa"/>
            <w:shd w:val="clear" w:color="auto" w:fill="auto"/>
          </w:tcPr>
          <w:p w14:paraId="22DB0D84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dxa"/>
            <w:shd w:val="clear" w:color="auto" w:fill="auto"/>
          </w:tcPr>
          <w:p w14:paraId="48A23A20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26.12</w:t>
            </w:r>
          </w:p>
        </w:tc>
        <w:tc>
          <w:tcPr>
            <w:tcW w:w="193" w:type="dxa"/>
            <w:shd w:val="clear" w:color="auto" w:fill="auto"/>
          </w:tcPr>
          <w:p w14:paraId="129CA7C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1EDE5CE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95" w:type="dxa"/>
            <w:shd w:val="clear" w:color="auto" w:fill="auto"/>
          </w:tcPr>
          <w:p w14:paraId="53A0012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C594E8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93" w:type="dxa"/>
            <w:shd w:val="clear" w:color="auto" w:fill="auto"/>
          </w:tcPr>
          <w:p w14:paraId="492723B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7D9292B9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7B13C29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401CC63D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3" w:type="dxa"/>
            <w:shd w:val="clear" w:color="auto" w:fill="auto"/>
          </w:tcPr>
          <w:p w14:paraId="2AEDF29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14:paraId="0580824C" w14:textId="2AA91EC6" w:rsidR="00EA17A5" w:rsidRPr="00A91183" w:rsidRDefault="00FC1161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2E133F4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336E697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2DD0032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201670C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7F121D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18ABFAA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8BB2EA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14:paraId="5FF8DA83" w14:textId="0315CF97" w:rsidR="00EA17A5" w:rsidRPr="000F0BA7" w:rsidRDefault="00FC1161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F0BA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3" w:type="dxa"/>
            <w:shd w:val="clear" w:color="auto" w:fill="auto"/>
          </w:tcPr>
          <w:p w14:paraId="68E3AF6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01CBE34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05DAAF6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3187B40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E121E1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581933B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5307" w:rsidRPr="00A91183" w14:paraId="21947EB9" w14:textId="77777777" w:rsidTr="007A6E1F">
        <w:trPr>
          <w:gridAfter w:val="1"/>
          <w:wAfter w:w="14" w:type="dxa"/>
          <w:cantSplit/>
          <w:trHeight w:val="265"/>
        </w:trPr>
        <w:tc>
          <w:tcPr>
            <w:tcW w:w="3102" w:type="dxa"/>
            <w:shd w:val="clear" w:color="auto" w:fill="auto"/>
          </w:tcPr>
          <w:p w14:paraId="5D9BEAF4" w14:textId="4BC2D0B5" w:rsidR="00EA17A5" w:rsidRPr="00A91183" w:rsidRDefault="00EA17A5" w:rsidP="00C2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left="213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Chia Tai Investment Co., Ltd.</w:t>
            </w:r>
            <w:r w:rsidR="00DE05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41917DC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178" w:type="dxa"/>
          </w:tcPr>
          <w:p w14:paraId="05937E7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06681532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18.28</w:t>
            </w:r>
          </w:p>
        </w:tc>
        <w:tc>
          <w:tcPr>
            <w:tcW w:w="192" w:type="dxa"/>
            <w:shd w:val="clear" w:color="auto" w:fill="auto"/>
          </w:tcPr>
          <w:p w14:paraId="6201D0D7" w14:textId="77777777" w:rsidR="00EA17A5" w:rsidRPr="00E74879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dxa"/>
            <w:shd w:val="clear" w:color="auto" w:fill="auto"/>
          </w:tcPr>
          <w:p w14:paraId="7AB5B25A" w14:textId="77777777" w:rsidR="00EA17A5" w:rsidRPr="00A91183" w:rsidRDefault="00EA17A5" w:rsidP="00E7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18.28</w:t>
            </w:r>
          </w:p>
        </w:tc>
        <w:tc>
          <w:tcPr>
            <w:tcW w:w="193" w:type="dxa"/>
            <w:shd w:val="clear" w:color="auto" w:fill="auto"/>
          </w:tcPr>
          <w:p w14:paraId="2788164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dxa"/>
            <w:shd w:val="clear" w:color="auto" w:fill="auto"/>
          </w:tcPr>
          <w:p w14:paraId="2ACAF40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19,215</w:t>
            </w:r>
          </w:p>
        </w:tc>
        <w:tc>
          <w:tcPr>
            <w:tcW w:w="195" w:type="dxa"/>
            <w:shd w:val="clear" w:color="auto" w:fill="auto"/>
          </w:tcPr>
          <w:p w14:paraId="46FFF19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3E48AF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19,215</w:t>
            </w:r>
          </w:p>
        </w:tc>
        <w:tc>
          <w:tcPr>
            <w:tcW w:w="193" w:type="dxa"/>
            <w:shd w:val="clear" w:color="auto" w:fill="auto"/>
          </w:tcPr>
          <w:p w14:paraId="51B426C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073FB214" w14:textId="77777777" w:rsidR="00EA17A5" w:rsidRPr="00C10A7E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71,045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319F555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0" w:type="dxa"/>
            <w:shd w:val="clear" w:color="auto" w:fill="auto"/>
          </w:tcPr>
          <w:p w14:paraId="4899238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71,045</w:t>
            </w:r>
          </w:p>
        </w:tc>
        <w:tc>
          <w:tcPr>
            <w:tcW w:w="193" w:type="dxa"/>
            <w:shd w:val="clear" w:color="auto" w:fill="auto"/>
          </w:tcPr>
          <w:p w14:paraId="35F3B0E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14:paraId="60D5773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72,522</w:t>
            </w:r>
          </w:p>
        </w:tc>
        <w:tc>
          <w:tcPr>
            <w:tcW w:w="193" w:type="dxa"/>
            <w:shd w:val="clear" w:color="auto" w:fill="auto"/>
          </w:tcPr>
          <w:p w14:paraId="784C2E4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1D98792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193" w:type="dxa"/>
            <w:shd w:val="clear" w:color="auto" w:fill="auto"/>
          </w:tcPr>
          <w:p w14:paraId="7D6D279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9" w:type="dxa"/>
            <w:shd w:val="clear" w:color="auto" w:fill="auto"/>
          </w:tcPr>
          <w:p w14:paraId="5F946B7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5BEBF3F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2" w:type="dxa"/>
            <w:shd w:val="clear" w:color="auto" w:fill="auto"/>
          </w:tcPr>
          <w:p w14:paraId="05FB6A5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92AEE5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14:paraId="1F0525B7" w14:textId="77777777" w:rsidR="00EA17A5" w:rsidRPr="000F0BA7" w:rsidRDefault="00EA17A5" w:rsidP="00EE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F0BA7">
              <w:rPr>
                <w:rFonts w:asciiTheme="majorBidi" w:hAnsiTheme="majorBidi" w:cstheme="majorBidi"/>
                <w:sz w:val="24"/>
                <w:szCs w:val="24"/>
              </w:rPr>
              <w:t>72,522</w:t>
            </w:r>
          </w:p>
        </w:tc>
        <w:tc>
          <w:tcPr>
            <w:tcW w:w="183" w:type="dxa"/>
            <w:shd w:val="clear" w:color="auto" w:fill="auto"/>
          </w:tcPr>
          <w:p w14:paraId="2384AF3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7" w:type="dxa"/>
            <w:shd w:val="clear" w:color="auto" w:fill="auto"/>
          </w:tcPr>
          <w:p w14:paraId="3443246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181" w:type="dxa"/>
            <w:shd w:val="clear" w:color="auto" w:fill="auto"/>
          </w:tcPr>
          <w:p w14:paraId="0ED95A1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43610A4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7CD51AC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shd w:val="clear" w:color="auto" w:fill="auto"/>
          </w:tcPr>
          <w:p w14:paraId="1671AA07" w14:textId="04144907" w:rsidR="00EA17A5" w:rsidRPr="00A91183" w:rsidRDefault="000F0BA7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849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06B46EE" w14:textId="77777777" w:rsidR="00CC0338" w:rsidRDefault="00CC0338" w:rsidP="0048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80" w:hanging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56C6AA" w14:textId="3F35DCFA" w:rsidR="00404073" w:rsidRPr="00A57B00" w:rsidRDefault="00404073" w:rsidP="0048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80" w:hanging="36"/>
        <w:rPr>
          <w:rFonts w:asciiTheme="majorBidi" w:hAnsiTheme="majorBidi" w:cstheme="majorBidi"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p w14:paraId="304DAD0B" w14:textId="2EF45AEF" w:rsidR="00A91183" w:rsidRPr="00A91183" w:rsidRDefault="00A91183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576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042"/>
        <w:gridCol w:w="178"/>
        <w:gridCol w:w="625"/>
        <w:gridCol w:w="182"/>
        <w:gridCol w:w="678"/>
        <w:gridCol w:w="192"/>
        <w:gridCol w:w="728"/>
        <w:gridCol w:w="183"/>
        <w:gridCol w:w="622"/>
        <w:gridCol w:w="183"/>
        <w:gridCol w:w="693"/>
        <w:gridCol w:w="197"/>
        <w:gridCol w:w="629"/>
        <w:gridCol w:w="195"/>
        <w:gridCol w:w="695"/>
        <w:gridCol w:w="196"/>
        <w:gridCol w:w="607"/>
        <w:gridCol w:w="192"/>
        <w:gridCol w:w="511"/>
        <w:gridCol w:w="195"/>
        <w:gridCol w:w="607"/>
        <w:gridCol w:w="195"/>
        <w:gridCol w:w="703"/>
        <w:gridCol w:w="195"/>
        <w:gridCol w:w="608"/>
        <w:gridCol w:w="183"/>
        <w:gridCol w:w="699"/>
        <w:gridCol w:w="191"/>
        <w:gridCol w:w="723"/>
      </w:tblGrid>
      <w:tr w:rsidR="00EA17A5" w:rsidRPr="00A91183" w14:paraId="580CAA33" w14:textId="77777777" w:rsidTr="007A6E1F">
        <w:trPr>
          <w:cantSplit/>
          <w:trHeight w:val="355"/>
        </w:trPr>
        <w:tc>
          <w:tcPr>
            <w:tcW w:w="2934" w:type="dxa"/>
            <w:shd w:val="clear" w:color="auto" w:fill="auto"/>
          </w:tcPr>
          <w:p w14:paraId="58A8E4C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625D738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36267FC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07" w:type="dxa"/>
            <w:gridSpan w:val="27"/>
            <w:shd w:val="clear" w:color="auto" w:fill="auto"/>
          </w:tcPr>
          <w:p w14:paraId="7DFFC3E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(หน่วย</w:t>
            </w: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A17A5" w:rsidRPr="00A91183" w14:paraId="231C11C5" w14:textId="77777777" w:rsidTr="007A6E1F">
        <w:trPr>
          <w:cantSplit/>
          <w:trHeight w:val="355"/>
        </w:trPr>
        <w:tc>
          <w:tcPr>
            <w:tcW w:w="2934" w:type="dxa"/>
            <w:shd w:val="clear" w:color="auto" w:fill="auto"/>
          </w:tcPr>
          <w:p w14:paraId="78EA427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27" w:type="dxa"/>
            <w:gridSpan w:val="29"/>
          </w:tcPr>
          <w:p w14:paraId="4E04A433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41585" w:rsidRPr="00A91183" w14:paraId="360E0782" w14:textId="77777777" w:rsidTr="007A6E1F">
        <w:trPr>
          <w:cantSplit/>
          <w:trHeight w:val="297"/>
        </w:trPr>
        <w:tc>
          <w:tcPr>
            <w:tcW w:w="2934" w:type="dxa"/>
            <w:shd w:val="clear" w:color="auto" w:fill="auto"/>
          </w:tcPr>
          <w:p w14:paraId="06E272D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85D0F8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52A85D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B5C647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auto"/>
          </w:tcPr>
          <w:p w14:paraId="1287E6C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3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2AD323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B49BB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8732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6CFC6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DBDA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106D4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FF37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B1CC6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D95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D5FF5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6F7D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7F6AD8" w:rsidRPr="00A91183" w14:paraId="6E1D4797" w14:textId="77777777" w:rsidTr="007A6E1F">
        <w:trPr>
          <w:cantSplit/>
          <w:trHeight w:val="297"/>
        </w:trPr>
        <w:tc>
          <w:tcPr>
            <w:tcW w:w="2934" w:type="dxa"/>
            <w:shd w:val="clear" w:color="auto" w:fill="auto"/>
          </w:tcPr>
          <w:p w14:paraId="5342E65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488C32F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458CC60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85" w:type="dxa"/>
            <w:gridSpan w:val="3"/>
            <w:shd w:val="clear" w:color="auto" w:fill="auto"/>
          </w:tcPr>
          <w:p w14:paraId="449634F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2" w:type="dxa"/>
            <w:shd w:val="clear" w:color="auto" w:fill="auto"/>
          </w:tcPr>
          <w:p w14:paraId="517ABE9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14:paraId="6CEDD4E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B0CC6E0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34368B6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B8F4E15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33B336A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7D45436A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65383F0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9D6E3C2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gridSpan w:val="3"/>
            <w:shd w:val="clear" w:color="auto" w:fill="auto"/>
            <w:vAlign w:val="bottom"/>
          </w:tcPr>
          <w:p w14:paraId="03EC58C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159E56" w14:textId="77777777" w:rsidR="00EA17A5" w:rsidRPr="00A91183" w:rsidDel="00685444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616801E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7F6AD8" w:rsidRPr="00A91183" w14:paraId="1106C60D" w14:textId="77777777" w:rsidTr="007A6E1F">
        <w:trPr>
          <w:cantSplit/>
          <w:trHeight w:val="297"/>
        </w:trPr>
        <w:tc>
          <w:tcPr>
            <w:tcW w:w="2934" w:type="dxa"/>
            <w:shd w:val="clear" w:color="auto" w:fill="auto"/>
          </w:tcPr>
          <w:p w14:paraId="74505BCC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49DE8956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79477531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85" w:type="dxa"/>
            <w:gridSpan w:val="3"/>
            <w:shd w:val="clear" w:color="auto" w:fill="auto"/>
          </w:tcPr>
          <w:p w14:paraId="4567C78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(ทั้งทางตรง</w:t>
            </w:r>
          </w:p>
        </w:tc>
        <w:tc>
          <w:tcPr>
            <w:tcW w:w="192" w:type="dxa"/>
            <w:shd w:val="clear" w:color="auto" w:fill="auto"/>
          </w:tcPr>
          <w:p w14:paraId="395F0B52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14:paraId="0E420AE1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A81529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49407AF2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9B96078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67B6AB2A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5D166B6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D5E4902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52392FE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gridSpan w:val="3"/>
            <w:shd w:val="clear" w:color="auto" w:fill="auto"/>
            <w:vAlign w:val="bottom"/>
          </w:tcPr>
          <w:p w14:paraId="10CAD5C5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077A295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18A51AED" w14:textId="6325123D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FA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7F6AD8" w:rsidRPr="00A91183" w14:paraId="7E0DA628" w14:textId="77777777" w:rsidTr="007A6E1F">
        <w:trPr>
          <w:cantSplit/>
          <w:trHeight w:val="297"/>
        </w:trPr>
        <w:tc>
          <w:tcPr>
            <w:tcW w:w="2934" w:type="dxa"/>
            <w:shd w:val="clear" w:color="auto" w:fill="auto"/>
          </w:tcPr>
          <w:p w14:paraId="4BE88CEE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337366BF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6D397085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85" w:type="dxa"/>
            <w:gridSpan w:val="3"/>
            <w:shd w:val="clear" w:color="auto" w:fill="auto"/>
          </w:tcPr>
          <w:p w14:paraId="4F9E94ED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และทางอ้อม)</w:t>
            </w:r>
          </w:p>
        </w:tc>
        <w:tc>
          <w:tcPr>
            <w:tcW w:w="192" w:type="dxa"/>
            <w:shd w:val="clear" w:color="auto" w:fill="auto"/>
          </w:tcPr>
          <w:p w14:paraId="11C4369F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14:paraId="2F70222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BDB8C22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bottom"/>
          </w:tcPr>
          <w:p w14:paraId="309BDD41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683C57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683BC25E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79C8350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A6674DF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79E5C90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gridSpan w:val="3"/>
            <w:shd w:val="clear" w:color="auto" w:fill="auto"/>
            <w:vAlign w:val="bottom"/>
          </w:tcPr>
          <w:p w14:paraId="5151DA13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ส่วนได้เสีย 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27FBF8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34FA369B" w14:textId="5FA97A0B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115B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</w:tc>
      </w:tr>
      <w:tr w:rsidR="009D114B" w:rsidRPr="00A91183" w14:paraId="2B5FB837" w14:textId="77777777" w:rsidTr="007A6E1F">
        <w:trPr>
          <w:cantSplit/>
          <w:trHeight w:val="297"/>
        </w:trPr>
        <w:tc>
          <w:tcPr>
            <w:tcW w:w="2934" w:type="dxa"/>
            <w:shd w:val="clear" w:color="auto" w:fill="auto"/>
          </w:tcPr>
          <w:p w14:paraId="6CAC422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7734C5B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0D4505B8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F92256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92" w:type="dxa"/>
            <w:shd w:val="clear" w:color="auto" w:fill="auto"/>
          </w:tcPr>
          <w:p w14:paraId="0FA70374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3C3430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AACE02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01E3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วิธีราคาทุน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E8B2F2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4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D45F5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วิธีส่วนได้เสีย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891B0D4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9935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3D6B178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33743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F4BEA0A" w14:textId="77777777" w:rsidR="000F0BA7" w:rsidRPr="00A91183" w:rsidDel="00685444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E86A2" w14:textId="44A90C24" w:rsidR="000F0BA7" w:rsidRPr="00A91183" w:rsidDel="00685444" w:rsidRDefault="008D1663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D166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</w:tr>
      <w:tr w:rsidR="00DE22CC" w:rsidRPr="00A91183" w14:paraId="556891BB" w14:textId="77777777" w:rsidTr="007A6E1F">
        <w:trPr>
          <w:cantSplit/>
          <w:trHeight w:val="297"/>
        </w:trPr>
        <w:tc>
          <w:tcPr>
            <w:tcW w:w="2934" w:type="dxa"/>
            <w:shd w:val="clear" w:color="auto" w:fill="auto"/>
          </w:tcPr>
          <w:p w14:paraId="122AD4C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0316BA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FB903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</w:tcPr>
          <w:p w14:paraId="17D8E18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64FE2E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71C1D93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</w:tcPr>
          <w:p w14:paraId="34B61C1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2" w:type="dxa"/>
            <w:shd w:val="clear" w:color="auto" w:fill="auto"/>
          </w:tcPr>
          <w:p w14:paraId="495FAE5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14:paraId="76B0043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99F80A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5718A26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671B015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3" w:type="dxa"/>
            <w:shd w:val="clear" w:color="auto" w:fill="auto"/>
          </w:tcPr>
          <w:p w14:paraId="120E473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14:paraId="48CF953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E9C900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374E8B6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5B47AC7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67B113B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14:paraId="0F4E71A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F6AFE8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56B2E88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</w:tcPr>
          <w:p w14:paraId="288FE72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2" w:type="dxa"/>
            <w:shd w:val="clear" w:color="auto" w:fill="auto"/>
          </w:tcPr>
          <w:p w14:paraId="33A28D2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</w:tcPr>
          <w:p w14:paraId="7E0E7C9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CCEA21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6E2E3D1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</w:tcPr>
          <w:p w14:paraId="7EE9FC7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7188012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</w:tcPr>
          <w:p w14:paraId="09A21D5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B4CBED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3A4314D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A82DC1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3" w:type="dxa"/>
            <w:shd w:val="clear" w:color="auto" w:fill="auto"/>
          </w:tcPr>
          <w:p w14:paraId="494308D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</w:tcPr>
          <w:p w14:paraId="2BB81FA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1A38FA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0AC9E94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</w:tcPr>
          <w:p w14:paraId="6D1E7820" w14:textId="77777777" w:rsidR="000F0BA7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F07482B" w14:textId="44F35BA9" w:rsidR="00EA17A5" w:rsidRPr="00A91183" w:rsidRDefault="000F0BA7" w:rsidP="000F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DE22CC" w:rsidRPr="00A91183" w14:paraId="7017E315" w14:textId="77777777" w:rsidTr="007A6E1F">
        <w:trPr>
          <w:cantSplit/>
          <w:trHeight w:val="297"/>
        </w:trPr>
        <w:tc>
          <w:tcPr>
            <w:tcW w:w="2934" w:type="dxa"/>
            <w:shd w:val="clear" w:color="auto" w:fill="auto"/>
          </w:tcPr>
          <w:p w14:paraId="27AB935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7C414E38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62A8B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13EF3D6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5C12CEC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</w:tcPr>
          <w:p w14:paraId="5892F9D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2" w:type="dxa"/>
            <w:shd w:val="clear" w:color="auto" w:fill="auto"/>
          </w:tcPr>
          <w:p w14:paraId="19876F4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7BC46C7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3981756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3682EE5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3" w:type="dxa"/>
            <w:shd w:val="clear" w:color="auto" w:fill="auto"/>
          </w:tcPr>
          <w:p w14:paraId="57FDDF8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14:paraId="41756E8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7" w:type="dxa"/>
            <w:shd w:val="clear" w:color="auto" w:fill="auto"/>
          </w:tcPr>
          <w:p w14:paraId="511CF54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5EFA50E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43FF6D6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14:paraId="391542C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6" w:type="dxa"/>
            <w:shd w:val="clear" w:color="auto" w:fill="auto"/>
          </w:tcPr>
          <w:p w14:paraId="7FAF291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</w:tcPr>
          <w:p w14:paraId="7DC7AFD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2" w:type="dxa"/>
            <w:shd w:val="clear" w:color="auto" w:fill="auto"/>
          </w:tcPr>
          <w:p w14:paraId="70B2BC2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14:paraId="13E807C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477FCD7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</w:tcPr>
          <w:p w14:paraId="0CF9219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4C8AB13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</w:tcPr>
          <w:p w14:paraId="7FBE560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43F69DA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</w:tcPr>
          <w:p w14:paraId="670B3DE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3" w:type="dxa"/>
            <w:shd w:val="clear" w:color="auto" w:fill="auto"/>
          </w:tcPr>
          <w:p w14:paraId="3551A04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177E9ED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1" w:type="dxa"/>
            <w:shd w:val="clear" w:color="auto" w:fill="auto"/>
          </w:tcPr>
          <w:p w14:paraId="6FA01F7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6CE3895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E22CC" w:rsidRPr="00A91183" w14:paraId="6AE0B47F" w14:textId="77777777" w:rsidTr="007A6E1F">
        <w:trPr>
          <w:cantSplit/>
          <w:trHeight w:hRule="exact" w:val="120"/>
        </w:trPr>
        <w:tc>
          <w:tcPr>
            <w:tcW w:w="2934" w:type="dxa"/>
            <w:shd w:val="clear" w:color="auto" w:fill="auto"/>
          </w:tcPr>
          <w:p w14:paraId="5F6F83C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5420545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74FA98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</w:tcPr>
          <w:p w14:paraId="462679E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D205EA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</w:tcPr>
          <w:p w14:paraId="6DDAFEA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05696242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14:paraId="36EB39F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791CB211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5CE82C7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51FF8A0E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14:paraId="53602256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A12229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14C6FE6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3119E087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14:paraId="48C7563C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224428AB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</w:tcPr>
          <w:p w14:paraId="2BD8FF0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2" w:type="dxa"/>
            <w:shd w:val="clear" w:color="auto" w:fill="auto"/>
          </w:tcPr>
          <w:p w14:paraId="3EBCF11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</w:tcPr>
          <w:p w14:paraId="7179934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0143D7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</w:tcPr>
          <w:p w14:paraId="0388133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6561C45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</w:tcPr>
          <w:p w14:paraId="00873D24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5F4138C9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2C6563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63A81A0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</w:tcPr>
          <w:p w14:paraId="5D8B97DD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4F4DD0BA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</w:tcPr>
          <w:p w14:paraId="774D486F" w14:textId="77777777" w:rsidR="00EA17A5" w:rsidRPr="00A91183" w:rsidRDefault="00EA17A5" w:rsidP="00BB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41585" w:rsidRPr="00A91183" w14:paraId="4E8F7659" w14:textId="77777777" w:rsidTr="007A6E1F">
        <w:trPr>
          <w:cantSplit/>
          <w:trHeight w:val="259"/>
        </w:trPr>
        <w:tc>
          <w:tcPr>
            <w:tcW w:w="2934" w:type="dxa"/>
            <w:shd w:val="clear" w:color="auto" w:fill="auto"/>
          </w:tcPr>
          <w:p w14:paraId="497954D0" w14:textId="77777777" w:rsidR="00EA17A5" w:rsidRPr="00A91183" w:rsidRDefault="00EA17A5" w:rsidP="004824F1">
            <w:pPr>
              <w:tabs>
                <w:tab w:val="left" w:pos="284"/>
              </w:tabs>
              <w:spacing w:line="240" w:lineRule="auto"/>
              <w:ind w:left="461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A91183">
              <w:rPr>
                <w:rFonts w:asciiTheme="majorBidi" w:hAnsiTheme="majorBidi" w:cstheme="majorBidi"/>
                <w:sz w:val="24"/>
                <w:szCs w:val="24"/>
              </w:rPr>
              <w:t>Cixi</w:t>
            </w:r>
            <w:proofErr w:type="spellEnd"/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91183">
              <w:rPr>
                <w:rFonts w:asciiTheme="majorBidi" w:hAnsiTheme="majorBidi" w:cstheme="majorBidi"/>
                <w:sz w:val="24"/>
                <w:szCs w:val="24"/>
              </w:rPr>
              <w:t>Zhuda</w:t>
            </w:r>
            <w:proofErr w:type="spellEnd"/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Investment Centre </w:t>
            </w:r>
          </w:p>
        </w:tc>
        <w:tc>
          <w:tcPr>
            <w:tcW w:w="1042" w:type="dxa"/>
          </w:tcPr>
          <w:p w14:paraId="4EB77FF6" w14:textId="77777777" w:rsidR="00EA17A5" w:rsidRPr="00A91183" w:rsidRDefault="00EA17A5" w:rsidP="004836E0">
            <w:pPr>
              <w:tabs>
                <w:tab w:val="decimal" w:pos="344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B4D662" w14:textId="77777777" w:rsidR="00EA17A5" w:rsidRPr="00A91183" w:rsidRDefault="00EA17A5" w:rsidP="004836E0">
            <w:pPr>
              <w:tabs>
                <w:tab w:val="decimal" w:pos="344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4915B85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3770E924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14:paraId="01ACCC2B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5D21490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0FBE00C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29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9CF0DEB" w14:textId="77777777" w:rsidR="00EA17A5" w:rsidRPr="00A91183" w:rsidRDefault="00EA17A5" w:rsidP="004836E0">
            <w:pPr>
              <w:spacing w:line="240" w:lineRule="auto"/>
              <w:ind w:left="461" w:hanging="3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shd w:val="clear" w:color="auto" w:fill="auto"/>
          </w:tcPr>
          <w:p w14:paraId="5755B6E1" w14:textId="77777777" w:rsidR="00EA17A5" w:rsidRPr="00A91183" w:rsidRDefault="00EA17A5" w:rsidP="004836E0">
            <w:pPr>
              <w:tabs>
                <w:tab w:val="decimal" w:pos="529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0E55ACA9" w14:textId="77777777" w:rsidR="00EA17A5" w:rsidRPr="00A91183" w:rsidRDefault="00EA17A5" w:rsidP="004836E0">
            <w:pPr>
              <w:spacing w:line="240" w:lineRule="auto"/>
              <w:ind w:left="461" w:hanging="3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shd w:val="clear" w:color="auto" w:fill="auto"/>
          </w:tcPr>
          <w:p w14:paraId="07CD777C" w14:textId="77777777" w:rsidR="00EA17A5" w:rsidRPr="00A91183" w:rsidRDefault="00EA17A5" w:rsidP="004836E0">
            <w:pPr>
              <w:tabs>
                <w:tab w:val="decimal" w:pos="555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</w:tcPr>
          <w:p w14:paraId="706D8A57" w14:textId="77777777" w:rsidR="00EA17A5" w:rsidRPr="00A91183" w:rsidRDefault="00EA17A5" w:rsidP="004836E0">
            <w:pPr>
              <w:tabs>
                <w:tab w:val="decimal" w:pos="508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</w:tcPr>
          <w:p w14:paraId="35611195" w14:textId="77777777" w:rsidR="00EA17A5" w:rsidRPr="00A91183" w:rsidRDefault="00EA17A5" w:rsidP="004836E0">
            <w:pPr>
              <w:tabs>
                <w:tab w:val="decimal" w:pos="555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67EC6335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</w:tcPr>
          <w:p w14:paraId="72A6DF89" w14:textId="77777777" w:rsidR="00EA17A5" w:rsidRPr="00A91183" w:rsidRDefault="00EA17A5" w:rsidP="004836E0">
            <w:pPr>
              <w:tabs>
                <w:tab w:val="decimal" w:pos="508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06DA9192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dxa"/>
            <w:shd w:val="clear" w:color="auto" w:fill="auto"/>
          </w:tcPr>
          <w:p w14:paraId="0A0F38D4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0503C5A1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1" w:type="dxa"/>
            <w:shd w:val="clear" w:color="auto" w:fill="auto"/>
          </w:tcPr>
          <w:p w14:paraId="7CC1763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24E04BA9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dxa"/>
            <w:shd w:val="clear" w:color="auto" w:fill="auto"/>
          </w:tcPr>
          <w:p w14:paraId="4BC350A9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EFA3B10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00B89C39" w14:textId="77777777" w:rsidR="00EA17A5" w:rsidRPr="00A91183" w:rsidRDefault="00EA17A5" w:rsidP="004836E0">
            <w:pPr>
              <w:tabs>
                <w:tab w:val="decimal" w:pos="506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454DEE27" w14:textId="77777777" w:rsidR="00EA17A5" w:rsidRPr="00A91183" w:rsidRDefault="00EA17A5" w:rsidP="004836E0">
            <w:pPr>
              <w:tabs>
                <w:tab w:val="decimal" w:pos="562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</w:tcPr>
          <w:p w14:paraId="59B637E4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E8B167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78E8ED7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  <w:shd w:val="clear" w:color="auto" w:fill="auto"/>
          </w:tcPr>
          <w:p w14:paraId="1AEB47E6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14:paraId="4F320FA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1585" w:rsidRPr="00A91183" w14:paraId="32C28D5E" w14:textId="77777777" w:rsidTr="007A6E1F">
        <w:trPr>
          <w:cantSplit/>
          <w:trHeight w:val="259"/>
        </w:trPr>
        <w:tc>
          <w:tcPr>
            <w:tcW w:w="2934" w:type="dxa"/>
            <w:shd w:val="clear" w:color="auto" w:fill="auto"/>
          </w:tcPr>
          <w:p w14:paraId="70BC17C2" w14:textId="41F35AE6" w:rsidR="00EA17A5" w:rsidRPr="00A91183" w:rsidRDefault="00EA17A5" w:rsidP="00DF74FA">
            <w:pPr>
              <w:tabs>
                <w:tab w:val="left" w:pos="284"/>
              </w:tabs>
              <w:spacing w:line="240" w:lineRule="auto"/>
              <w:ind w:left="461" w:hanging="2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  Limited Partnership</w:t>
            </w:r>
            <w:r w:rsidR="00DE05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42" w:type="dxa"/>
          </w:tcPr>
          <w:p w14:paraId="7AE86F19" w14:textId="02E52932" w:rsidR="00EA17A5" w:rsidRPr="00A91183" w:rsidRDefault="0030405F" w:rsidP="00CA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6"/>
                <w:tab w:val="left" w:pos="816"/>
                <w:tab w:val="left" w:pos="912"/>
              </w:tabs>
              <w:spacing w:line="240" w:lineRule="auto"/>
              <w:ind w:left="461" w:hanging="3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EA17A5"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178" w:type="dxa"/>
          </w:tcPr>
          <w:p w14:paraId="41FB1B93" w14:textId="77777777" w:rsidR="00EA17A5" w:rsidRPr="00A91183" w:rsidRDefault="00EA17A5" w:rsidP="004836E0">
            <w:pPr>
              <w:tabs>
                <w:tab w:val="decimal" w:pos="344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595DBC3B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0.52</w:t>
            </w:r>
          </w:p>
        </w:tc>
        <w:tc>
          <w:tcPr>
            <w:tcW w:w="182" w:type="dxa"/>
            <w:shd w:val="clear" w:color="auto" w:fill="auto"/>
          </w:tcPr>
          <w:p w14:paraId="7C0AF78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14:paraId="4BC5E20F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0.52</w:t>
            </w:r>
          </w:p>
        </w:tc>
        <w:tc>
          <w:tcPr>
            <w:tcW w:w="192" w:type="dxa"/>
            <w:shd w:val="clear" w:color="auto" w:fill="auto"/>
          </w:tcPr>
          <w:p w14:paraId="017E3D55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3039E39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1CD9E154" w14:textId="77777777" w:rsidR="00EA17A5" w:rsidRPr="00A91183" w:rsidRDefault="00EA17A5" w:rsidP="004836E0">
            <w:pPr>
              <w:spacing w:line="240" w:lineRule="auto"/>
              <w:ind w:left="461" w:hanging="3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shd w:val="clear" w:color="auto" w:fill="auto"/>
          </w:tcPr>
          <w:p w14:paraId="6DA612AD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17277BC6" w14:textId="77777777" w:rsidR="00EA17A5" w:rsidRPr="00A91183" w:rsidRDefault="00EA17A5" w:rsidP="004836E0">
            <w:pPr>
              <w:spacing w:line="240" w:lineRule="auto"/>
              <w:ind w:left="461" w:hanging="3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shd w:val="clear" w:color="auto" w:fill="auto"/>
          </w:tcPr>
          <w:p w14:paraId="60C41765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DC26DEF" w14:textId="77777777" w:rsidR="00EA17A5" w:rsidRPr="00A91183" w:rsidRDefault="00EA17A5" w:rsidP="004836E0">
            <w:pPr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</w:tcPr>
          <w:p w14:paraId="0700476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30C05BF7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</w:tcPr>
          <w:p w14:paraId="5E94DDE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10110810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" w:type="dxa"/>
            <w:shd w:val="clear" w:color="auto" w:fill="auto"/>
          </w:tcPr>
          <w:p w14:paraId="786F02EF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5D082B5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1" w:type="dxa"/>
            <w:shd w:val="clear" w:color="auto" w:fill="auto"/>
          </w:tcPr>
          <w:p w14:paraId="3B334B9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39E6F682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dxa"/>
            <w:shd w:val="clear" w:color="auto" w:fill="auto"/>
          </w:tcPr>
          <w:p w14:paraId="6C8BA43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4283E74" w14:textId="77777777" w:rsidR="00EA17A5" w:rsidRPr="00A91183" w:rsidRDefault="00EA17A5" w:rsidP="004836E0">
            <w:pPr>
              <w:tabs>
                <w:tab w:val="decimal" w:pos="753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56F0CBDE" w14:textId="77777777" w:rsidR="00EA17A5" w:rsidRPr="00A91183" w:rsidRDefault="00EA17A5" w:rsidP="005D3208">
            <w:pPr>
              <w:tabs>
                <w:tab w:val="clear" w:pos="227"/>
                <w:tab w:val="clear" w:pos="454"/>
                <w:tab w:val="clear" w:pos="680"/>
                <w:tab w:val="left" w:pos="90"/>
                <w:tab w:val="left" w:pos="810"/>
              </w:tabs>
              <w:spacing w:line="240" w:lineRule="auto"/>
              <w:ind w:left="461" w:right="-343" w:hanging="3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6EC9FAC8" w14:textId="0C5AEEF6" w:rsidR="00EA17A5" w:rsidRPr="00A91183" w:rsidRDefault="00EA17A5" w:rsidP="004836E0">
            <w:pPr>
              <w:tabs>
                <w:tab w:val="decimal" w:pos="562"/>
              </w:tabs>
              <w:spacing w:line="240" w:lineRule="auto"/>
              <w:ind w:left="461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</w:tcPr>
          <w:p w14:paraId="55A6C384" w14:textId="77777777" w:rsidR="00EA17A5" w:rsidRPr="00A91183" w:rsidRDefault="00EA17A5" w:rsidP="005D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9A77857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28C0963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F4EC7E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14:paraId="0C584E5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1585" w:rsidRPr="00A91183" w14:paraId="5534979C" w14:textId="77777777" w:rsidTr="007A6E1F">
        <w:trPr>
          <w:cantSplit/>
          <w:trHeight w:val="255"/>
        </w:trPr>
        <w:tc>
          <w:tcPr>
            <w:tcW w:w="2934" w:type="dxa"/>
            <w:shd w:val="clear" w:color="auto" w:fill="auto"/>
          </w:tcPr>
          <w:p w14:paraId="6CB60B3D" w14:textId="77777777" w:rsidR="00EA17A5" w:rsidRPr="00A91183" w:rsidRDefault="00EA17A5" w:rsidP="004977D8">
            <w:pPr>
              <w:tabs>
                <w:tab w:val="left" w:pos="284"/>
              </w:tabs>
              <w:spacing w:line="240" w:lineRule="auto"/>
              <w:ind w:left="461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Conti Chia Tai International </w:t>
            </w:r>
          </w:p>
        </w:tc>
        <w:tc>
          <w:tcPr>
            <w:tcW w:w="1042" w:type="dxa"/>
          </w:tcPr>
          <w:p w14:paraId="1EDA16ED" w14:textId="77777777" w:rsidR="00EA17A5" w:rsidRPr="00A91183" w:rsidRDefault="00EA17A5" w:rsidP="003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left" w:pos="816"/>
              </w:tabs>
              <w:spacing w:line="240" w:lineRule="auto"/>
              <w:ind w:left="-79" w:right="-79" w:hanging="3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AE4E0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CF32FE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881FCA6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shd w:val="clear" w:color="auto" w:fill="auto"/>
          </w:tcPr>
          <w:p w14:paraId="1DC64193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59CE730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8" w:type="dxa"/>
            <w:shd w:val="clear" w:color="auto" w:fill="auto"/>
          </w:tcPr>
          <w:p w14:paraId="601EB59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7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152965F5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shd w:val="clear" w:color="auto" w:fill="auto"/>
          </w:tcPr>
          <w:p w14:paraId="70392465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5B361FF7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3" w:type="dxa"/>
            <w:shd w:val="clear" w:color="auto" w:fill="auto"/>
          </w:tcPr>
          <w:p w14:paraId="46752883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17A00501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70ECC1E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45D823F2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5" w:type="dxa"/>
            <w:shd w:val="clear" w:color="auto" w:fill="auto"/>
          </w:tcPr>
          <w:p w14:paraId="0FE7D129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4B4FC7FE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7" w:type="dxa"/>
            <w:shd w:val="clear" w:color="auto" w:fill="auto"/>
          </w:tcPr>
          <w:p w14:paraId="4EB83AA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0CAF21A4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11" w:type="dxa"/>
            <w:shd w:val="clear" w:color="auto" w:fill="auto"/>
          </w:tcPr>
          <w:p w14:paraId="35AA458E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603B1C2B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7" w:type="dxa"/>
            <w:shd w:val="clear" w:color="auto" w:fill="auto"/>
          </w:tcPr>
          <w:p w14:paraId="56B497AE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92BC3ED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shd w:val="clear" w:color="auto" w:fill="auto"/>
          </w:tcPr>
          <w:p w14:paraId="4F08538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0D787819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61A410B3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E219704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9" w:type="dxa"/>
            <w:shd w:val="clear" w:color="auto" w:fill="auto"/>
          </w:tcPr>
          <w:p w14:paraId="19AB553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  <w:shd w:val="clear" w:color="auto" w:fill="auto"/>
          </w:tcPr>
          <w:p w14:paraId="5CEFD918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7868529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1585" w:rsidRPr="00A91183" w14:paraId="167C646D" w14:textId="77777777" w:rsidTr="007A6E1F">
        <w:trPr>
          <w:cantSplit/>
          <w:trHeight w:val="255"/>
        </w:trPr>
        <w:tc>
          <w:tcPr>
            <w:tcW w:w="2934" w:type="dxa"/>
            <w:shd w:val="clear" w:color="auto" w:fill="auto"/>
          </w:tcPr>
          <w:p w14:paraId="5DA91D27" w14:textId="77777777" w:rsidR="00EA17A5" w:rsidRPr="00A91183" w:rsidRDefault="00EA17A5" w:rsidP="004977D8">
            <w:pPr>
              <w:tabs>
                <w:tab w:val="clear" w:pos="454"/>
                <w:tab w:val="left" w:pos="284"/>
                <w:tab w:val="left" w:pos="384"/>
              </w:tabs>
              <w:spacing w:line="240" w:lineRule="auto"/>
              <w:ind w:left="339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 xml:space="preserve">   Limited  </w:t>
            </w:r>
          </w:p>
        </w:tc>
        <w:tc>
          <w:tcPr>
            <w:tcW w:w="1042" w:type="dxa"/>
          </w:tcPr>
          <w:p w14:paraId="3BD04712" w14:textId="77777777" w:rsidR="00EA17A5" w:rsidRPr="00A91183" w:rsidRDefault="00EA17A5" w:rsidP="003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left" w:pos="620"/>
                <w:tab w:val="left" w:pos="816"/>
              </w:tabs>
              <w:spacing w:line="240" w:lineRule="auto"/>
              <w:ind w:left="168" w:right="-84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178" w:type="dxa"/>
          </w:tcPr>
          <w:p w14:paraId="40435894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2A9F3D7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26.12</w:t>
            </w:r>
          </w:p>
        </w:tc>
        <w:tc>
          <w:tcPr>
            <w:tcW w:w="182" w:type="dxa"/>
            <w:shd w:val="clear" w:color="auto" w:fill="auto"/>
          </w:tcPr>
          <w:p w14:paraId="7CFC6348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shd w:val="clear" w:color="auto" w:fill="auto"/>
          </w:tcPr>
          <w:p w14:paraId="7979BBD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26.12</w:t>
            </w:r>
          </w:p>
        </w:tc>
        <w:tc>
          <w:tcPr>
            <w:tcW w:w="192" w:type="dxa"/>
            <w:shd w:val="clear" w:color="auto" w:fill="auto"/>
          </w:tcPr>
          <w:p w14:paraId="4E2701BD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8" w:type="dxa"/>
            <w:shd w:val="clear" w:color="auto" w:fill="auto"/>
          </w:tcPr>
          <w:p w14:paraId="497A8E25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183" w:type="dxa"/>
            <w:shd w:val="clear" w:color="auto" w:fill="auto"/>
          </w:tcPr>
          <w:p w14:paraId="7DABFD26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shd w:val="clear" w:color="auto" w:fill="auto"/>
          </w:tcPr>
          <w:p w14:paraId="4A1BA79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183" w:type="dxa"/>
            <w:shd w:val="clear" w:color="auto" w:fill="auto"/>
          </w:tcPr>
          <w:p w14:paraId="21F957C0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3" w:type="dxa"/>
            <w:shd w:val="clear" w:color="auto" w:fill="auto"/>
          </w:tcPr>
          <w:p w14:paraId="75A818F1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197" w:type="dxa"/>
            <w:shd w:val="clear" w:color="auto" w:fill="auto"/>
          </w:tcPr>
          <w:p w14:paraId="4CD1DE9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2A554F9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195" w:type="dxa"/>
            <w:shd w:val="clear" w:color="auto" w:fill="auto"/>
          </w:tcPr>
          <w:p w14:paraId="25DB8D61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5" w:type="dxa"/>
            <w:shd w:val="clear" w:color="auto" w:fill="auto"/>
          </w:tcPr>
          <w:p w14:paraId="72CB922F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1,434</w:t>
            </w:r>
          </w:p>
        </w:tc>
        <w:tc>
          <w:tcPr>
            <w:tcW w:w="196" w:type="dxa"/>
            <w:shd w:val="clear" w:color="auto" w:fill="auto"/>
          </w:tcPr>
          <w:p w14:paraId="06B40E03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7" w:type="dxa"/>
            <w:shd w:val="clear" w:color="auto" w:fill="auto"/>
          </w:tcPr>
          <w:p w14:paraId="448A4329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92" w:type="dxa"/>
            <w:shd w:val="clear" w:color="auto" w:fill="auto"/>
          </w:tcPr>
          <w:p w14:paraId="073F4CF9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11" w:type="dxa"/>
            <w:shd w:val="clear" w:color="auto" w:fill="auto"/>
          </w:tcPr>
          <w:p w14:paraId="22788E1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05F0444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7" w:type="dxa"/>
            <w:shd w:val="clear" w:color="auto" w:fill="auto"/>
          </w:tcPr>
          <w:p w14:paraId="6D78208C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34858303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shd w:val="clear" w:color="auto" w:fill="auto"/>
          </w:tcPr>
          <w:p w14:paraId="00FFD027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1,434</w:t>
            </w:r>
          </w:p>
        </w:tc>
        <w:tc>
          <w:tcPr>
            <w:tcW w:w="195" w:type="dxa"/>
            <w:shd w:val="clear" w:color="auto" w:fill="auto"/>
          </w:tcPr>
          <w:p w14:paraId="70E11546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05FA059C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11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91183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83" w:type="dxa"/>
            <w:shd w:val="clear" w:color="auto" w:fill="auto"/>
          </w:tcPr>
          <w:p w14:paraId="63B5F555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9" w:type="dxa"/>
            <w:shd w:val="clear" w:color="auto" w:fill="auto"/>
          </w:tcPr>
          <w:p w14:paraId="5691988B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A95DE18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52761124" w14:textId="41E5738A" w:rsidR="00EA17A5" w:rsidRPr="00A91183" w:rsidRDefault="00B265C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1585" w:rsidRPr="00A91183" w14:paraId="0777DE7D" w14:textId="77777777" w:rsidTr="007A6E1F">
        <w:trPr>
          <w:cantSplit/>
          <w:trHeight w:val="255"/>
        </w:trPr>
        <w:tc>
          <w:tcPr>
            <w:tcW w:w="2934" w:type="dxa"/>
            <w:shd w:val="clear" w:color="auto" w:fill="auto"/>
          </w:tcPr>
          <w:p w14:paraId="3D2574FA" w14:textId="77777777" w:rsidR="00EA17A5" w:rsidRPr="00A91183" w:rsidRDefault="00EA17A5" w:rsidP="001F5625">
            <w:pPr>
              <w:tabs>
                <w:tab w:val="left" w:pos="284"/>
              </w:tabs>
              <w:spacing w:line="240" w:lineRule="auto"/>
              <w:ind w:left="461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Zhan Jiang Deni Carburetor</w:t>
            </w:r>
          </w:p>
        </w:tc>
        <w:tc>
          <w:tcPr>
            <w:tcW w:w="1042" w:type="dxa"/>
          </w:tcPr>
          <w:p w14:paraId="61056A51" w14:textId="77777777" w:rsidR="00EA17A5" w:rsidRPr="00A91183" w:rsidRDefault="00EA17A5" w:rsidP="003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left" w:pos="816"/>
              </w:tabs>
              <w:spacing w:line="240" w:lineRule="auto"/>
              <w:ind w:left="-79" w:right="-79" w:hanging="3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CC9AEA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F5FD5A7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A944EEB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8" w:type="dxa"/>
            <w:shd w:val="clear" w:color="auto" w:fill="auto"/>
          </w:tcPr>
          <w:p w14:paraId="36A472E6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5DD8C01D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F4EFB37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  <w:tab w:val="decimal" w:pos="57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4084F49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7DD68958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463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A5FEF7A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shd w:val="clear" w:color="auto" w:fill="auto"/>
          </w:tcPr>
          <w:p w14:paraId="3D72F48F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420"/>
                <w:tab w:val="decimal" w:pos="550"/>
              </w:tabs>
              <w:spacing w:line="240" w:lineRule="auto"/>
              <w:ind w:left="-79" w:right="-8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7E1CF899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3879FFF1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480"/>
              </w:tabs>
              <w:spacing w:line="240" w:lineRule="auto"/>
              <w:ind w:left="-79" w:right="-8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B5C8BDB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5" w:type="dxa"/>
            <w:shd w:val="clear" w:color="auto" w:fill="auto"/>
          </w:tcPr>
          <w:p w14:paraId="686E1916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62C55A99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shd w:val="clear" w:color="auto" w:fill="auto"/>
          </w:tcPr>
          <w:p w14:paraId="48319837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31A960C1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1" w:type="dxa"/>
            <w:shd w:val="clear" w:color="auto" w:fill="auto"/>
          </w:tcPr>
          <w:p w14:paraId="49F19FBC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5589BE0C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shd w:val="clear" w:color="auto" w:fill="auto"/>
          </w:tcPr>
          <w:p w14:paraId="204CA887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7EA1889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3" w:type="dxa"/>
            <w:shd w:val="clear" w:color="auto" w:fill="auto"/>
          </w:tcPr>
          <w:p w14:paraId="2ABC2347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0EA216AA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8" w:type="dxa"/>
            <w:shd w:val="clear" w:color="auto" w:fill="auto"/>
          </w:tcPr>
          <w:p w14:paraId="7B4C3040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443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4E405CE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9" w:type="dxa"/>
            <w:shd w:val="clear" w:color="auto" w:fill="auto"/>
          </w:tcPr>
          <w:p w14:paraId="2ABF81BC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0FE0D13B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3EC7864C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E22CC" w:rsidRPr="00A91183" w14:paraId="5426470B" w14:textId="77777777" w:rsidTr="007A6E1F">
        <w:trPr>
          <w:cantSplit/>
          <w:trHeight w:val="255"/>
        </w:trPr>
        <w:tc>
          <w:tcPr>
            <w:tcW w:w="2934" w:type="dxa"/>
            <w:shd w:val="clear" w:color="auto" w:fill="auto"/>
          </w:tcPr>
          <w:p w14:paraId="1C9F22D3" w14:textId="5796596E" w:rsidR="00EA17A5" w:rsidRPr="00A91183" w:rsidRDefault="00EA17A5" w:rsidP="004977D8">
            <w:pPr>
              <w:tabs>
                <w:tab w:val="clear" w:pos="454"/>
                <w:tab w:val="left" w:pos="284"/>
                <w:tab w:val="left" w:pos="384"/>
              </w:tabs>
              <w:spacing w:line="240" w:lineRule="auto"/>
              <w:ind w:left="34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Co., Ltd</w:t>
            </w:r>
            <w:r w:rsidR="00C073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E05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42" w:type="dxa"/>
          </w:tcPr>
          <w:p w14:paraId="2007C216" w14:textId="25DB66C7" w:rsidR="00EA17A5" w:rsidRPr="00A91183" w:rsidRDefault="00CA01A4" w:rsidP="00CA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16"/>
                <w:tab w:val="left" w:pos="912"/>
              </w:tabs>
              <w:spacing w:line="240" w:lineRule="auto"/>
              <w:ind w:left="461" w:hanging="3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EA17A5" w:rsidRPr="004E4BC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178" w:type="dxa"/>
          </w:tcPr>
          <w:p w14:paraId="64AD79C4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E2541BF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14.12</w:t>
            </w:r>
          </w:p>
        </w:tc>
        <w:tc>
          <w:tcPr>
            <w:tcW w:w="182" w:type="dxa"/>
            <w:shd w:val="clear" w:color="auto" w:fill="auto"/>
          </w:tcPr>
          <w:p w14:paraId="26582BA8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8" w:type="dxa"/>
            <w:shd w:val="clear" w:color="auto" w:fill="auto"/>
          </w:tcPr>
          <w:p w14:paraId="1F8F9BD5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14.12</w:t>
            </w:r>
          </w:p>
        </w:tc>
        <w:tc>
          <w:tcPr>
            <w:tcW w:w="192" w:type="dxa"/>
            <w:shd w:val="clear" w:color="auto" w:fill="auto"/>
          </w:tcPr>
          <w:p w14:paraId="6359FF03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E98FE9E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183" w:type="dxa"/>
            <w:shd w:val="clear" w:color="auto" w:fill="auto"/>
          </w:tcPr>
          <w:p w14:paraId="1E6CB5CA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4B86B75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183" w:type="dxa"/>
            <w:shd w:val="clear" w:color="auto" w:fill="auto"/>
          </w:tcPr>
          <w:p w14:paraId="0A3342FF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14:paraId="6B9DD653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97" w:type="dxa"/>
            <w:shd w:val="clear" w:color="auto" w:fill="auto"/>
          </w:tcPr>
          <w:p w14:paraId="21341601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663CF4E9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95" w:type="dxa"/>
            <w:shd w:val="clear" w:color="auto" w:fill="auto"/>
          </w:tcPr>
          <w:p w14:paraId="4B8C7299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14:paraId="66153D4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96" w:type="dxa"/>
            <w:shd w:val="clear" w:color="auto" w:fill="auto"/>
          </w:tcPr>
          <w:p w14:paraId="57DBF979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</w:tcPr>
          <w:p w14:paraId="2CFE7166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192" w:type="dxa"/>
            <w:shd w:val="clear" w:color="auto" w:fill="auto"/>
          </w:tcPr>
          <w:p w14:paraId="385112BF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14:paraId="1949082C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21CB5135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auto"/>
          </w:tcPr>
          <w:p w14:paraId="0FF73433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199A491E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</w:tcPr>
          <w:p w14:paraId="4EF3CD67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95" w:type="dxa"/>
            <w:shd w:val="clear" w:color="auto" w:fill="auto"/>
          </w:tcPr>
          <w:p w14:paraId="7A1BC986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</w:tcPr>
          <w:p w14:paraId="170F031B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183" w:type="dxa"/>
            <w:shd w:val="clear" w:color="auto" w:fill="auto"/>
          </w:tcPr>
          <w:p w14:paraId="35F6EC2A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5CCEDA6D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69E7945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089EEE3D" w14:textId="5DFA54D6" w:rsidR="00EA17A5" w:rsidRPr="00A91183" w:rsidRDefault="00B265C5" w:rsidP="004836E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11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22CC" w:rsidRPr="00A91183" w14:paraId="1C0BEF2F" w14:textId="77777777" w:rsidTr="007A6E1F">
        <w:trPr>
          <w:cantSplit/>
          <w:trHeight w:val="255"/>
        </w:trPr>
        <w:tc>
          <w:tcPr>
            <w:tcW w:w="2934" w:type="dxa"/>
            <w:shd w:val="clear" w:color="auto" w:fill="auto"/>
          </w:tcPr>
          <w:p w14:paraId="5B804344" w14:textId="77777777" w:rsidR="00EA17A5" w:rsidRPr="00A91183" w:rsidRDefault="00EA17A5" w:rsidP="004824F1">
            <w:pPr>
              <w:tabs>
                <w:tab w:val="left" w:pos="284"/>
              </w:tabs>
              <w:spacing w:line="240" w:lineRule="auto"/>
              <w:ind w:left="461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42" w:type="dxa"/>
          </w:tcPr>
          <w:p w14:paraId="62A17279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6B185F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36C3D4D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A788924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8" w:type="dxa"/>
            <w:shd w:val="clear" w:color="auto" w:fill="auto"/>
          </w:tcPr>
          <w:p w14:paraId="6D31FF9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3226678C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65F21BB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0A9DBB6F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602C4326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1D1900FE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7D13C" w14:textId="02922AE7" w:rsidR="00EA17A5" w:rsidRPr="000020C5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20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113,92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7" w:type="dxa"/>
            <w:shd w:val="clear" w:color="auto" w:fill="auto"/>
          </w:tcPr>
          <w:p w14:paraId="5532D724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472F2" w14:textId="101AB4DB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113,92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14:paraId="006A72DA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4CCDF" w14:textId="5B8A50BD" w:rsidR="00EA17A5" w:rsidRPr="002922C2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2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</w:t>
            </w:r>
            <w:r w:rsidR="00945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A3F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6" w:type="dxa"/>
            <w:shd w:val="clear" w:color="auto" w:fill="auto"/>
          </w:tcPr>
          <w:p w14:paraId="2EF438EB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84D4C" w14:textId="7F38584A" w:rsidR="00EA17A5" w:rsidRPr="00A91183" w:rsidRDefault="00EA17A5" w:rsidP="001C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114,63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2" w:type="dxa"/>
            <w:shd w:val="clear" w:color="auto" w:fill="auto"/>
          </w:tcPr>
          <w:p w14:paraId="0CFA4E77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0F1F6" w14:textId="578A9FD3" w:rsidR="00EA17A5" w:rsidRPr="00A91183" w:rsidRDefault="007C255A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2E6F5631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A57F7" w14:textId="460F327B" w:rsidR="00EA17A5" w:rsidRPr="00A91183" w:rsidRDefault="007C255A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3F1D611E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39330" w14:textId="32C0D34A" w:rsidR="00EA17A5" w:rsidRPr="00D0637C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63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</w:t>
            </w:r>
            <w:r w:rsidR="00F27C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195" w:type="dxa"/>
            <w:shd w:val="clear" w:color="auto" w:fill="auto"/>
          </w:tcPr>
          <w:p w14:paraId="20D2981E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27E2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114,631</w:t>
            </w:r>
          </w:p>
        </w:tc>
        <w:tc>
          <w:tcPr>
            <w:tcW w:w="183" w:type="dxa"/>
            <w:shd w:val="clear" w:color="auto" w:fill="auto"/>
          </w:tcPr>
          <w:p w14:paraId="284E9468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02562" w14:textId="77777777" w:rsidR="00EA17A5" w:rsidRPr="00442060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0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3FC70501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7E07D" w14:textId="6FB4C172" w:rsidR="00EA17A5" w:rsidRPr="00A91183" w:rsidRDefault="00B265C5" w:rsidP="004836E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845F14" w:rsidRPr="00A91183" w14:paraId="74ED5355" w14:textId="77777777" w:rsidTr="007A6E1F">
        <w:trPr>
          <w:cantSplit/>
          <w:trHeight w:val="255"/>
        </w:trPr>
        <w:tc>
          <w:tcPr>
            <w:tcW w:w="2934" w:type="dxa"/>
            <w:shd w:val="clear" w:color="auto" w:fill="auto"/>
          </w:tcPr>
          <w:p w14:paraId="10E39467" w14:textId="77777777" w:rsidR="00EA17A5" w:rsidRPr="00A91183" w:rsidRDefault="00EA17A5" w:rsidP="004824F1">
            <w:pPr>
              <w:tabs>
                <w:tab w:val="left" w:pos="284"/>
              </w:tabs>
              <w:spacing w:line="240" w:lineRule="auto"/>
              <w:ind w:left="461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042" w:type="dxa"/>
          </w:tcPr>
          <w:p w14:paraId="05C0DAFC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40" w:lineRule="auto"/>
              <w:ind w:left="-79" w:right="-79" w:hanging="3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9DA56D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04E0231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5ADD5D6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8" w:type="dxa"/>
            <w:shd w:val="clear" w:color="auto" w:fill="auto"/>
          </w:tcPr>
          <w:p w14:paraId="18F12EFD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77A454E2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6594C0C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5AC76291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2E1D3868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209BE8E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02015" w14:textId="543CB4C7" w:rsidR="00EA17A5" w:rsidRPr="00003087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30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199,1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97" w:type="dxa"/>
            <w:shd w:val="clear" w:color="auto" w:fill="auto"/>
          </w:tcPr>
          <w:p w14:paraId="433B9EF2" w14:textId="77777777" w:rsidR="00EA17A5" w:rsidRPr="00003087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D712B" w14:textId="626AA460" w:rsidR="00EA17A5" w:rsidRPr="00003087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199</w:t>
            </w: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5" w:type="dxa"/>
            <w:shd w:val="clear" w:color="auto" w:fill="auto"/>
          </w:tcPr>
          <w:p w14:paraId="72FB74DB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EE787" w14:textId="430F031F" w:rsidR="00EA17A5" w:rsidRPr="00E12128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F716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360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6" w:type="dxa"/>
            <w:shd w:val="clear" w:color="auto" w:fill="auto"/>
          </w:tcPr>
          <w:p w14:paraId="3DC4E429" w14:textId="77777777" w:rsidR="00EA17A5" w:rsidRPr="006D094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1C2A0" w14:textId="1318566B" w:rsidR="00EA17A5" w:rsidRPr="006D0943" w:rsidRDefault="00EA17A5" w:rsidP="001C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09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217,8</w:t>
            </w:r>
            <w:r w:rsidR="007C25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92" w:type="dxa"/>
            <w:shd w:val="clear" w:color="auto" w:fill="auto"/>
          </w:tcPr>
          <w:p w14:paraId="384443C6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8DFFE" w14:textId="474B8E37" w:rsidR="00EA17A5" w:rsidRPr="00A91183" w:rsidRDefault="007C255A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59E5DDAD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61DD9" w14:textId="2154185F" w:rsidR="00EA17A5" w:rsidRPr="00A91183" w:rsidRDefault="007C255A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6863EC2A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7FB65" w14:textId="7321286C" w:rsidR="00EA17A5" w:rsidRPr="00D0637C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63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F27C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D063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7C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960</w:t>
            </w:r>
          </w:p>
        </w:tc>
        <w:tc>
          <w:tcPr>
            <w:tcW w:w="195" w:type="dxa"/>
            <w:shd w:val="clear" w:color="auto" w:fill="auto"/>
          </w:tcPr>
          <w:p w14:paraId="1C24405D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5EE20" w14:textId="77777777" w:rsidR="00EA17A5" w:rsidRPr="00A91183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</w:rPr>
            </w:pPr>
            <w:r w:rsidRPr="004E4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217,839</w:t>
            </w:r>
          </w:p>
        </w:tc>
        <w:tc>
          <w:tcPr>
            <w:tcW w:w="183" w:type="dxa"/>
            <w:shd w:val="clear" w:color="auto" w:fill="auto"/>
          </w:tcPr>
          <w:p w14:paraId="054D2043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B6D9F" w14:textId="77777777" w:rsidR="00EA17A5" w:rsidRPr="00442060" w:rsidRDefault="00EA17A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0" w:right="-180" w:hanging="39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0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4F09714F" w14:textId="77777777" w:rsidR="00EA17A5" w:rsidRPr="00A91183" w:rsidRDefault="00EA17A5" w:rsidP="004836E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CC9FA" w14:textId="12A9E85F" w:rsidR="00EA17A5" w:rsidRPr="00A91183" w:rsidRDefault="00B265C5" w:rsidP="004836E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 w:hanging="3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DB954EF" w14:textId="7774E243" w:rsidR="004E4BC5" w:rsidRDefault="004E4BC5" w:rsidP="004836E0">
      <w:pPr>
        <w:ind w:left="-450" w:right="-374" w:hanging="398"/>
        <w:jc w:val="thaiDistribute"/>
        <w:rPr>
          <w:rFonts w:ascii="Angsana New" w:hAnsi="Angsana New"/>
          <w:sz w:val="22"/>
          <w:szCs w:val="22"/>
        </w:rPr>
      </w:pPr>
    </w:p>
    <w:p w14:paraId="5A192F08" w14:textId="132E2824" w:rsidR="00996B19" w:rsidRDefault="00996B19" w:rsidP="004E4BC5">
      <w:pPr>
        <w:ind w:left="-450" w:right="-374"/>
        <w:jc w:val="thaiDistribute"/>
        <w:rPr>
          <w:rFonts w:ascii="Angsana New" w:hAnsi="Angsana New"/>
          <w:sz w:val="22"/>
          <w:szCs w:val="22"/>
        </w:rPr>
      </w:pPr>
    </w:p>
    <w:p w14:paraId="020A9E39" w14:textId="1536E2FE" w:rsidR="00C41EBC" w:rsidRDefault="00C41EBC" w:rsidP="004E4BC5">
      <w:pPr>
        <w:ind w:left="-450" w:right="-374"/>
        <w:jc w:val="thaiDistribute"/>
        <w:rPr>
          <w:rFonts w:ascii="Angsana New" w:hAnsi="Angsana New"/>
          <w:sz w:val="22"/>
          <w:szCs w:val="22"/>
        </w:rPr>
      </w:pPr>
    </w:p>
    <w:p w14:paraId="43BF1B9A" w14:textId="2AF0A22C" w:rsidR="00464738" w:rsidRPr="00A57B00" w:rsidRDefault="00E0545A" w:rsidP="00921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216" w:right="-680" w:hanging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E50DAA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p w14:paraId="2C7BBA6B" w14:textId="21AB626E" w:rsidR="00DD7215" w:rsidRDefault="00DD7215"/>
    <w:tbl>
      <w:tblPr>
        <w:tblW w:w="1540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7"/>
        <w:gridCol w:w="1253"/>
        <w:gridCol w:w="185"/>
        <w:gridCol w:w="797"/>
        <w:gridCol w:w="178"/>
        <w:gridCol w:w="762"/>
        <w:gridCol w:w="208"/>
        <w:gridCol w:w="731"/>
        <w:gridCol w:w="212"/>
        <w:gridCol w:w="771"/>
        <w:gridCol w:w="210"/>
        <w:gridCol w:w="683"/>
        <w:gridCol w:w="256"/>
        <w:gridCol w:w="718"/>
        <w:gridCol w:w="178"/>
        <w:gridCol w:w="195"/>
        <w:gridCol w:w="647"/>
        <w:gridCol w:w="210"/>
        <w:gridCol w:w="644"/>
        <w:gridCol w:w="12"/>
        <w:gridCol w:w="201"/>
        <w:gridCol w:w="12"/>
        <w:gridCol w:w="634"/>
        <w:gridCol w:w="210"/>
        <w:gridCol w:w="645"/>
        <w:gridCol w:w="20"/>
        <w:gridCol w:w="189"/>
        <w:gridCol w:w="20"/>
        <w:gridCol w:w="660"/>
        <w:gridCol w:w="208"/>
        <w:gridCol w:w="795"/>
      </w:tblGrid>
      <w:tr w:rsidR="00DD7215" w:rsidRPr="00DD7215" w14:paraId="782A6630" w14:textId="77777777" w:rsidTr="00364364">
        <w:trPr>
          <w:cantSplit/>
          <w:trHeight w:val="207"/>
        </w:trPr>
        <w:tc>
          <w:tcPr>
            <w:tcW w:w="2957" w:type="dxa"/>
            <w:shd w:val="clear" w:color="auto" w:fill="auto"/>
          </w:tcPr>
          <w:p w14:paraId="1F2C2855" w14:textId="77777777" w:rsidR="00DD7215" w:rsidRPr="008C24A5" w:rsidRDefault="00DD7215" w:rsidP="00C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3" w:type="dxa"/>
          </w:tcPr>
          <w:p w14:paraId="7C14192B" w14:textId="77777777" w:rsidR="00DD7215" w:rsidRPr="00DD7215" w:rsidRDefault="00DD7215" w:rsidP="00C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85" w:type="dxa"/>
          </w:tcPr>
          <w:p w14:paraId="2A169416" w14:textId="77777777" w:rsidR="00DD7215" w:rsidRPr="00DD7215" w:rsidRDefault="00DD7215" w:rsidP="00C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06" w:type="dxa"/>
            <w:gridSpan w:val="28"/>
          </w:tcPr>
          <w:p w14:paraId="3F3BE76F" w14:textId="77777777" w:rsidR="00DD7215" w:rsidRPr="00DD7215" w:rsidRDefault="00DD7215" w:rsidP="00C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4"/>
                <w:szCs w:val="24"/>
                <w:cs/>
              </w:rPr>
            </w:pPr>
            <w:r w:rsidRPr="00DD72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(หน่วย</w:t>
            </w:r>
            <w:r w:rsidRPr="00DD721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: </w:t>
            </w:r>
            <w:r w:rsidRPr="00DD72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DD7215" w:rsidRPr="00DD7215" w14:paraId="245ADCA8" w14:textId="77777777" w:rsidTr="00364364">
        <w:trPr>
          <w:cantSplit/>
          <w:trHeight w:val="363"/>
        </w:trPr>
        <w:tc>
          <w:tcPr>
            <w:tcW w:w="2957" w:type="dxa"/>
            <w:shd w:val="clear" w:color="auto" w:fill="auto"/>
          </w:tcPr>
          <w:p w14:paraId="0D9F299D" w14:textId="77777777" w:rsidR="00DD7215" w:rsidRPr="008C24A5" w:rsidRDefault="00DD7215" w:rsidP="00C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44" w:type="dxa"/>
            <w:gridSpan w:val="30"/>
          </w:tcPr>
          <w:p w14:paraId="2E0C2E59" w14:textId="77777777" w:rsidR="00DD7215" w:rsidRPr="009760D9" w:rsidDel="00685444" w:rsidRDefault="00DD7215" w:rsidP="00C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D1663" w:rsidRPr="00DD7215" w14:paraId="53ED36E5" w14:textId="77777777" w:rsidTr="00364364">
        <w:trPr>
          <w:cantSplit/>
          <w:trHeight w:hRule="exact" w:val="325"/>
        </w:trPr>
        <w:tc>
          <w:tcPr>
            <w:tcW w:w="2957" w:type="dxa"/>
            <w:shd w:val="clear" w:color="auto" w:fill="auto"/>
          </w:tcPr>
          <w:p w14:paraId="4CCFE815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F07394E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332E50B6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2DB14C3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208" w:type="dxa"/>
            <w:tcBorders>
              <w:top w:val="single" w:sz="4" w:space="0" w:color="auto"/>
            </w:tcBorders>
            <w:shd w:val="clear" w:color="auto" w:fill="auto"/>
          </w:tcPr>
          <w:p w14:paraId="79B82A9E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47EEEE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</w:p>
        </w:tc>
        <w:tc>
          <w:tcPr>
            <w:tcW w:w="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5D9EE" w14:textId="77777777" w:rsidR="008D1663" w:rsidRPr="009760D9" w:rsidDel="00685444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66583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13B90" w14:textId="77777777" w:rsidR="008D1663" w:rsidRPr="009760D9" w:rsidDel="00685444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6EF82" w14:textId="77777777" w:rsidR="008D1663" w:rsidRPr="009760D9" w:rsidDel="00685444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1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F3327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A52B6" w14:textId="77777777" w:rsidR="008D1663" w:rsidRPr="009760D9" w:rsidDel="00685444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3C70A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A9F1" w14:textId="77777777" w:rsidR="008D1663" w:rsidRPr="009760D9" w:rsidDel="00685444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F5E30" w14:textId="27D9A799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8D1663" w:rsidRPr="00FF151F" w14:paraId="716E8641" w14:textId="77777777" w:rsidTr="00364364">
        <w:trPr>
          <w:cantSplit/>
          <w:trHeight w:hRule="exact" w:val="288"/>
        </w:trPr>
        <w:tc>
          <w:tcPr>
            <w:tcW w:w="2957" w:type="dxa"/>
            <w:shd w:val="clear" w:color="auto" w:fill="auto"/>
          </w:tcPr>
          <w:p w14:paraId="4E5FD8C4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4E0BAE6B" w14:textId="77777777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5" w:type="dxa"/>
          </w:tcPr>
          <w:p w14:paraId="312F2932" w14:textId="77777777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3"/>
            <w:shd w:val="clear" w:color="auto" w:fill="auto"/>
          </w:tcPr>
          <w:p w14:paraId="794C3356" w14:textId="77777777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8" w:type="dxa"/>
            <w:shd w:val="clear" w:color="auto" w:fill="auto"/>
          </w:tcPr>
          <w:p w14:paraId="7B5A51B7" w14:textId="77777777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52FDD3D6" w14:textId="77777777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EB4AA68" w14:textId="77777777" w:rsidR="008D1663" w:rsidRPr="009760D9" w:rsidDel="00685444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7" w:type="dxa"/>
            <w:gridSpan w:val="3"/>
            <w:shd w:val="clear" w:color="auto" w:fill="auto"/>
            <w:vAlign w:val="bottom"/>
          </w:tcPr>
          <w:p w14:paraId="23FA46AD" w14:textId="77777777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762E18" w14:textId="77777777" w:rsidR="008D1663" w:rsidRPr="009760D9" w:rsidDel="00685444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7D320FD" w14:textId="77777777" w:rsidR="008D1663" w:rsidRPr="009760D9" w:rsidDel="00685444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3" w:type="dxa"/>
            <w:gridSpan w:val="4"/>
            <w:shd w:val="clear" w:color="auto" w:fill="auto"/>
            <w:vAlign w:val="bottom"/>
          </w:tcPr>
          <w:p w14:paraId="79A574AE" w14:textId="77777777" w:rsidR="008D1663" w:rsidRPr="009760D9" w:rsidRDefault="008D1663" w:rsidP="00C17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3" w:type="dxa"/>
            <w:gridSpan w:val="2"/>
            <w:shd w:val="clear" w:color="auto" w:fill="auto"/>
            <w:vAlign w:val="bottom"/>
          </w:tcPr>
          <w:p w14:paraId="5B7A3145" w14:textId="77777777" w:rsidR="008D1663" w:rsidRPr="009760D9" w:rsidDel="00685444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gridSpan w:val="4"/>
            <w:shd w:val="clear" w:color="auto" w:fill="auto"/>
            <w:vAlign w:val="bottom"/>
          </w:tcPr>
          <w:p w14:paraId="79C0F9DB" w14:textId="77777777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7B3E45EF" w14:textId="77777777" w:rsidR="008D1663" w:rsidRPr="009760D9" w:rsidDel="00685444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3" w:type="dxa"/>
            <w:gridSpan w:val="3"/>
            <w:shd w:val="clear" w:color="auto" w:fill="auto"/>
            <w:vAlign w:val="bottom"/>
          </w:tcPr>
          <w:p w14:paraId="1F0DD9F0" w14:textId="36C961C1" w:rsidR="008D1663" w:rsidRPr="009760D9" w:rsidRDefault="008D1663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</w:t>
            </w:r>
            <w:r w:rsidR="0036436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</w:t>
            </w:r>
            <w:r w:rsidR="00522691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9760D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</w:tr>
      <w:tr w:rsidR="008D1663" w:rsidRPr="00FF151F" w14:paraId="34A2069C" w14:textId="77777777" w:rsidTr="00364364">
        <w:trPr>
          <w:cantSplit/>
          <w:trHeight w:val="288"/>
        </w:trPr>
        <w:tc>
          <w:tcPr>
            <w:tcW w:w="2957" w:type="dxa"/>
            <w:shd w:val="clear" w:color="auto" w:fill="auto"/>
          </w:tcPr>
          <w:p w14:paraId="3821630D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3E1B1E0" w14:textId="77777777" w:rsidR="008D1663" w:rsidRPr="009760D9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85" w:type="dxa"/>
          </w:tcPr>
          <w:p w14:paraId="3471DB82" w14:textId="77777777" w:rsidR="008D1663" w:rsidRPr="009760D9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ECAE5" w14:textId="77777777" w:rsidR="008D1663" w:rsidRPr="009760D9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8" w:type="dxa"/>
            <w:shd w:val="clear" w:color="auto" w:fill="auto"/>
          </w:tcPr>
          <w:p w14:paraId="5FBA5D4D" w14:textId="77777777" w:rsidR="008D1663" w:rsidRPr="009760D9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A2FF6" w14:textId="77777777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52EB3CE" w14:textId="77777777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4AB98" w14:textId="77777777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27C42E" w14:textId="77777777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99DEA02" w14:textId="77777777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72BA2" w14:textId="77777777" w:rsidR="008D1663" w:rsidRPr="009760D9" w:rsidDel="00685444" w:rsidRDefault="008D1663" w:rsidP="00C17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สะสม</w:t>
            </w:r>
          </w:p>
        </w:tc>
        <w:tc>
          <w:tcPr>
            <w:tcW w:w="213" w:type="dxa"/>
            <w:gridSpan w:val="2"/>
            <w:shd w:val="clear" w:color="auto" w:fill="auto"/>
            <w:vAlign w:val="bottom"/>
          </w:tcPr>
          <w:p w14:paraId="4BC1EF0B" w14:textId="77777777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C6950" w14:textId="77777777" w:rsidR="008D1663" w:rsidRPr="009760D9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1361069F" w14:textId="77777777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7AC1A" w14:textId="1F3A92C9" w:rsidR="008D1663" w:rsidRPr="009760D9" w:rsidDel="00685444" w:rsidRDefault="008D1663" w:rsidP="00F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9D114B" w:rsidRPr="00DD7215" w14:paraId="575ED4C6" w14:textId="77777777" w:rsidTr="00364364">
        <w:trPr>
          <w:cantSplit/>
          <w:trHeight w:val="304"/>
        </w:trPr>
        <w:tc>
          <w:tcPr>
            <w:tcW w:w="2957" w:type="dxa"/>
            <w:shd w:val="clear" w:color="auto" w:fill="auto"/>
          </w:tcPr>
          <w:p w14:paraId="46E46C1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414350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442D7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0C0E38A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  <w:p w14:paraId="1091A7E5" w14:textId="189FE723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EE2B85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12E5053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AC775CB" w14:textId="1BBBE8F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  <w:shd w:val="clear" w:color="auto" w:fill="auto"/>
          </w:tcPr>
          <w:p w14:paraId="70FEB47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0D122C9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  <w:p w14:paraId="765D9975" w14:textId="0D4496E3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12" w:type="dxa"/>
            <w:tcBorders>
              <w:top w:val="single" w:sz="4" w:space="0" w:color="auto"/>
            </w:tcBorders>
            <w:shd w:val="clear" w:color="auto" w:fill="auto"/>
          </w:tcPr>
          <w:p w14:paraId="7FD51D1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6338A13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DCA7B89" w14:textId="0E8DCF6B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0" w:type="dxa"/>
            <w:shd w:val="clear" w:color="auto" w:fill="auto"/>
          </w:tcPr>
          <w:p w14:paraId="4BF211C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</w:tcPr>
          <w:p w14:paraId="581B2F3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  <w:p w14:paraId="20A20047" w14:textId="25EE5B58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</w:tcPr>
          <w:p w14:paraId="01F1619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7648DA8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43A71E5" w14:textId="63F3A03D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13017F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shd w:val="clear" w:color="auto" w:fill="auto"/>
          </w:tcPr>
          <w:p w14:paraId="5D142AE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auto"/>
          </w:tcPr>
          <w:p w14:paraId="0542E89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  <w:p w14:paraId="69BFE252" w14:textId="72E10FFD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10" w:type="dxa"/>
            <w:tcBorders>
              <w:top w:val="single" w:sz="4" w:space="0" w:color="auto"/>
            </w:tcBorders>
            <w:shd w:val="clear" w:color="auto" w:fill="auto"/>
          </w:tcPr>
          <w:p w14:paraId="015A594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</w:tcPr>
          <w:p w14:paraId="14A14F7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021FCB71" w14:textId="0B72C55A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18CC6EF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CD03D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  <w:p w14:paraId="75C8DE10" w14:textId="0E1A3964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10" w:type="dxa"/>
            <w:tcBorders>
              <w:top w:val="single" w:sz="4" w:space="0" w:color="auto"/>
            </w:tcBorders>
            <w:shd w:val="clear" w:color="auto" w:fill="auto"/>
          </w:tcPr>
          <w:p w14:paraId="35FBFA7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</w:tcPr>
          <w:p w14:paraId="04E8A1A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EC3B591" w14:textId="6B8DFD5F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5519407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2C54B9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  <w:p w14:paraId="44CABEF7" w14:textId="66BB141F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08" w:type="dxa"/>
            <w:tcBorders>
              <w:top w:val="single" w:sz="4" w:space="0" w:color="auto"/>
            </w:tcBorders>
            <w:shd w:val="clear" w:color="auto" w:fill="auto"/>
          </w:tcPr>
          <w:p w14:paraId="310CEA3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68161A4F" w14:textId="77777777" w:rsidR="008D1663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  <w:p w14:paraId="5782FE33" w14:textId="32FC2D08" w:rsidR="00DD7215" w:rsidRPr="009760D9" w:rsidRDefault="008D1663" w:rsidP="008D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DE22CC" w:rsidRPr="00DD7215" w14:paraId="16F964F8" w14:textId="77777777" w:rsidTr="00364364">
        <w:trPr>
          <w:cantSplit/>
          <w:trHeight w:val="304"/>
        </w:trPr>
        <w:tc>
          <w:tcPr>
            <w:tcW w:w="2957" w:type="dxa"/>
            <w:shd w:val="clear" w:color="auto" w:fill="auto"/>
          </w:tcPr>
          <w:p w14:paraId="12B73B3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1A66EF9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7A033CF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6945BA65" w14:textId="2ADDA9F0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78" w:type="dxa"/>
            <w:shd w:val="clear" w:color="auto" w:fill="auto"/>
          </w:tcPr>
          <w:p w14:paraId="330CB49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09790762" w14:textId="14CD1C1B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08" w:type="dxa"/>
            <w:shd w:val="clear" w:color="auto" w:fill="auto"/>
          </w:tcPr>
          <w:p w14:paraId="031CFE1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A4D6B44" w14:textId="715AE8D3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12" w:type="dxa"/>
            <w:shd w:val="clear" w:color="auto" w:fill="auto"/>
          </w:tcPr>
          <w:p w14:paraId="5718C32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6C04A460" w14:textId="47A2E641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10" w:type="dxa"/>
            <w:shd w:val="clear" w:color="auto" w:fill="auto"/>
          </w:tcPr>
          <w:p w14:paraId="0922DE4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19B616BF" w14:textId="14573D79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56" w:type="dxa"/>
            <w:shd w:val="clear" w:color="auto" w:fill="auto"/>
          </w:tcPr>
          <w:p w14:paraId="799365C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6B3FBE1" w14:textId="71DE015A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178" w:type="dxa"/>
            <w:shd w:val="clear" w:color="auto" w:fill="auto"/>
          </w:tcPr>
          <w:p w14:paraId="61D29AF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shd w:val="clear" w:color="auto" w:fill="auto"/>
          </w:tcPr>
          <w:p w14:paraId="678FC05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10D35FF8" w14:textId="4D09D2DB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10" w:type="dxa"/>
            <w:shd w:val="clear" w:color="auto" w:fill="auto"/>
          </w:tcPr>
          <w:p w14:paraId="181558B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14:paraId="05F8C04B" w14:textId="0CEAE824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32F5BAF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3492A" w14:textId="413E1BD3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10" w:type="dxa"/>
            <w:shd w:val="clear" w:color="auto" w:fill="auto"/>
          </w:tcPr>
          <w:p w14:paraId="36EA8E2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14:paraId="5F5C22FE" w14:textId="06BE404D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6CB7464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03A75" w14:textId="4A57241B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08" w:type="dxa"/>
            <w:shd w:val="clear" w:color="auto" w:fill="auto"/>
          </w:tcPr>
          <w:p w14:paraId="5F9F6F8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02872DEC" w14:textId="0C10E9C4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  <w:tr w:rsidR="00DE22CC" w:rsidRPr="00DD7215" w14:paraId="194025D6" w14:textId="77777777" w:rsidTr="00364364">
        <w:trPr>
          <w:cantSplit/>
          <w:trHeight w:val="251"/>
        </w:trPr>
        <w:tc>
          <w:tcPr>
            <w:tcW w:w="4210" w:type="dxa"/>
            <w:gridSpan w:val="2"/>
            <w:shd w:val="clear" w:color="auto" w:fill="auto"/>
          </w:tcPr>
          <w:p w14:paraId="6C159F7F" w14:textId="77777777" w:rsidR="00DD7215" w:rsidRPr="009760D9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line="340" w:lineRule="exact"/>
              <w:ind w:left="231" w:right="-81" w:hanging="56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หลักทรัพย์ในความต้องการของตลาด</w:t>
            </w:r>
          </w:p>
        </w:tc>
        <w:tc>
          <w:tcPr>
            <w:tcW w:w="185" w:type="dxa"/>
          </w:tcPr>
          <w:p w14:paraId="1494B6B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28331DD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C0CAF4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1DAC048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6B36F74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6B8394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" w:type="dxa"/>
            <w:shd w:val="clear" w:color="auto" w:fill="auto"/>
          </w:tcPr>
          <w:p w14:paraId="547A295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6D90D28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67EA9DA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</w:tcPr>
          <w:p w14:paraId="2EADEFB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</w:tcPr>
          <w:p w14:paraId="61D1611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3885CE79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04ED71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shd w:val="clear" w:color="auto" w:fill="auto"/>
          </w:tcPr>
          <w:p w14:paraId="6B9F6799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auto"/>
          </w:tcPr>
          <w:p w14:paraId="5D56404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50ED015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</w:tcPr>
          <w:p w14:paraId="2F5A4C9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" w:type="dxa"/>
            <w:gridSpan w:val="2"/>
            <w:shd w:val="clear" w:color="auto" w:fill="auto"/>
          </w:tcPr>
          <w:p w14:paraId="3639F83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F4B71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0F1FD38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</w:tcPr>
          <w:p w14:paraId="5302BF6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" w:type="dxa"/>
            <w:gridSpan w:val="2"/>
            <w:shd w:val="clear" w:color="auto" w:fill="auto"/>
          </w:tcPr>
          <w:p w14:paraId="2B75B8B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3B5C2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264C308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53EF2A8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22CC" w:rsidRPr="00DD7215" w14:paraId="6B23AD63" w14:textId="77777777" w:rsidTr="00364364">
        <w:trPr>
          <w:cantSplit/>
          <w:trHeight w:val="180"/>
        </w:trPr>
        <w:tc>
          <w:tcPr>
            <w:tcW w:w="2957" w:type="dxa"/>
            <w:shd w:val="clear" w:color="auto" w:fill="auto"/>
          </w:tcPr>
          <w:p w14:paraId="4CF84893" w14:textId="10F202D7" w:rsidR="00DD7215" w:rsidRPr="009760D9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ซีพี ออลล์ จำกัด (มหาชน)</w:t>
            </w:r>
            <w:r w:rsidR="00F16DA4" w:rsidRPr="00F16DA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1253" w:type="dxa"/>
          </w:tcPr>
          <w:p w14:paraId="6C051454" w14:textId="77777777" w:rsidR="00DD7215" w:rsidRPr="009760D9" w:rsidRDefault="00DD721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5" w:type="dxa"/>
          </w:tcPr>
          <w:p w14:paraId="19E9CE0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3992CC86" w14:textId="726EF7B8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78" w:type="dxa"/>
            <w:shd w:val="clear" w:color="auto" w:fill="auto"/>
          </w:tcPr>
          <w:p w14:paraId="4FBCF79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762" w:type="dxa"/>
            <w:shd w:val="clear" w:color="auto" w:fill="auto"/>
          </w:tcPr>
          <w:p w14:paraId="1F7222B6" w14:textId="7BDCC0EB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.97</w:t>
            </w:r>
          </w:p>
        </w:tc>
        <w:tc>
          <w:tcPr>
            <w:tcW w:w="208" w:type="dxa"/>
            <w:shd w:val="clear" w:color="auto" w:fill="auto"/>
          </w:tcPr>
          <w:p w14:paraId="78AA59F5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3A4A14E6" w14:textId="00CD5471" w:rsidR="00DD7215" w:rsidRPr="009760D9" w:rsidRDefault="004A1119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12" w:type="dxa"/>
            <w:shd w:val="clear" w:color="auto" w:fill="auto"/>
          </w:tcPr>
          <w:p w14:paraId="4710900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shd w:val="clear" w:color="auto" w:fill="auto"/>
          </w:tcPr>
          <w:p w14:paraId="61711EAC" w14:textId="56650EBA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2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10" w:type="dxa"/>
            <w:shd w:val="clear" w:color="auto" w:fill="auto"/>
          </w:tcPr>
          <w:p w14:paraId="4BB2A20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1EFF7FFA" w14:textId="307B41FE" w:rsidR="00DD7215" w:rsidRPr="009760D9" w:rsidRDefault="004A1119" w:rsidP="00DD7215">
            <w:pPr>
              <w:pStyle w:val="acctfourfigures"/>
              <w:tabs>
                <w:tab w:val="clear" w:pos="765"/>
                <w:tab w:val="decimal" w:pos="498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256" w:type="dxa"/>
            <w:shd w:val="clear" w:color="auto" w:fill="auto"/>
          </w:tcPr>
          <w:p w14:paraId="4ADD5696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84F9E3F" w14:textId="78A3E5B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1176A3FE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0F7DF73B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6E824F7F" w14:textId="374CF958" w:rsidR="00DD7215" w:rsidRPr="009760D9" w:rsidRDefault="004A1119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1830BCC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14:paraId="20C667F9" w14:textId="3682E228" w:rsidR="00DD7215" w:rsidRPr="009760D9" w:rsidRDefault="00DD7215" w:rsidP="00C17211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768F7AD8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8A3EE" w14:textId="4C161751" w:rsidR="00DD7215" w:rsidRPr="009760D9" w:rsidRDefault="004A1119" w:rsidP="00FF4679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210" w:type="dxa"/>
            <w:shd w:val="clear" w:color="auto" w:fill="auto"/>
          </w:tcPr>
          <w:p w14:paraId="3E65DE38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14:paraId="650ACE74" w14:textId="4486A825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6A9F164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5747B" w14:textId="1AE5394C" w:rsidR="00DD7215" w:rsidRPr="009760D9" w:rsidRDefault="004A1119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5BF28DB7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03338937" w14:textId="496576B8" w:rsidR="00DD7215" w:rsidRPr="009760D9" w:rsidRDefault="00F26A73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22CC" w:rsidRPr="00DD7215" w14:paraId="6C2A58B1" w14:textId="77777777" w:rsidTr="008C24A5">
        <w:trPr>
          <w:cantSplit/>
          <w:trHeight w:val="187"/>
        </w:trPr>
        <w:tc>
          <w:tcPr>
            <w:tcW w:w="2957" w:type="dxa"/>
            <w:shd w:val="clear" w:color="auto" w:fill="auto"/>
          </w:tcPr>
          <w:p w14:paraId="52BFA7D3" w14:textId="77777777" w:rsidR="00DD7215" w:rsidRPr="009760D9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right="-5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</w:tcPr>
          <w:p w14:paraId="1D9639F9" w14:textId="77777777" w:rsidR="00DD7215" w:rsidRPr="009760D9" w:rsidRDefault="00DD721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273AC3A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470880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C1E59E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2" w:type="dxa"/>
            <w:shd w:val="clear" w:color="auto" w:fill="auto"/>
          </w:tcPr>
          <w:p w14:paraId="736B5D4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40" w:lineRule="exact"/>
              <w:ind w:left="-72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78E5C095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211A0E0A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" w:type="dxa"/>
            <w:shd w:val="clear" w:color="auto" w:fill="auto"/>
          </w:tcPr>
          <w:p w14:paraId="7F995D7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71" w:type="dxa"/>
            <w:shd w:val="clear" w:color="auto" w:fill="auto"/>
          </w:tcPr>
          <w:p w14:paraId="39A465AB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72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72DD224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800B" w14:textId="039F6B65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56" w:type="dxa"/>
            <w:shd w:val="clear" w:color="auto" w:fill="auto"/>
          </w:tcPr>
          <w:p w14:paraId="31D4EAD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5042AAA0" w14:textId="0AA42B16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="00E00098"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2898988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011FB20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B717" w14:textId="1F06687B" w:rsidR="00DD7215" w:rsidRPr="009760D9" w:rsidRDefault="004A1119" w:rsidP="00C17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7508C85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9C45C" w14:textId="449EC65A" w:rsidR="00DD7215" w:rsidRPr="009760D9" w:rsidRDefault="00DD7215" w:rsidP="00C17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44EEDDD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1EBB5" w14:textId="0689672E" w:rsidR="00DD7215" w:rsidRPr="009760D9" w:rsidRDefault="004A1119" w:rsidP="00F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10" w:type="dxa"/>
            <w:shd w:val="clear" w:color="auto" w:fill="auto"/>
          </w:tcPr>
          <w:p w14:paraId="1C7C4DB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EC3A4" w14:textId="3C216DD8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="00E00098"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1C645A1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0492B" w14:textId="66D3DEAA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4763CE49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B44A" w14:textId="0E8B8BE2" w:rsidR="00DD7215" w:rsidRPr="009760D9" w:rsidRDefault="00F26A73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-</w:t>
            </w:r>
          </w:p>
        </w:tc>
      </w:tr>
      <w:tr w:rsidR="00DE22CC" w:rsidRPr="00DD7215" w14:paraId="294CB40C" w14:textId="77777777" w:rsidTr="00364364">
        <w:trPr>
          <w:cantSplit/>
          <w:trHeight w:hRule="exact" w:val="307"/>
        </w:trPr>
        <w:tc>
          <w:tcPr>
            <w:tcW w:w="2957" w:type="dxa"/>
            <w:shd w:val="clear" w:color="auto" w:fill="auto"/>
          </w:tcPr>
          <w:p w14:paraId="2F996807" w14:textId="77777777" w:rsidR="00DD7215" w:rsidRPr="009760D9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1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หลักทรัพย์ที่ไม่ใช่หลักทรัพย์</w:t>
            </w:r>
          </w:p>
        </w:tc>
        <w:tc>
          <w:tcPr>
            <w:tcW w:w="1253" w:type="dxa"/>
          </w:tcPr>
          <w:p w14:paraId="2B389369" w14:textId="77777777" w:rsidR="00DD7215" w:rsidRPr="009760D9" w:rsidRDefault="00DD721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347BE5D5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02CE92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5FA6A85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12D53DD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4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19B3476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0DC77837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" w:type="dxa"/>
            <w:shd w:val="clear" w:color="auto" w:fill="auto"/>
          </w:tcPr>
          <w:p w14:paraId="385B8D2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B41F8D7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1CF41F6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</w:tcPr>
          <w:p w14:paraId="5C64ACD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  <w:shd w:val="clear" w:color="auto" w:fill="auto"/>
          </w:tcPr>
          <w:p w14:paraId="1D46D34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4124F0B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1344C3D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0E5DA83D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auto"/>
          </w:tcPr>
          <w:p w14:paraId="3A0BEB1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76470E19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</w:tcPr>
          <w:p w14:paraId="1EF4C42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3" w:type="dxa"/>
            <w:gridSpan w:val="2"/>
            <w:shd w:val="clear" w:color="auto" w:fill="auto"/>
          </w:tcPr>
          <w:p w14:paraId="2F14E0F5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06EEF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580A835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</w:tcPr>
          <w:p w14:paraId="265EC73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09" w:type="dxa"/>
            <w:gridSpan w:val="2"/>
            <w:shd w:val="clear" w:color="auto" w:fill="auto"/>
          </w:tcPr>
          <w:p w14:paraId="1D0CDAC1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30CED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187B0451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4261497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215" w:rsidRPr="00DD7215" w14:paraId="58D43064" w14:textId="77777777" w:rsidTr="00364364">
        <w:trPr>
          <w:cantSplit/>
          <w:trHeight w:hRule="exact" w:val="351"/>
        </w:trPr>
        <w:tc>
          <w:tcPr>
            <w:tcW w:w="2957" w:type="dxa"/>
            <w:shd w:val="clear" w:color="auto" w:fill="auto"/>
          </w:tcPr>
          <w:p w14:paraId="7EA40B52" w14:textId="77777777" w:rsidR="00DD7215" w:rsidRPr="009760D9" w:rsidRDefault="00DD7215" w:rsidP="00921F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9760D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53" w:type="dxa"/>
          </w:tcPr>
          <w:p w14:paraId="76533642" w14:textId="77777777" w:rsidR="00DD7215" w:rsidRPr="009760D9" w:rsidRDefault="00DD721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71556A59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74DDD995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DF10FB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23F45FD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4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710E2AF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479296AD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" w:type="dxa"/>
            <w:shd w:val="clear" w:color="auto" w:fill="auto"/>
          </w:tcPr>
          <w:p w14:paraId="5DAB41F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E0F6A45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006C870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3" w:type="dxa"/>
            <w:shd w:val="clear" w:color="auto" w:fill="auto"/>
          </w:tcPr>
          <w:p w14:paraId="5E83CBB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  <w:shd w:val="clear" w:color="auto" w:fill="auto"/>
          </w:tcPr>
          <w:p w14:paraId="012BE91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0C9A6EC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B988417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510236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172A519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4D87D32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  <w:shd w:val="clear" w:color="auto" w:fill="auto"/>
          </w:tcPr>
          <w:p w14:paraId="6EBBA6A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3" w:type="dxa"/>
            <w:gridSpan w:val="2"/>
            <w:shd w:val="clear" w:color="auto" w:fill="auto"/>
          </w:tcPr>
          <w:p w14:paraId="2FF6273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6" w:type="dxa"/>
            <w:gridSpan w:val="2"/>
            <w:shd w:val="clear" w:color="auto" w:fill="auto"/>
          </w:tcPr>
          <w:p w14:paraId="114A75D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7096A5C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shd w:val="clear" w:color="auto" w:fill="auto"/>
          </w:tcPr>
          <w:p w14:paraId="5E6358E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09" w:type="dxa"/>
            <w:gridSpan w:val="2"/>
            <w:shd w:val="clear" w:color="auto" w:fill="auto"/>
          </w:tcPr>
          <w:p w14:paraId="24566F0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22ED787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0B32634B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2717D85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215" w:rsidRPr="00DD7215" w14:paraId="640B93D0" w14:textId="77777777" w:rsidTr="00364364">
        <w:trPr>
          <w:cantSplit/>
          <w:trHeight w:hRule="exact" w:val="288"/>
        </w:trPr>
        <w:tc>
          <w:tcPr>
            <w:tcW w:w="2957" w:type="dxa"/>
            <w:shd w:val="clear" w:color="auto" w:fill="auto"/>
          </w:tcPr>
          <w:p w14:paraId="5F51468A" w14:textId="77777777" w:rsidR="00DD7215" w:rsidRPr="009760D9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นว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 xml:space="preserve"> 84</w:t>
            </w: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</w:tcPr>
          <w:p w14:paraId="4C0C10A5" w14:textId="77777777" w:rsidR="00DD7215" w:rsidRPr="009760D9" w:rsidRDefault="00DD721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5" w:type="dxa"/>
          </w:tcPr>
          <w:p w14:paraId="05E7751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7" w:type="dxa"/>
            <w:shd w:val="clear" w:color="auto" w:fill="auto"/>
          </w:tcPr>
          <w:p w14:paraId="1B83C375" w14:textId="26224D13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28EE19A6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515ACD58" w14:textId="1B964EBD" w:rsidR="00DD7215" w:rsidRPr="009760D9" w:rsidRDefault="00E00098" w:rsidP="00F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5.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00</w:t>
            </w:r>
          </w:p>
        </w:tc>
        <w:tc>
          <w:tcPr>
            <w:tcW w:w="208" w:type="dxa"/>
            <w:shd w:val="clear" w:color="auto" w:fill="auto"/>
          </w:tcPr>
          <w:p w14:paraId="2384933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31" w:type="dxa"/>
            <w:shd w:val="clear" w:color="auto" w:fill="auto"/>
          </w:tcPr>
          <w:p w14:paraId="3010948D" w14:textId="602D2A0C" w:rsidR="00DD7215" w:rsidRPr="009760D9" w:rsidRDefault="004A1119" w:rsidP="004A111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20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12" w:type="dxa"/>
            <w:shd w:val="clear" w:color="auto" w:fill="auto"/>
          </w:tcPr>
          <w:p w14:paraId="071FAA76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64DB1E0C" w14:textId="692548A1" w:rsidR="00DD7215" w:rsidRPr="009760D9" w:rsidRDefault="00E00098" w:rsidP="00C63FE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20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6</w:t>
            </w:r>
          </w:p>
        </w:tc>
        <w:tc>
          <w:tcPr>
            <w:tcW w:w="210" w:type="dxa"/>
            <w:shd w:val="clear" w:color="auto" w:fill="auto"/>
          </w:tcPr>
          <w:p w14:paraId="451CA081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3" w:type="dxa"/>
            <w:shd w:val="clear" w:color="auto" w:fill="auto"/>
          </w:tcPr>
          <w:p w14:paraId="76464F26" w14:textId="15E7A50F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257604A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D15B78B" w14:textId="73DD4E38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6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52F4655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1AA1EF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6671EB53" w14:textId="53E30369" w:rsidR="00DD7215" w:rsidRPr="009760D9" w:rsidRDefault="004A1119" w:rsidP="00DD721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3B5DBEF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4" w:type="dxa"/>
            <w:shd w:val="clear" w:color="auto" w:fill="auto"/>
          </w:tcPr>
          <w:p w14:paraId="1673240E" w14:textId="313F5712" w:rsidR="00DD7215" w:rsidRPr="009760D9" w:rsidRDefault="00DD7215" w:rsidP="00DD721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5A3AF44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6" w:type="dxa"/>
            <w:gridSpan w:val="2"/>
            <w:shd w:val="clear" w:color="auto" w:fill="auto"/>
          </w:tcPr>
          <w:p w14:paraId="22B9C3F9" w14:textId="604800A3" w:rsidR="00DD7215" w:rsidRPr="009760D9" w:rsidRDefault="004A1119" w:rsidP="00FF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</w:p>
        </w:tc>
        <w:tc>
          <w:tcPr>
            <w:tcW w:w="210" w:type="dxa"/>
            <w:shd w:val="clear" w:color="auto" w:fill="auto"/>
          </w:tcPr>
          <w:p w14:paraId="4B9FF72E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45" w:type="dxa"/>
            <w:shd w:val="clear" w:color="auto" w:fill="auto"/>
          </w:tcPr>
          <w:p w14:paraId="52DA83BD" w14:textId="68A188F4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23FCD64F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35B656B6" w14:textId="69121997" w:rsidR="00DD7215" w:rsidRPr="009760D9" w:rsidRDefault="004A1119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2F295EEE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612BAFFE" w14:textId="64FE499E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D7215" w:rsidRPr="00DD7215" w14:paraId="2C329C8C" w14:textId="77777777" w:rsidTr="00364364">
        <w:trPr>
          <w:cantSplit/>
          <w:trHeight w:hRule="exact" w:val="288"/>
        </w:trPr>
        <w:tc>
          <w:tcPr>
            <w:tcW w:w="2957" w:type="dxa"/>
            <w:shd w:val="clear" w:color="auto" w:fill="auto"/>
          </w:tcPr>
          <w:p w14:paraId="2B328C06" w14:textId="77777777" w:rsidR="00DD7215" w:rsidRPr="009760D9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184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 xml:space="preserve">C.P. Aquaculture (India) </w:t>
            </w:r>
          </w:p>
        </w:tc>
        <w:tc>
          <w:tcPr>
            <w:tcW w:w="1253" w:type="dxa"/>
          </w:tcPr>
          <w:p w14:paraId="4D328684" w14:textId="77777777" w:rsidR="00DD7215" w:rsidRPr="009760D9" w:rsidRDefault="00DD7215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</w:tcPr>
          <w:p w14:paraId="265F429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F8B072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39F458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103A3EE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4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258B0F7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62DDE867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" w:type="dxa"/>
            <w:shd w:val="clear" w:color="auto" w:fill="auto"/>
          </w:tcPr>
          <w:p w14:paraId="7629A7E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371A7B98" w14:textId="77777777" w:rsidR="00DD7215" w:rsidRPr="009760D9" w:rsidRDefault="00DD7215" w:rsidP="00C63FE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10" w:type="dxa"/>
            <w:shd w:val="clear" w:color="auto" w:fill="auto"/>
          </w:tcPr>
          <w:p w14:paraId="0E043EAE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3" w:type="dxa"/>
            <w:shd w:val="clear" w:color="auto" w:fill="auto"/>
          </w:tcPr>
          <w:p w14:paraId="53E53F20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</w:tcPr>
          <w:p w14:paraId="1CB38505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E02D4D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178" w:type="dxa"/>
            <w:shd w:val="clear" w:color="auto" w:fill="auto"/>
          </w:tcPr>
          <w:p w14:paraId="3DAC8656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EAA7499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0C47E5E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3D4AA97A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4" w:type="dxa"/>
            <w:shd w:val="clear" w:color="auto" w:fill="auto"/>
          </w:tcPr>
          <w:p w14:paraId="745484C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" w:type="dxa"/>
            <w:gridSpan w:val="2"/>
            <w:shd w:val="clear" w:color="auto" w:fill="auto"/>
          </w:tcPr>
          <w:p w14:paraId="697605B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6" w:type="dxa"/>
            <w:gridSpan w:val="2"/>
            <w:shd w:val="clear" w:color="auto" w:fill="auto"/>
          </w:tcPr>
          <w:p w14:paraId="6FC5B4B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0EB2A0A8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5" w:type="dxa"/>
            <w:shd w:val="clear" w:color="auto" w:fill="auto"/>
          </w:tcPr>
          <w:p w14:paraId="75CA0E4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" w:type="dxa"/>
            <w:gridSpan w:val="2"/>
            <w:shd w:val="clear" w:color="auto" w:fill="auto"/>
          </w:tcPr>
          <w:p w14:paraId="6393351A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216908FA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558A333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31DAA68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215" w:rsidRPr="00DD7215" w14:paraId="4D69842F" w14:textId="77777777" w:rsidTr="00364364">
        <w:trPr>
          <w:cantSplit/>
          <w:trHeight w:hRule="exact" w:val="288"/>
        </w:trPr>
        <w:tc>
          <w:tcPr>
            <w:tcW w:w="2957" w:type="dxa"/>
            <w:shd w:val="clear" w:color="auto" w:fill="auto"/>
          </w:tcPr>
          <w:p w14:paraId="2CAC801A" w14:textId="77777777" w:rsidR="00DD7215" w:rsidRPr="009760D9" w:rsidRDefault="00DD7215" w:rsidP="001355BB">
            <w:pPr>
              <w:tabs>
                <w:tab w:val="clear" w:pos="227"/>
                <w:tab w:val="left" w:pos="284"/>
              </w:tabs>
              <w:spacing w:line="240" w:lineRule="auto"/>
              <w:ind w:left="184" w:firstLine="10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Private Limited</w:t>
            </w:r>
          </w:p>
        </w:tc>
        <w:tc>
          <w:tcPr>
            <w:tcW w:w="1253" w:type="dxa"/>
          </w:tcPr>
          <w:p w14:paraId="70BB25BB" w14:textId="3360154E" w:rsidR="00DD7215" w:rsidRPr="009760D9" w:rsidRDefault="009B624D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85" w:type="dxa"/>
          </w:tcPr>
          <w:p w14:paraId="56A3714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573E158C" w14:textId="0CF395DE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31.70</w:t>
            </w:r>
          </w:p>
        </w:tc>
        <w:tc>
          <w:tcPr>
            <w:tcW w:w="178" w:type="dxa"/>
            <w:shd w:val="clear" w:color="auto" w:fill="auto"/>
          </w:tcPr>
          <w:p w14:paraId="03CD8AC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7F50E15B" w14:textId="649B83AF" w:rsidR="00DD7215" w:rsidRPr="009760D9" w:rsidRDefault="00DD7215" w:rsidP="00F7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3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.7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</w:p>
        </w:tc>
        <w:tc>
          <w:tcPr>
            <w:tcW w:w="208" w:type="dxa"/>
            <w:shd w:val="clear" w:color="auto" w:fill="auto"/>
          </w:tcPr>
          <w:p w14:paraId="5CE258B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731" w:type="dxa"/>
            <w:shd w:val="clear" w:color="auto" w:fill="auto"/>
          </w:tcPr>
          <w:p w14:paraId="72716938" w14:textId="3FB2F4A3" w:rsidR="00DD7215" w:rsidRPr="009760D9" w:rsidRDefault="004A1119" w:rsidP="004A111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192</w:t>
            </w:r>
          </w:p>
        </w:tc>
        <w:tc>
          <w:tcPr>
            <w:tcW w:w="212" w:type="dxa"/>
            <w:shd w:val="clear" w:color="auto" w:fill="auto"/>
          </w:tcPr>
          <w:p w14:paraId="03DE9145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0C77A45D" w14:textId="4641C670" w:rsidR="00DD7215" w:rsidRPr="009760D9" w:rsidRDefault="00E00098" w:rsidP="00C63FE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1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9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2</w:t>
            </w:r>
          </w:p>
        </w:tc>
        <w:tc>
          <w:tcPr>
            <w:tcW w:w="210" w:type="dxa"/>
            <w:shd w:val="clear" w:color="auto" w:fill="auto"/>
          </w:tcPr>
          <w:p w14:paraId="64E94246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83" w:type="dxa"/>
            <w:shd w:val="clear" w:color="auto" w:fill="auto"/>
          </w:tcPr>
          <w:p w14:paraId="63A06400" w14:textId="72B40018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176</w:t>
            </w:r>
          </w:p>
        </w:tc>
        <w:tc>
          <w:tcPr>
            <w:tcW w:w="256" w:type="dxa"/>
            <w:shd w:val="clear" w:color="auto" w:fill="auto"/>
          </w:tcPr>
          <w:p w14:paraId="1B293569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6F2B5B8" w14:textId="2AEF4BDA" w:rsidR="00DD7215" w:rsidRPr="009760D9" w:rsidRDefault="00E00098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76</w:t>
            </w:r>
          </w:p>
        </w:tc>
        <w:tc>
          <w:tcPr>
            <w:tcW w:w="178" w:type="dxa"/>
            <w:shd w:val="clear" w:color="auto" w:fill="auto"/>
          </w:tcPr>
          <w:p w14:paraId="78320CA3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31BBD48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4A393491" w14:textId="4706ACFC" w:rsidR="00DD7215" w:rsidRPr="009760D9" w:rsidRDefault="004A1119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0FA28E79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4" w:type="dxa"/>
            <w:shd w:val="clear" w:color="auto" w:fill="auto"/>
          </w:tcPr>
          <w:p w14:paraId="6A406BBB" w14:textId="1212CD5C" w:rsidR="00DD7215" w:rsidRPr="009760D9" w:rsidRDefault="00DD7215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-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4471D27B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6" w:type="dxa"/>
            <w:gridSpan w:val="2"/>
            <w:shd w:val="clear" w:color="auto" w:fill="auto"/>
          </w:tcPr>
          <w:p w14:paraId="5DA48196" w14:textId="454D5E82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176</w:t>
            </w:r>
          </w:p>
        </w:tc>
        <w:tc>
          <w:tcPr>
            <w:tcW w:w="210" w:type="dxa"/>
            <w:shd w:val="clear" w:color="auto" w:fill="auto"/>
          </w:tcPr>
          <w:p w14:paraId="0B0C4D95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5" w:type="dxa"/>
            <w:shd w:val="clear" w:color="auto" w:fill="auto"/>
          </w:tcPr>
          <w:p w14:paraId="72090ACB" w14:textId="35ED1D9C" w:rsidR="00DD7215" w:rsidRPr="009760D9" w:rsidRDefault="00E00098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76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5FEFFA6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1465B6DB" w14:textId="766C9D07" w:rsidR="00DD7215" w:rsidRPr="009760D9" w:rsidRDefault="004A1119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1D24B1F3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23CB6835" w14:textId="62F40631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-</w:t>
            </w:r>
          </w:p>
        </w:tc>
      </w:tr>
      <w:tr w:rsidR="00DD7215" w:rsidRPr="00DD7215" w14:paraId="5CBD6F9D" w14:textId="77777777" w:rsidTr="00364364">
        <w:trPr>
          <w:cantSplit/>
          <w:trHeight w:hRule="exact" w:val="288"/>
        </w:trPr>
        <w:tc>
          <w:tcPr>
            <w:tcW w:w="2957" w:type="dxa"/>
            <w:shd w:val="clear" w:color="auto" w:fill="auto"/>
          </w:tcPr>
          <w:p w14:paraId="6400CB20" w14:textId="77777777" w:rsidR="00DD7215" w:rsidRPr="009760D9" w:rsidRDefault="00DD7215" w:rsidP="001355BB">
            <w:pPr>
              <w:tabs>
                <w:tab w:val="clear" w:pos="227"/>
                <w:tab w:val="left" w:pos="284"/>
              </w:tabs>
              <w:spacing w:line="240" w:lineRule="auto"/>
              <w:ind w:left="184" w:firstLine="1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 xml:space="preserve">Lotus Distribution International </w:t>
            </w:r>
          </w:p>
        </w:tc>
        <w:tc>
          <w:tcPr>
            <w:tcW w:w="1253" w:type="dxa"/>
          </w:tcPr>
          <w:p w14:paraId="0D7D727B" w14:textId="124F936B" w:rsidR="00DD7215" w:rsidRPr="009760D9" w:rsidRDefault="007909FB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B624D" w:rsidRPr="009760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บริติช เวอร์จิน</w:t>
            </w:r>
          </w:p>
        </w:tc>
        <w:tc>
          <w:tcPr>
            <w:tcW w:w="185" w:type="dxa"/>
          </w:tcPr>
          <w:p w14:paraId="209D82B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55ACA2D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AF0BFD7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60FC86D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340" w:lineRule="exact"/>
              <w:ind w:left="-72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" w:type="dxa"/>
            <w:shd w:val="clear" w:color="auto" w:fill="auto"/>
          </w:tcPr>
          <w:p w14:paraId="52CE3AA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4CADE4C0" w14:textId="77777777" w:rsidR="00DD7215" w:rsidRPr="009760D9" w:rsidRDefault="00DD7215" w:rsidP="004A111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2" w:type="dxa"/>
            <w:shd w:val="clear" w:color="auto" w:fill="auto"/>
          </w:tcPr>
          <w:p w14:paraId="462D74CA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58E63775" w14:textId="77777777" w:rsidR="00DD7215" w:rsidRPr="009760D9" w:rsidRDefault="00DD7215" w:rsidP="00C63FE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10" w:type="dxa"/>
            <w:shd w:val="clear" w:color="auto" w:fill="auto"/>
          </w:tcPr>
          <w:p w14:paraId="12EA67B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3" w:type="dxa"/>
            <w:shd w:val="clear" w:color="auto" w:fill="auto"/>
          </w:tcPr>
          <w:p w14:paraId="459878C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</w:tcPr>
          <w:p w14:paraId="055EE3E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4590A4D" w14:textId="77777777" w:rsidR="00DD7215" w:rsidRPr="009760D9" w:rsidRDefault="00DD7215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178" w:type="dxa"/>
            <w:shd w:val="clear" w:color="auto" w:fill="auto"/>
          </w:tcPr>
          <w:p w14:paraId="06ED0477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DD1109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68753B27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0" w:type="dxa"/>
            <w:shd w:val="clear" w:color="auto" w:fill="auto"/>
          </w:tcPr>
          <w:p w14:paraId="746B3503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4" w:type="dxa"/>
            <w:shd w:val="clear" w:color="auto" w:fill="auto"/>
          </w:tcPr>
          <w:p w14:paraId="4FDD98DE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  <w:gridSpan w:val="2"/>
            <w:shd w:val="clear" w:color="auto" w:fill="auto"/>
          </w:tcPr>
          <w:p w14:paraId="033E6255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6" w:type="dxa"/>
            <w:gridSpan w:val="2"/>
            <w:shd w:val="clear" w:color="auto" w:fill="auto"/>
          </w:tcPr>
          <w:p w14:paraId="0B4EF6A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6F5918BE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5" w:type="dxa"/>
            <w:shd w:val="clear" w:color="auto" w:fill="auto"/>
          </w:tcPr>
          <w:p w14:paraId="48172B1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" w:type="dxa"/>
            <w:gridSpan w:val="2"/>
            <w:shd w:val="clear" w:color="auto" w:fill="auto"/>
          </w:tcPr>
          <w:p w14:paraId="3BDC3E69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14:paraId="0B531911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0DF5494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5" w:type="dxa"/>
            <w:shd w:val="clear" w:color="auto" w:fill="auto"/>
          </w:tcPr>
          <w:p w14:paraId="1608700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E22CC" w:rsidRPr="00DD7215" w14:paraId="73EBE554" w14:textId="77777777" w:rsidTr="00364364">
        <w:trPr>
          <w:cantSplit/>
          <w:trHeight w:hRule="exact" w:val="288"/>
        </w:trPr>
        <w:tc>
          <w:tcPr>
            <w:tcW w:w="2957" w:type="dxa"/>
            <w:shd w:val="clear" w:color="auto" w:fill="auto"/>
          </w:tcPr>
          <w:p w14:paraId="6A6FBC0A" w14:textId="2F577612" w:rsidR="00DD7215" w:rsidRPr="009760D9" w:rsidRDefault="00DD7215" w:rsidP="007303B9">
            <w:pPr>
              <w:tabs>
                <w:tab w:val="clear" w:pos="227"/>
                <w:tab w:val="left" w:pos="284"/>
              </w:tabs>
              <w:spacing w:line="240" w:lineRule="auto"/>
              <w:ind w:left="184" w:firstLine="109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Co</w:t>
            </w:r>
            <w:r w:rsidR="00EB5BF4">
              <w:rPr>
                <w:rFonts w:asciiTheme="majorBidi" w:hAnsiTheme="majorBidi" w:cstheme="majorBidi"/>
                <w:sz w:val="26"/>
                <w:szCs w:val="26"/>
              </w:rPr>
              <w:t>.,</w:t>
            </w:r>
            <w:r w:rsidR="007C76C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B5BF4">
              <w:rPr>
                <w:rFonts w:asciiTheme="majorBidi" w:hAnsiTheme="majorBidi" w:cstheme="majorBidi"/>
                <w:sz w:val="26"/>
                <w:szCs w:val="26"/>
              </w:rPr>
              <w:t>Ltd</w:t>
            </w:r>
            <w:r w:rsidR="00C07335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1253" w:type="dxa"/>
          </w:tcPr>
          <w:p w14:paraId="5B8DBBF3" w14:textId="015BE66A" w:rsidR="00DD7215" w:rsidRPr="009760D9" w:rsidRDefault="009B624D" w:rsidP="0048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cs/>
              </w:rPr>
              <w:t>ไอซ์แลนด์</w:t>
            </w:r>
          </w:p>
        </w:tc>
        <w:tc>
          <w:tcPr>
            <w:tcW w:w="185" w:type="dxa"/>
          </w:tcPr>
          <w:p w14:paraId="67703DD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5800E513" w14:textId="77C90F75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</w:rPr>
              <w:t>20.50</w:t>
            </w:r>
          </w:p>
        </w:tc>
        <w:tc>
          <w:tcPr>
            <w:tcW w:w="178" w:type="dxa"/>
            <w:shd w:val="clear" w:color="auto" w:fill="auto"/>
          </w:tcPr>
          <w:p w14:paraId="3560FBCB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64A8782E" w14:textId="52A916E2" w:rsidR="00DD7215" w:rsidRPr="009760D9" w:rsidRDefault="00E00098" w:rsidP="00F7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20</w:t>
            </w:r>
            <w:r w:rsidR="00DD7215"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.5</w:t>
            </w: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0</w:t>
            </w:r>
          </w:p>
        </w:tc>
        <w:tc>
          <w:tcPr>
            <w:tcW w:w="208" w:type="dxa"/>
            <w:shd w:val="clear" w:color="auto" w:fill="auto"/>
          </w:tcPr>
          <w:p w14:paraId="2E1769F5" w14:textId="77777777" w:rsidR="00DD7215" w:rsidRPr="009760D9" w:rsidRDefault="00DD7215" w:rsidP="00F7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2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731" w:type="dxa"/>
            <w:shd w:val="clear" w:color="auto" w:fill="auto"/>
          </w:tcPr>
          <w:p w14:paraId="5348AF66" w14:textId="4F5FF432" w:rsidR="00DD7215" w:rsidRPr="009760D9" w:rsidRDefault="004A1119" w:rsidP="004A1119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50</w:t>
            </w:r>
          </w:p>
        </w:tc>
        <w:tc>
          <w:tcPr>
            <w:tcW w:w="212" w:type="dxa"/>
            <w:shd w:val="clear" w:color="auto" w:fill="auto"/>
          </w:tcPr>
          <w:p w14:paraId="267DBC4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40AC38DF" w14:textId="4FD444EB" w:rsidR="00DD7215" w:rsidRPr="009760D9" w:rsidRDefault="00DD7215" w:rsidP="00C63FE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5</w:t>
            </w:r>
            <w:r w:rsidR="00E00098"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0</w:t>
            </w:r>
          </w:p>
        </w:tc>
        <w:tc>
          <w:tcPr>
            <w:tcW w:w="210" w:type="dxa"/>
            <w:shd w:val="clear" w:color="auto" w:fill="auto"/>
          </w:tcPr>
          <w:p w14:paraId="2A0E9762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0CD25250" w14:textId="7E749C24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BAC740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1EBBD0F" w14:textId="11E3FB74" w:rsidR="00DD7215" w:rsidRPr="009760D9" w:rsidRDefault="00E00098" w:rsidP="00C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BC0A8CF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59190E86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314F184D" w14:textId="66271137" w:rsidR="00DD7215" w:rsidRPr="009760D9" w:rsidRDefault="004A1119" w:rsidP="007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(1)</w:t>
            </w:r>
          </w:p>
        </w:tc>
        <w:tc>
          <w:tcPr>
            <w:tcW w:w="210" w:type="dxa"/>
            <w:shd w:val="clear" w:color="auto" w:fill="auto"/>
          </w:tcPr>
          <w:p w14:paraId="426411D9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14:paraId="140D7D70" w14:textId="67506534" w:rsidR="00DD7215" w:rsidRPr="009760D9" w:rsidRDefault="007909FB" w:rsidP="007909F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(1)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6491EFBA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69BB2" w14:textId="442F6D47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14:paraId="0BAFCF7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14:paraId="72B5B202" w14:textId="5F71D628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3F7AEB04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6CEB2" w14:textId="3FD11A51" w:rsidR="00DD7215" w:rsidRPr="009760D9" w:rsidRDefault="004A1119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59845F20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46422E02" w14:textId="469F530A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</w:pPr>
            <w:r w:rsidRPr="009760D9">
              <w:rPr>
                <w:rFonts w:asciiTheme="majorBidi" w:hAnsiTheme="majorBidi" w:cstheme="majorBidi"/>
                <w:sz w:val="26"/>
                <w:szCs w:val="26"/>
                <w:lang w:val="en-AU" w:bidi="th-TH"/>
              </w:rPr>
              <w:t>-</w:t>
            </w:r>
          </w:p>
        </w:tc>
      </w:tr>
      <w:tr w:rsidR="00DE22CC" w:rsidRPr="00DD7215" w14:paraId="07F18EB4" w14:textId="77777777" w:rsidTr="00364364">
        <w:trPr>
          <w:cantSplit/>
          <w:trHeight w:val="287"/>
        </w:trPr>
        <w:tc>
          <w:tcPr>
            <w:tcW w:w="2957" w:type="dxa"/>
            <w:shd w:val="clear" w:color="auto" w:fill="auto"/>
          </w:tcPr>
          <w:p w14:paraId="3BC9C938" w14:textId="77777777" w:rsidR="00DD7215" w:rsidRPr="009760D9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184" w:hanging="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</w:tcPr>
          <w:p w14:paraId="47392D01" w14:textId="77777777" w:rsidR="00DD7215" w:rsidRPr="009760D9" w:rsidRDefault="00DD7215" w:rsidP="00AB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231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" w:type="dxa"/>
          </w:tcPr>
          <w:p w14:paraId="77805A06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14:paraId="120A9025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A48879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dxa"/>
            <w:shd w:val="clear" w:color="auto" w:fill="auto"/>
          </w:tcPr>
          <w:p w14:paraId="0B85EBB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8" w:type="dxa"/>
            <w:shd w:val="clear" w:color="auto" w:fill="auto"/>
          </w:tcPr>
          <w:p w14:paraId="2BB0B91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35B9EA52" w14:textId="77777777" w:rsidR="00DD7215" w:rsidRPr="009760D9" w:rsidRDefault="00DD7215" w:rsidP="004A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385F176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shd w:val="clear" w:color="auto" w:fill="auto"/>
          </w:tcPr>
          <w:p w14:paraId="33113BBC" w14:textId="77777777" w:rsidR="00DD7215" w:rsidRPr="009760D9" w:rsidRDefault="00DD7215" w:rsidP="00C63FE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10" w:type="dxa"/>
            <w:shd w:val="clear" w:color="auto" w:fill="auto"/>
          </w:tcPr>
          <w:p w14:paraId="372D5E0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E3938" w14:textId="5A9701FE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337</w:t>
            </w:r>
          </w:p>
        </w:tc>
        <w:tc>
          <w:tcPr>
            <w:tcW w:w="256" w:type="dxa"/>
            <w:shd w:val="clear" w:color="auto" w:fill="auto"/>
          </w:tcPr>
          <w:p w14:paraId="1F65F608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5ED5" w14:textId="0E008D41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337</w:t>
            </w:r>
          </w:p>
        </w:tc>
        <w:tc>
          <w:tcPr>
            <w:tcW w:w="178" w:type="dxa"/>
            <w:shd w:val="clear" w:color="auto" w:fill="auto"/>
          </w:tcPr>
          <w:p w14:paraId="7AEEE79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3A389B39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7B93E" w14:textId="03CC6ABD" w:rsidR="00DD7215" w:rsidRPr="009760D9" w:rsidRDefault="004A1119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457A49B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A517C" w14:textId="17D2CF37" w:rsidR="00DD7215" w:rsidRPr="009760D9" w:rsidRDefault="00DD7215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E00098"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2CC4ECBF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B280B" w14:textId="6A8024A4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10" w:type="dxa"/>
            <w:shd w:val="clear" w:color="auto" w:fill="auto"/>
          </w:tcPr>
          <w:p w14:paraId="3BFBDA8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A5CA8" w14:textId="67649281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6AC1720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81C" w14:textId="53EB6A2B" w:rsidR="00DD7215" w:rsidRPr="009760D9" w:rsidRDefault="004A1119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4BE0D42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83FBB" w14:textId="130C9B0F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DE22CC" w:rsidRPr="00DD7215" w14:paraId="2DB6BD3D" w14:textId="77777777" w:rsidTr="00364364">
        <w:trPr>
          <w:cantSplit/>
          <w:trHeight w:val="215"/>
        </w:trPr>
        <w:tc>
          <w:tcPr>
            <w:tcW w:w="2957" w:type="dxa"/>
            <w:shd w:val="clear" w:color="auto" w:fill="auto"/>
          </w:tcPr>
          <w:p w14:paraId="58FC317B" w14:textId="77777777" w:rsidR="00DD7215" w:rsidRPr="008C24A5" w:rsidRDefault="00DD7215" w:rsidP="0092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184" w:hanging="2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53" w:type="dxa"/>
          </w:tcPr>
          <w:p w14:paraId="5E032E53" w14:textId="77777777" w:rsidR="00DD7215" w:rsidRPr="009760D9" w:rsidRDefault="00DD7215" w:rsidP="00AB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231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" w:type="dxa"/>
          </w:tcPr>
          <w:p w14:paraId="3B14FC8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14:paraId="2F294AE5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5E2B0A55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dxa"/>
            <w:shd w:val="clear" w:color="auto" w:fill="auto"/>
          </w:tcPr>
          <w:p w14:paraId="3438423C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8" w:type="dxa"/>
            <w:shd w:val="clear" w:color="auto" w:fill="auto"/>
          </w:tcPr>
          <w:p w14:paraId="6D51CC1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1" w:type="dxa"/>
            <w:shd w:val="clear" w:color="auto" w:fill="auto"/>
          </w:tcPr>
          <w:p w14:paraId="760F7574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2" w:type="dxa"/>
            <w:shd w:val="clear" w:color="auto" w:fill="auto"/>
          </w:tcPr>
          <w:p w14:paraId="4A19E0F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shd w:val="clear" w:color="auto" w:fill="auto"/>
          </w:tcPr>
          <w:p w14:paraId="5DD77CDA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" w:type="dxa"/>
            <w:shd w:val="clear" w:color="auto" w:fill="auto"/>
          </w:tcPr>
          <w:p w14:paraId="2EDDA857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FCFBA" w14:textId="6E346348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256" w:type="dxa"/>
            <w:shd w:val="clear" w:color="auto" w:fill="auto"/>
          </w:tcPr>
          <w:p w14:paraId="1020B5F1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087D6" w14:textId="616AFBAE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178" w:type="dxa"/>
            <w:shd w:val="clear" w:color="auto" w:fill="auto"/>
          </w:tcPr>
          <w:p w14:paraId="1397F9CE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shd w:val="clear" w:color="auto" w:fill="auto"/>
          </w:tcPr>
          <w:p w14:paraId="48571E3D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FF229" w14:textId="54277C85" w:rsidR="00DD7215" w:rsidRPr="009760D9" w:rsidRDefault="004A1119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3769ED3B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EBE35" w14:textId="56E5A205" w:rsidR="00DD7215" w:rsidRPr="009760D9" w:rsidRDefault="00DD7215" w:rsidP="00DD7215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E00098"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 w:bidi="th-TH"/>
              </w:rPr>
              <w:t>1</w:t>
            </w: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13" w:type="dxa"/>
            <w:gridSpan w:val="2"/>
            <w:shd w:val="clear" w:color="auto" w:fill="auto"/>
          </w:tcPr>
          <w:p w14:paraId="3193E5ED" w14:textId="77777777" w:rsidR="00DD7215" w:rsidRPr="009760D9" w:rsidRDefault="00DD7215" w:rsidP="00DD721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87384" w14:textId="510A9E57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5,534</w:t>
            </w:r>
          </w:p>
        </w:tc>
        <w:tc>
          <w:tcPr>
            <w:tcW w:w="210" w:type="dxa"/>
            <w:shd w:val="clear" w:color="auto" w:fill="auto"/>
          </w:tcPr>
          <w:p w14:paraId="1DA44E32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89354" w14:textId="18E01DE4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5,534</w:t>
            </w:r>
          </w:p>
        </w:tc>
        <w:tc>
          <w:tcPr>
            <w:tcW w:w="209" w:type="dxa"/>
            <w:gridSpan w:val="2"/>
            <w:shd w:val="clear" w:color="auto" w:fill="auto"/>
          </w:tcPr>
          <w:p w14:paraId="3818DC13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FA796" w14:textId="0954DE2C" w:rsidR="00DD7215" w:rsidRPr="009760D9" w:rsidRDefault="004A1119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4F8CE16F" w14:textId="77777777" w:rsidR="00DD7215" w:rsidRPr="009760D9" w:rsidRDefault="00DD7215" w:rsidP="00DD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14526" w14:textId="0C553D56" w:rsidR="00DD7215" w:rsidRPr="009760D9" w:rsidRDefault="00F26A73" w:rsidP="00DD721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760D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-</w:t>
            </w:r>
          </w:p>
        </w:tc>
      </w:tr>
    </w:tbl>
    <w:p w14:paraId="1F8895E0" w14:textId="77777777" w:rsidR="00FF151F" w:rsidRDefault="00FF151F" w:rsidP="00AB622E">
      <w:pPr>
        <w:ind w:left="-180" w:right="281"/>
        <w:jc w:val="thaiDistribute"/>
        <w:rPr>
          <w:rFonts w:asciiTheme="majorBidi" w:hAnsiTheme="majorBidi" w:cstheme="majorBidi"/>
          <w:sz w:val="27"/>
          <w:szCs w:val="27"/>
        </w:rPr>
      </w:pPr>
    </w:p>
    <w:p w14:paraId="008377BD" w14:textId="156A0683" w:rsidR="00843FF4" w:rsidRPr="008C24A5" w:rsidRDefault="00843FF4" w:rsidP="00AB622E">
      <w:pPr>
        <w:ind w:left="-180" w:right="281"/>
        <w:jc w:val="thaiDistribute"/>
        <w:rPr>
          <w:rFonts w:cs="Angsana New"/>
          <w:sz w:val="27"/>
          <w:szCs w:val="27"/>
        </w:rPr>
        <w:sectPr w:rsidR="00843FF4" w:rsidRPr="008C24A5" w:rsidSect="00405EDA">
          <w:headerReference w:type="default" r:id="rId15"/>
          <w:pgSz w:w="16834" w:h="11909" w:orient="landscape" w:code="9"/>
          <w:pgMar w:top="576" w:right="461" w:bottom="288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4E954329" w14:textId="43C8B0DF" w:rsidR="00FA18E8" w:rsidRPr="008204EC" w:rsidRDefault="00A864EA" w:rsidP="00A864E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204EC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8A7EDE" w:rsidRPr="008204EC">
        <w:rPr>
          <w:rFonts w:asciiTheme="majorBidi" w:hAnsiTheme="majorBidi" w:cstheme="majorBidi"/>
          <w:sz w:val="30"/>
          <w:szCs w:val="30"/>
        </w:rPr>
        <w:tab/>
      </w:r>
      <w:r w:rsidR="00FA18E8" w:rsidRPr="008204EC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AD0463" w:rsidRPr="008204EC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14:paraId="4F3E49E5" w14:textId="77777777" w:rsidR="00E20E48" w:rsidRPr="00A57B00" w:rsidRDefault="00E20E48" w:rsidP="000429AC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23A5BEDE" w14:textId="28041636" w:rsidR="009807EE" w:rsidRDefault="009807EE" w:rsidP="000429AC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lang w:val="en-US"/>
        </w:rPr>
      </w:pPr>
      <w:r w:rsidRPr="00A57B00">
        <w:rPr>
          <w:rFonts w:asciiTheme="majorBidi" w:hAnsiTheme="majorBidi" w:cstheme="majorBidi"/>
          <w:spacing w:val="-4"/>
          <w:cs/>
          <w:lang w:val="en-US"/>
        </w:rPr>
        <w:t>รายการเคลื่อนไหวของเงินลงทุนใน</w:t>
      </w:r>
      <w:r w:rsidRPr="00A57B00">
        <w:rPr>
          <w:rFonts w:asciiTheme="majorBidi" w:hAnsiTheme="majorBidi" w:cstheme="majorBidi"/>
          <w:cs/>
        </w:rPr>
        <w:t>การร่วมค้า</w:t>
      </w:r>
      <w:r w:rsidRPr="00A57B00">
        <w:rPr>
          <w:rFonts w:asciiTheme="majorBidi" w:hAnsiTheme="majorBidi" w:cstheme="majorBidi"/>
          <w:spacing w:val="-4"/>
          <w:cs/>
          <w:lang w:val="en-US"/>
        </w:rPr>
        <w:t>ในระหว่างงวด</w:t>
      </w:r>
      <w:r w:rsidR="007027F2" w:rsidRPr="00A57B00">
        <w:rPr>
          <w:rFonts w:asciiTheme="majorBidi" w:hAnsiTheme="majorBidi" w:cstheme="majorBidi"/>
          <w:spacing w:val="-4"/>
          <w:cs/>
          <w:lang w:val="en-US"/>
        </w:rPr>
        <w:t>สาม</w:t>
      </w:r>
      <w:r w:rsidRPr="00A57B00">
        <w:rPr>
          <w:rFonts w:asciiTheme="majorBidi" w:hAnsiTheme="majorBidi" w:cstheme="majorBidi"/>
          <w:spacing w:val="-4"/>
          <w:cs/>
          <w:lang w:val="en-US"/>
        </w:rPr>
        <w:t xml:space="preserve">เดือนสิ้นสุดวันที่ </w:t>
      </w:r>
      <w:r w:rsidR="00464738" w:rsidRPr="00A57B00">
        <w:rPr>
          <w:rFonts w:asciiTheme="majorBidi" w:hAnsiTheme="majorBidi" w:cstheme="majorBidi"/>
          <w:spacing w:val="-4"/>
          <w:cs/>
          <w:lang w:val="en-US"/>
        </w:rPr>
        <w:t>3</w:t>
      </w:r>
      <w:r w:rsidR="00E00098">
        <w:rPr>
          <w:rFonts w:asciiTheme="majorBidi" w:hAnsiTheme="majorBidi" w:cstheme="majorBidi"/>
          <w:spacing w:val="-4"/>
          <w:lang w:val="en-US"/>
        </w:rPr>
        <w:t>1</w:t>
      </w:r>
      <w:r w:rsidR="00464738" w:rsidRPr="00A57B00">
        <w:rPr>
          <w:rFonts w:asciiTheme="majorBidi" w:hAnsiTheme="majorBidi" w:cstheme="majorBidi"/>
          <w:spacing w:val="-4"/>
          <w:cs/>
          <w:lang w:val="en-US"/>
        </w:rPr>
        <w:t xml:space="preserve"> มีนาคม </w:t>
      </w:r>
      <w:r w:rsidRPr="00A57B00">
        <w:rPr>
          <w:rFonts w:asciiTheme="majorBidi" w:hAnsiTheme="majorBidi" w:cstheme="majorBidi"/>
          <w:spacing w:val="-4"/>
          <w:cs/>
          <w:lang w:val="en-US"/>
        </w:rPr>
        <w:t>มีดังนี้</w:t>
      </w:r>
    </w:p>
    <w:p w14:paraId="3FD4E98A" w14:textId="77777777" w:rsidR="005C5323" w:rsidRPr="00A57B00" w:rsidRDefault="005C5323" w:rsidP="000429AC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382560" w:rsidRPr="00A57B00" w14:paraId="1ECB4B33" w14:textId="77777777" w:rsidTr="00D33FA0">
        <w:trPr>
          <w:trHeight w:hRule="exact" w:val="374"/>
        </w:trPr>
        <w:tc>
          <w:tcPr>
            <w:tcW w:w="4140" w:type="dxa"/>
          </w:tcPr>
          <w:p w14:paraId="3E493804" w14:textId="77777777" w:rsidR="00382560" w:rsidRPr="00A57B00" w:rsidRDefault="00382560" w:rsidP="00D33FA0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9F6B93D" w14:textId="77777777" w:rsidR="00382560" w:rsidRPr="00A57B00" w:rsidRDefault="00382560" w:rsidP="00D33F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2D0D16" w14:textId="77777777" w:rsidR="00382560" w:rsidRPr="00A57B00" w:rsidRDefault="00382560" w:rsidP="00D33F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05BDA1C" w14:textId="77777777" w:rsidR="00382560" w:rsidRPr="00A57B00" w:rsidRDefault="00382560" w:rsidP="00D33FA0">
            <w:pPr>
              <w:tabs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eastAsia="Angsana New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eastAsia="Angsana New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eastAsia="Angsana New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82560" w:rsidRPr="00A57B00" w14:paraId="3EACFB35" w14:textId="77777777" w:rsidTr="00D33FA0">
        <w:trPr>
          <w:trHeight w:hRule="exact" w:val="374"/>
        </w:trPr>
        <w:tc>
          <w:tcPr>
            <w:tcW w:w="4140" w:type="dxa"/>
          </w:tcPr>
          <w:p w14:paraId="7810B3FF" w14:textId="77777777" w:rsidR="00382560" w:rsidRPr="00A57B00" w:rsidRDefault="00382560" w:rsidP="00D33FA0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3D640FD" w14:textId="77777777" w:rsidR="00382560" w:rsidRPr="00A57B00" w:rsidRDefault="00382560" w:rsidP="00D33F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87ED6C" w14:textId="77777777" w:rsidR="00382560" w:rsidRPr="00A57B00" w:rsidRDefault="00382560" w:rsidP="00D33F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2AC14F7" w14:textId="77777777" w:rsidR="00382560" w:rsidRPr="00A57B00" w:rsidRDefault="00382560" w:rsidP="00D33FA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560" w:rsidRPr="00A57B00" w14:paraId="7DC375A0" w14:textId="77777777" w:rsidTr="00D33FA0">
        <w:trPr>
          <w:trHeight w:hRule="exact" w:val="374"/>
        </w:trPr>
        <w:tc>
          <w:tcPr>
            <w:tcW w:w="4140" w:type="dxa"/>
          </w:tcPr>
          <w:p w14:paraId="0D2DF1EE" w14:textId="77777777" w:rsidR="00382560" w:rsidRPr="00A57B00" w:rsidRDefault="00382560" w:rsidP="00D33FA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A6EA7D" w14:textId="77777777" w:rsidR="00382560" w:rsidRPr="00A57B00" w:rsidRDefault="00382560" w:rsidP="00D33FA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7E8BA3" w14:textId="77777777" w:rsidR="00382560" w:rsidRPr="00A57B00" w:rsidRDefault="00382560" w:rsidP="00D33FA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BFB7F7" w14:textId="77777777" w:rsidR="00382560" w:rsidRPr="00A57B00" w:rsidRDefault="00382560" w:rsidP="00D33FA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F017113" w14:textId="77777777" w:rsidR="00382560" w:rsidRPr="00A57B00" w:rsidRDefault="00382560" w:rsidP="00D33FA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BA06D" w14:textId="77777777" w:rsidR="00382560" w:rsidRPr="00A57B00" w:rsidRDefault="00382560" w:rsidP="00D33FA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2623C0" w14:textId="77777777" w:rsidR="00382560" w:rsidRPr="00A57B00" w:rsidRDefault="00382560" w:rsidP="00D33FA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3678C2" w14:textId="77777777" w:rsidR="00382560" w:rsidRPr="00A57B00" w:rsidRDefault="00382560" w:rsidP="00D33FA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82560" w:rsidRPr="00A57B00" w14:paraId="32811EA8" w14:textId="77777777" w:rsidTr="00D33FA0">
        <w:trPr>
          <w:trHeight w:hRule="exact" w:val="84"/>
        </w:trPr>
        <w:tc>
          <w:tcPr>
            <w:tcW w:w="4140" w:type="dxa"/>
          </w:tcPr>
          <w:p w14:paraId="4E848272" w14:textId="77777777" w:rsidR="00382560" w:rsidRPr="00A57B00" w:rsidRDefault="00382560" w:rsidP="00D33FA0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8D2B0D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9712E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7DB4A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456BC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0549E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B2803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AC340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560" w:rsidRPr="00A57B00" w14:paraId="39581827" w14:textId="77777777" w:rsidTr="00D33FA0">
        <w:trPr>
          <w:trHeight w:hRule="exact" w:val="374"/>
        </w:trPr>
        <w:tc>
          <w:tcPr>
            <w:tcW w:w="4140" w:type="dxa"/>
          </w:tcPr>
          <w:p w14:paraId="1E81D38C" w14:textId="77777777" w:rsidR="00382560" w:rsidRPr="00A57B00" w:rsidRDefault="00382560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59D6465" w14:textId="77777777" w:rsidR="00382560" w:rsidRPr="00A57B00" w:rsidRDefault="00382560" w:rsidP="00E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21,014</w:t>
            </w:r>
          </w:p>
        </w:tc>
        <w:tc>
          <w:tcPr>
            <w:tcW w:w="270" w:type="dxa"/>
          </w:tcPr>
          <w:p w14:paraId="32215BEC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D02F7F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19,434</w:t>
            </w:r>
          </w:p>
        </w:tc>
        <w:tc>
          <w:tcPr>
            <w:tcW w:w="270" w:type="dxa"/>
          </w:tcPr>
          <w:p w14:paraId="01BAEEE9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C16F7" w14:textId="5B63E659" w:rsidR="00382560" w:rsidRPr="00A57B00" w:rsidRDefault="0020170B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7CB9F605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00B24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</w:tr>
      <w:tr w:rsidR="001A47DD" w:rsidRPr="00A57B00" w14:paraId="773048AC" w14:textId="77777777" w:rsidTr="00D33FA0">
        <w:trPr>
          <w:trHeight w:hRule="exact" w:val="374"/>
        </w:trPr>
        <w:tc>
          <w:tcPr>
            <w:tcW w:w="4140" w:type="dxa"/>
          </w:tcPr>
          <w:p w14:paraId="12042367" w14:textId="614CB33C" w:rsidR="001A47DD" w:rsidRPr="00A57B00" w:rsidRDefault="001A47DD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80" w:type="dxa"/>
          </w:tcPr>
          <w:p w14:paraId="43CED46D" w14:textId="5684DC3D" w:rsidR="001A47DD" w:rsidRDefault="001A47DD" w:rsidP="001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8214D" w14:textId="77777777" w:rsidR="001A47DD" w:rsidRPr="00A57B00" w:rsidRDefault="001A47DD" w:rsidP="001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E280A8" w14:textId="4201E906" w:rsidR="001A47DD" w:rsidRPr="00A57B00" w:rsidRDefault="001A47DD" w:rsidP="001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6E8646" w14:textId="77777777" w:rsidR="001A47DD" w:rsidRPr="00A57B00" w:rsidRDefault="001A47DD" w:rsidP="001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1EBB7" w14:textId="5E55755A" w:rsidR="001A47DD" w:rsidRDefault="001A47DD" w:rsidP="001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CC5D7" w14:textId="77777777" w:rsidR="001A47DD" w:rsidRPr="00A57B00" w:rsidRDefault="001A47DD" w:rsidP="001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E9468" w14:textId="0F83E64C" w:rsidR="001A47DD" w:rsidRPr="00A57B00" w:rsidRDefault="001A47DD" w:rsidP="001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560" w:rsidRPr="00A57B00" w14:paraId="49C433F7" w14:textId="77777777" w:rsidTr="00D33FA0">
        <w:trPr>
          <w:trHeight w:hRule="exact" w:val="374"/>
        </w:trPr>
        <w:tc>
          <w:tcPr>
            <w:tcW w:w="4140" w:type="dxa"/>
          </w:tcPr>
          <w:p w14:paraId="03A3733A" w14:textId="77777777" w:rsidR="00382560" w:rsidRPr="00A57B00" w:rsidRDefault="00382560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</w:tcPr>
          <w:p w14:paraId="3088307E" w14:textId="77777777" w:rsidR="00382560" w:rsidRPr="00A57B00" w:rsidRDefault="00382560" w:rsidP="00E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73B922FE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806695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78EC22CA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F9639" w14:textId="2288D4BA" w:rsidR="00382560" w:rsidRPr="00A57B00" w:rsidRDefault="0020170B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2BF7C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8A30D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560" w:rsidRPr="00A57B00" w14:paraId="0D2472E8" w14:textId="77777777" w:rsidTr="00D33FA0">
        <w:trPr>
          <w:trHeight w:hRule="exact" w:val="374"/>
        </w:trPr>
        <w:tc>
          <w:tcPr>
            <w:tcW w:w="4140" w:type="dxa"/>
          </w:tcPr>
          <w:p w14:paraId="070A6985" w14:textId="77777777" w:rsidR="00382560" w:rsidRPr="00A57B00" w:rsidRDefault="00382560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57EBE2D" w14:textId="77777777" w:rsidR="00382560" w:rsidRDefault="00382560" w:rsidP="00E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5A529A4A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5EFD6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EAE3F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87FF" w14:textId="7655A8BA" w:rsidR="00382560" w:rsidRPr="00A57B00" w:rsidRDefault="0020170B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104B3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E104F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560" w:rsidRPr="00A57B00" w14:paraId="355CF3FE" w14:textId="77777777" w:rsidTr="00D33FA0">
        <w:trPr>
          <w:trHeight w:hRule="exact" w:val="374"/>
        </w:trPr>
        <w:tc>
          <w:tcPr>
            <w:tcW w:w="4140" w:type="dxa"/>
          </w:tcPr>
          <w:p w14:paraId="000DBA53" w14:textId="77777777" w:rsidR="00382560" w:rsidRPr="00A57B00" w:rsidRDefault="00382560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29B1B5A1" w14:textId="77777777" w:rsidR="00382560" w:rsidRPr="00A57B00" w:rsidRDefault="00382560" w:rsidP="00E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2191B32A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9312EB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3E49B835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CA664" w14:textId="06699FA5" w:rsidR="00382560" w:rsidRPr="00A57B00" w:rsidRDefault="0020170B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F81BB4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B85E8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560" w:rsidRPr="00A57B00" w14:paraId="09DD69B8" w14:textId="77777777" w:rsidTr="00D33FA0">
        <w:trPr>
          <w:trHeight w:hRule="exact" w:val="374"/>
        </w:trPr>
        <w:tc>
          <w:tcPr>
            <w:tcW w:w="4140" w:type="dxa"/>
          </w:tcPr>
          <w:p w14:paraId="4A092187" w14:textId="77777777" w:rsidR="00382560" w:rsidRPr="00A57B00" w:rsidRDefault="00382560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5B58121B" w14:textId="77777777" w:rsidR="00382560" w:rsidRPr="00A57B00" w:rsidRDefault="00382560" w:rsidP="00E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B7C62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9FAEFE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4C09159F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F5C51" w14:textId="1D1E3E6E" w:rsidR="00382560" w:rsidRPr="00A57B00" w:rsidRDefault="0020170B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543F2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CA7C7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2560" w:rsidRPr="00A57B00" w14:paraId="39362641" w14:textId="77777777" w:rsidTr="00D33FA0">
        <w:trPr>
          <w:trHeight w:hRule="exact" w:val="374"/>
        </w:trPr>
        <w:tc>
          <w:tcPr>
            <w:tcW w:w="4140" w:type="dxa"/>
          </w:tcPr>
          <w:p w14:paraId="0E2D6507" w14:textId="77777777" w:rsidR="00382560" w:rsidRPr="00A57B00" w:rsidRDefault="00382560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898552" w14:textId="77777777" w:rsidR="00382560" w:rsidRPr="00A57B00" w:rsidRDefault="00382560" w:rsidP="00E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21,858</w:t>
            </w:r>
          </w:p>
        </w:tc>
        <w:tc>
          <w:tcPr>
            <w:tcW w:w="270" w:type="dxa"/>
          </w:tcPr>
          <w:p w14:paraId="7CCC9B70" w14:textId="77777777" w:rsidR="00382560" w:rsidRPr="00A57B00" w:rsidRDefault="00382560" w:rsidP="00D33FA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4133E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20,179</w:t>
            </w:r>
          </w:p>
        </w:tc>
        <w:tc>
          <w:tcPr>
            <w:tcW w:w="270" w:type="dxa"/>
          </w:tcPr>
          <w:p w14:paraId="10131F99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FDD8A" w14:textId="3B4E7BCE" w:rsidR="00382560" w:rsidRPr="00A57B00" w:rsidRDefault="0020170B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1DD2D060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90B32A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</w:tr>
      <w:tr w:rsidR="00382560" w:rsidRPr="00A57B00" w14:paraId="5EB0281B" w14:textId="77777777" w:rsidTr="00D33FA0">
        <w:trPr>
          <w:trHeight w:hRule="exact" w:val="374"/>
        </w:trPr>
        <w:tc>
          <w:tcPr>
            <w:tcW w:w="4140" w:type="dxa"/>
          </w:tcPr>
          <w:p w14:paraId="6D6656D7" w14:textId="77777777" w:rsidR="00382560" w:rsidRPr="00A57B00" w:rsidRDefault="00382560" w:rsidP="005554A4">
            <w:pPr>
              <w:tabs>
                <w:tab w:val="left" w:pos="270"/>
              </w:tabs>
              <w:ind w:left="-122" w:hanging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1E5E09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A3059" w14:textId="77777777" w:rsidR="00382560" w:rsidRPr="00A57B00" w:rsidRDefault="00382560" w:rsidP="00D33FA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ED9F33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12B56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E86AD8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7A9D2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1AD6D2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2560" w:rsidRPr="00A57B00" w14:paraId="699464EB" w14:textId="77777777" w:rsidTr="00D33FA0">
        <w:trPr>
          <w:trHeight w:hRule="exact" w:val="374"/>
        </w:trPr>
        <w:tc>
          <w:tcPr>
            <w:tcW w:w="4140" w:type="dxa"/>
          </w:tcPr>
          <w:p w14:paraId="26FF6A47" w14:textId="77777777" w:rsidR="00382560" w:rsidRPr="00A57B00" w:rsidRDefault="00382560" w:rsidP="005554A4">
            <w:pPr>
              <w:tabs>
                <w:tab w:val="left" w:pos="270"/>
              </w:tabs>
              <w:ind w:left="-42" w:hanging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F9CF0CC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E9522" w14:textId="77777777" w:rsidR="00382560" w:rsidRPr="00A57B00" w:rsidRDefault="00382560" w:rsidP="00D33FA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A3BF6B8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2974C19E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F349CE4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3D682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F9007C" w14:textId="77777777" w:rsidR="00382560" w:rsidRPr="00A57B00" w:rsidRDefault="00382560" w:rsidP="00D33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</w:tr>
    </w:tbl>
    <w:p w14:paraId="28981AF9" w14:textId="77777777" w:rsidR="004E412C" w:rsidRPr="004E412C" w:rsidRDefault="004E412C" w:rsidP="004E412C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10FFBED9" w14:textId="77777777" w:rsidR="00382560" w:rsidRPr="00A57B00" w:rsidRDefault="00382560" w:rsidP="00464738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461DE7C7" w14:textId="77777777" w:rsidR="00464738" w:rsidRPr="00A57B00" w:rsidRDefault="00464738" w:rsidP="000429AC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496D6188" w14:textId="77777777" w:rsidR="00464738" w:rsidRPr="00A57B00" w:rsidRDefault="00464738" w:rsidP="000429AC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04437B9F" w14:textId="77777777" w:rsidR="00AF411A" w:rsidRPr="00A57B00" w:rsidRDefault="00AF411A" w:rsidP="000429AC">
      <w:pPr>
        <w:pStyle w:val="BodyText2"/>
        <w:ind w:left="540" w:right="-43" w:firstLine="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BEA34BE" w14:textId="77777777" w:rsidR="008A3EB1" w:rsidRPr="00A57B00" w:rsidRDefault="008A3EB1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lang w:val="en-US"/>
        </w:rPr>
        <w:sectPr w:rsidR="008A3EB1" w:rsidRPr="00A57B00" w:rsidSect="00843FF4">
          <w:headerReference w:type="default" r:id="rId16"/>
          <w:footerReference w:type="default" r:id="rId17"/>
          <w:footerReference w:type="first" r:id="rId18"/>
          <w:pgSz w:w="11909" w:h="16834" w:code="9"/>
          <w:pgMar w:top="691" w:right="1152" w:bottom="900" w:left="1152" w:header="720" w:footer="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34E2102F" w14:textId="07B84A23" w:rsidR="00547D66" w:rsidRPr="00F00B0A" w:rsidRDefault="00F54736" w:rsidP="00C8746E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  <w:r w:rsidRPr="00A57B00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="00AD0463" w:rsidRPr="00A57B00">
        <w:rPr>
          <w:rFonts w:asciiTheme="majorBidi" w:hAnsiTheme="majorBidi" w:cstheme="majorBidi"/>
          <w:b/>
          <w:bCs/>
          <w:i/>
          <w:iCs/>
          <w:cs/>
          <w:lang w:val="en-US"/>
        </w:rPr>
        <w:t>การร่วมค้า</w:t>
      </w:r>
      <w:r w:rsidR="00BA6799" w:rsidRPr="00A57B00">
        <w:rPr>
          <w:rFonts w:asciiTheme="majorBidi" w:hAnsiTheme="majorBidi" w:cstheme="majorBidi"/>
          <w:b/>
          <w:bCs/>
          <w:i/>
          <w:iCs/>
          <w:cs/>
          <w:lang w:val="en-US"/>
        </w:rPr>
        <w:t>และเงินปันผลรับ</w:t>
      </w:r>
      <w:r w:rsidR="00547D66">
        <w:rPr>
          <w:rFonts w:asciiTheme="majorBidi" w:hAnsiTheme="majorBidi" w:cstheme="majorBidi"/>
          <w:b/>
          <w:bCs/>
          <w:i/>
          <w:iCs/>
          <w:cs/>
          <w:lang w:val="en-US"/>
        </w:rPr>
        <w:br/>
      </w:r>
    </w:p>
    <w:p w14:paraId="7A70AEBC" w14:textId="5EDEC327" w:rsidR="002E2B6E" w:rsidRDefault="00F54736" w:rsidP="002E2B6E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Theme="majorBidi" w:hAnsiTheme="majorBidi" w:cstheme="majorBidi"/>
        </w:rPr>
      </w:pPr>
      <w:r w:rsidRPr="00A57B00">
        <w:rPr>
          <w:rFonts w:asciiTheme="majorBidi" w:hAnsiTheme="majorBidi" w:cstheme="majorBidi"/>
          <w:cs/>
        </w:rPr>
        <w:t>เงินลงทุนใน</w:t>
      </w:r>
      <w:r w:rsidR="00AD0463" w:rsidRPr="00A57B00">
        <w:rPr>
          <w:rFonts w:asciiTheme="majorBidi" w:hAnsiTheme="majorBidi" w:cstheme="majorBidi"/>
          <w:cs/>
        </w:rPr>
        <w:t xml:space="preserve">การร่วมค้า </w:t>
      </w:r>
      <w:r w:rsidRPr="00A57B00">
        <w:rPr>
          <w:rFonts w:asciiTheme="majorBidi" w:hAnsiTheme="majorBidi" w:cstheme="majorBidi"/>
          <w:cs/>
        </w:rPr>
        <w:t xml:space="preserve">ณ วันที่ </w:t>
      </w:r>
      <w:r w:rsidR="00C8746E" w:rsidRPr="00A57B00">
        <w:rPr>
          <w:rFonts w:asciiTheme="majorBidi" w:hAnsiTheme="majorBidi" w:cstheme="majorBidi"/>
          <w:lang w:val="en-US"/>
        </w:rPr>
        <w:t>3</w:t>
      </w:r>
      <w:r w:rsidR="00E00098" w:rsidRPr="00A57B00">
        <w:rPr>
          <w:rFonts w:asciiTheme="majorBidi" w:hAnsiTheme="majorBidi" w:cstheme="majorBidi"/>
          <w:lang w:val="en-US"/>
        </w:rPr>
        <w:t>1</w:t>
      </w:r>
      <w:r w:rsidR="00464738" w:rsidRPr="00A57B00">
        <w:rPr>
          <w:rFonts w:asciiTheme="majorBidi" w:hAnsiTheme="majorBidi" w:cstheme="majorBidi"/>
          <w:cs/>
        </w:rPr>
        <w:t xml:space="preserve"> มีนาค</w:t>
      </w:r>
      <w:r w:rsidR="00EE2CDB" w:rsidRPr="00A57B00">
        <w:rPr>
          <w:rFonts w:asciiTheme="majorBidi" w:hAnsiTheme="majorBidi" w:cstheme="majorBidi"/>
          <w:cs/>
        </w:rPr>
        <w:t>ม</w:t>
      </w:r>
      <w:r w:rsidR="00C8746E">
        <w:rPr>
          <w:rFonts w:asciiTheme="majorBidi" w:hAnsiTheme="majorBidi" w:cstheme="majorBidi" w:hint="cs"/>
          <w:cs/>
        </w:rPr>
        <w:t xml:space="preserve"> </w:t>
      </w:r>
      <w:r w:rsidR="00E00098">
        <w:rPr>
          <w:rFonts w:asciiTheme="majorBidi" w:hAnsiTheme="majorBidi" w:cstheme="majorBidi"/>
          <w:lang w:val="en-US"/>
        </w:rPr>
        <w:t>2</w:t>
      </w:r>
      <w:r w:rsidR="00C8746E">
        <w:rPr>
          <w:rFonts w:asciiTheme="majorBidi" w:hAnsiTheme="majorBidi" w:cstheme="majorBidi"/>
          <w:lang w:val="en-US"/>
        </w:rPr>
        <w:t xml:space="preserve">564 </w:t>
      </w:r>
      <w:r w:rsidR="001818B5" w:rsidRPr="00A57B00">
        <w:rPr>
          <w:rFonts w:asciiTheme="majorBidi" w:hAnsiTheme="majorBidi" w:cstheme="majorBidi"/>
          <w:cs/>
        </w:rPr>
        <w:t xml:space="preserve">และ </w:t>
      </w:r>
      <w:r w:rsidR="00C8746E" w:rsidRPr="00A57B00">
        <w:rPr>
          <w:rFonts w:asciiTheme="majorBidi" w:hAnsiTheme="majorBidi" w:cstheme="majorBidi"/>
          <w:lang w:val="en-US"/>
        </w:rPr>
        <w:t>3</w:t>
      </w:r>
      <w:r w:rsidR="00E00098" w:rsidRPr="00A57B00">
        <w:rPr>
          <w:rFonts w:asciiTheme="majorBidi" w:hAnsiTheme="majorBidi" w:cstheme="majorBidi"/>
          <w:lang w:val="en-US"/>
        </w:rPr>
        <w:t>1</w:t>
      </w:r>
      <w:r w:rsidR="00794C28" w:rsidRPr="00A57B00">
        <w:rPr>
          <w:rFonts w:asciiTheme="majorBidi" w:hAnsiTheme="majorBidi" w:cstheme="majorBidi"/>
          <w:cs/>
        </w:rPr>
        <w:t xml:space="preserve"> ธันวาคม </w:t>
      </w:r>
      <w:r w:rsidR="00E00098">
        <w:rPr>
          <w:rFonts w:asciiTheme="majorBidi" w:hAnsiTheme="majorBidi" w:cstheme="majorBidi"/>
          <w:lang w:val="en-US"/>
        </w:rPr>
        <w:t>2</w:t>
      </w:r>
      <w:r w:rsidR="00C8746E">
        <w:rPr>
          <w:rFonts w:asciiTheme="majorBidi" w:hAnsiTheme="majorBidi" w:cstheme="majorBidi"/>
          <w:lang w:val="en-US"/>
        </w:rPr>
        <w:t>563</w:t>
      </w:r>
      <w:r w:rsidR="00763291" w:rsidRPr="00A57B00">
        <w:rPr>
          <w:rFonts w:asciiTheme="majorBidi" w:hAnsiTheme="majorBidi" w:cstheme="majorBidi"/>
          <w:lang w:val="en-US"/>
        </w:rPr>
        <w:t xml:space="preserve"> </w:t>
      </w:r>
      <w:r w:rsidR="001606D0" w:rsidRPr="00A57B00">
        <w:rPr>
          <w:rFonts w:asciiTheme="majorBidi" w:hAnsiTheme="majorBidi" w:cstheme="majorBidi"/>
          <w:cs/>
          <w:lang w:val="en-US"/>
        </w:rPr>
        <w:t>และเงินปันผลรับสำหรับ</w:t>
      </w:r>
      <w:r w:rsidR="00DA236A" w:rsidRPr="00A57B00">
        <w:rPr>
          <w:rFonts w:asciiTheme="majorBidi" w:hAnsiTheme="majorBidi" w:cstheme="majorBidi"/>
          <w:cs/>
          <w:lang w:val="en-US"/>
        </w:rPr>
        <w:t>แต่ละ</w:t>
      </w:r>
      <w:r w:rsidR="001606D0" w:rsidRPr="00A57B00">
        <w:rPr>
          <w:rFonts w:asciiTheme="majorBidi" w:hAnsiTheme="majorBidi" w:cstheme="majorBidi"/>
          <w:cs/>
          <w:lang w:val="en-US"/>
        </w:rPr>
        <w:t>งวด</w:t>
      </w:r>
      <w:r w:rsidR="007027F2" w:rsidRPr="00A57B00">
        <w:rPr>
          <w:rFonts w:asciiTheme="majorBidi" w:hAnsiTheme="majorBidi" w:cstheme="majorBidi"/>
          <w:cs/>
          <w:lang w:val="en-US"/>
        </w:rPr>
        <w:t>สาม</w:t>
      </w:r>
      <w:r w:rsidR="00E20E48" w:rsidRPr="00A57B00">
        <w:rPr>
          <w:rFonts w:asciiTheme="majorBidi" w:hAnsiTheme="majorBidi" w:cstheme="majorBidi"/>
          <w:cs/>
          <w:lang w:val="en-US"/>
        </w:rPr>
        <w:t>เดือน</w:t>
      </w:r>
      <w:r w:rsidR="001606D0" w:rsidRPr="00A57B00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1D1C0E" w:rsidRPr="00A57B00">
        <w:rPr>
          <w:rFonts w:asciiTheme="majorBidi" w:hAnsiTheme="majorBidi" w:cstheme="majorBidi"/>
          <w:lang w:val="en-US"/>
        </w:rPr>
        <w:t>3</w:t>
      </w:r>
      <w:r w:rsidR="00E00098" w:rsidRPr="00A57B00">
        <w:rPr>
          <w:rFonts w:asciiTheme="majorBidi" w:hAnsiTheme="majorBidi" w:cstheme="majorBidi"/>
          <w:lang w:val="en-US"/>
        </w:rPr>
        <w:t>1</w:t>
      </w:r>
      <w:r w:rsidR="00464738" w:rsidRPr="00A57B00">
        <w:rPr>
          <w:rFonts w:asciiTheme="majorBidi" w:hAnsiTheme="majorBidi" w:cstheme="majorBidi"/>
          <w:cs/>
          <w:lang w:val="en-US"/>
        </w:rPr>
        <w:t xml:space="preserve"> มีนาคม </w:t>
      </w:r>
      <w:r w:rsidRPr="00A57B00">
        <w:rPr>
          <w:rFonts w:asciiTheme="majorBidi" w:hAnsiTheme="majorBidi" w:cstheme="majorBidi"/>
          <w:cs/>
        </w:rPr>
        <w:t>มีดัง</w:t>
      </w:r>
      <w:r w:rsidR="00231B8D" w:rsidRPr="00A57B00">
        <w:rPr>
          <w:rFonts w:asciiTheme="majorBidi" w:hAnsiTheme="majorBidi" w:cstheme="majorBidi"/>
          <w:cs/>
        </w:rPr>
        <w:t>นี้</w:t>
      </w:r>
    </w:p>
    <w:p w14:paraId="22F1A7E1" w14:textId="77777777" w:rsidR="00902DF9" w:rsidRPr="002E2B6E" w:rsidRDefault="00902DF9" w:rsidP="002E2B6E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Theme="majorBidi" w:hAnsiTheme="majorBidi" w:cstheme="majorBidi"/>
          <w:cs/>
        </w:rPr>
      </w:pPr>
    </w:p>
    <w:tbl>
      <w:tblPr>
        <w:tblpPr w:leftFromText="180" w:rightFromText="180" w:vertAnchor="text" w:tblpY="1"/>
        <w:tblOverlap w:val="never"/>
        <w:tblW w:w="156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5"/>
        <w:gridCol w:w="715"/>
        <w:gridCol w:w="184"/>
        <w:gridCol w:w="719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806"/>
        <w:gridCol w:w="180"/>
        <w:gridCol w:w="810"/>
      </w:tblGrid>
      <w:tr w:rsidR="005A1F54" w:rsidRPr="00A57B00" w14:paraId="1F7414F8" w14:textId="77777777" w:rsidTr="00ED2FB7">
        <w:trPr>
          <w:cantSplit/>
          <w:trHeight w:hRule="exact" w:val="359"/>
          <w:tblHeader/>
        </w:trPr>
        <w:tc>
          <w:tcPr>
            <w:tcW w:w="2790" w:type="dxa"/>
          </w:tcPr>
          <w:p w14:paraId="7D4D4A48" w14:textId="77777777" w:rsidR="005A1F54" w:rsidRPr="00F00B0A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44"/>
                <w:szCs w:val="28"/>
              </w:rPr>
            </w:pPr>
          </w:p>
        </w:tc>
        <w:tc>
          <w:tcPr>
            <w:tcW w:w="12873" w:type="dxa"/>
            <w:gridSpan w:val="29"/>
            <w:vAlign w:val="center"/>
          </w:tcPr>
          <w:p w14:paraId="19279B0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57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หน่วย</w:t>
            </w:r>
            <w:r w:rsidRPr="00A57B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57B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A1F54" w:rsidRPr="00A57B00" w14:paraId="7E6EB391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4355405D" w14:textId="77777777" w:rsidR="005A1F54" w:rsidRPr="00A57B00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873" w:type="dxa"/>
            <w:gridSpan w:val="29"/>
          </w:tcPr>
          <w:p w14:paraId="38931A8F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A1F54" w:rsidRPr="00A57B00" w14:paraId="78307067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77EBB6C9" w14:textId="77777777" w:rsidR="005A1F54" w:rsidRPr="00A57B00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D039A1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73F8BA9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</w:tcBorders>
          </w:tcPr>
          <w:p w14:paraId="3BDDB8BF" w14:textId="77777777" w:rsidR="005A1F54" w:rsidRPr="00A57B00" w:rsidRDefault="005A1F54" w:rsidP="004E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8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40555DF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</w:tcPr>
          <w:p w14:paraId="1BBC27BA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</w:tcBorders>
          </w:tcPr>
          <w:p w14:paraId="1C4CCAA3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9068E4E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1B8E1DE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361EF3E6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5C7FA07C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273C9E66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5B95715D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0F2AF37A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</w:tcBorders>
            <w:vAlign w:val="bottom"/>
          </w:tcPr>
          <w:p w14:paraId="7DCB3801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5A1F54" w:rsidRPr="00A57B00" w14:paraId="4404720C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75550AF0" w14:textId="77777777" w:rsidR="005A1F54" w:rsidRPr="00A57B00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5A918C33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</w:tcPr>
          <w:p w14:paraId="1CBC79D7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18" w:type="dxa"/>
            <w:gridSpan w:val="3"/>
          </w:tcPr>
          <w:p w14:paraId="059AE38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4" w:type="dxa"/>
          </w:tcPr>
          <w:p w14:paraId="2216A0C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59220499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9173E6C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BC26ABB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C857C4C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7FE4CD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1D5ECA1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76E3BC3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19B99BF9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00A1664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ADD0B21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D00D55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5A1F54" w:rsidRPr="00A57B00" w14:paraId="518DA2A4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7998063B" w14:textId="77777777" w:rsidR="005A1F54" w:rsidRPr="00A57B00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5833F766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</w:tcPr>
          <w:p w14:paraId="5CA6E888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18" w:type="dxa"/>
            <w:gridSpan w:val="3"/>
            <w:vAlign w:val="center"/>
          </w:tcPr>
          <w:p w14:paraId="0A339981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4" w:type="dxa"/>
          </w:tcPr>
          <w:p w14:paraId="7894932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76DDF5DD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</w:p>
        </w:tc>
        <w:tc>
          <w:tcPr>
            <w:tcW w:w="184" w:type="dxa"/>
            <w:vAlign w:val="bottom"/>
          </w:tcPr>
          <w:p w14:paraId="3C2E1034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4E306A8A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2740D32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92B019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71E7FFAC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C486E2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1B7CEED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738A297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1664E1F8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73D9BC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5A1F54" w:rsidRPr="00A57B00" w14:paraId="2890F367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41A551C2" w14:textId="77777777" w:rsidR="005A1F54" w:rsidRPr="00A57B00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E3E53B1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5" w:type="dxa"/>
          </w:tcPr>
          <w:p w14:paraId="381DB3CC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18" w:type="dxa"/>
            <w:gridSpan w:val="3"/>
          </w:tcPr>
          <w:p w14:paraId="668774BF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4" w:type="dxa"/>
          </w:tcPr>
          <w:p w14:paraId="7596A2D8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2EF2220B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1A10D74A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31FFCD0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D32839D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5F005E3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41EA5DE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6CDE54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43E2A8E4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9761E93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737FCEE2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09309A0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5A1F54" w:rsidRPr="00A57B00" w14:paraId="76E7FF15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5BD6847E" w14:textId="77777777" w:rsidR="005A1F54" w:rsidRPr="00A57B00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A5B9F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5" w:type="dxa"/>
          </w:tcPr>
          <w:p w14:paraId="23DB99DD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18" w:type="dxa"/>
            <w:gridSpan w:val="3"/>
            <w:tcBorders>
              <w:bottom w:val="single" w:sz="4" w:space="0" w:color="auto"/>
            </w:tcBorders>
          </w:tcPr>
          <w:p w14:paraId="3AAA6D0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4" w:type="dxa"/>
          </w:tcPr>
          <w:p w14:paraId="37268DA6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</w:tcPr>
          <w:p w14:paraId="5D14F1CB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078CE672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437153E5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vAlign w:val="bottom"/>
          </w:tcPr>
          <w:p w14:paraId="6DAC3FAC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4138E44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  <w:vAlign w:val="bottom"/>
          </w:tcPr>
          <w:p w14:paraId="7D458604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6F3333F2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4" w:type="dxa"/>
            <w:vAlign w:val="bottom"/>
          </w:tcPr>
          <w:p w14:paraId="1A5CCBB8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75000E9C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1E3D5C6D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vAlign w:val="bottom"/>
          </w:tcPr>
          <w:p w14:paraId="330F8EDA" w14:textId="77777777" w:rsidR="005A1F54" w:rsidRPr="00A57B00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A45C75" w:rsidRPr="00A57B00" w14:paraId="34C22016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3D31CA2E" w14:textId="77777777" w:rsidR="00A45C75" w:rsidRPr="00A57B00" w:rsidRDefault="00A45C75" w:rsidP="00A45C75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2622CC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411CF03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A3F9D4E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15826C71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4786D9E1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1B617ABC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5AE4AA7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0A729FAB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A642308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1EA0E7CA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14:paraId="1DE8E9DB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0B603640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50DF7DD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03EA9F1F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5AE726D3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70C96030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87C1515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4B41CC60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364A618E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5E8D66E4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1B11EA7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32F1E71A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053BA2CC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5BE1111F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45AC81F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09BC42C1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6599266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055213F2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D3E9EE" w14:textId="615E15F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A45C75" w:rsidRPr="00A57B00" w14:paraId="7CF17BBD" w14:textId="77777777" w:rsidTr="00ED2FB7">
        <w:trPr>
          <w:cantSplit/>
          <w:trHeight w:hRule="exact" w:val="318"/>
          <w:tblHeader/>
        </w:trPr>
        <w:tc>
          <w:tcPr>
            <w:tcW w:w="2790" w:type="dxa"/>
          </w:tcPr>
          <w:p w14:paraId="1655B08E" w14:textId="77777777" w:rsidR="00A45C75" w:rsidRPr="00A57B00" w:rsidRDefault="00A45C75" w:rsidP="00A45C75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062F2C7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F08A92B" w14:textId="77777777" w:rsidR="00A45C75" w:rsidRPr="00A57B00" w:rsidRDefault="00A45C75" w:rsidP="00A45C75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2A4E8740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21A777AC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8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30A6B7A9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</w:tcPr>
          <w:p w14:paraId="06E08E63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6FC32415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2C4C3BB5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39B4ED2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782B8D60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DB99D5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38A940E5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502B53BA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2937EBCD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14:paraId="615DDA28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688723B2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714479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4B5CA382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3BF98BFE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6F7C59F9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094A956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3230EFBB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69A836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6266D9D6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1EBFC5C1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3E123CE1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5CB64D51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58C10480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D687CD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6424B37D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6F06B187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6ED57031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0D3DF43A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1CCF0241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963F65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3B0ADFFB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2B3F754E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</w:tcPr>
          <w:p w14:paraId="3C83F200" w14:textId="77777777" w:rsidR="00A45C75" w:rsidRPr="00A57B00" w:rsidRDefault="00A45C75" w:rsidP="00A45C75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CE7BA79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50E990F1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A575A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</w:tcPr>
          <w:p w14:paraId="717D8DED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5B2D8919" w14:textId="77777777" w:rsidR="00A45C75" w:rsidRPr="00A57B00" w:rsidRDefault="00A45C75" w:rsidP="00A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A1F54" w:rsidRPr="00A57B00" w14:paraId="6764C62B" w14:textId="77777777" w:rsidTr="00ED2FB7">
        <w:trPr>
          <w:cantSplit/>
          <w:trHeight w:hRule="exact" w:val="332"/>
          <w:tblHeader/>
        </w:trPr>
        <w:tc>
          <w:tcPr>
            <w:tcW w:w="2790" w:type="dxa"/>
          </w:tcPr>
          <w:p w14:paraId="572504EF" w14:textId="77777777" w:rsidR="005A1F54" w:rsidRPr="00A57B00" w:rsidRDefault="005A1F54" w:rsidP="00ED2FB7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23B27A8" w14:textId="77777777" w:rsidR="005A1F54" w:rsidRPr="00A57B00" w:rsidRDefault="005A1F54" w:rsidP="00ED2FB7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726D21E8" w14:textId="77777777" w:rsidR="005A1F54" w:rsidRPr="00A57B00" w:rsidRDefault="005A1F54" w:rsidP="00ED2FB7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5FBAC53A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1B2D3D5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19691A3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785DF70C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47DB8996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C3A0DA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A2A37B9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70A8AAAA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1A842A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F10F287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8350F4B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3698799A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27DDC1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172363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596316D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3DF2CF7B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70E7F7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23C7E86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5CEBE6A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376B92FE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34F2F3BD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77D6EDA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2128F30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2D0C1727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3E11087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C43F15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8DAE4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A1F54" w:rsidRPr="00A57B00" w14:paraId="2CED9DB0" w14:textId="77777777" w:rsidTr="00ED2FB7">
        <w:trPr>
          <w:cantSplit/>
          <w:trHeight w:hRule="exact" w:val="94"/>
        </w:trPr>
        <w:tc>
          <w:tcPr>
            <w:tcW w:w="2790" w:type="dxa"/>
          </w:tcPr>
          <w:p w14:paraId="201345AD" w14:textId="77777777" w:rsidR="005A1F54" w:rsidRPr="00A57B00" w:rsidRDefault="005A1F54" w:rsidP="00ED2FB7">
            <w:pPr>
              <w:spacing w:line="29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E64C076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5" w:type="dxa"/>
          </w:tcPr>
          <w:p w14:paraId="1A3834B4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618" w:type="dxa"/>
            <w:gridSpan w:val="3"/>
          </w:tcPr>
          <w:p w14:paraId="794A9BF4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4" w:type="dxa"/>
          </w:tcPr>
          <w:p w14:paraId="3E4DD32E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9896" w:type="dxa"/>
            <w:gridSpan w:val="23"/>
          </w:tcPr>
          <w:p w14:paraId="4AAB6925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</w:tr>
      <w:tr w:rsidR="005A1F54" w:rsidRPr="00A57B00" w14:paraId="154FE747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32C73C55" w14:textId="77777777" w:rsidR="005A1F54" w:rsidRPr="00A57B00" w:rsidRDefault="005A1F54" w:rsidP="00ED2FB7">
            <w:pPr>
              <w:tabs>
                <w:tab w:val="clear" w:pos="2807"/>
                <w:tab w:val="left" w:pos="342"/>
                <w:tab w:val="left" w:pos="1991"/>
              </w:tabs>
              <w:spacing w:line="290" w:lineRule="exact"/>
              <w:ind w:left="191" w:right="-351" w:hanging="2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</w:p>
        </w:tc>
        <w:tc>
          <w:tcPr>
            <w:tcW w:w="990" w:type="dxa"/>
          </w:tcPr>
          <w:p w14:paraId="2062691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7A66538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5" w:type="dxa"/>
          </w:tcPr>
          <w:p w14:paraId="429F100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</w:tcPr>
          <w:p w14:paraId="6B378A94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4CCC310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</w:tcPr>
          <w:p w14:paraId="50818454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3BE597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087BFB7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76B8D2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4" w:type="dxa"/>
          </w:tcPr>
          <w:p w14:paraId="1413DBFB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58EADD7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53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3FCBD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B7AEEB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53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6258C05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97980F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5558C5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DF52B04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17FEA47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034B9DFB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F8672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0299E2CB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49E42E0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67884B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88354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C71962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C992AA8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B06517D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70F5D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492F86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F54" w:rsidRPr="00A57B00" w14:paraId="1F367243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35684531" w14:textId="77777777" w:rsidR="005A1F54" w:rsidRPr="00A57B00" w:rsidRDefault="005A1F54" w:rsidP="00ED2FB7">
            <w:pPr>
              <w:tabs>
                <w:tab w:val="clear" w:pos="2807"/>
                <w:tab w:val="left" w:pos="342"/>
                <w:tab w:val="left" w:pos="1991"/>
              </w:tabs>
              <w:spacing w:line="290" w:lineRule="exact"/>
              <w:ind w:left="191" w:right="-351" w:hanging="2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C333DB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54D2A7C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5" w:type="dxa"/>
          </w:tcPr>
          <w:p w14:paraId="307BA6D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</w:tcPr>
          <w:p w14:paraId="12BCFB6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77062C3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</w:tcPr>
          <w:p w14:paraId="42DBD702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06D4401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7AAABF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0992CEE9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4" w:type="dxa"/>
          </w:tcPr>
          <w:p w14:paraId="60188760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80E59B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53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93EA1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A893C5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53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DDBCAD7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440164A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7F76F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903DE3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46FA5F7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A3EB5FF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D8B32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E5CDB5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B589205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FE6A0C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DB3FA9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CA25BF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BADC640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049B6AB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59532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2D70DBA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F54" w:rsidRPr="00A57B00" w14:paraId="7F970554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0A2BDCE5" w14:textId="6F7D0E19" w:rsidR="005A1F54" w:rsidRPr="00A57B00" w:rsidRDefault="00011958" w:rsidP="00011958">
            <w:pPr>
              <w:tabs>
                <w:tab w:val="clear" w:pos="2807"/>
                <w:tab w:val="left" w:pos="342"/>
                <w:tab w:val="left" w:pos="1991"/>
              </w:tabs>
              <w:spacing w:line="290" w:lineRule="exact"/>
              <w:ind w:left="191" w:right="-351" w:hanging="2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ซีพี-เมจิ จำกัด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4FC6054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106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5" w:type="dxa"/>
          </w:tcPr>
          <w:p w14:paraId="7AC51E3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5" w:type="dxa"/>
          </w:tcPr>
          <w:p w14:paraId="7725821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  <w:r w:rsidRPr="00A57B00">
              <w:rPr>
                <w:rFonts w:asciiTheme="majorBidi" w:hAnsiTheme="majorBidi" w:cstheme="majorBidi"/>
                <w:sz w:val="28"/>
              </w:rPr>
              <w:t>59.99</w:t>
            </w:r>
          </w:p>
        </w:tc>
        <w:tc>
          <w:tcPr>
            <w:tcW w:w="184" w:type="dxa"/>
          </w:tcPr>
          <w:p w14:paraId="74FBAEB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7669F1D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</w:rPr>
            </w:pPr>
            <w:r w:rsidRPr="00A57B00">
              <w:rPr>
                <w:rFonts w:asciiTheme="majorBidi" w:hAnsiTheme="majorBidi" w:cstheme="majorBidi"/>
                <w:sz w:val="28"/>
              </w:rPr>
              <w:t>59.99</w:t>
            </w:r>
          </w:p>
        </w:tc>
        <w:tc>
          <w:tcPr>
            <w:tcW w:w="184" w:type="dxa"/>
          </w:tcPr>
          <w:p w14:paraId="59701687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3C1D2D42" w14:textId="77777777" w:rsidR="005A1F54" w:rsidRPr="00677CC6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lang w:val="en-GB"/>
              </w:rPr>
              <w:t>500</w:t>
            </w:r>
          </w:p>
        </w:tc>
        <w:tc>
          <w:tcPr>
            <w:tcW w:w="180" w:type="dxa"/>
          </w:tcPr>
          <w:p w14:paraId="465E0C4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108D3D6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lang w:val="en-GB"/>
              </w:rPr>
              <w:t>500</w:t>
            </w:r>
          </w:p>
        </w:tc>
        <w:tc>
          <w:tcPr>
            <w:tcW w:w="184" w:type="dxa"/>
          </w:tcPr>
          <w:p w14:paraId="6AB37163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0111C91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1,200</w:t>
            </w:r>
          </w:p>
        </w:tc>
        <w:tc>
          <w:tcPr>
            <w:tcW w:w="180" w:type="dxa"/>
          </w:tcPr>
          <w:p w14:paraId="225C674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DF3B6A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1,200</w:t>
            </w:r>
          </w:p>
        </w:tc>
        <w:tc>
          <w:tcPr>
            <w:tcW w:w="184" w:type="dxa"/>
          </w:tcPr>
          <w:p w14:paraId="19B44862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3449898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2,776</w:t>
            </w:r>
          </w:p>
        </w:tc>
        <w:tc>
          <w:tcPr>
            <w:tcW w:w="180" w:type="dxa"/>
          </w:tcPr>
          <w:p w14:paraId="042CF2A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B65D3D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84" w:type="dxa"/>
          </w:tcPr>
          <w:p w14:paraId="1C7DFEBC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8A23B47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3249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C8E97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0B219F5" w14:textId="77777777" w:rsidR="005A1F54" w:rsidRPr="00532493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49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B9A92A9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3F9424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2,776</w:t>
            </w:r>
          </w:p>
        </w:tc>
        <w:tc>
          <w:tcPr>
            <w:tcW w:w="180" w:type="dxa"/>
          </w:tcPr>
          <w:p w14:paraId="2C6F579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680C4A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84" w:type="dxa"/>
          </w:tcPr>
          <w:p w14:paraId="5505115C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E77D655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66418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BED099F" w14:textId="2E80F7C3" w:rsidR="005A1F54" w:rsidRPr="00A57B00" w:rsidRDefault="00A45C75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1F54" w:rsidRPr="00A57B00" w14:paraId="111DF213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5FB46F5C" w14:textId="77777777" w:rsidR="005A1F54" w:rsidRPr="00A57B00" w:rsidRDefault="005A1F54" w:rsidP="00ED2FB7">
            <w:pPr>
              <w:tabs>
                <w:tab w:val="left" w:pos="342"/>
              </w:tabs>
              <w:spacing w:line="290" w:lineRule="exact"/>
              <w:ind w:left="191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Andhra Pradesh </w:t>
            </w: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Broodstock</w:t>
            </w:r>
            <w:proofErr w:type="spellEnd"/>
          </w:p>
        </w:tc>
        <w:tc>
          <w:tcPr>
            <w:tcW w:w="990" w:type="dxa"/>
          </w:tcPr>
          <w:p w14:paraId="2821026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565E51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011160C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2BA23C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09FA9A2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DF98760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8CB59F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46F9C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9E8FEB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A818262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3573CEC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CFA432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6DAE31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646A36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7EF85DA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2E577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1DF45A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D80F3F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71AFBDB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13CC6D7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3A50E7C" w14:textId="77777777" w:rsidR="005A1F54" w:rsidRPr="00532493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90" w:lineRule="exact"/>
              <w:ind w:left="-79" w:right="-7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E295F8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64416AA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A612A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A26D6DA" w14:textId="77777777" w:rsidR="005A1F54" w:rsidRPr="00FB286C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F0D53E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4D5844D8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E55E55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04C1066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A1F54" w:rsidRPr="00A57B00" w14:paraId="382D118A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44DC6E49" w14:textId="77777777" w:rsidR="005A1F54" w:rsidRPr="00A57B00" w:rsidRDefault="005A1F54" w:rsidP="00256571">
            <w:pPr>
              <w:tabs>
                <w:tab w:val="left" w:pos="342"/>
              </w:tabs>
              <w:spacing w:line="290" w:lineRule="exact"/>
              <w:ind w:left="278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Multiplicationcentre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Private </w:t>
            </w:r>
          </w:p>
        </w:tc>
        <w:tc>
          <w:tcPr>
            <w:tcW w:w="990" w:type="dxa"/>
          </w:tcPr>
          <w:p w14:paraId="577FC6E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5BFD6FD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24B87D9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4B71F0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102E8EE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52D5709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770DEA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B1D4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0B3E76B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65C5EF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50B3C41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77174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2C3CB1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C5401B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6DD2655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871D6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9803EC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7F44462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50F04E60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DFB8C7F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649B2E3" w14:textId="77777777" w:rsidR="005A1F54" w:rsidRPr="00532493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46084A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35CD105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F8E38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53E5B0F" w14:textId="77777777" w:rsidR="005A1F54" w:rsidRPr="00FB286C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438293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990EF01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82DC7A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F51977B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A1F54" w:rsidRPr="00A57B00" w14:paraId="132D6CF7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3406BC64" w14:textId="2D31D6F4" w:rsidR="005A1F54" w:rsidRPr="00A57B00" w:rsidRDefault="005A1F54" w:rsidP="00256571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spacing w:line="290" w:lineRule="exact"/>
              <w:ind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      Limited</w:t>
            </w:r>
            <w:r w:rsidR="002157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1761954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อินเดีย</w:t>
            </w:r>
          </w:p>
        </w:tc>
        <w:tc>
          <w:tcPr>
            <w:tcW w:w="185" w:type="dxa"/>
          </w:tcPr>
          <w:p w14:paraId="2AB66C8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336F508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74.99</w:t>
            </w:r>
          </w:p>
        </w:tc>
        <w:tc>
          <w:tcPr>
            <w:tcW w:w="184" w:type="dxa"/>
          </w:tcPr>
          <w:p w14:paraId="50719204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2FFB776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74.99</w:t>
            </w:r>
          </w:p>
        </w:tc>
        <w:tc>
          <w:tcPr>
            <w:tcW w:w="184" w:type="dxa"/>
          </w:tcPr>
          <w:p w14:paraId="5D20D21B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4F29434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7D06E31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0C42E39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4" w:type="dxa"/>
          </w:tcPr>
          <w:p w14:paraId="7D20EF0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737F49C4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180" w:type="dxa"/>
          </w:tcPr>
          <w:p w14:paraId="753DDD3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15C47F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184" w:type="dxa"/>
          </w:tcPr>
          <w:p w14:paraId="2C40D4F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4E3727E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2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503964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5A8D9D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4" w:type="dxa"/>
          </w:tcPr>
          <w:p w14:paraId="19B9E1D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B1A2C6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3249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256A52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646C8089" w14:textId="77777777" w:rsidR="005A1F54" w:rsidRPr="00532493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49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18C032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6362B56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2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CD62B6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F4ADE7D" w14:textId="77777777" w:rsidR="005A1F54" w:rsidRPr="00FB286C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8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84" w:type="dxa"/>
          </w:tcPr>
          <w:p w14:paraId="1646285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C87788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42715A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A7770C1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5A1F54" w:rsidRPr="00A57B00" w14:paraId="7941EAB7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50B9F2D5" w14:textId="77777777" w:rsidR="005A1F54" w:rsidRPr="00A57B00" w:rsidRDefault="005A1F54" w:rsidP="00ED2FB7">
            <w:pPr>
              <w:tabs>
                <w:tab w:val="left" w:pos="342"/>
              </w:tabs>
              <w:spacing w:line="290" w:lineRule="exact"/>
              <w:ind w:left="193" w:hanging="27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Camanor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Produtos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Marinhos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S.A.</w:t>
            </w:r>
          </w:p>
        </w:tc>
        <w:tc>
          <w:tcPr>
            <w:tcW w:w="990" w:type="dxa"/>
          </w:tcPr>
          <w:p w14:paraId="08A5AA9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บราซิล</w:t>
            </w:r>
          </w:p>
        </w:tc>
        <w:tc>
          <w:tcPr>
            <w:tcW w:w="185" w:type="dxa"/>
          </w:tcPr>
          <w:p w14:paraId="568D910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001D2A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4" w:type="dxa"/>
          </w:tcPr>
          <w:p w14:paraId="30F9FB2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0123BA8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4" w:type="dxa"/>
          </w:tcPr>
          <w:p w14:paraId="52B817A6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7B701B2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16CDFF3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7C55B7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84" w:type="dxa"/>
          </w:tcPr>
          <w:p w14:paraId="6952C6A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279D1B7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566</w:t>
            </w:r>
          </w:p>
        </w:tc>
        <w:tc>
          <w:tcPr>
            <w:tcW w:w="180" w:type="dxa"/>
          </w:tcPr>
          <w:p w14:paraId="5134642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1F3DD0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566</w:t>
            </w:r>
          </w:p>
        </w:tc>
        <w:tc>
          <w:tcPr>
            <w:tcW w:w="184" w:type="dxa"/>
          </w:tcPr>
          <w:p w14:paraId="6374193B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77F8E0A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</w:t>
            </w:r>
          </w:p>
        </w:tc>
        <w:tc>
          <w:tcPr>
            <w:tcW w:w="180" w:type="dxa"/>
          </w:tcPr>
          <w:p w14:paraId="21CF0F9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F95818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  <w:tc>
          <w:tcPr>
            <w:tcW w:w="184" w:type="dxa"/>
          </w:tcPr>
          <w:p w14:paraId="4595D21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1FA94D8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3249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0F8B48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85F2A31" w14:textId="77777777" w:rsidR="005A1F54" w:rsidRPr="00532493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249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5E255E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705FF9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</w:t>
            </w:r>
          </w:p>
        </w:tc>
        <w:tc>
          <w:tcPr>
            <w:tcW w:w="180" w:type="dxa"/>
          </w:tcPr>
          <w:p w14:paraId="2C2B360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0C53D4F" w14:textId="77777777" w:rsidR="005A1F54" w:rsidRPr="00FB286C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8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4" w:type="dxa"/>
          </w:tcPr>
          <w:p w14:paraId="79CDB61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3CFB1F9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9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1EB960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5E6FB42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5A1F54" w:rsidRPr="00A57B00" w14:paraId="0E0365A7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70D66337" w14:textId="77777777" w:rsidR="005A1F54" w:rsidRPr="00A57B00" w:rsidRDefault="005A1F54" w:rsidP="00ED2FB7">
            <w:pPr>
              <w:tabs>
                <w:tab w:val="left" w:pos="342"/>
              </w:tabs>
              <w:spacing w:line="290" w:lineRule="exact"/>
              <w:ind w:left="191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CP-MP Logistics Joint Stock Company</w:t>
            </w:r>
          </w:p>
        </w:tc>
        <w:tc>
          <w:tcPr>
            <w:tcW w:w="990" w:type="dxa"/>
          </w:tcPr>
          <w:p w14:paraId="6BA9352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56A1DD2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6306E1B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A0E474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30D15D2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AEFDD16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0F01841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360E66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CD32BE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C49313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0EF2BA98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ED0CF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11859D1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E3A9632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38A0CBF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BD875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00FEE35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D63367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722CB111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791D5EF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0C8F5EE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688FAFE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6B5D430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E26B1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03441A1" w14:textId="77777777" w:rsidR="005A1F54" w:rsidRPr="00FB286C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FC68E5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7F4F52B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124BF1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9C3F7BA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A1F54" w:rsidRPr="00A57B00" w14:paraId="356FBDE0" w14:textId="77777777" w:rsidTr="00ED2FB7">
        <w:trPr>
          <w:cantSplit/>
          <w:trHeight w:hRule="exact" w:val="318"/>
        </w:trPr>
        <w:tc>
          <w:tcPr>
            <w:tcW w:w="2790" w:type="dxa"/>
          </w:tcPr>
          <w:p w14:paraId="335F6B4B" w14:textId="77777777" w:rsidR="005A1F54" w:rsidRPr="00A57B00" w:rsidRDefault="005A1F54" w:rsidP="00256571">
            <w:pPr>
              <w:tabs>
                <w:tab w:val="clear" w:pos="227"/>
                <w:tab w:val="clear" w:pos="454"/>
                <w:tab w:val="left" w:pos="240"/>
                <w:tab w:val="left" w:pos="371"/>
              </w:tabs>
              <w:spacing w:line="290" w:lineRule="exact"/>
              <w:ind w:left="371" w:hanging="545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    Company</w:t>
            </w:r>
          </w:p>
        </w:tc>
        <w:tc>
          <w:tcPr>
            <w:tcW w:w="990" w:type="dxa"/>
          </w:tcPr>
          <w:p w14:paraId="6EA3FBD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เวียดนาม</w:t>
            </w:r>
          </w:p>
        </w:tc>
        <w:tc>
          <w:tcPr>
            <w:tcW w:w="185" w:type="dxa"/>
          </w:tcPr>
          <w:p w14:paraId="2401D1B5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74D6DBC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32.43</w:t>
            </w:r>
          </w:p>
        </w:tc>
        <w:tc>
          <w:tcPr>
            <w:tcW w:w="184" w:type="dxa"/>
          </w:tcPr>
          <w:p w14:paraId="71BB398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</w:tcPr>
          <w:p w14:paraId="369A421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31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32.43</w:t>
            </w:r>
          </w:p>
        </w:tc>
        <w:tc>
          <w:tcPr>
            <w:tcW w:w="184" w:type="dxa"/>
          </w:tcPr>
          <w:p w14:paraId="56E71F30" w14:textId="77777777" w:rsidR="005A1F54" w:rsidRPr="00A57B00" w:rsidRDefault="005A1F54" w:rsidP="00ED2FB7">
            <w:pPr>
              <w:tabs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7BA4474E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6850777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7204F5DC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" w:type="dxa"/>
          </w:tcPr>
          <w:p w14:paraId="4358F80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472EF43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6F5C92A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D72662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2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4" w:type="dxa"/>
          </w:tcPr>
          <w:p w14:paraId="38C6F35D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43730BE7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2F9C83F2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227EAB64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14:paraId="7081D1F3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dxa"/>
          </w:tcPr>
          <w:p w14:paraId="3F60411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AAD6206" w14:textId="77777777" w:rsidR="005A1F54" w:rsidRPr="00A57B00" w:rsidRDefault="005A1F54" w:rsidP="00ED2FB7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18965E24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5BA65C60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1832ABCA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6AF520D9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8FA1513" w14:textId="77777777" w:rsidR="005A1F54" w:rsidRPr="00FB286C" w:rsidRDefault="005A1F54" w:rsidP="00ED2FB7">
            <w:pPr>
              <w:pStyle w:val="acctfourfigures"/>
              <w:tabs>
                <w:tab w:val="clear" w:pos="765"/>
                <w:tab w:val="decimal" w:pos="45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8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D0757A4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DB9EAF8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078155F" w14:textId="77777777" w:rsidR="005A1F54" w:rsidRPr="00A57B00" w:rsidRDefault="005A1F54" w:rsidP="00ED2F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9D898ED" w14:textId="77777777" w:rsidR="005A1F54" w:rsidRPr="00A57B00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</w:tbl>
    <w:p w14:paraId="736874F0" w14:textId="595B9F39" w:rsidR="00464738" w:rsidRPr="00A57B00" w:rsidRDefault="005A1F54" w:rsidP="00547D66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  <w:r w:rsidR="00464738" w:rsidRPr="00A57B00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  <w:r w:rsidR="009C4866" w:rsidRPr="00A57B00">
        <w:rPr>
          <w:rFonts w:asciiTheme="majorBidi" w:hAnsiTheme="majorBidi" w:cstheme="majorBidi"/>
          <w:b/>
          <w:bCs/>
          <w:i/>
          <w:iCs/>
          <w:cs/>
          <w:lang w:val="en-US"/>
        </w:rPr>
        <w:t>และเงินปันผลรับ</w:t>
      </w:r>
      <w:r w:rsidR="00464738" w:rsidRPr="00A57B00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="00464738" w:rsidRPr="00A57B00">
        <w:rPr>
          <w:rFonts w:asciiTheme="majorBidi" w:hAnsiTheme="majorBidi" w:cstheme="majorBidi"/>
          <w:b/>
          <w:bCs/>
          <w:i/>
          <w:iCs/>
          <w:cs/>
          <w:lang w:val="en-US"/>
        </w:rPr>
        <w:t>(ต่อ)</w:t>
      </w:r>
    </w:p>
    <w:p w14:paraId="0FE1F2D1" w14:textId="77777777" w:rsidR="00C8746E" w:rsidRPr="00F00B0A" w:rsidRDefault="00C8746E" w:rsidP="00547D66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tbl>
      <w:tblPr>
        <w:tblpPr w:leftFromText="180" w:rightFromText="180" w:vertAnchor="text" w:tblpY="1"/>
        <w:tblOverlap w:val="never"/>
        <w:tblW w:w="155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26"/>
        <w:gridCol w:w="187"/>
        <w:gridCol w:w="667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716"/>
        <w:gridCol w:w="184"/>
        <w:gridCol w:w="626"/>
        <w:gridCol w:w="180"/>
        <w:gridCol w:w="630"/>
        <w:gridCol w:w="184"/>
        <w:gridCol w:w="536"/>
        <w:gridCol w:w="184"/>
        <w:gridCol w:w="626"/>
        <w:gridCol w:w="180"/>
        <w:gridCol w:w="630"/>
        <w:gridCol w:w="184"/>
        <w:gridCol w:w="716"/>
        <w:gridCol w:w="180"/>
        <w:gridCol w:w="720"/>
        <w:gridCol w:w="190"/>
        <w:gridCol w:w="717"/>
      </w:tblGrid>
      <w:tr w:rsidR="005A1F54" w:rsidRPr="008F099A" w14:paraId="0494A422" w14:textId="77777777" w:rsidTr="00E14096">
        <w:trPr>
          <w:cantSplit/>
          <w:trHeight w:hRule="exact" w:val="333"/>
          <w:tblHeader/>
        </w:trPr>
        <w:tc>
          <w:tcPr>
            <w:tcW w:w="2790" w:type="dxa"/>
          </w:tcPr>
          <w:p w14:paraId="5DCF5153" w14:textId="77777777" w:rsidR="005A1F54" w:rsidRPr="008F099A" w:rsidRDefault="005A1F54" w:rsidP="00ED2FB7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756FBF01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7" w:type="dxa"/>
          </w:tcPr>
          <w:p w14:paraId="5AFF921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474" w:type="dxa"/>
            <w:gridSpan w:val="27"/>
          </w:tcPr>
          <w:p w14:paraId="199502AF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C8746E"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  <w:t>(</w:t>
            </w:r>
            <w:r w:rsidRPr="00C8746E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หน่วย</w:t>
            </w:r>
            <w:r w:rsidRPr="00C8746E"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C8746E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C8746E"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5A1F54" w:rsidRPr="008F099A" w14:paraId="5AAD6EF2" w14:textId="77777777" w:rsidTr="00E14096">
        <w:trPr>
          <w:cantSplit/>
          <w:trHeight w:hRule="exact" w:val="333"/>
          <w:tblHeader/>
        </w:trPr>
        <w:tc>
          <w:tcPr>
            <w:tcW w:w="2790" w:type="dxa"/>
          </w:tcPr>
          <w:p w14:paraId="55695470" w14:textId="77777777" w:rsidR="005A1F54" w:rsidRPr="008F099A" w:rsidRDefault="005A1F54" w:rsidP="00ED2FB7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87" w:type="dxa"/>
            <w:gridSpan w:val="29"/>
          </w:tcPr>
          <w:p w14:paraId="44D92D58" w14:textId="77777777" w:rsidR="005A1F54" w:rsidRPr="00C8746E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E3B5F" w:rsidRPr="008F099A" w14:paraId="4C3B0956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4A861BEC" w14:textId="77777777" w:rsidR="004E3B5F" w:rsidRPr="008F099A" w:rsidRDefault="004E3B5F" w:rsidP="00ED2FB7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15E9F6B1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</w:tcPr>
          <w:p w14:paraId="4BA9A27E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7" w:type="dxa"/>
            <w:gridSpan w:val="3"/>
            <w:tcBorders>
              <w:top w:val="single" w:sz="4" w:space="0" w:color="auto"/>
            </w:tcBorders>
          </w:tcPr>
          <w:p w14:paraId="51D731F8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5CB8C79" w14:textId="64775A7C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2CD8C97C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</w:tcBorders>
          </w:tcPr>
          <w:p w14:paraId="13B6777C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5A1296EE" w14:textId="77777777" w:rsidR="004E3B5F" w:rsidRPr="00C8746E" w:rsidDel="00685444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1634FBDC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09AEE0C5" w14:textId="77777777" w:rsidR="004E3B5F" w:rsidRPr="00C8746E" w:rsidDel="00685444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</w:tcBorders>
            <w:vAlign w:val="bottom"/>
          </w:tcPr>
          <w:p w14:paraId="14F1A1BD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4D67DAB" w14:textId="77777777" w:rsidR="004E3B5F" w:rsidRPr="00C8746E" w:rsidDel="00685444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039FD0D5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51B2856" w14:textId="77777777" w:rsidR="004E3B5F" w:rsidRPr="00C8746E" w:rsidDel="00685444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gridSpan w:val="3"/>
            <w:tcBorders>
              <w:top w:val="single" w:sz="4" w:space="0" w:color="auto"/>
            </w:tcBorders>
            <w:vAlign w:val="bottom"/>
          </w:tcPr>
          <w:p w14:paraId="1DE7447C" w14:textId="77777777" w:rsidR="004E3B5F" w:rsidRPr="00C8746E" w:rsidRDefault="004E3B5F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5A1F54" w:rsidRPr="008F099A" w14:paraId="22D8D241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0FE1FC3D" w14:textId="77777777" w:rsidR="005A1F54" w:rsidRPr="008F099A" w:rsidRDefault="005A1F54" w:rsidP="00ED2FB7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6B967B6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07086CE5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7" w:type="dxa"/>
            <w:gridSpan w:val="3"/>
          </w:tcPr>
          <w:p w14:paraId="69463E44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46CFB5E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298355A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E791074" w14:textId="77777777" w:rsidR="005A1F54" w:rsidRPr="00C8746E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578FB7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D550A4F" w14:textId="77777777" w:rsidR="005A1F54" w:rsidRPr="00C8746E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02794428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13862A4" w14:textId="77777777" w:rsidR="005A1F54" w:rsidRPr="00C8746E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6B2CD238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189985D" w14:textId="77777777" w:rsidR="005A1F54" w:rsidRPr="00C8746E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6A6EF58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D38C85A" w14:textId="77777777" w:rsidR="005A1F54" w:rsidRPr="00C8746E" w:rsidDel="00685444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166B062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DD25FA" w:rsidRPr="008F099A" w14:paraId="08B13AFF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7306BC49" w14:textId="77777777" w:rsidR="00DD25FA" w:rsidRPr="008F099A" w:rsidRDefault="00DD25FA" w:rsidP="00DD25FA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647230F5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0BCD0B56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7" w:type="dxa"/>
            <w:gridSpan w:val="3"/>
          </w:tcPr>
          <w:p w14:paraId="54389E09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</w:tcPr>
          <w:p w14:paraId="1B13972A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599ADC34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ab/>
            </w:r>
          </w:p>
        </w:tc>
        <w:tc>
          <w:tcPr>
            <w:tcW w:w="180" w:type="dxa"/>
            <w:vAlign w:val="bottom"/>
          </w:tcPr>
          <w:p w14:paraId="24FEAEB4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980F3E0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318B2F7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596785C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189437F7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0933D0B5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DA584B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A79F2FE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6BA12A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53128626" w14:textId="785346D4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DD25FA" w:rsidRPr="008F099A" w14:paraId="74090117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1230FE4A" w14:textId="77777777" w:rsidR="00DD25FA" w:rsidRPr="008F099A" w:rsidRDefault="00DD25FA" w:rsidP="00DD25FA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7C981274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7" w:type="dxa"/>
          </w:tcPr>
          <w:p w14:paraId="7108E778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7" w:type="dxa"/>
            <w:gridSpan w:val="3"/>
          </w:tcPr>
          <w:p w14:paraId="7DA4E631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</w:tcPr>
          <w:p w14:paraId="3A1FF2E4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76B5EFDD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CBFE5B9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8DCCE8A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9EC3FED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75D3EFD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F464C3A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vAlign w:val="bottom"/>
          </w:tcPr>
          <w:p w14:paraId="16E6F828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5CADB04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241030B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1E87A0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5545DBAB" w14:textId="5C31B031" w:rsidR="00DD25FA" w:rsidRPr="00C8746E" w:rsidRDefault="00DD25FA" w:rsidP="00E1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62" w:right="-6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สำหรับงวดสาม</w:t>
            </w:r>
            <w:r w:rsidR="00E1409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เดือน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DD25FA" w:rsidRPr="008F099A" w14:paraId="195EDADA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187BC49F" w14:textId="77777777" w:rsidR="00DD25FA" w:rsidRPr="008F099A" w:rsidRDefault="00DD25FA" w:rsidP="00DD25FA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F32C593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7" w:type="dxa"/>
          </w:tcPr>
          <w:p w14:paraId="39D292FC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477" w:type="dxa"/>
            <w:gridSpan w:val="3"/>
            <w:tcBorders>
              <w:bottom w:val="single" w:sz="4" w:space="0" w:color="auto"/>
            </w:tcBorders>
          </w:tcPr>
          <w:p w14:paraId="5E5DADAE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4ADCC7C6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12E8CF6C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86A2992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vAlign w:val="bottom"/>
          </w:tcPr>
          <w:p w14:paraId="6BC97684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184" w:type="dxa"/>
            <w:vAlign w:val="bottom"/>
          </w:tcPr>
          <w:p w14:paraId="2AD493CD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3836DE0A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  <w:vAlign w:val="bottom"/>
          </w:tcPr>
          <w:p w14:paraId="2BF0F2CF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gridSpan w:val="3"/>
            <w:tcBorders>
              <w:bottom w:val="single" w:sz="4" w:space="0" w:color="auto"/>
            </w:tcBorders>
            <w:vAlign w:val="bottom"/>
          </w:tcPr>
          <w:p w14:paraId="559FCC7C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0" w:type="dxa"/>
            <w:vAlign w:val="bottom"/>
          </w:tcPr>
          <w:p w14:paraId="6E74905A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vAlign w:val="bottom"/>
          </w:tcPr>
          <w:p w14:paraId="08D2CEB3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A506233" w14:textId="77777777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gridSpan w:val="3"/>
            <w:tcBorders>
              <w:bottom w:val="single" w:sz="4" w:space="0" w:color="auto"/>
            </w:tcBorders>
            <w:vAlign w:val="bottom"/>
          </w:tcPr>
          <w:p w14:paraId="18D408B6" w14:textId="32B0145C" w:rsidR="00DD25FA" w:rsidRPr="00C8746E" w:rsidDel="00685444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DD25FA" w:rsidRPr="008F099A" w14:paraId="7A4AAB6D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66FEA187" w14:textId="77777777" w:rsidR="00DD25FA" w:rsidRPr="008F099A" w:rsidRDefault="00DD25FA" w:rsidP="00DD25FA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187AB0F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5CBA3152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7" w:type="dxa"/>
          </w:tcPr>
          <w:p w14:paraId="6E02EC94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013AE926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C0F0230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76D3CBCB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14:paraId="363E26AE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095EA579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EFED8A5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61C9E291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1905D076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0F1AF50B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183766FD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2076B009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</w:tcPr>
          <w:p w14:paraId="044BFE9F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7273D9D3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178591B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60FF388C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36" w:type="dxa"/>
          </w:tcPr>
          <w:p w14:paraId="3A294799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5CAC9245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3744B2A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7F746BE3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</w:tcPr>
          <w:p w14:paraId="305BD74E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4" w:type="dxa"/>
          </w:tcPr>
          <w:p w14:paraId="4E5F9E48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45480CEB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0" w:type="dxa"/>
          </w:tcPr>
          <w:p w14:paraId="78246843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27C0CAD4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90" w:type="dxa"/>
          </w:tcPr>
          <w:p w14:paraId="2A31DD7D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</w:tcPr>
          <w:p w14:paraId="560AE045" w14:textId="4101B51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DD25FA" w:rsidRPr="008F099A" w14:paraId="67088794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1D9F782D" w14:textId="77777777" w:rsidR="00DD25FA" w:rsidRPr="008F099A" w:rsidRDefault="00DD25FA" w:rsidP="00DD25FA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09D20854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599637E9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7" w:type="dxa"/>
          </w:tcPr>
          <w:p w14:paraId="72EBC4BA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59E700AA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0E116595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C72C737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6A516AC2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799640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14:paraId="6386062A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27A76F32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D61A741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065A5D81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53C1DF20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99B07B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</w:tcPr>
          <w:p w14:paraId="56144110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6210EF9B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3EC5039F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2728BD56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60F44629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16347C65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</w:tcPr>
          <w:p w14:paraId="7694FEF0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4D052BA2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7B5CC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7B64C0B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07902248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3F7FE74B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36" w:type="dxa"/>
          </w:tcPr>
          <w:p w14:paraId="28D8F87F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26C1E838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77F67C24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6055C13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56AA2D6D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9D9759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</w:tcPr>
          <w:p w14:paraId="0DC408A0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348BAD0E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6D7ABE23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18DD2C91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  <w:p w14:paraId="78038738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6779A9" w14:textId="77777777" w:rsidR="00DD25FA" w:rsidRPr="00C8746E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2EB32E39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2B0114C7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6386E87D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</w:tcPr>
          <w:p w14:paraId="798CFC08" w14:textId="77777777" w:rsidR="00DD25FA" w:rsidRPr="00A57B00" w:rsidRDefault="00DD25FA" w:rsidP="00DD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  <w:p w14:paraId="7D6000B8" w14:textId="77777777" w:rsidR="00DD25FA" w:rsidRPr="00C8746E" w:rsidRDefault="00DD25FA" w:rsidP="00DD25FA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A246A" w:rsidRPr="008F099A" w14:paraId="23C68ECD" w14:textId="77777777" w:rsidTr="00BC1101">
        <w:trPr>
          <w:cantSplit/>
          <w:trHeight w:hRule="exact" w:val="333"/>
          <w:tblHeader/>
        </w:trPr>
        <w:tc>
          <w:tcPr>
            <w:tcW w:w="2790" w:type="dxa"/>
          </w:tcPr>
          <w:p w14:paraId="4D4638F8" w14:textId="77777777" w:rsidR="005A1F54" w:rsidRPr="008F099A" w:rsidRDefault="005A1F54" w:rsidP="00ED2FB7">
            <w:pPr>
              <w:spacing w:line="240" w:lineRule="auto"/>
              <w:ind w:right="-57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1A0453C5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330E5F98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49761872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5294992A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9C4D29A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ED01876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4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4761C1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1D7DD865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7FE365C4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1C4108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9BBF744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6B09EA2E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7669D7ED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558D8A9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320BC26A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82E2F62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EDC7207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</w:tcPr>
          <w:p w14:paraId="1A0F75E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14:paraId="5E2BB07B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4D1E3F0A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C65531A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631D892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14E47DB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</w:tcPr>
          <w:p w14:paraId="63278F46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7FB04DDD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9A80488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C2A8F4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0" w:type="dxa"/>
          </w:tcPr>
          <w:p w14:paraId="1FD8606D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AF7E986" w14:textId="77777777" w:rsidR="005A1F54" w:rsidRPr="00C8746E" w:rsidRDefault="005A1F54" w:rsidP="00ED2FB7">
            <w:pPr>
              <w:spacing w:line="240" w:lineRule="auto"/>
              <w:ind w:left="-79" w:right="-81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A1F54" w:rsidRPr="008F099A" w14:paraId="2764C42A" w14:textId="77777777" w:rsidTr="00BC1101">
        <w:trPr>
          <w:cantSplit/>
          <w:trHeight w:hRule="exact" w:val="94"/>
        </w:trPr>
        <w:tc>
          <w:tcPr>
            <w:tcW w:w="2790" w:type="dxa"/>
          </w:tcPr>
          <w:p w14:paraId="13610F24" w14:textId="77777777" w:rsidR="005A1F54" w:rsidRPr="008F099A" w:rsidRDefault="005A1F54" w:rsidP="00ED2FB7">
            <w:pPr>
              <w:spacing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26" w:type="dxa"/>
          </w:tcPr>
          <w:p w14:paraId="0D8E823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</w:tcPr>
          <w:p w14:paraId="2F25486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77" w:type="dxa"/>
            <w:gridSpan w:val="3"/>
          </w:tcPr>
          <w:p w14:paraId="4458410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8C3BC0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817" w:type="dxa"/>
            <w:gridSpan w:val="23"/>
          </w:tcPr>
          <w:p w14:paraId="5811368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5A1F54" w:rsidRPr="008F099A" w14:paraId="1C864569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5FC635CE" w14:textId="77777777" w:rsidR="005A1F54" w:rsidRPr="008F099A" w:rsidRDefault="005A1F54" w:rsidP="00ED2FB7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ECI Metro Enterprises </w:t>
            </w:r>
          </w:p>
        </w:tc>
        <w:tc>
          <w:tcPr>
            <w:tcW w:w="1126" w:type="dxa"/>
          </w:tcPr>
          <w:p w14:paraId="520B02A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1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14:paraId="0B72240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7" w:type="dxa"/>
          </w:tcPr>
          <w:p w14:paraId="34DBF196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74CFDC4F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543B437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658303" w14:textId="77777777" w:rsidR="005A1F54" w:rsidRPr="008F099A" w:rsidRDefault="005A1F54" w:rsidP="00ED2FB7">
            <w:pPr>
              <w:tabs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E5FEC8B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2102846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789E89E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1D7A5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6EB85EC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147D5D45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286FCBD4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63EB3A7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522FA945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7DB06F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5E6492C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5E91F553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36" w:type="dxa"/>
          </w:tcPr>
          <w:p w14:paraId="207D50E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0295D9BC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9CEA1A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1CE296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A2D473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4612080F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</w:tcPr>
          <w:p w14:paraId="3CCC03B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B6416A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FF86E7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0" w:type="dxa"/>
          </w:tcPr>
          <w:p w14:paraId="58B3189C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</w:tcPr>
          <w:p w14:paraId="69C3EDC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A246A" w:rsidRPr="008F099A" w14:paraId="1BC1B0AC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66219D9E" w14:textId="77777777" w:rsidR="005A1F54" w:rsidRPr="008F099A" w:rsidRDefault="005A1F54" w:rsidP="007C1F18">
            <w:pPr>
              <w:tabs>
                <w:tab w:val="left" w:pos="342"/>
              </w:tabs>
              <w:spacing w:line="240" w:lineRule="auto"/>
              <w:ind w:left="287" w:hanging="22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(Hongkong) Co., Ltd.</w:t>
            </w:r>
          </w:p>
        </w:tc>
        <w:tc>
          <w:tcPr>
            <w:tcW w:w="1126" w:type="dxa"/>
          </w:tcPr>
          <w:p w14:paraId="32A89363" w14:textId="77777777" w:rsidR="005A1F54" w:rsidRPr="008F099A" w:rsidDel="009F756A" w:rsidRDefault="005A1F54" w:rsidP="0078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ฮ่องกง</w:t>
            </w:r>
          </w:p>
        </w:tc>
        <w:tc>
          <w:tcPr>
            <w:tcW w:w="187" w:type="dxa"/>
          </w:tcPr>
          <w:p w14:paraId="082B0067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7" w:type="dxa"/>
          </w:tcPr>
          <w:p w14:paraId="74BB352C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4" w:type="dxa"/>
          </w:tcPr>
          <w:p w14:paraId="4CF3DD4F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427DF125" w14:textId="77777777" w:rsidR="005A1F54" w:rsidRPr="008F099A" w:rsidDel="009F756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14:paraId="74990349" w14:textId="77777777" w:rsidR="005A1F54" w:rsidRPr="008F099A" w:rsidRDefault="005A1F54" w:rsidP="00ED2FB7">
            <w:pPr>
              <w:tabs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D200879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0F1D4A9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187834E8" w14:textId="77777777" w:rsidR="005A1F54" w:rsidRPr="008F099A" w:rsidDel="009F756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2762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BCAC5A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D0C6BB5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</w:tcPr>
          <w:p w14:paraId="208CDDC4" w14:textId="77777777" w:rsidR="005A1F54" w:rsidRPr="008F099A" w:rsidDel="009F756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72467F7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2AB55EA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FDD49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6D05741" w14:textId="77777777" w:rsidR="005A1F54" w:rsidRPr="008F099A" w:rsidDel="009F756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1B02245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auto"/>
          </w:tcPr>
          <w:p w14:paraId="1D1F79C0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B8E759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03412C12" w14:textId="77777777" w:rsidR="005A1F54" w:rsidRPr="008F099A" w:rsidDel="009F756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4473B2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B17669B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C82B4B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</w:tcPr>
          <w:p w14:paraId="19318DB4" w14:textId="77777777" w:rsidR="005A1F54" w:rsidRPr="008F099A" w:rsidDel="009F756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15E160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73CF14" w14:textId="77777777" w:rsidR="005A1F54" w:rsidRPr="008F099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4DC1CBD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</w:tcPr>
          <w:p w14:paraId="1B475CD9" w14:textId="77777777" w:rsidR="005A1F54" w:rsidRPr="008F099A" w:rsidDel="009F756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8A246A" w:rsidRPr="008F099A" w14:paraId="631B0E61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70A38708" w14:textId="77777777" w:rsidR="005A1F54" w:rsidRPr="008F099A" w:rsidRDefault="005A1F54" w:rsidP="00ED2FB7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ECI Metro Investment  Co., Ltd.</w:t>
            </w:r>
          </w:p>
        </w:tc>
        <w:tc>
          <w:tcPr>
            <w:tcW w:w="1126" w:type="dxa"/>
          </w:tcPr>
          <w:p w14:paraId="4C8021DC" w14:textId="77777777" w:rsidR="005A1F54" w:rsidRPr="008F099A" w:rsidRDefault="005A1F54" w:rsidP="0078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187" w:type="dxa"/>
          </w:tcPr>
          <w:p w14:paraId="6A9FDABF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7" w:type="dxa"/>
          </w:tcPr>
          <w:p w14:paraId="1197CBD3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4" w:type="dxa"/>
          </w:tcPr>
          <w:p w14:paraId="0773097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633FBDD9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25.21</w:t>
            </w:r>
          </w:p>
        </w:tc>
        <w:tc>
          <w:tcPr>
            <w:tcW w:w="180" w:type="dxa"/>
          </w:tcPr>
          <w:p w14:paraId="1F632BF0" w14:textId="77777777" w:rsidR="005A1F54" w:rsidRPr="008F099A" w:rsidRDefault="005A1F54" w:rsidP="00ED2FB7">
            <w:pPr>
              <w:tabs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A99649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84" w:type="dxa"/>
            <w:shd w:val="clear" w:color="auto" w:fill="auto"/>
          </w:tcPr>
          <w:p w14:paraId="29B3C20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70266419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80" w:type="dxa"/>
            <w:shd w:val="clear" w:color="auto" w:fill="auto"/>
          </w:tcPr>
          <w:p w14:paraId="0BDAF4B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9EADE07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1,296</w:t>
            </w:r>
          </w:p>
        </w:tc>
        <w:tc>
          <w:tcPr>
            <w:tcW w:w="184" w:type="dxa"/>
            <w:shd w:val="clear" w:color="auto" w:fill="auto"/>
          </w:tcPr>
          <w:p w14:paraId="7254B2AB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</w:tcPr>
          <w:p w14:paraId="36573B3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1,296</w:t>
            </w:r>
          </w:p>
        </w:tc>
        <w:tc>
          <w:tcPr>
            <w:tcW w:w="184" w:type="dxa"/>
            <w:shd w:val="clear" w:color="auto" w:fill="auto"/>
          </w:tcPr>
          <w:p w14:paraId="4B867E06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019D810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3,121</w:t>
            </w:r>
          </w:p>
        </w:tc>
        <w:tc>
          <w:tcPr>
            <w:tcW w:w="180" w:type="dxa"/>
            <w:shd w:val="clear" w:color="auto" w:fill="auto"/>
          </w:tcPr>
          <w:p w14:paraId="126AA82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0C1C12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2,986</w:t>
            </w:r>
          </w:p>
        </w:tc>
        <w:tc>
          <w:tcPr>
            <w:tcW w:w="184" w:type="dxa"/>
            <w:shd w:val="clear" w:color="auto" w:fill="auto"/>
          </w:tcPr>
          <w:p w14:paraId="441ACF9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auto"/>
          </w:tcPr>
          <w:p w14:paraId="539B9A34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377AF16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71848B92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EB632B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548174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3,121</w:t>
            </w:r>
          </w:p>
        </w:tc>
        <w:tc>
          <w:tcPr>
            <w:tcW w:w="184" w:type="dxa"/>
            <w:shd w:val="clear" w:color="auto" w:fill="auto"/>
          </w:tcPr>
          <w:p w14:paraId="49B2C50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</w:tcPr>
          <w:p w14:paraId="6A3D987F" w14:textId="77777777" w:rsidR="005A1F54" w:rsidRPr="008F099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2,986</w:t>
            </w:r>
          </w:p>
        </w:tc>
        <w:tc>
          <w:tcPr>
            <w:tcW w:w="180" w:type="dxa"/>
            <w:shd w:val="clear" w:color="auto" w:fill="auto"/>
          </w:tcPr>
          <w:p w14:paraId="5810431C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2EB767F" w14:textId="77777777" w:rsidR="005A1F54" w:rsidRPr="008F099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E2D9A24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</w:tcPr>
          <w:p w14:paraId="567F0CCE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8A246A" w:rsidRPr="008F099A" w14:paraId="6AA16177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20038D63" w14:textId="5B0F9ED2" w:rsidR="005A1F54" w:rsidRPr="008F099A" w:rsidRDefault="005A1F54" w:rsidP="00ED2FB7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Feng Sheng Livestock Co., Ltd</w:t>
            </w:r>
            <w:r w:rsidR="00F362C4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</w:p>
        </w:tc>
        <w:tc>
          <w:tcPr>
            <w:tcW w:w="1126" w:type="dxa"/>
          </w:tcPr>
          <w:p w14:paraId="4353C2E4" w14:textId="77777777" w:rsidR="005A1F54" w:rsidRPr="008F099A" w:rsidRDefault="005A1F54" w:rsidP="0078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87" w:type="dxa"/>
          </w:tcPr>
          <w:p w14:paraId="7F6879F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7" w:type="dxa"/>
          </w:tcPr>
          <w:p w14:paraId="661B1FF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19.51</w:t>
            </w:r>
          </w:p>
        </w:tc>
        <w:tc>
          <w:tcPr>
            <w:tcW w:w="184" w:type="dxa"/>
          </w:tcPr>
          <w:p w14:paraId="39A53119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</w:tcPr>
          <w:p w14:paraId="1159700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19.51</w:t>
            </w:r>
          </w:p>
        </w:tc>
        <w:tc>
          <w:tcPr>
            <w:tcW w:w="180" w:type="dxa"/>
          </w:tcPr>
          <w:p w14:paraId="2F2BEEF3" w14:textId="77777777" w:rsidR="005A1F54" w:rsidRPr="008F099A" w:rsidRDefault="005A1F54" w:rsidP="00ED2FB7">
            <w:pPr>
              <w:tabs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37AA669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214</w:t>
            </w:r>
          </w:p>
        </w:tc>
        <w:tc>
          <w:tcPr>
            <w:tcW w:w="184" w:type="dxa"/>
            <w:shd w:val="clear" w:color="auto" w:fill="auto"/>
          </w:tcPr>
          <w:p w14:paraId="534EE495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14A40B30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214</w:t>
            </w:r>
          </w:p>
        </w:tc>
        <w:tc>
          <w:tcPr>
            <w:tcW w:w="180" w:type="dxa"/>
            <w:shd w:val="clear" w:color="auto" w:fill="auto"/>
          </w:tcPr>
          <w:p w14:paraId="744DE8DB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BEB1124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84" w:type="dxa"/>
            <w:shd w:val="clear" w:color="auto" w:fill="auto"/>
          </w:tcPr>
          <w:p w14:paraId="33FD8E63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</w:tcPr>
          <w:p w14:paraId="214C2CA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84" w:type="dxa"/>
            <w:shd w:val="clear" w:color="auto" w:fill="auto"/>
          </w:tcPr>
          <w:p w14:paraId="0258ECF7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2887765B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108</w:t>
            </w:r>
          </w:p>
        </w:tc>
        <w:tc>
          <w:tcPr>
            <w:tcW w:w="180" w:type="dxa"/>
            <w:shd w:val="clear" w:color="auto" w:fill="auto"/>
          </w:tcPr>
          <w:p w14:paraId="6FD4447E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D5498E6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84" w:type="dxa"/>
            <w:shd w:val="clear" w:color="auto" w:fill="auto"/>
          </w:tcPr>
          <w:p w14:paraId="717A849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auto"/>
          </w:tcPr>
          <w:p w14:paraId="043DC1A5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03A8552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26" w:type="dxa"/>
            <w:shd w:val="clear" w:color="auto" w:fill="auto"/>
          </w:tcPr>
          <w:p w14:paraId="70198556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1D1953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D6139F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108</w:t>
            </w:r>
          </w:p>
        </w:tc>
        <w:tc>
          <w:tcPr>
            <w:tcW w:w="184" w:type="dxa"/>
            <w:shd w:val="clear" w:color="auto" w:fill="auto"/>
          </w:tcPr>
          <w:p w14:paraId="75FA07D4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</w:tcPr>
          <w:p w14:paraId="140B5252" w14:textId="77777777" w:rsidR="005A1F54" w:rsidRPr="008F099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1161C279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6E55A6" w14:textId="77777777" w:rsidR="005A1F54" w:rsidRPr="008F099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9D8BC44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</w:tcPr>
          <w:p w14:paraId="2ABB3307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8A246A" w:rsidRPr="008F099A" w14:paraId="6CCDFB7E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145C353E" w14:textId="5C171D2F" w:rsidR="005A1F54" w:rsidRPr="008F099A" w:rsidRDefault="005A1F54" w:rsidP="00ED2FB7">
            <w:pPr>
              <w:tabs>
                <w:tab w:val="left" w:pos="342"/>
              </w:tabs>
              <w:spacing w:line="240" w:lineRule="auto"/>
              <w:ind w:left="11" w:hanging="91"/>
              <w:rPr>
                <w:rFonts w:ascii="Angsana New" w:eastAsia="Times New Roman" w:hAnsi="Angsana New" w:cs="Angsana New"/>
                <w:sz w:val="28"/>
                <w:szCs w:val="28"/>
              </w:rPr>
            </w:pPr>
            <w:proofErr w:type="spellStart"/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HyLife</w:t>
            </w:r>
            <w:proofErr w:type="spellEnd"/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Group Holdings Ltd.</w:t>
            </w:r>
            <w:r w:rsidR="0021577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26" w:type="dxa"/>
          </w:tcPr>
          <w:p w14:paraId="30735268" w14:textId="77777777" w:rsidR="005A1F54" w:rsidRPr="00C8746E" w:rsidRDefault="005A1F54" w:rsidP="0078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80" w:right="-12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แคนาดา</w:t>
            </w:r>
          </w:p>
        </w:tc>
        <w:tc>
          <w:tcPr>
            <w:tcW w:w="187" w:type="dxa"/>
          </w:tcPr>
          <w:p w14:paraId="532D332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7" w:type="dxa"/>
          </w:tcPr>
          <w:p w14:paraId="0811258F" w14:textId="77777777" w:rsidR="005A1F54" w:rsidRPr="00C8746E" w:rsidRDefault="005A1F54" w:rsidP="0076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.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</w:p>
        </w:tc>
        <w:tc>
          <w:tcPr>
            <w:tcW w:w="184" w:type="dxa"/>
          </w:tcPr>
          <w:p w14:paraId="14DA9B1F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</w:tcPr>
          <w:p w14:paraId="217DA245" w14:textId="77777777" w:rsidR="005A1F54" w:rsidRPr="008F099A" w:rsidRDefault="005A1F54" w:rsidP="0076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.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6BC6F8C5" w14:textId="77777777" w:rsidR="005A1F54" w:rsidRPr="00C8746E" w:rsidRDefault="005A1F54" w:rsidP="00ED2F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B42974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1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555</w:t>
            </w:r>
          </w:p>
        </w:tc>
        <w:tc>
          <w:tcPr>
            <w:tcW w:w="184" w:type="dxa"/>
            <w:shd w:val="clear" w:color="auto" w:fill="auto"/>
          </w:tcPr>
          <w:p w14:paraId="54B14B7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  <w:shd w:val="clear" w:color="auto" w:fill="auto"/>
          </w:tcPr>
          <w:p w14:paraId="30A9E11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1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14:paraId="002BF6D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1A82E6E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9,988</w:t>
            </w:r>
          </w:p>
        </w:tc>
        <w:tc>
          <w:tcPr>
            <w:tcW w:w="184" w:type="dxa"/>
            <w:shd w:val="clear" w:color="auto" w:fill="auto"/>
          </w:tcPr>
          <w:p w14:paraId="1C09F387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shd w:val="clear" w:color="auto" w:fill="auto"/>
          </w:tcPr>
          <w:p w14:paraId="44D0416F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 w:right="-8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9,988</w:t>
            </w:r>
          </w:p>
        </w:tc>
        <w:tc>
          <w:tcPr>
            <w:tcW w:w="184" w:type="dxa"/>
            <w:shd w:val="clear" w:color="auto" w:fill="auto"/>
          </w:tcPr>
          <w:p w14:paraId="046B0C6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shd w:val="clear" w:color="auto" w:fill="auto"/>
          </w:tcPr>
          <w:p w14:paraId="19C887E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11,938</w:t>
            </w:r>
          </w:p>
        </w:tc>
        <w:tc>
          <w:tcPr>
            <w:tcW w:w="180" w:type="dxa"/>
            <w:shd w:val="clear" w:color="auto" w:fill="auto"/>
          </w:tcPr>
          <w:p w14:paraId="3D12FF7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CDE46F4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11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272</w:t>
            </w:r>
          </w:p>
        </w:tc>
        <w:tc>
          <w:tcPr>
            <w:tcW w:w="184" w:type="dxa"/>
            <w:shd w:val="clear" w:color="auto" w:fill="auto"/>
          </w:tcPr>
          <w:p w14:paraId="1654BB4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6" w:type="dxa"/>
            <w:shd w:val="clear" w:color="auto" w:fill="auto"/>
          </w:tcPr>
          <w:p w14:paraId="4BA0AACB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DC50316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  <w:shd w:val="clear" w:color="auto" w:fill="auto"/>
          </w:tcPr>
          <w:p w14:paraId="3A145EED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8A6E5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BB8851A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11,938</w:t>
            </w:r>
          </w:p>
        </w:tc>
        <w:tc>
          <w:tcPr>
            <w:tcW w:w="184" w:type="dxa"/>
            <w:shd w:val="clear" w:color="auto" w:fill="auto"/>
          </w:tcPr>
          <w:p w14:paraId="20D733C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shd w:val="clear" w:color="auto" w:fill="auto"/>
          </w:tcPr>
          <w:p w14:paraId="7AEB14F6" w14:textId="77777777" w:rsidR="005A1F54" w:rsidRPr="00C8746E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11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272</w:t>
            </w:r>
          </w:p>
        </w:tc>
        <w:tc>
          <w:tcPr>
            <w:tcW w:w="180" w:type="dxa"/>
            <w:shd w:val="clear" w:color="auto" w:fill="auto"/>
          </w:tcPr>
          <w:p w14:paraId="27902B3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0D77F07" w14:textId="77777777" w:rsidR="005A1F54" w:rsidRPr="00C8746E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46310E67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3025D9B" w14:textId="70981839" w:rsidR="005A1F54" w:rsidRPr="00C8746E" w:rsidRDefault="00DD25FA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8A246A" w:rsidRPr="008F099A" w14:paraId="23E816C3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3535F81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proofErr w:type="spellStart"/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SuperDrob</w:t>
            </w:r>
            <w:proofErr w:type="spellEnd"/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 xml:space="preserve"> S.A.</w:t>
            </w: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ab/>
            </w:r>
          </w:p>
        </w:tc>
        <w:tc>
          <w:tcPr>
            <w:tcW w:w="1126" w:type="dxa"/>
          </w:tcPr>
          <w:p w14:paraId="727BC380" w14:textId="77777777" w:rsidR="005A1F54" w:rsidRPr="00C8746E" w:rsidRDefault="005A1F54" w:rsidP="0078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80" w:right="-12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โปแลนด์</w:t>
            </w:r>
          </w:p>
        </w:tc>
        <w:tc>
          <w:tcPr>
            <w:tcW w:w="187" w:type="dxa"/>
          </w:tcPr>
          <w:p w14:paraId="1107FF56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7" w:type="dxa"/>
          </w:tcPr>
          <w:p w14:paraId="7ADB4734" w14:textId="77777777" w:rsidR="005A1F54" w:rsidRPr="00C8746E" w:rsidRDefault="005A1F54" w:rsidP="0076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49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.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45</w:t>
            </w:r>
          </w:p>
        </w:tc>
        <w:tc>
          <w:tcPr>
            <w:tcW w:w="184" w:type="dxa"/>
          </w:tcPr>
          <w:p w14:paraId="4947823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</w:tcPr>
          <w:p w14:paraId="575C2AD0" w14:textId="77777777" w:rsidR="005A1F54" w:rsidRPr="008F099A" w:rsidRDefault="005A1F54" w:rsidP="0076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49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.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45</w:t>
            </w:r>
          </w:p>
        </w:tc>
        <w:tc>
          <w:tcPr>
            <w:tcW w:w="180" w:type="dxa"/>
          </w:tcPr>
          <w:p w14:paraId="05E34070" w14:textId="77777777" w:rsidR="005A1F54" w:rsidRPr="00C8746E" w:rsidRDefault="005A1F54" w:rsidP="00ED2F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A2BB81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4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708</w:t>
            </w:r>
          </w:p>
        </w:tc>
        <w:tc>
          <w:tcPr>
            <w:tcW w:w="184" w:type="dxa"/>
            <w:shd w:val="clear" w:color="auto" w:fill="auto"/>
          </w:tcPr>
          <w:p w14:paraId="7A432FE9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  <w:shd w:val="clear" w:color="auto" w:fill="auto"/>
          </w:tcPr>
          <w:p w14:paraId="7E91F5C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4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708</w:t>
            </w:r>
          </w:p>
        </w:tc>
        <w:tc>
          <w:tcPr>
            <w:tcW w:w="180" w:type="dxa"/>
            <w:shd w:val="clear" w:color="auto" w:fill="auto"/>
          </w:tcPr>
          <w:p w14:paraId="408DCD8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B134502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3,794</w:t>
            </w:r>
          </w:p>
        </w:tc>
        <w:tc>
          <w:tcPr>
            <w:tcW w:w="184" w:type="dxa"/>
            <w:shd w:val="clear" w:color="auto" w:fill="auto"/>
          </w:tcPr>
          <w:p w14:paraId="4D4B2CB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shd w:val="clear" w:color="auto" w:fill="auto"/>
          </w:tcPr>
          <w:p w14:paraId="57FEBA19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 w:right="-8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3,794</w:t>
            </w:r>
          </w:p>
        </w:tc>
        <w:tc>
          <w:tcPr>
            <w:tcW w:w="184" w:type="dxa"/>
            <w:shd w:val="clear" w:color="auto" w:fill="auto"/>
          </w:tcPr>
          <w:p w14:paraId="6236409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shd w:val="clear" w:color="auto" w:fill="auto"/>
          </w:tcPr>
          <w:p w14:paraId="56582C08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3,437</w:t>
            </w:r>
          </w:p>
        </w:tc>
        <w:tc>
          <w:tcPr>
            <w:tcW w:w="180" w:type="dxa"/>
            <w:shd w:val="clear" w:color="auto" w:fill="auto"/>
          </w:tcPr>
          <w:p w14:paraId="0F9E069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C6EFCCF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476</w:t>
            </w:r>
          </w:p>
        </w:tc>
        <w:tc>
          <w:tcPr>
            <w:tcW w:w="184" w:type="dxa"/>
            <w:shd w:val="clear" w:color="auto" w:fill="auto"/>
          </w:tcPr>
          <w:p w14:paraId="08E56F0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6" w:type="dxa"/>
            <w:shd w:val="clear" w:color="auto" w:fill="auto"/>
          </w:tcPr>
          <w:p w14:paraId="64E08973" w14:textId="77777777" w:rsidR="005A1F54" w:rsidRPr="00C8746E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505E5EF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  <w:shd w:val="clear" w:color="auto" w:fill="auto"/>
          </w:tcPr>
          <w:p w14:paraId="1E52BD8B" w14:textId="77777777" w:rsidR="005A1F54" w:rsidRPr="00C8746E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E4E6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C533F4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3,437</w:t>
            </w:r>
          </w:p>
        </w:tc>
        <w:tc>
          <w:tcPr>
            <w:tcW w:w="184" w:type="dxa"/>
            <w:shd w:val="clear" w:color="auto" w:fill="auto"/>
          </w:tcPr>
          <w:p w14:paraId="00B0646A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shd w:val="clear" w:color="auto" w:fill="auto"/>
          </w:tcPr>
          <w:p w14:paraId="0A08D827" w14:textId="77777777" w:rsidR="005A1F54" w:rsidRPr="00C8746E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476</w:t>
            </w:r>
          </w:p>
        </w:tc>
        <w:tc>
          <w:tcPr>
            <w:tcW w:w="180" w:type="dxa"/>
            <w:shd w:val="clear" w:color="auto" w:fill="auto"/>
          </w:tcPr>
          <w:p w14:paraId="10591901" w14:textId="77777777" w:rsidR="005A1F54" w:rsidRPr="00C8746E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520E942" w14:textId="77777777" w:rsidR="005A1F54" w:rsidRPr="00C8746E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AA1596A" w14:textId="77777777" w:rsidR="005A1F54" w:rsidRPr="00C8746E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AEFFDC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8A246A" w:rsidRPr="008F099A" w14:paraId="18C506BF" w14:textId="77777777" w:rsidTr="00765A9F">
        <w:trPr>
          <w:cantSplit/>
          <w:trHeight w:val="330"/>
        </w:trPr>
        <w:tc>
          <w:tcPr>
            <w:tcW w:w="2790" w:type="dxa"/>
          </w:tcPr>
          <w:p w14:paraId="19BDEB4B" w14:textId="23BD452A" w:rsidR="005A1F54" w:rsidRPr="008F099A" w:rsidRDefault="005A1F54" w:rsidP="00ED2FB7">
            <w:pPr>
              <w:tabs>
                <w:tab w:val="left" w:pos="342"/>
              </w:tabs>
              <w:spacing w:line="320" w:lineRule="exact"/>
              <w:ind w:left="11" w:hanging="91"/>
              <w:rPr>
                <w:rFonts w:ascii="Angsana New" w:eastAsia="Times New Roman" w:hAnsi="Angsana New" w:cs="Angsana New"/>
                <w:sz w:val="28"/>
                <w:szCs w:val="28"/>
              </w:rPr>
            </w:pPr>
            <w:proofErr w:type="spellStart"/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>Westbridge</w:t>
            </w:r>
            <w:proofErr w:type="spellEnd"/>
            <w:r w:rsidRPr="008F099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Foods Holding B.V.</w:t>
            </w:r>
            <w:r w:rsidR="0021577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26" w:type="dxa"/>
          </w:tcPr>
          <w:p w14:paraId="25F8556B" w14:textId="77777777" w:rsidR="005A1F54" w:rsidRPr="00C8746E" w:rsidRDefault="005A1F54" w:rsidP="0078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80" w:right="-12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เนเธอร์แลนด์</w:t>
            </w:r>
          </w:p>
        </w:tc>
        <w:tc>
          <w:tcPr>
            <w:tcW w:w="187" w:type="dxa"/>
          </w:tcPr>
          <w:p w14:paraId="42F1B40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7" w:type="dxa"/>
          </w:tcPr>
          <w:p w14:paraId="4D9529D1" w14:textId="77777777" w:rsidR="005A1F54" w:rsidRPr="008F099A" w:rsidRDefault="005A1F54" w:rsidP="00765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50</w:t>
            </w: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.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00</w:t>
            </w:r>
          </w:p>
        </w:tc>
        <w:tc>
          <w:tcPr>
            <w:tcW w:w="184" w:type="dxa"/>
          </w:tcPr>
          <w:p w14:paraId="6E72219F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6" w:type="dxa"/>
          </w:tcPr>
          <w:p w14:paraId="2B80C3C7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50</w:t>
            </w: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.</w:t>
            </w: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00</w:t>
            </w:r>
          </w:p>
        </w:tc>
        <w:tc>
          <w:tcPr>
            <w:tcW w:w="180" w:type="dxa"/>
          </w:tcPr>
          <w:p w14:paraId="05E37C3E" w14:textId="77777777" w:rsidR="005A1F54" w:rsidRPr="008F099A" w:rsidRDefault="005A1F54" w:rsidP="00ED2F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3220CE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C568EA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6" w:type="dxa"/>
            <w:shd w:val="clear" w:color="auto" w:fill="auto"/>
          </w:tcPr>
          <w:p w14:paraId="2FAA889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C8746E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C47BC83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717C063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553C64C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08F37686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 w:right="-8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7F169DAF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</w:tcPr>
          <w:p w14:paraId="21AC4CD2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A0BCCB5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B93356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18F3668D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</w:tcPr>
          <w:p w14:paraId="4CB1EFCF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149C811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</w:tcPr>
          <w:p w14:paraId="668D1548" w14:textId="77777777" w:rsidR="005A1F54" w:rsidRPr="008F099A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765494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F97A168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0718055A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3F91F6C2" w14:textId="77777777" w:rsidR="005A1F54" w:rsidRPr="008F099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DB438A2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5ED759E" w14:textId="77777777" w:rsidR="005A1F54" w:rsidRPr="008F099A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4</w:t>
            </w:r>
          </w:p>
        </w:tc>
        <w:tc>
          <w:tcPr>
            <w:tcW w:w="190" w:type="dxa"/>
            <w:shd w:val="clear" w:color="auto" w:fill="auto"/>
          </w:tcPr>
          <w:p w14:paraId="61C61546" w14:textId="77777777" w:rsidR="005A1F54" w:rsidRPr="008F099A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072B0755" w14:textId="77777777" w:rsidR="005A1F54" w:rsidRPr="008F099A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8F099A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-</w:t>
            </w:r>
          </w:p>
        </w:tc>
      </w:tr>
      <w:tr w:rsidR="008A246A" w:rsidRPr="008F099A" w14:paraId="259ECA84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59A09012" w14:textId="77777777" w:rsidR="005A1F54" w:rsidRPr="00C8746E" w:rsidRDefault="005A1F54" w:rsidP="00ED2FB7">
            <w:pPr>
              <w:tabs>
                <w:tab w:val="clear" w:pos="227"/>
                <w:tab w:val="left" w:pos="8"/>
                <w:tab w:val="left" w:pos="188"/>
              </w:tabs>
              <w:spacing w:line="240" w:lineRule="auto"/>
              <w:ind w:hanging="82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6" w:type="dxa"/>
          </w:tcPr>
          <w:p w14:paraId="7FC3F5B3" w14:textId="77777777" w:rsidR="005A1F54" w:rsidRPr="00C8746E" w:rsidRDefault="005A1F54" w:rsidP="0078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</w:tcPr>
          <w:p w14:paraId="1BB5DB3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7" w:type="dxa"/>
          </w:tcPr>
          <w:p w14:paraId="2AA70114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63E13607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</w:tcPr>
          <w:p w14:paraId="51E29B9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D788D2E" w14:textId="77777777" w:rsidR="005A1F54" w:rsidRPr="00C8746E" w:rsidRDefault="005A1F54" w:rsidP="00ED2F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4CD11E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1A358073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</w:tcPr>
          <w:p w14:paraId="118D7CF8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BFFEA9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3D895E7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8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17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059</w:t>
            </w:r>
          </w:p>
        </w:tc>
        <w:tc>
          <w:tcPr>
            <w:tcW w:w="184" w:type="dxa"/>
          </w:tcPr>
          <w:p w14:paraId="46FB84FA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3A293E4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 w:right="-8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17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059</w:t>
            </w:r>
          </w:p>
        </w:tc>
        <w:tc>
          <w:tcPr>
            <w:tcW w:w="184" w:type="dxa"/>
          </w:tcPr>
          <w:p w14:paraId="5B47840F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61A211D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21,858</w:t>
            </w:r>
          </w:p>
        </w:tc>
        <w:tc>
          <w:tcPr>
            <w:tcW w:w="180" w:type="dxa"/>
          </w:tcPr>
          <w:p w14:paraId="2193F9A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44DDD94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21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014</w:t>
            </w:r>
          </w:p>
        </w:tc>
        <w:tc>
          <w:tcPr>
            <w:tcW w:w="184" w:type="dxa"/>
          </w:tcPr>
          <w:p w14:paraId="0DE66A6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36" w:type="dxa"/>
            <w:tcBorders>
              <w:bottom w:val="double" w:sz="4" w:space="0" w:color="auto"/>
            </w:tcBorders>
          </w:tcPr>
          <w:p w14:paraId="5B8D3F9F" w14:textId="77777777" w:rsidR="005A1F54" w:rsidRPr="00C8746E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</w:tcPr>
          <w:p w14:paraId="54CE8BC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12D63DE6" w14:textId="77777777" w:rsidR="005A1F54" w:rsidRPr="00C8746E" w:rsidRDefault="005A1F54" w:rsidP="002B2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0114EC9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730851A1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21,858</w:t>
            </w:r>
          </w:p>
        </w:tc>
        <w:tc>
          <w:tcPr>
            <w:tcW w:w="184" w:type="dxa"/>
          </w:tcPr>
          <w:p w14:paraId="21307AD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</w:tcPr>
          <w:p w14:paraId="5BE431A3" w14:textId="77777777" w:rsidR="005A1F54" w:rsidRPr="00C8746E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21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C8746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014</w:t>
            </w:r>
          </w:p>
        </w:tc>
        <w:tc>
          <w:tcPr>
            <w:tcW w:w="180" w:type="dxa"/>
          </w:tcPr>
          <w:p w14:paraId="5C511D45" w14:textId="77777777" w:rsidR="005A1F54" w:rsidRPr="00C8746E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EDCBEDA" w14:textId="77777777" w:rsidR="005A1F54" w:rsidRPr="00C8746E" w:rsidRDefault="005A1F54" w:rsidP="00BC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90" w:type="dxa"/>
          </w:tcPr>
          <w:p w14:paraId="6592826A" w14:textId="77777777" w:rsidR="005A1F54" w:rsidRPr="00C8746E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40A218D0" w14:textId="39ED2112" w:rsidR="005A1F54" w:rsidRPr="00C8746E" w:rsidRDefault="00DD25FA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8A246A" w:rsidRPr="008F099A" w14:paraId="420BEFC2" w14:textId="77777777" w:rsidTr="00BC1101">
        <w:trPr>
          <w:cantSplit/>
          <w:trHeight w:hRule="exact" w:val="319"/>
        </w:trPr>
        <w:tc>
          <w:tcPr>
            <w:tcW w:w="2790" w:type="dxa"/>
          </w:tcPr>
          <w:p w14:paraId="2A716A92" w14:textId="77777777" w:rsidR="005A1F54" w:rsidRDefault="005A1F54" w:rsidP="00ED2FB7">
            <w:pPr>
              <w:tabs>
                <w:tab w:val="clear" w:pos="227"/>
                <w:tab w:val="left" w:pos="373"/>
              </w:tabs>
              <w:spacing w:line="32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57CBF375" w14:textId="57992D73" w:rsidR="005A1F54" w:rsidRPr="00C8746E" w:rsidRDefault="005A1F54" w:rsidP="00ED2FB7">
            <w:pPr>
              <w:tabs>
                <w:tab w:val="clear" w:pos="227"/>
                <w:tab w:val="left" w:pos="373"/>
              </w:tabs>
              <w:spacing w:line="32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14:paraId="4647B09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7" w:type="dxa"/>
          </w:tcPr>
          <w:p w14:paraId="474F3A19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7" w:type="dxa"/>
          </w:tcPr>
          <w:p w14:paraId="45749A5D" w14:textId="77777777" w:rsidR="005A1F54" w:rsidRPr="005C5323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4" w:type="dxa"/>
          </w:tcPr>
          <w:p w14:paraId="2552ADF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</w:tcPr>
          <w:p w14:paraId="6FE99255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E9FB565" w14:textId="77777777" w:rsidR="005A1F54" w:rsidRPr="00C8746E" w:rsidRDefault="005A1F54" w:rsidP="00ED2F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FFEE0E5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70069F1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</w:tcPr>
          <w:p w14:paraId="4912E0FE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44E58C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CB172DB" w14:textId="77777777" w:rsidR="005A1F54" w:rsidRPr="00902DF9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E90395D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</w:tcPr>
          <w:p w14:paraId="3DF57DBA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79" w:right="-8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0DE5135A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282421D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D31F24C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28F6E5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4E948C40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6" w:type="dxa"/>
            <w:tcBorders>
              <w:top w:val="double" w:sz="4" w:space="0" w:color="auto"/>
            </w:tcBorders>
          </w:tcPr>
          <w:p w14:paraId="33D56405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1C6AD575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98BA17A" w14:textId="77777777" w:rsidR="005A1F54" w:rsidRPr="003B17CC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0" w:type="dxa"/>
          </w:tcPr>
          <w:p w14:paraId="0CBE9319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61DEE64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</w:tcPr>
          <w:p w14:paraId="454F30AB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</w:tcPr>
          <w:p w14:paraId="0A0AEEC2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BC3" w14:textId="77777777" w:rsidR="005A1F54" w:rsidRPr="00C8746E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5455607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0" w:type="dxa"/>
          </w:tcPr>
          <w:p w14:paraId="40020A62" w14:textId="77777777" w:rsidR="005A1F54" w:rsidRPr="00C8746E" w:rsidRDefault="005A1F54" w:rsidP="00ED2FB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29552227" w14:textId="77777777" w:rsidR="005A1F54" w:rsidRPr="00C8746E" w:rsidRDefault="005A1F54" w:rsidP="00ED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</w:tr>
    </w:tbl>
    <w:p w14:paraId="3EF5AAA5" w14:textId="02B9DAE7" w:rsidR="005A1F54" w:rsidRPr="007D258E" w:rsidRDefault="005A1F54" w:rsidP="007D258E">
      <w:pPr>
        <w:pStyle w:val="a"/>
        <w:tabs>
          <w:tab w:val="clear" w:pos="1080"/>
        </w:tabs>
        <w:ind w:left="90" w:hanging="90"/>
        <w:jc w:val="thaiDistribute"/>
        <w:rPr>
          <w:rFonts w:asciiTheme="majorBidi" w:hAnsiTheme="majorBidi" w:cstheme="majorBidi"/>
        </w:rPr>
      </w:pPr>
    </w:p>
    <w:p w14:paraId="66FAEB87" w14:textId="77777777" w:rsidR="00555629" w:rsidRPr="00A57B00" w:rsidRDefault="00A711F5" w:rsidP="000429AC">
      <w:pPr>
        <w:pStyle w:val="a"/>
        <w:tabs>
          <w:tab w:val="clear" w:pos="1080"/>
          <w:tab w:val="left" w:pos="540"/>
        </w:tabs>
        <w:ind w:left="180" w:hanging="18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A57B00">
        <w:rPr>
          <w:rFonts w:asciiTheme="majorBidi" w:hAnsiTheme="majorBidi" w:cstheme="majorBidi"/>
          <w:cs/>
        </w:rPr>
        <w:br w:type="page"/>
      </w:r>
      <w:r w:rsidR="00555629" w:rsidRPr="00A57B00">
        <w:rPr>
          <w:rFonts w:asciiTheme="majorBidi" w:hAnsiTheme="majorBidi" w:cstheme="majorBidi"/>
          <w:b/>
          <w:bCs/>
          <w:i/>
          <w:iCs/>
          <w:cs/>
        </w:rPr>
        <w:lastRenderedPageBreak/>
        <w:t>รายละเอียดเงินลงทุนในการร่วมค้าและรับเงินปันผลรับ (ต่อ)</w:t>
      </w:r>
    </w:p>
    <w:p w14:paraId="432A814B" w14:textId="77777777" w:rsidR="00555629" w:rsidRPr="00902DF9" w:rsidRDefault="0055562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662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7"/>
        <w:gridCol w:w="1161"/>
        <w:gridCol w:w="209"/>
        <w:gridCol w:w="655"/>
        <w:gridCol w:w="196"/>
        <w:gridCol w:w="656"/>
        <w:gridCol w:w="195"/>
        <w:gridCol w:w="653"/>
        <w:gridCol w:w="195"/>
        <w:gridCol w:w="656"/>
        <w:gridCol w:w="195"/>
        <w:gridCol w:w="653"/>
        <w:gridCol w:w="195"/>
        <w:gridCol w:w="661"/>
        <w:gridCol w:w="198"/>
        <w:gridCol w:w="656"/>
        <w:gridCol w:w="195"/>
        <w:gridCol w:w="654"/>
        <w:gridCol w:w="196"/>
        <w:gridCol w:w="665"/>
        <w:gridCol w:w="195"/>
        <w:gridCol w:w="656"/>
        <w:gridCol w:w="7"/>
        <w:gridCol w:w="188"/>
        <w:gridCol w:w="12"/>
        <w:gridCol w:w="716"/>
        <w:gridCol w:w="16"/>
        <w:gridCol w:w="179"/>
        <w:gridCol w:w="29"/>
        <w:gridCol w:w="753"/>
      </w:tblGrid>
      <w:tr w:rsidR="00F74785" w:rsidRPr="00A57B00" w14:paraId="7DDFFD7B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50AEFFA0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4916DBF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" w:type="dxa"/>
          </w:tcPr>
          <w:p w14:paraId="3A2C234F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25" w:type="dxa"/>
            <w:gridSpan w:val="27"/>
            <w:shd w:val="clear" w:color="auto" w:fill="auto"/>
            <w:vAlign w:val="center"/>
          </w:tcPr>
          <w:p w14:paraId="4A536F41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74785" w:rsidRPr="00A57B00" w14:paraId="2E0B035F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150C54F7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95" w:type="dxa"/>
            <w:gridSpan w:val="29"/>
            <w:tcBorders>
              <w:bottom w:val="single" w:sz="4" w:space="0" w:color="auto"/>
            </w:tcBorders>
          </w:tcPr>
          <w:p w14:paraId="1524562F" w14:textId="77777777" w:rsidR="00F74785" w:rsidRPr="00A57B00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74785" w:rsidRPr="00A57B00" w14:paraId="715FF5D3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778D131F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A2394A1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09" w:type="dxa"/>
            <w:tcBorders>
              <w:top w:val="single" w:sz="4" w:space="0" w:color="auto"/>
            </w:tcBorders>
          </w:tcPr>
          <w:p w14:paraId="4209D4CE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35C778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4031F7E6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FFF9F6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5302E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61813" w14:textId="77777777" w:rsidR="00F74785" w:rsidRPr="00A57B00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64FB1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C1B62" w14:textId="77777777" w:rsidR="00F74785" w:rsidRPr="00A57B00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34F86" w14:textId="77777777" w:rsidR="00F74785" w:rsidRPr="00A57B00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A81C" w14:textId="77777777" w:rsidR="00F74785" w:rsidRPr="00A57B00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4319B" w14:textId="172862C7" w:rsidR="00F74785" w:rsidRPr="00A57B00" w:rsidDel="00685444" w:rsidRDefault="00F74785" w:rsidP="004A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F74785" w:rsidRPr="00A57B00" w14:paraId="4036A7D8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09669CC9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40998BAF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209" w:type="dxa"/>
          </w:tcPr>
          <w:p w14:paraId="5D90890C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07" w:type="dxa"/>
            <w:gridSpan w:val="3"/>
            <w:shd w:val="clear" w:color="auto" w:fill="auto"/>
          </w:tcPr>
          <w:p w14:paraId="0CE66E59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5" w:type="dxa"/>
            <w:shd w:val="clear" w:color="auto" w:fill="auto"/>
          </w:tcPr>
          <w:p w14:paraId="7F240FC4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04" w:type="dxa"/>
            <w:gridSpan w:val="3"/>
            <w:shd w:val="clear" w:color="auto" w:fill="auto"/>
          </w:tcPr>
          <w:p w14:paraId="257DBE54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3FB542F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09" w:type="dxa"/>
            <w:gridSpan w:val="3"/>
            <w:shd w:val="clear" w:color="auto" w:fill="auto"/>
            <w:vAlign w:val="bottom"/>
          </w:tcPr>
          <w:p w14:paraId="3BD98DB4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241E0B2F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05" w:type="dxa"/>
            <w:gridSpan w:val="3"/>
            <w:shd w:val="clear" w:color="auto" w:fill="auto"/>
            <w:vAlign w:val="bottom"/>
          </w:tcPr>
          <w:p w14:paraId="2F9FC6EB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F9EEBBB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14:paraId="2EC62DEA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03DC40B4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5"/>
            <w:shd w:val="clear" w:color="auto" w:fill="auto"/>
            <w:vAlign w:val="bottom"/>
          </w:tcPr>
          <w:p w14:paraId="33AAF2F0" w14:textId="036227CA" w:rsidR="00F74785" w:rsidRPr="00A57B00" w:rsidRDefault="004A6ABD" w:rsidP="004A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8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</w:t>
            </w:r>
            <w:r w:rsidR="00F74785"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งวดสามเดือน</w:t>
            </w:r>
          </w:p>
        </w:tc>
      </w:tr>
      <w:tr w:rsidR="00DC3CEB" w:rsidRPr="00A57B00" w14:paraId="12B360C6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0BD1EE53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B0AC5D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209" w:type="dxa"/>
          </w:tcPr>
          <w:p w14:paraId="07D126D5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CB71F2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5" w:type="dxa"/>
            <w:shd w:val="clear" w:color="auto" w:fill="auto"/>
          </w:tcPr>
          <w:p w14:paraId="00DF5671" w14:textId="77777777" w:rsidR="00F74785" w:rsidRPr="00A57B00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03D48B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FD8169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A5EDD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1F631F2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0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D10E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DEECC25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A7AE9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3BEA23D2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0DB3" w14:textId="77777777" w:rsidR="00F74785" w:rsidRPr="00A57B00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ED4101" w:rsidRPr="00A57B00" w14:paraId="3D9C8C54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0694501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2D24D9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" w:type="dxa"/>
          </w:tcPr>
          <w:p w14:paraId="58F85B2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" w:type="dxa"/>
            <w:shd w:val="clear" w:color="auto" w:fill="auto"/>
          </w:tcPr>
          <w:p w14:paraId="4ACD95D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6" w:type="dxa"/>
            <w:shd w:val="clear" w:color="auto" w:fill="auto"/>
          </w:tcPr>
          <w:p w14:paraId="4BFA9CE5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6861C8B8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0A5E1848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3" w:type="dxa"/>
            <w:shd w:val="clear" w:color="auto" w:fill="auto"/>
          </w:tcPr>
          <w:p w14:paraId="56D6490A" w14:textId="08435574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5" w:type="dxa"/>
            <w:shd w:val="clear" w:color="auto" w:fill="auto"/>
          </w:tcPr>
          <w:p w14:paraId="75BCD80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68B864C0" w14:textId="0B7B29CE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04FDFC49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dxa"/>
            <w:shd w:val="clear" w:color="auto" w:fill="auto"/>
          </w:tcPr>
          <w:p w14:paraId="1EC42A87" w14:textId="2867C9C6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5" w:type="dxa"/>
            <w:shd w:val="clear" w:color="auto" w:fill="auto"/>
          </w:tcPr>
          <w:p w14:paraId="66A044B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14:paraId="2D7A4D12" w14:textId="167F18CC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47EB84C7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3151ACF2" w14:textId="0D45194E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5" w:type="dxa"/>
            <w:shd w:val="clear" w:color="auto" w:fill="auto"/>
          </w:tcPr>
          <w:p w14:paraId="256493E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dxa"/>
            <w:shd w:val="clear" w:color="auto" w:fill="auto"/>
          </w:tcPr>
          <w:p w14:paraId="1E8B1CE0" w14:textId="270AF9C3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6" w:type="dxa"/>
            <w:shd w:val="clear" w:color="auto" w:fill="auto"/>
          </w:tcPr>
          <w:p w14:paraId="59DF7EF0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shd w:val="clear" w:color="auto" w:fill="auto"/>
          </w:tcPr>
          <w:p w14:paraId="6E15948D" w14:textId="79E3883B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4CF0DD7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shd w:val="clear" w:color="auto" w:fill="auto"/>
          </w:tcPr>
          <w:p w14:paraId="4F6DA60D" w14:textId="53630C1F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3C882FEB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  <w:gridSpan w:val="3"/>
            <w:shd w:val="clear" w:color="auto" w:fill="auto"/>
          </w:tcPr>
          <w:p w14:paraId="3E219AC7" w14:textId="4B0B3A7C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08" w:type="dxa"/>
            <w:gridSpan w:val="2"/>
            <w:shd w:val="clear" w:color="auto" w:fill="auto"/>
          </w:tcPr>
          <w:p w14:paraId="2A3B8A34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dxa"/>
            <w:shd w:val="clear" w:color="auto" w:fill="auto"/>
          </w:tcPr>
          <w:p w14:paraId="1296C8A8" w14:textId="0B0B4E30" w:rsidR="00D77808" w:rsidRPr="00A57B00" w:rsidRDefault="00C64870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DE22CC" w:rsidRPr="00A57B00" w14:paraId="2009E0ED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39C04E4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188CD5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" w:type="dxa"/>
          </w:tcPr>
          <w:p w14:paraId="183B707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14:paraId="3B56F6A6" w14:textId="1A6A6084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6" w:type="dxa"/>
            <w:shd w:val="clear" w:color="auto" w:fill="auto"/>
          </w:tcPr>
          <w:p w14:paraId="1241219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67B244D1" w14:textId="2DD964E9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3D06F126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14:paraId="4E5E15DF" w14:textId="79772AE5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5" w:type="dxa"/>
            <w:shd w:val="clear" w:color="auto" w:fill="auto"/>
          </w:tcPr>
          <w:p w14:paraId="0A79E86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01D56979" w14:textId="2FA23E57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733C0751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14:paraId="60F1AFC1" w14:textId="4DC067F9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5" w:type="dxa"/>
            <w:shd w:val="clear" w:color="auto" w:fill="auto"/>
          </w:tcPr>
          <w:p w14:paraId="32F05D4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4A3812D0" w14:textId="5FD75436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" w:type="dxa"/>
            <w:shd w:val="clear" w:color="auto" w:fill="auto"/>
          </w:tcPr>
          <w:p w14:paraId="6436861C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1AC3C421" w14:textId="3F1B2091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5" w:type="dxa"/>
            <w:shd w:val="clear" w:color="auto" w:fill="auto"/>
          </w:tcPr>
          <w:p w14:paraId="6347E54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auto"/>
          </w:tcPr>
          <w:p w14:paraId="5834A778" w14:textId="0AB447B7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6" w:type="dxa"/>
            <w:shd w:val="clear" w:color="auto" w:fill="auto"/>
          </w:tcPr>
          <w:p w14:paraId="77098107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42A7F2F6" w14:textId="16FD1993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5" w:type="dxa"/>
            <w:shd w:val="clear" w:color="auto" w:fill="auto"/>
          </w:tcPr>
          <w:p w14:paraId="4020A64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3F98B722" w14:textId="30DA36C7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60B6610D" w14:textId="77777777" w:rsidR="00D77808" w:rsidRPr="00A57B00" w:rsidRDefault="00D77808" w:rsidP="00D7780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6176C" w14:textId="1B88B133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56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08" w:type="dxa"/>
            <w:gridSpan w:val="2"/>
            <w:shd w:val="clear" w:color="auto" w:fill="auto"/>
          </w:tcPr>
          <w:p w14:paraId="17AD731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auto"/>
          </w:tcPr>
          <w:p w14:paraId="7423E4B5" w14:textId="0E80E90A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D778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77808" w:rsidRPr="00A57B00" w14:paraId="74743DC5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3606B09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95" w:type="dxa"/>
            <w:gridSpan w:val="29"/>
          </w:tcPr>
          <w:p w14:paraId="39B1C8E1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D77808" w:rsidRPr="00A57B00" w14:paraId="40190A41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2A72AD32" w14:textId="77777777" w:rsidR="00D77808" w:rsidRPr="00A57B00" w:rsidRDefault="00D77808" w:rsidP="007C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</w:t>
            </w:r>
          </w:p>
        </w:tc>
        <w:tc>
          <w:tcPr>
            <w:tcW w:w="1161" w:type="dxa"/>
          </w:tcPr>
          <w:p w14:paraId="0C6B301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" w:type="dxa"/>
          </w:tcPr>
          <w:p w14:paraId="0721469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</w:tcPr>
          <w:p w14:paraId="229DCCF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1ACD363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4DA49F1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3F77EC0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76A79F7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79E666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32CBA87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4A0B4475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2D4E2B2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2ADB1BB1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61" w:type="dxa"/>
            <w:shd w:val="clear" w:color="auto" w:fill="auto"/>
          </w:tcPr>
          <w:p w14:paraId="32C20D9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  <w:shd w:val="clear" w:color="auto" w:fill="auto"/>
          </w:tcPr>
          <w:p w14:paraId="598F83B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71BBD51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4DEBEC7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4" w:type="dxa"/>
            <w:shd w:val="clear" w:color="auto" w:fill="auto"/>
          </w:tcPr>
          <w:p w14:paraId="6EDB61C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7142F33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307A9DB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6B01499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2B72584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5CB1EEB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311FC88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2B5CF26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27CB5F7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77808" w:rsidRPr="00A57B00" w14:paraId="492DA1BE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1BAB2CCB" w14:textId="77777777" w:rsidR="00D77808" w:rsidRPr="00A57B00" w:rsidRDefault="00D77808" w:rsidP="007C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61" w:type="dxa"/>
          </w:tcPr>
          <w:p w14:paraId="10E21EA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" w:type="dxa"/>
          </w:tcPr>
          <w:p w14:paraId="4DBF656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</w:tcPr>
          <w:p w14:paraId="42A3089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038DB50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6E672A34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06CB0A7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365D87E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3D34128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11B845F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561356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5D498E7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9EC8A2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61" w:type="dxa"/>
            <w:shd w:val="clear" w:color="auto" w:fill="auto"/>
          </w:tcPr>
          <w:p w14:paraId="327E0411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  <w:shd w:val="clear" w:color="auto" w:fill="auto"/>
          </w:tcPr>
          <w:p w14:paraId="276ED59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620504C1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7594467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4" w:type="dxa"/>
            <w:shd w:val="clear" w:color="auto" w:fill="auto"/>
          </w:tcPr>
          <w:p w14:paraId="546021B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06FA4545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4A402F1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B5BB36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27FEC17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7351223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0A9B4B7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02ABBF4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11D5912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77808" w:rsidRPr="00A57B00" w14:paraId="4859346D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76A2BF13" w14:textId="77777777" w:rsidR="00D77808" w:rsidRPr="00A57B00" w:rsidRDefault="00D77808" w:rsidP="007C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Camanor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Produtos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Marinhos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S.A.</w:t>
            </w:r>
          </w:p>
        </w:tc>
        <w:tc>
          <w:tcPr>
            <w:tcW w:w="1161" w:type="dxa"/>
          </w:tcPr>
          <w:p w14:paraId="5C893FE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บราซิล</w:t>
            </w:r>
          </w:p>
        </w:tc>
        <w:tc>
          <w:tcPr>
            <w:tcW w:w="209" w:type="dxa"/>
          </w:tcPr>
          <w:p w14:paraId="1866430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</w:tcPr>
          <w:p w14:paraId="2626853D" w14:textId="4CE171D4" w:rsidR="00D77808" w:rsidRPr="00A57B00" w:rsidRDefault="0020170B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96" w:type="dxa"/>
            <w:shd w:val="clear" w:color="auto" w:fill="auto"/>
          </w:tcPr>
          <w:p w14:paraId="2ED24E4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5510C5F7" w14:textId="77777777" w:rsidR="00D77808" w:rsidRPr="00A57B00" w:rsidRDefault="00D77808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00</w:t>
            </w:r>
          </w:p>
        </w:tc>
        <w:tc>
          <w:tcPr>
            <w:tcW w:w="195" w:type="dxa"/>
            <w:shd w:val="clear" w:color="auto" w:fill="auto"/>
          </w:tcPr>
          <w:p w14:paraId="7F8770F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0A05A493" w14:textId="0A9E014D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</w:t>
            </w:r>
            <w:r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1587642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061A3AAF" w14:textId="77777777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10</w:t>
            </w:r>
            <w:r w:rsidR="00D77808" w:rsidRPr="00A57B0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374A117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2F8D8795" w14:textId="35663D08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95" w:type="dxa"/>
            <w:shd w:val="clear" w:color="auto" w:fill="auto"/>
          </w:tcPr>
          <w:p w14:paraId="6397282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14:paraId="38ED70B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98" w:type="dxa"/>
            <w:shd w:val="clear" w:color="auto" w:fill="auto"/>
          </w:tcPr>
          <w:p w14:paraId="080AB81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1E44EB07" w14:textId="56455234" w:rsidR="00D77808" w:rsidRPr="001C6BAA" w:rsidRDefault="0020170B" w:rsidP="001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54F9268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4" w:type="dxa"/>
            <w:shd w:val="clear" w:color="auto" w:fill="auto"/>
          </w:tcPr>
          <w:p w14:paraId="7547478D" w14:textId="6F3976C2" w:rsidR="00D77808" w:rsidRPr="00A57B00" w:rsidRDefault="00D77808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A90F5D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3635130D" w14:textId="55D419FA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95" w:type="dxa"/>
            <w:shd w:val="clear" w:color="auto" w:fill="auto"/>
          </w:tcPr>
          <w:p w14:paraId="2D28A58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0B63E52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125B7F6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5B32A77E" w14:textId="0A9726BA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150854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491511D0" w14:textId="12FEF73F" w:rsidR="00D77808" w:rsidRPr="00A57B00" w:rsidRDefault="00D77808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808" w:rsidRPr="00A57B00" w14:paraId="4D1A69F9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213D079A" w14:textId="77777777" w:rsidR="00D77808" w:rsidRPr="00A57B00" w:rsidRDefault="00D77808" w:rsidP="007C1F18">
            <w:pPr>
              <w:tabs>
                <w:tab w:val="left" w:pos="284"/>
              </w:tabs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57B00">
              <w:rPr>
                <w:rFonts w:asciiTheme="majorBidi" w:hAnsiTheme="majorBidi" w:cstheme="majorBidi"/>
                <w:sz w:val="28"/>
                <w:szCs w:val="28"/>
              </w:rPr>
              <w:t>SuperDrob</w:t>
            </w:r>
            <w:proofErr w:type="spellEnd"/>
            <w:r w:rsidRPr="00A57B00">
              <w:rPr>
                <w:rFonts w:asciiTheme="majorBidi" w:hAnsiTheme="majorBidi" w:cstheme="majorBidi"/>
                <w:sz w:val="28"/>
                <w:szCs w:val="28"/>
              </w:rPr>
              <w:t xml:space="preserve"> S.A.</w:t>
            </w:r>
          </w:p>
        </w:tc>
        <w:tc>
          <w:tcPr>
            <w:tcW w:w="1161" w:type="dxa"/>
          </w:tcPr>
          <w:p w14:paraId="3D5955C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09" w:type="dxa"/>
          </w:tcPr>
          <w:p w14:paraId="273D251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</w:tcPr>
          <w:p w14:paraId="6FC49CBF" w14:textId="7FD8B78A" w:rsidR="00D77808" w:rsidRPr="00A57B00" w:rsidRDefault="0020170B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49.45</w:t>
            </w:r>
          </w:p>
        </w:tc>
        <w:tc>
          <w:tcPr>
            <w:tcW w:w="196" w:type="dxa"/>
            <w:shd w:val="clear" w:color="auto" w:fill="auto"/>
          </w:tcPr>
          <w:p w14:paraId="64BE50D5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742FE88C" w14:textId="77777777" w:rsidR="00D77808" w:rsidRPr="00A57B00" w:rsidRDefault="00D77808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49.45</w:t>
            </w:r>
          </w:p>
        </w:tc>
        <w:tc>
          <w:tcPr>
            <w:tcW w:w="195" w:type="dxa"/>
            <w:shd w:val="clear" w:color="auto" w:fill="auto"/>
          </w:tcPr>
          <w:p w14:paraId="6CF935A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2F8C05A3" w14:textId="6AA4A204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4,7</w:t>
            </w:r>
            <w:r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5" w:type="dxa"/>
            <w:shd w:val="clear" w:color="auto" w:fill="auto"/>
          </w:tcPr>
          <w:p w14:paraId="29C0FA1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6B46D67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4,7</w:t>
            </w:r>
            <w:r w:rsidR="00E00098" w:rsidRPr="00E00098">
              <w:rPr>
                <w:rFonts w:asciiTheme="majorBidi" w:hAnsiTheme="majorBidi" w:cstheme="majorBidi"/>
                <w:sz w:val="28"/>
                <w:szCs w:val="28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5" w:type="dxa"/>
            <w:shd w:val="clear" w:color="auto" w:fill="auto"/>
          </w:tcPr>
          <w:p w14:paraId="179F519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560A52D7" w14:textId="2E402D21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95" w:type="dxa"/>
            <w:shd w:val="clear" w:color="auto" w:fill="auto"/>
          </w:tcPr>
          <w:p w14:paraId="6518F06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1" w:type="dxa"/>
            <w:shd w:val="clear" w:color="auto" w:fill="auto"/>
          </w:tcPr>
          <w:p w14:paraId="08CB614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98" w:type="dxa"/>
            <w:shd w:val="clear" w:color="auto" w:fill="auto"/>
          </w:tcPr>
          <w:p w14:paraId="7D5FD40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60561EAE" w14:textId="3C6F6870" w:rsidR="00D77808" w:rsidRPr="00A57B00" w:rsidRDefault="0020170B" w:rsidP="001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62E3E914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4" w:type="dxa"/>
            <w:shd w:val="clear" w:color="auto" w:fill="auto"/>
          </w:tcPr>
          <w:p w14:paraId="5C71855F" w14:textId="0A8DD4CF" w:rsidR="00D77808" w:rsidRPr="00A57B00" w:rsidRDefault="00D77808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0A1676F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5" w:type="dxa"/>
            <w:shd w:val="clear" w:color="auto" w:fill="auto"/>
          </w:tcPr>
          <w:p w14:paraId="1ADD9E78" w14:textId="44F574CB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95" w:type="dxa"/>
            <w:shd w:val="clear" w:color="auto" w:fill="auto"/>
          </w:tcPr>
          <w:p w14:paraId="43152DC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</w:tcPr>
          <w:p w14:paraId="1E8ABA8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B22E1E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144217DE" w14:textId="63B55847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69A602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2B67EDC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2CC" w:rsidRPr="00A57B00" w14:paraId="3DFCCB9A" w14:textId="77777777" w:rsidTr="0020170B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09605E83" w14:textId="77777777" w:rsidR="00D77808" w:rsidRPr="00A57B00" w:rsidRDefault="00D77808" w:rsidP="007C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</w:tcPr>
          <w:p w14:paraId="51166E0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" w:type="dxa"/>
          </w:tcPr>
          <w:p w14:paraId="6487E35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" w:type="dxa"/>
            <w:shd w:val="clear" w:color="auto" w:fill="auto"/>
          </w:tcPr>
          <w:p w14:paraId="4C29C13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78E767A6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dxa"/>
            <w:shd w:val="clear" w:color="auto" w:fill="auto"/>
          </w:tcPr>
          <w:p w14:paraId="60803C5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" w:type="dxa"/>
            <w:shd w:val="clear" w:color="auto" w:fill="auto"/>
          </w:tcPr>
          <w:p w14:paraId="3298E619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2EC021E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BE1661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3115A17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25E160A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4ABA5" w14:textId="6F1020EE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0</w:t>
            </w:r>
          </w:p>
        </w:tc>
        <w:tc>
          <w:tcPr>
            <w:tcW w:w="195" w:type="dxa"/>
            <w:shd w:val="clear" w:color="auto" w:fill="auto"/>
          </w:tcPr>
          <w:p w14:paraId="2F79CAC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44AF1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0</w:t>
            </w:r>
          </w:p>
        </w:tc>
        <w:tc>
          <w:tcPr>
            <w:tcW w:w="198" w:type="dxa"/>
            <w:shd w:val="clear" w:color="auto" w:fill="auto"/>
          </w:tcPr>
          <w:p w14:paraId="189BF0E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3A78" w14:textId="19065879" w:rsidR="00D77808" w:rsidRPr="00681D18" w:rsidRDefault="0020170B" w:rsidP="001C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1FADD1E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641C" w14:textId="7E29C510" w:rsidR="00D77808" w:rsidRPr="00A57B00" w:rsidRDefault="00D77808" w:rsidP="0020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F1C7F68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08E94" w14:textId="178E7BF2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</w:t>
            </w:r>
            <w:r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0</w:t>
            </w:r>
          </w:p>
        </w:tc>
        <w:tc>
          <w:tcPr>
            <w:tcW w:w="195" w:type="dxa"/>
            <w:shd w:val="clear" w:color="auto" w:fill="auto"/>
          </w:tcPr>
          <w:p w14:paraId="147A766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DB89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  <w:t>0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44065C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C8D94" w14:textId="3F088A2A" w:rsidR="00D77808" w:rsidRPr="00A57B00" w:rsidRDefault="0020170B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2C20594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D016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1BA97D" w14:textId="77777777" w:rsidR="00555629" w:rsidRPr="00A57B00" w:rsidRDefault="00555629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p w14:paraId="0E41F263" w14:textId="77777777" w:rsidR="00555629" w:rsidRPr="00A57B00" w:rsidRDefault="00555629" w:rsidP="000429AC">
      <w:pPr>
        <w:pStyle w:val="a"/>
        <w:tabs>
          <w:tab w:val="clear" w:pos="1080"/>
        </w:tabs>
        <w:ind w:left="90" w:hanging="90"/>
        <w:jc w:val="thaiDistribute"/>
        <w:rPr>
          <w:rFonts w:asciiTheme="majorBidi" w:hAnsiTheme="majorBidi" w:cstheme="majorBidi"/>
          <w:cs/>
        </w:rPr>
      </w:pPr>
    </w:p>
    <w:p w14:paraId="12FC6881" w14:textId="77777777" w:rsidR="00FD6DD0" w:rsidRPr="00A57B00" w:rsidRDefault="00FD6DD0" w:rsidP="000429AC">
      <w:pPr>
        <w:pStyle w:val="a"/>
        <w:tabs>
          <w:tab w:val="clear" w:pos="1080"/>
        </w:tabs>
        <w:ind w:left="540" w:hanging="90"/>
        <w:jc w:val="thaiDistribute"/>
        <w:rPr>
          <w:rFonts w:asciiTheme="majorBidi" w:hAnsiTheme="majorBidi" w:cstheme="majorBidi"/>
          <w:cs/>
        </w:rPr>
      </w:pPr>
    </w:p>
    <w:p w14:paraId="7841DA9A" w14:textId="77777777" w:rsidR="00DD5805" w:rsidRPr="00A57B00" w:rsidRDefault="00DD5805" w:rsidP="000429AC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cs/>
          <w:lang w:val="en-US"/>
        </w:rPr>
        <w:sectPr w:rsidR="00DD5805" w:rsidRPr="00A57B00" w:rsidSect="00A711F5">
          <w:pgSz w:w="16834" w:h="11909" w:orient="landscape" w:code="9"/>
          <w:pgMar w:top="1152" w:right="691" w:bottom="1152" w:left="900" w:header="720" w:footer="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219C1252" w14:textId="0547ED41" w:rsidR="00B60FDD" w:rsidRDefault="00A864EA" w:rsidP="00110ECA">
      <w:pPr>
        <w:pStyle w:val="Heading8"/>
        <w:tabs>
          <w:tab w:val="left" w:pos="45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2D33FB" w:rsidRPr="00A864EA">
        <w:rPr>
          <w:rFonts w:asciiTheme="majorBidi" w:hAnsiTheme="majorBidi" w:cstheme="majorBidi"/>
          <w:sz w:val="30"/>
          <w:szCs w:val="30"/>
        </w:rPr>
        <w:tab/>
      </w:r>
      <w:r w:rsidR="00547990">
        <w:rPr>
          <w:rFonts w:asciiTheme="majorBidi" w:hAnsiTheme="majorBidi" w:cstheme="majorBidi"/>
          <w:sz w:val="30"/>
          <w:szCs w:val="30"/>
        </w:rPr>
        <w:t xml:space="preserve">  </w:t>
      </w:r>
      <w:r w:rsidR="00110ECA">
        <w:rPr>
          <w:rFonts w:asciiTheme="majorBidi" w:hAnsiTheme="majorBidi" w:cstheme="majorBidi"/>
          <w:sz w:val="30"/>
          <w:szCs w:val="30"/>
        </w:rPr>
        <w:t xml:space="preserve"> </w:t>
      </w:r>
      <w:r w:rsidR="00C142F6" w:rsidRPr="00A864E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A3A129A" w14:textId="77777777" w:rsidR="00547990" w:rsidRPr="00902DF9" w:rsidRDefault="00547990" w:rsidP="00547990">
      <w:pPr>
        <w:tabs>
          <w:tab w:val="left" w:pos="63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6138C639" w14:textId="50E891C9" w:rsidR="00547990" w:rsidRDefault="00547990" w:rsidP="00547990">
      <w:pPr>
        <w:tabs>
          <w:tab w:val="left" w:pos="630"/>
        </w:tabs>
        <w:ind w:firstLine="630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 xml:space="preserve">การซื้อ การจำหน่าย และการโอนที่ดิน อาคารและอุปกรณ์ในระหว่างงวดสามเดือนสิ้นสุดวันที่ </w:t>
      </w:r>
      <w:r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มีนาคม มีดังนี้</w:t>
      </w:r>
    </w:p>
    <w:p w14:paraId="052D9ED2" w14:textId="77777777" w:rsidR="00547990" w:rsidRPr="00CE0966" w:rsidRDefault="00547990" w:rsidP="00547990">
      <w:pPr>
        <w:tabs>
          <w:tab w:val="left" w:pos="630"/>
        </w:tabs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1"/>
        <w:gridCol w:w="1259"/>
        <w:gridCol w:w="272"/>
        <w:gridCol w:w="1259"/>
        <w:gridCol w:w="272"/>
        <w:gridCol w:w="1259"/>
        <w:gridCol w:w="272"/>
        <w:gridCol w:w="1256"/>
      </w:tblGrid>
      <w:tr w:rsidR="00B60FDD" w:rsidRPr="00A57B00" w14:paraId="1B838B66" w14:textId="77777777" w:rsidTr="00A43802">
        <w:trPr>
          <w:tblHeader/>
        </w:trPr>
        <w:tc>
          <w:tcPr>
            <w:tcW w:w="1814" w:type="pct"/>
          </w:tcPr>
          <w:p w14:paraId="7B7797AC" w14:textId="77777777" w:rsidR="00B60FDD" w:rsidRPr="00A57B00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6" w:type="pct"/>
            <w:gridSpan w:val="7"/>
            <w:vAlign w:val="center"/>
          </w:tcPr>
          <w:p w14:paraId="3602910E" w14:textId="77777777" w:rsidR="00B60FDD" w:rsidRPr="00A57B00" w:rsidRDefault="00B60FDD" w:rsidP="00A6792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60FDD" w:rsidRPr="00A57B00" w14:paraId="1959ABAC" w14:textId="77777777" w:rsidTr="00A67923">
        <w:trPr>
          <w:tblHeader/>
        </w:trPr>
        <w:tc>
          <w:tcPr>
            <w:tcW w:w="1814" w:type="pct"/>
          </w:tcPr>
          <w:p w14:paraId="20877C35" w14:textId="77777777" w:rsidR="00B60FDD" w:rsidRPr="00A57B00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6" w:type="pct"/>
            <w:gridSpan w:val="7"/>
            <w:tcBorders>
              <w:bottom w:val="single" w:sz="4" w:space="0" w:color="auto"/>
            </w:tcBorders>
          </w:tcPr>
          <w:p w14:paraId="08B4C0EB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0FDD" w:rsidRPr="00A57B00" w14:paraId="03B95BE0" w14:textId="77777777" w:rsidTr="00A67923">
        <w:trPr>
          <w:tblHeader/>
        </w:trPr>
        <w:tc>
          <w:tcPr>
            <w:tcW w:w="1814" w:type="pct"/>
          </w:tcPr>
          <w:p w14:paraId="201BB715" w14:textId="77777777" w:rsidR="00B60FDD" w:rsidRPr="00A57B00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4B730C" w14:textId="2FF17FEE" w:rsidR="00B60FDD" w:rsidRPr="00A57B00" w:rsidRDefault="00E00098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03898C13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CF59EB" w14:textId="26854131" w:rsidR="00B60FDD" w:rsidRPr="00A57B00" w:rsidRDefault="00E00098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B60FDD" w:rsidRPr="00A57B00" w14:paraId="573DF886" w14:textId="77777777" w:rsidTr="00A67923">
        <w:trPr>
          <w:trHeight w:val="1109"/>
          <w:tblHeader/>
        </w:trPr>
        <w:tc>
          <w:tcPr>
            <w:tcW w:w="1814" w:type="pct"/>
          </w:tcPr>
          <w:p w14:paraId="79064922" w14:textId="77777777" w:rsidR="00B60FDD" w:rsidRPr="00A57B00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30965D" w14:textId="77777777" w:rsidR="00B60FDD" w:rsidRPr="00A57B00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52EC0" w14:textId="77777777" w:rsidR="00B60FDD" w:rsidRPr="00A57B00" w:rsidRDefault="00B60FDD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F41BD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CE9A144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79DC6A9E" w14:textId="493C0DEE" w:rsidR="00B60FDD" w:rsidRPr="00A57B00" w:rsidRDefault="00B60FDD" w:rsidP="007A6963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17F32317" w14:textId="77777777" w:rsidR="00B60FDD" w:rsidRPr="00A57B00" w:rsidRDefault="00B60FDD" w:rsidP="007A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  <w:p w14:paraId="6595EE36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43E08B0C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84327C0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358A2CD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26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  <w:p w14:paraId="5A6A7933" w14:textId="77777777" w:rsidR="00B60FDD" w:rsidRPr="00A57B00" w:rsidRDefault="00B60FDD" w:rsidP="00A1323B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  <w:p w14:paraId="41B8747E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8" w:type="pct"/>
          </w:tcPr>
          <w:p w14:paraId="5C59CCE1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C15BC09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8DB9F7A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4C81EF0D" w14:textId="77777777" w:rsidR="00B60FDD" w:rsidRPr="00A57B00" w:rsidRDefault="00B60FDD" w:rsidP="007A6963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2FBC967F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  <w:p w14:paraId="70E658A1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8" w:type="pct"/>
          </w:tcPr>
          <w:p w14:paraId="4FE3182A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622F0E0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57FB79D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26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  <w:p w14:paraId="5FB3CDA3" w14:textId="77777777" w:rsidR="00B60FDD" w:rsidRPr="00A57B00" w:rsidRDefault="00B60FDD" w:rsidP="00A1323B">
            <w:pPr>
              <w:pStyle w:val="BodyText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  <w:p w14:paraId="0FE4CA9F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B60FDD" w:rsidRPr="00A57B00" w14:paraId="22B15B3C" w14:textId="77777777" w:rsidTr="00A67923">
        <w:trPr>
          <w:tblHeader/>
        </w:trPr>
        <w:tc>
          <w:tcPr>
            <w:tcW w:w="1814" w:type="pct"/>
          </w:tcPr>
          <w:p w14:paraId="7F740072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6" w:type="pct"/>
            <w:gridSpan w:val="7"/>
          </w:tcPr>
          <w:p w14:paraId="20421877" w14:textId="77777777" w:rsidR="00B60FDD" w:rsidRPr="00A57B00" w:rsidRDefault="00B60FDD" w:rsidP="00A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77808" w:rsidRPr="00A57B00" w14:paraId="0F8E255A" w14:textId="77777777" w:rsidTr="00A67923">
        <w:trPr>
          <w:tblHeader/>
        </w:trPr>
        <w:tc>
          <w:tcPr>
            <w:tcW w:w="1814" w:type="pct"/>
          </w:tcPr>
          <w:p w14:paraId="0905C3A6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6" w:type="pct"/>
          </w:tcPr>
          <w:p w14:paraId="3D2F6948" w14:textId="0AE5B35E" w:rsidR="00D77808" w:rsidRPr="00A57B00" w:rsidRDefault="00FF180E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8" w:type="pct"/>
          </w:tcPr>
          <w:p w14:paraId="5EE6CEEA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9CC617" w14:textId="291EDECA" w:rsidR="00D77808" w:rsidRPr="00A57B00" w:rsidRDefault="00FF180E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684D74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070209A" w14:textId="580CE668" w:rsidR="00D77808" w:rsidRPr="00A57B00" w:rsidRDefault="00E0009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8" w:type="pct"/>
          </w:tcPr>
          <w:p w14:paraId="089F7609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687FF2AF" w14:textId="73201D8C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808" w:rsidRPr="00A57B00" w14:paraId="27286E7B" w14:textId="77777777" w:rsidTr="00A67923">
        <w:trPr>
          <w:tblHeader/>
        </w:trPr>
        <w:tc>
          <w:tcPr>
            <w:tcW w:w="1814" w:type="pct"/>
          </w:tcPr>
          <w:p w14:paraId="5B3BB83F" w14:textId="77777777" w:rsidR="00D77808" w:rsidRPr="00A57B00" w:rsidRDefault="00D77808" w:rsidP="00D77808">
            <w:pPr>
              <w:tabs>
                <w:tab w:val="clear" w:pos="680"/>
                <w:tab w:val="left" w:pos="70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86" w:type="pct"/>
          </w:tcPr>
          <w:p w14:paraId="1D183ED4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2EFABF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3563FEA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DEB545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0DCF9EC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6CB543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2D72C626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808" w:rsidRPr="00A57B00" w14:paraId="29078F47" w14:textId="77777777" w:rsidTr="00A67923">
        <w:trPr>
          <w:tblHeader/>
        </w:trPr>
        <w:tc>
          <w:tcPr>
            <w:tcW w:w="1814" w:type="pct"/>
          </w:tcPr>
          <w:p w14:paraId="552333E2" w14:textId="77777777" w:rsidR="00D77808" w:rsidRPr="00A57B00" w:rsidRDefault="00D77808" w:rsidP="00D77808">
            <w:pPr>
              <w:tabs>
                <w:tab w:val="clear" w:pos="680"/>
                <w:tab w:val="left" w:pos="70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686" w:type="pct"/>
          </w:tcPr>
          <w:p w14:paraId="428A3EB7" w14:textId="3CE5990D" w:rsidR="00D77808" w:rsidRPr="00A57B00" w:rsidRDefault="00695F31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  <w:tc>
          <w:tcPr>
            <w:tcW w:w="148" w:type="pct"/>
          </w:tcPr>
          <w:p w14:paraId="4C94D59C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4D3A76E" w14:textId="466B5CFB" w:rsidR="00D77808" w:rsidRPr="00A57B00" w:rsidRDefault="00695F31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8" w:type="pct"/>
          </w:tcPr>
          <w:p w14:paraId="46CACDB3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D422258" w14:textId="3ABCEB5B" w:rsidR="00D77808" w:rsidRPr="00A57B00" w:rsidRDefault="00E0009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,46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148" w:type="pct"/>
          </w:tcPr>
          <w:p w14:paraId="1D2C6D67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6DBD64" w14:textId="4D4C4C46" w:rsidR="00D77808" w:rsidRPr="00A57B00" w:rsidRDefault="00E0009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77808" w:rsidRPr="00A57B00" w14:paraId="7DD36A16" w14:textId="77777777" w:rsidTr="00A67923">
        <w:trPr>
          <w:tblHeader/>
        </w:trPr>
        <w:tc>
          <w:tcPr>
            <w:tcW w:w="1814" w:type="pct"/>
          </w:tcPr>
          <w:p w14:paraId="22106A7D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6AD21320" w14:textId="0B32709F" w:rsidR="00D77808" w:rsidRPr="00A57B00" w:rsidRDefault="00393D06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95F31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48" w:type="pct"/>
          </w:tcPr>
          <w:p w14:paraId="1834AB0A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7924E37" w14:textId="18224E9F" w:rsidR="00D77808" w:rsidRPr="00A57B00" w:rsidRDefault="00FF180E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8" w:type="pct"/>
          </w:tcPr>
          <w:p w14:paraId="02CF5493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EC2E8B" w14:textId="206E8789" w:rsidR="00D77808" w:rsidRPr="00A57B00" w:rsidRDefault="00E0009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,869</w:t>
            </w:r>
          </w:p>
        </w:tc>
        <w:tc>
          <w:tcPr>
            <w:tcW w:w="148" w:type="pct"/>
          </w:tcPr>
          <w:p w14:paraId="0DC26B9C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76A6F35F" w14:textId="32B355A5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</w:p>
        </w:tc>
      </w:tr>
      <w:tr w:rsidR="00D77808" w:rsidRPr="00A57B00" w14:paraId="4FC9FEEC" w14:textId="77777777" w:rsidTr="00A67923">
        <w:trPr>
          <w:tblHeader/>
        </w:trPr>
        <w:tc>
          <w:tcPr>
            <w:tcW w:w="1814" w:type="pct"/>
          </w:tcPr>
          <w:p w14:paraId="3299C175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86" w:type="pct"/>
          </w:tcPr>
          <w:p w14:paraId="4F9F7BE5" w14:textId="5D2DC7AF" w:rsidR="00D77808" w:rsidRPr="00A57B00" w:rsidRDefault="00393D06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5F31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8" w:type="pct"/>
          </w:tcPr>
          <w:p w14:paraId="3460EA97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5147A00" w14:textId="2D38585A" w:rsidR="00D77808" w:rsidRPr="00A57B00" w:rsidRDefault="00695F31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D990EFD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3E0FA91" w14:textId="2718BD89" w:rsidR="00D77808" w:rsidRPr="00A57B00" w:rsidRDefault="00E0009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8" w:type="pct"/>
          </w:tcPr>
          <w:p w14:paraId="18F973DB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4DE50AE" w14:textId="5F02697F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</w:tr>
      <w:tr w:rsidR="00D77808" w:rsidRPr="00A57B00" w14:paraId="577140B4" w14:textId="77777777" w:rsidTr="005D5055">
        <w:trPr>
          <w:tblHeader/>
        </w:trPr>
        <w:tc>
          <w:tcPr>
            <w:tcW w:w="1814" w:type="pct"/>
          </w:tcPr>
          <w:p w14:paraId="13458A2A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DD22C58" w14:textId="3EEF7EDC" w:rsidR="00D77808" w:rsidRPr="00A57B00" w:rsidRDefault="00AB15B2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695F31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8" w:type="pct"/>
          </w:tcPr>
          <w:p w14:paraId="32FC29ED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0EE1299D" w14:textId="38A214EB" w:rsidR="00D77808" w:rsidRPr="00A57B00" w:rsidRDefault="00EE315F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5,646</w:t>
            </w:r>
          </w:p>
        </w:tc>
        <w:tc>
          <w:tcPr>
            <w:tcW w:w="148" w:type="pct"/>
          </w:tcPr>
          <w:p w14:paraId="6F062E92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B357C44" w14:textId="69656D2E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5,775</w:t>
            </w:r>
          </w:p>
        </w:tc>
        <w:tc>
          <w:tcPr>
            <w:tcW w:w="148" w:type="pct"/>
          </w:tcPr>
          <w:p w14:paraId="2DED25D4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DD109C8" w14:textId="5618FCD3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20</w:t>
            </w:r>
          </w:p>
        </w:tc>
      </w:tr>
      <w:tr w:rsidR="00D77808" w:rsidRPr="00A57B00" w14:paraId="119568F7" w14:textId="77777777" w:rsidTr="00A67923">
        <w:trPr>
          <w:tblHeader/>
        </w:trPr>
        <w:tc>
          <w:tcPr>
            <w:tcW w:w="1814" w:type="pct"/>
          </w:tcPr>
          <w:p w14:paraId="2ECC2DC1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6A042252" w14:textId="7AB00F18" w:rsidR="00D77808" w:rsidRPr="00A57B00" w:rsidRDefault="00695F31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10,385</w:t>
            </w:r>
          </w:p>
        </w:tc>
        <w:tc>
          <w:tcPr>
            <w:tcW w:w="148" w:type="pct"/>
          </w:tcPr>
          <w:p w14:paraId="3BA5A27E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C579B88" w14:textId="009B2F86" w:rsidR="00D77808" w:rsidRPr="00A57B00" w:rsidRDefault="00EE315F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69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48" w:type="pct"/>
          </w:tcPr>
          <w:p w14:paraId="27F68F7E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8EB9B82" w14:textId="22AD33DD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9,53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</w:t>
            </w:r>
          </w:p>
        </w:tc>
        <w:tc>
          <w:tcPr>
            <w:tcW w:w="148" w:type="pct"/>
          </w:tcPr>
          <w:p w14:paraId="41B98FAF" w14:textId="77777777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6CA1507" w14:textId="6F33AE98" w:rsidR="00D77808" w:rsidRPr="00A57B00" w:rsidRDefault="00D77808" w:rsidP="00D77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6,35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</w:p>
        </w:tc>
      </w:tr>
    </w:tbl>
    <w:p w14:paraId="32E459E3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6279845A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610B332A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4CA184FE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73AFEC40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17D1529D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447AF3BC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6576F8C6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554ACD27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5E8AF88A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4EC3EC6D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5D76BA31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40DDD5A8" w14:textId="77777777" w:rsidR="00547990" w:rsidRDefault="00547990" w:rsidP="00547990">
      <w:pPr>
        <w:rPr>
          <w:rFonts w:asciiTheme="majorBidi" w:hAnsiTheme="majorBidi" w:cs="Angsana New"/>
          <w:sz w:val="30"/>
          <w:szCs w:val="30"/>
        </w:rPr>
      </w:pPr>
    </w:p>
    <w:p w14:paraId="5C56D55D" w14:textId="397E2825" w:rsidR="00544817" w:rsidRPr="00513B50" w:rsidRDefault="00547990" w:rsidP="00275E7B">
      <w:pPr>
        <w:tabs>
          <w:tab w:val="left" w:pos="630"/>
        </w:tabs>
        <w:ind w:left="630" w:right="-117"/>
        <w:rPr>
          <w:rFonts w:asciiTheme="majorBidi" w:hAnsiTheme="majorBidi" w:cs="Angsana New"/>
          <w:spacing w:val="-6"/>
          <w:sz w:val="30"/>
          <w:szCs w:val="30"/>
        </w:rPr>
      </w:pPr>
      <w:r w:rsidRPr="00513B50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>การ</w:t>
      </w:r>
      <w:r w:rsidRPr="00513B50">
        <w:rPr>
          <w:rFonts w:asciiTheme="majorBidi" w:hAnsiTheme="majorBidi" w:cs="Angsana New" w:hint="cs"/>
          <w:spacing w:val="-6"/>
          <w:sz w:val="30"/>
          <w:szCs w:val="30"/>
          <w:cs/>
        </w:rPr>
        <w:t>ซื้อ</w:t>
      </w:r>
      <w:r w:rsidRPr="00513B5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13B50">
        <w:rPr>
          <w:rFonts w:asciiTheme="majorBidi" w:hAnsiTheme="majorBidi" w:cs="Angsana New" w:hint="cs"/>
          <w:spacing w:val="-6"/>
          <w:sz w:val="30"/>
          <w:szCs w:val="30"/>
          <w:cs/>
        </w:rPr>
        <w:t>การจำหน่าย</w:t>
      </w:r>
      <w:r w:rsidRPr="00513B5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13B50">
        <w:rPr>
          <w:rFonts w:asciiTheme="majorBidi" w:hAnsiTheme="majorBidi" w:cs="Angsana New" w:hint="cs"/>
          <w:spacing w:val="-6"/>
          <w:sz w:val="30"/>
          <w:szCs w:val="30"/>
          <w:cs/>
        </w:rPr>
        <w:t>และการโอนที่ดิน</w:t>
      </w:r>
      <w:r w:rsidRPr="00513B5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13B50">
        <w:rPr>
          <w:rFonts w:asciiTheme="majorBidi" w:hAnsiTheme="majorBidi" w:cs="Angsana New" w:hint="cs"/>
          <w:spacing w:val="-6"/>
          <w:sz w:val="30"/>
          <w:szCs w:val="30"/>
          <w:cs/>
        </w:rPr>
        <w:t>อาคารและอุปกรณ์ในระหว่างงวดสามเดือนสิ้นสุดวันที่</w:t>
      </w:r>
      <w:r w:rsidRPr="00513B5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13B50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-6"/>
          <w:sz w:val="30"/>
          <w:szCs w:val="30"/>
          <w:lang w:val="en-AU"/>
        </w:rPr>
        <w:t>1</w:t>
      </w:r>
      <w:r w:rsidRPr="00513B5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13B50">
        <w:rPr>
          <w:rFonts w:asciiTheme="majorBidi" w:hAnsiTheme="majorBidi" w:cs="Angsana New" w:hint="cs"/>
          <w:spacing w:val="-6"/>
          <w:sz w:val="30"/>
          <w:szCs w:val="30"/>
          <w:cs/>
        </w:rPr>
        <w:t>มีนาคม</w:t>
      </w:r>
      <w:r w:rsidRPr="00513B5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13B50">
        <w:rPr>
          <w:rFonts w:asciiTheme="majorBidi" w:hAnsiTheme="majorBidi" w:cs="Angsana New" w:hint="cs"/>
          <w:spacing w:val="-6"/>
          <w:sz w:val="30"/>
          <w:szCs w:val="30"/>
          <w:cs/>
        </w:rPr>
        <w:t>มีดังนี้</w:t>
      </w:r>
      <w:r w:rsidRPr="00513B50">
        <w:rPr>
          <w:rFonts w:asciiTheme="majorBidi" w:hAnsiTheme="majorBidi" w:cs="Angsana New"/>
          <w:spacing w:val="-6"/>
          <w:sz w:val="30"/>
          <w:szCs w:val="30"/>
          <w:cs/>
        </w:rPr>
        <w:t xml:space="preserve"> (</w:t>
      </w:r>
      <w:r w:rsidRPr="00513B50">
        <w:rPr>
          <w:rFonts w:asciiTheme="majorBidi" w:hAnsiTheme="majorBidi" w:cs="Angsana New" w:hint="cs"/>
          <w:spacing w:val="-6"/>
          <w:sz w:val="30"/>
          <w:szCs w:val="30"/>
          <w:cs/>
        </w:rPr>
        <w:t>ต่อ</w:t>
      </w:r>
      <w:r w:rsidRPr="00513B50">
        <w:rPr>
          <w:rFonts w:asciiTheme="majorBidi" w:hAnsiTheme="majorBidi" w:cs="Angsana New"/>
          <w:spacing w:val="-6"/>
          <w:sz w:val="30"/>
          <w:szCs w:val="30"/>
          <w:cs/>
        </w:rPr>
        <w:t>)</w:t>
      </w:r>
    </w:p>
    <w:p w14:paraId="37D6EB68" w14:textId="77777777" w:rsidR="00547990" w:rsidRPr="00AA3C6D" w:rsidRDefault="00547990" w:rsidP="00547990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1260"/>
        <w:gridCol w:w="270"/>
        <w:gridCol w:w="1260"/>
        <w:gridCol w:w="270"/>
        <w:gridCol w:w="1260"/>
        <w:gridCol w:w="270"/>
        <w:gridCol w:w="1260"/>
      </w:tblGrid>
      <w:tr w:rsidR="00F13F34" w:rsidRPr="00A57B00" w14:paraId="649FE13B" w14:textId="77777777" w:rsidTr="00A43802">
        <w:tc>
          <w:tcPr>
            <w:tcW w:w="3348" w:type="dxa"/>
          </w:tcPr>
          <w:p w14:paraId="1C71020E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vAlign w:val="center"/>
          </w:tcPr>
          <w:p w14:paraId="3668916D" w14:textId="77777777" w:rsidR="00F13F34" w:rsidRPr="00A57B00" w:rsidRDefault="00F13F34" w:rsidP="00A6792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13F34" w:rsidRPr="00A57B00" w14:paraId="74E816C3" w14:textId="77777777" w:rsidTr="00A67923">
        <w:tc>
          <w:tcPr>
            <w:tcW w:w="3348" w:type="dxa"/>
          </w:tcPr>
          <w:p w14:paraId="64907E15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641C9D1" w14:textId="77777777" w:rsidR="00F13F34" w:rsidRPr="00A57B00" w:rsidRDefault="00F13F34" w:rsidP="00A6792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F34" w:rsidRPr="00A57B00" w14:paraId="6608AA33" w14:textId="77777777" w:rsidTr="00A67923">
        <w:tc>
          <w:tcPr>
            <w:tcW w:w="3348" w:type="dxa"/>
          </w:tcPr>
          <w:p w14:paraId="06BE2DC1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E02C7" w14:textId="2EB3DF54" w:rsidR="00F13F34" w:rsidRPr="00A57B00" w:rsidRDefault="00E00098" w:rsidP="00A6792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ED78F0" w14:textId="77777777" w:rsidR="00F13F34" w:rsidRPr="00A57B00" w:rsidRDefault="00F13F34" w:rsidP="00A6792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457790" w14:textId="2992BF4F" w:rsidR="00F13F34" w:rsidRPr="00A57B00" w:rsidRDefault="00E00098" w:rsidP="00A6792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F13F34" w:rsidRPr="00A57B00" w14:paraId="66CF0387" w14:textId="77777777" w:rsidTr="00A67923">
        <w:tc>
          <w:tcPr>
            <w:tcW w:w="3348" w:type="dxa"/>
          </w:tcPr>
          <w:p w14:paraId="75764D07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75F1F7" w14:textId="77777777" w:rsidR="00F13F34" w:rsidRPr="00A57B00" w:rsidRDefault="00F13F34" w:rsidP="00A6792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D06448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A3BF93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2F944B0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D0F6B" w14:textId="77777777" w:rsidR="00F13F34" w:rsidRPr="00A57B00" w:rsidRDefault="00F13F34" w:rsidP="00A6792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8D562E5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FE208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13F34" w:rsidRPr="00A57B00" w14:paraId="4B31407F" w14:textId="77777777" w:rsidTr="00A67923">
        <w:tc>
          <w:tcPr>
            <w:tcW w:w="3348" w:type="dxa"/>
          </w:tcPr>
          <w:p w14:paraId="2EC73BD8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F933B" w14:textId="77777777" w:rsidR="00F13F34" w:rsidRPr="00A57B00" w:rsidRDefault="00F13F34" w:rsidP="00A6792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3CFF609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1E6234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14:paraId="14AA41CE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B384D" w14:textId="77777777" w:rsidR="00F13F34" w:rsidRPr="00A57B00" w:rsidRDefault="00F13F34" w:rsidP="00A6792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5D9BD237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C6591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</w:tc>
      </w:tr>
      <w:tr w:rsidR="00F13F34" w:rsidRPr="00A57B00" w14:paraId="392BDC85" w14:textId="77777777" w:rsidTr="00A67923">
        <w:tc>
          <w:tcPr>
            <w:tcW w:w="3348" w:type="dxa"/>
          </w:tcPr>
          <w:p w14:paraId="3B84134A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4DED7" w14:textId="77777777" w:rsidR="00F13F34" w:rsidRPr="00A57B00" w:rsidRDefault="00F13F34" w:rsidP="00A1323B">
            <w:pPr>
              <w:pStyle w:val="BodyText"/>
              <w:numPr>
                <w:ilvl w:val="0"/>
                <w:numId w:val="6"/>
              </w:numPr>
              <w:spacing w:after="0"/>
              <w:ind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6B45B997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DCDBD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79FABD79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43C7DD" w14:textId="77777777" w:rsidR="00F13F34" w:rsidRPr="00A57B00" w:rsidRDefault="00F13F34" w:rsidP="00A1323B">
            <w:pPr>
              <w:pStyle w:val="BodyText"/>
              <w:numPr>
                <w:ilvl w:val="0"/>
                <w:numId w:val="6"/>
              </w:numPr>
              <w:spacing w:after="0"/>
              <w:ind w:hanging="1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7A573B54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C01BE" w14:textId="77777777" w:rsidR="00F13F34" w:rsidRPr="00A57B00" w:rsidRDefault="00F13F34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</w:tr>
      <w:tr w:rsidR="00F13F34" w:rsidRPr="00A57B00" w14:paraId="4566EC28" w14:textId="77777777" w:rsidTr="00A67923">
        <w:tc>
          <w:tcPr>
            <w:tcW w:w="3348" w:type="dxa"/>
          </w:tcPr>
          <w:p w14:paraId="62B7B5F4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CC311A" w14:textId="77777777" w:rsidR="00F13F34" w:rsidRPr="00A57B00" w:rsidRDefault="00F13F34" w:rsidP="00A6792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008475A9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2853F" w14:textId="5E1D9002" w:rsidR="00F13F34" w:rsidRPr="00A57B00" w:rsidRDefault="005D4424" w:rsidP="005D4424">
            <w:pPr>
              <w:pStyle w:val="BodyText"/>
              <w:numPr>
                <w:ilvl w:val="0"/>
                <w:numId w:val="6"/>
              </w:numPr>
              <w:spacing w:after="0"/>
              <w:ind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3F34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9DEAC37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16F68" w14:textId="77777777" w:rsidR="00F13F34" w:rsidRPr="00A57B00" w:rsidRDefault="00F13F34" w:rsidP="00A6792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69BAFD1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49FE4" w14:textId="70EE7184" w:rsidR="00F13F34" w:rsidRPr="00A57B00" w:rsidRDefault="005D4424" w:rsidP="005D4424">
            <w:pPr>
              <w:pStyle w:val="BodyText"/>
              <w:numPr>
                <w:ilvl w:val="0"/>
                <w:numId w:val="6"/>
              </w:numPr>
              <w:spacing w:after="0"/>
              <w:ind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3F34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</w:tr>
      <w:tr w:rsidR="00F13F34" w:rsidRPr="00A57B00" w14:paraId="69095E67" w14:textId="77777777" w:rsidTr="00A67923">
        <w:tc>
          <w:tcPr>
            <w:tcW w:w="3348" w:type="dxa"/>
          </w:tcPr>
          <w:p w14:paraId="187E9DF7" w14:textId="77777777" w:rsidR="00F13F34" w:rsidRPr="00A57B00" w:rsidRDefault="00F13F34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7EC1A1" w14:textId="77777777" w:rsidR="00F13F34" w:rsidRPr="00A57B00" w:rsidRDefault="00F13F34" w:rsidP="00A67923">
            <w:pPr>
              <w:ind w:firstLine="156"/>
              <w:rPr>
                <w:rFonts w:asciiTheme="majorBidi" w:hAnsiTheme="majorBidi" w:cstheme="majorBidi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5D72078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05736A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0129587E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3488FB" w14:textId="77777777" w:rsidR="00F13F34" w:rsidRPr="00A57B00" w:rsidRDefault="00F13F34" w:rsidP="00A67923">
            <w:pPr>
              <w:tabs>
                <w:tab w:val="clear" w:pos="227"/>
                <w:tab w:val="left" w:pos="343"/>
              </w:tabs>
              <w:rPr>
                <w:rFonts w:asciiTheme="majorBidi" w:hAnsiTheme="majorBidi" w:cstheme="majorBidi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C77C94C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722BDB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F13F34" w:rsidRPr="00A57B00" w14:paraId="302505BB" w14:textId="77777777" w:rsidTr="00F810C4">
        <w:trPr>
          <w:cantSplit/>
          <w:trHeight w:val="136"/>
        </w:trPr>
        <w:tc>
          <w:tcPr>
            <w:tcW w:w="3348" w:type="dxa"/>
          </w:tcPr>
          <w:p w14:paraId="27777A33" w14:textId="77777777" w:rsidR="00F13F34" w:rsidRPr="00A57B00" w:rsidRDefault="00F13F34" w:rsidP="00A67923">
            <w:pPr>
              <w:tabs>
                <w:tab w:val="clear" w:pos="680"/>
                <w:tab w:val="left" w:pos="70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2D97B5C5" w14:textId="77777777" w:rsidR="00F13F34" w:rsidRPr="00A57B00" w:rsidRDefault="00F13F34" w:rsidP="00A67923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13F34" w:rsidRPr="00A57B00" w14:paraId="2692F81A" w14:textId="77777777" w:rsidTr="00A67923">
        <w:tc>
          <w:tcPr>
            <w:tcW w:w="3348" w:type="dxa"/>
          </w:tcPr>
          <w:p w14:paraId="1759B57F" w14:textId="77777777" w:rsidR="00F13F34" w:rsidRPr="00A57B00" w:rsidRDefault="00F13F34" w:rsidP="00A67923">
            <w:pPr>
              <w:tabs>
                <w:tab w:val="clear" w:pos="680"/>
                <w:tab w:val="left" w:pos="70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67948574" w14:textId="77777777" w:rsidR="00F13F34" w:rsidRPr="00A57B00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09572" w14:textId="77777777" w:rsidR="00F13F34" w:rsidRPr="00A57B00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21C3E" w14:textId="77777777" w:rsidR="00F13F34" w:rsidRPr="00A57B00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24A97" w14:textId="77777777" w:rsidR="00F13F34" w:rsidRPr="00A57B00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47B6B" w14:textId="77777777" w:rsidR="00F13F34" w:rsidRPr="00A57B00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F7563" w14:textId="77777777" w:rsidR="00F13F34" w:rsidRPr="00A57B00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735AE" w14:textId="77777777" w:rsidR="00F13F34" w:rsidRPr="00A57B00" w:rsidRDefault="00F13F34" w:rsidP="00A6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808" w:rsidRPr="00A57B00" w14:paraId="718832E1" w14:textId="77777777" w:rsidTr="00A67923">
        <w:tc>
          <w:tcPr>
            <w:tcW w:w="3348" w:type="dxa"/>
          </w:tcPr>
          <w:p w14:paraId="6F44D782" w14:textId="77777777" w:rsidR="00D77808" w:rsidRPr="00A57B00" w:rsidRDefault="00D77808" w:rsidP="00D77808">
            <w:pPr>
              <w:tabs>
                <w:tab w:val="clear" w:pos="680"/>
                <w:tab w:val="left" w:pos="70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60" w:type="dxa"/>
          </w:tcPr>
          <w:p w14:paraId="3F0C7CCE" w14:textId="46688BE4" w:rsidR="00D77808" w:rsidRPr="00A57B00" w:rsidRDefault="005D5055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D1CB7F0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94882" w14:textId="33CB83E5" w:rsidR="00D77808" w:rsidRPr="00A57B00" w:rsidRDefault="005D5055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F604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DF883" w14:textId="0450EBC0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75437634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AA712" w14:textId="19C49C7C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808" w:rsidRPr="00A57B00" w14:paraId="3009645D" w14:textId="77777777" w:rsidTr="00A67923">
        <w:tc>
          <w:tcPr>
            <w:tcW w:w="3348" w:type="dxa"/>
          </w:tcPr>
          <w:p w14:paraId="1114DDAC" w14:textId="77777777" w:rsidR="00D77808" w:rsidRPr="00A57B00" w:rsidRDefault="00D77808" w:rsidP="00D77808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6888D3BE" w14:textId="1F3C6ACF" w:rsidR="00D77808" w:rsidRPr="00A57B00" w:rsidRDefault="005D5055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4300C11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BE588" w14:textId="6BDA568C" w:rsidR="00D77808" w:rsidRPr="00A57B00" w:rsidRDefault="005D5055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167D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E8E631" w14:textId="5FDE142E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5D3A5C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C14DF" w14:textId="0683E2D0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</w:tr>
      <w:tr w:rsidR="00D77808" w:rsidRPr="00A57B00" w14:paraId="272ECAA5" w14:textId="77777777" w:rsidTr="00A67923">
        <w:tc>
          <w:tcPr>
            <w:tcW w:w="3348" w:type="dxa"/>
          </w:tcPr>
          <w:p w14:paraId="735C03D9" w14:textId="77777777" w:rsidR="00D77808" w:rsidRPr="00A57B00" w:rsidRDefault="00D77808" w:rsidP="00D77808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2C0C8149" w14:textId="2C326A52" w:rsidR="00D77808" w:rsidRPr="00A57B00" w:rsidRDefault="00650F24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C8A54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8C9B8" w14:textId="07E33730" w:rsidR="00D77808" w:rsidRPr="00A57B00" w:rsidRDefault="005D5055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F4B5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95A76" w14:textId="143FE02C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F03A4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C433" w14:textId="7F81403D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808" w:rsidRPr="00A57B00" w14:paraId="4A8C069B" w14:textId="77777777" w:rsidTr="00650F24">
        <w:tc>
          <w:tcPr>
            <w:tcW w:w="3348" w:type="dxa"/>
          </w:tcPr>
          <w:p w14:paraId="4920E7EB" w14:textId="77777777" w:rsidR="00D77808" w:rsidRPr="00A57B00" w:rsidRDefault="00D77808" w:rsidP="00D77808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0" w:type="dxa"/>
            <w:shd w:val="clear" w:color="auto" w:fill="auto"/>
          </w:tcPr>
          <w:p w14:paraId="0E6E0342" w14:textId="75BB14B1" w:rsidR="00D77808" w:rsidRPr="00A57B00" w:rsidRDefault="000A0C14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D7FA922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8852FF" w14:textId="4C9E5F75" w:rsidR="00D77808" w:rsidRPr="00A57B00" w:rsidRDefault="00B76437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9E4CBB7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80578" w14:textId="042D960E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36A6AC34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29180A" w14:textId="7906027E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77808" w:rsidRPr="00A57B00" w14:paraId="48989290" w14:textId="77777777" w:rsidTr="00650F24">
        <w:tc>
          <w:tcPr>
            <w:tcW w:w="3348" w:type="dxa"/>
          </w:tcPr>
          <w:p w14:paraId="78E65361" w14:textId="77777777" w:rsidR="00D77808" w:rsidRPr="00A57B00" w:rsidRDefault="00D77808" w:rsidP="00D77808">
            <w:pPr>
              <w:tabs>
                <w:tab w:val="left" w:pos="342"/>
                <w:tab w:val="left" w:pos="1062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99FBC" w14:textId="2224518E" w:rsidR="00D77808" w:rsidRPr="00A57B00" w:rsidRDefault="00650F24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6D11AD8F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C44FA" w14:textId="7A24F596" w:rsidR="00D77808" w:rsidRPr="00A57B00" w:rsidRDefault="007B0B9F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52F18B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D4F669" w14:textId="246CF6D9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FDD544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EB513D" w14:textId="489C085E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21</w:t>
            </w:r>
            <w:r w:rsidR="00D77808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DE4ABA0" w14:textId="7B0D91EF" w:rsidR="00932F91" w:rsidRPr="00AA3C6D" w:rsidRDefault="00932F91" w:rsidP="00F61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7"/>
        <w:jc w:val="thaiDistribute"/>
        <w:rPr>
          <w:rFonts w:asciiTheme="majorBidi" w:hAnsiTheme="majorBidi" w:cstheme="majorBidi"/>
          <w:sz w:val="26"/>
          <w:szCs w:val="26"/>
        </w:rPr>
      </w:pPr>
    </w:p>
    <w:p w14:paraId="763D8A11" w14:textId="637A343E" w:rsidR="00AD2CCA" w:rsidRDefault="005907C7" w:rsidP="00AD2CC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AD2CCA" w:rsidRPr="00A57B00">
        <w:rPr>
          <w:rFonts w:asciiTheme="majorBidi" w:hAnsiTheme="majorBidi" w:cstheme="majorBidi"/>
          <w:sz w:val="30"/>
          <w:szCs w:val="30"/>
        </w:rPr>
        <w:tab/>
      </w:r>
      <w:r w:rsidR="00AD2CCA" w:rsidRPr="00934DBD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D3E58">
        <w:rPr>
          <w:rFonts w:asciiTheme="majorBidi" w:hAnsiTheme="majorBidi" w:cstheme="majorBidi" w:hint="cs"/>
          <w:sz w:val="30"/>
          <w:szCs w:val="30"/>
          <w:cs/>
        </w:rPr>
        <w:t>ระยะยาว</w:t>
      </w:r>
    </w:p>
    <w:p w14:paraId="088B8DF0" w14:textId="77777777" w:rsidR="00AD2CCA" w:rsidRPr="00AA3C6D" w:rsidRDefault="00AD2CCA" w:rsidP="00AD2CCA">
      <w:pPr>
        <w:rPr>
          <w:rFonts w:asciiTheme="majorBidi" w:hAnsiTheme="majorBidi" w:cstheme="majorBidi"/>
          <w:sz w:val="26"/>
          <w:szCs w:val="26"/>
        </w:rPr>
      </w:pPr>
    </w:p>
    <w:p w14:paraId="25601C8B" w14:textId="5ADF841A" w:rsidR="00520F9D" w:rsidRPr="00012BE0" w:rsidRDefault="002B04A0" w:rsidP="00E11EC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ในระหว่างงวดสามเดือนสิ้นสุด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วันที่ </w:t>
      </w:r>
      <w:r w:rsidR="004869E5" w:rsidRPr="00012BE0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 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ได้ออก</w:t>
      </w:r>
      <w:r w:rsidR="004869E5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หุ้นกู้</w:t>
      </w:r>
      <w:r w:rsidR="00BC79E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ประเภท</w:t>
      </w:r>
      <w:r w:rsidR="00552E2C" w:rsidRPr="00012B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ไม่ด้อยสิทธิและไม่มีหลักประกันดังนี้</w:t>
      </w:r>
    </w:p>
    <w:p w14:paraId="6E5A22F9" w14:textId="77777777" w:rsidR="00520F9D" w:rsidRPr="00F610EE" w:rsidRDefault="00520F9D" w:rsidP="00D9375D">
      <w:pPr>
        <w:pStyle w:val="block"/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24"/>
          <w:szCs w:val="24"/>
          <w:highlight w:val="cyan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236"/>
        <w:gridCol w:w="1178"/>
        <w:gridCol w:w="236"/>
        <w:gridCol w:w="884"/>
        <w:gridCol w:w="239"/>
        <w:gridCol w:w="1079"/>
        <w:gridCol w:w="236"/>
        <w:gridCol w:w="863"/>
        <w:gridCol w:w="267"/>
        <w:gridCol w:w="813"/>
        <w:gridCol w:w="236"/>
        <w:gridCol w:w="883"/>
        <w:gridCol w:w="270"/>
        <w:gridCol w:w="860"/>
      </w:tblGrid>
      <w:tr w:rsidR="00520F9D" w:rsidRPr="00520F9D" w14:paraId="73271EB9" w14:textId="77777777" w:rsidTr="0064144F">
        <w:trPr>
          <w:trHeight w:hRule="exact" w:val="366"/>
        </w:trPr>
        <w:tc>
          <w:tcPr>
            <w:tcW w:w="990" w:type="dxa"/>
            <w:shd w:val="clear" w:color="auto" w:fill="auto"/>
          </w:tcPr>
          <w:p w14:paraId="2793944B" w14:textId="77777777" w:rsidR="00520F9D" w:rsidRPr="0038347A" w:rsidRDefault="00520F9D" w:rsidP="00365615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63ACD28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815FB6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5AA79C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76DCFBFD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BBFD8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FA6EE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7C55C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</w:tcPr>
          <w:p w14:paraId="7AF2807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43632C9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shd w:val="clear" w:color="auto" w:fill="auto"/>
          </w:tcPr>
          <w:p w14:paraId="6E472AA6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3C1625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3" w:type="dxa"/>
            <w:gridSpan w:val="3"/>
            <w:shd w:val="clear" w:color="auto" w:fill="auto"/>
          </w:tcPr>
          <w:p w14:paraId="0B2A5C64" w14:textId="77777777" w:rsidR="00520F9D" w:rsidRPr="0038347A" w:rsidRDefault="00520F9D" w:rsidP="0038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20F9D" w:rsidRPr="00520F9D" w14:paraId="4B631D7F" w14:textId="77777777" w:rsidTr="0064144F">
        <w:trPr>
          <w:trHeight w:hRule="exact" w:val="439"/>
        </w:trPr>
        <w:tc>
          <w:tcPr>
            <w:tcW w:w="990" w:type="dxa"/>
            <w:shd w:val="clear" w:color="auto" w:fill="auto"/>
          </w:tcPr>
          <w:p w14:paraId="3ED29A77" w14:textId="77777777" w:rsidR="00520F9D" w:rsidRPr="0038347A" w:rsidRDefault="00520F9D" w:rsidP="00365615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307C996E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716CE6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0F91D2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6FE07C44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9" w:type="dxa"/>
          </w:tcPr>
          <w:p w14:paraId="120C3CC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A83ADD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28B05F34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4128EF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BCC008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D6BF3" w14:textId="0EB777F3" w:rsidR="00520F9D" w:rsidRPr="0038347A" w:rsidRDefault="00520F9D" w:rsidP="0080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9D" w:rsidRPr="00520F9D" w14:paraId="589542A8" w14:textId="77777777" w:rsidTr="0064144F">
        <w:trPr>
          <w:trHeight w:hRule="exact" w:val="439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6F7145" w14:textId="77777777" w:rsidR="00520F9D" w:rsidRPr="0038347A" w:rsidRDefault="00520F9D" w:rsidP="00365615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32593FA1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4EADBF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105F38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C5BE5CC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9" w:type="dxa"/>
          </w:tcPr>
          <w:p w14:paraId="2C8B8A98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050A7A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313BD775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562AB" w14:textId="08BCFCAA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lang w:val="en-AU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564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32672711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29510" w14:textId="0940E246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lang w:val="en-AU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0D2D5125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EB31D" w14:textId="2D760D38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lang w:val="en-AU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37A1BA0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2BCE3" w14:textId="25B2F2F7" w:rsidR="00520F9D" w:rsidRPr="0038347A" w:rsidRDefault="00E00098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Cs/>
                <w:sz w:val="30"/>
                <w:szCs w:val="30"/>
                <w:lang w:val="en-AU"/>
              </w:rPr>
              <w:t>2</w:t>
            </w:r>
            <w:r w:rsidR="00520F9D" w:rsidRPr="0038347A">
              <w:rPr>
                <w:rFonts w:asciiTheme="majorBidi" w:hAnsiTheme="majorBidi" w:cstheme="majorBidi"/>
                <w:bCs/>
                <w:sz w:val="30"/>
                <w:szCs w:val="30"/>
              </w:rPr>
              <w:t>563</w:t>
            </w:r>
          </w:p>
        </w:tc>
      </w:tr>
      <w:tr w:rsidR="00520F9D" w:rsidRPr="00520F9D" w14:paraId="24147289" w14:textId="77777777" w:rsidTr="0064144F">
        <w:trPr>
          <w:trHeight w:hRule="exact" w:val="110"/>
        </w:trPr>
        <w:tc>
          <w:tcPr>
            <w:tcW w:w="3763" w:type="dxa"/>
            <w:gridSpan w:val="6"/>
            <w:shd w:val="clear" w:color="auto" w:fill="auto"/>
          </w:tcPr>
          <w:p w14:paraId="712AF9F9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8C4C896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FD12C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14:paraId="2118650B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FE92B9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6F3A1C77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62EE8E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256671AA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234373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71DF718F" w14:textId="77777777" w:rsidR="00520F9D" w:rsidRPr="0038347A" w:rsidRDefault="00520F9D" w:rsidP="0036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0F9D" w:rsidRPr="00520F9D" w14:paraId="2068BECC" w14:textId="77777777" w:rsidTr="0064144F">
        <w:trPr>
          <w:trHeight w:hRule="exact" w:val="439"/>
        </w:trPr>
        <w:tc>
          <w:tcPr>
            <w:tcW w:w="990" w:type="dxa"/>
            <w:shd w:val="clear" w:color="auto" w:fill="auto"/>
          </w:tcPr>
          <w:p w14:paraId="7528508D" w14:textId="39F63768" w:rsidR="00520F9D" w:rsidRPr="0038347A" w:rsidRDefault="00E00098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8347A">
              <w:rPr>
                <w:rFonts w:asciiTheme="majorBidi" w:hAnsiTheme="majorBidi" w:cstheme="majorBidi"/>
                <w:lang w:val="en-AU"/>
              </w:rPr>
              <w:t>1</w:t>
            </w:r>
            <w:r w:rsidR="00520F9D" w:rsidRPr="0038347A">
              <w:rPr>
                <w:rFonts w:asciiTheme="majorBidi" w:hAnsiTheme="majorBidi" w:cstheme="majorBidi"/>
                <w:lang w:val="en-US"/>
              </w:rPr>
              <w:t>/</w:t>
            </w:r>
            <w:r w:rsidRPr="0038347A">
              <w:rPr>
                <w:rFonts w:asciiTheme="majorBidi" w:hAnsiTheme="majorBidi" w:cstheme="majorBidi"/>
                <w:lang w:val="en-AU"/>
              </w:rPr>
              <w:t>2</w:t>
            </w:r>
            <w:r w:rsidR="00520F9D" w:rsidRPr="0038347A">
              <w:rPr>
                <w:rFonts w:asciiTheme="majorBidi" w:hAnsiTheme="majorBidi" w:cstheme="majorBidi"/>
                <w:lang w:val="en-US"/>
              </w:rPr>
              <w:t>564</w:t>
            </w:r>
          </w:p>
        </w:tc>
        <w:tc>
          <w:tcPr>
            <w:tcW w:w="236" w:type="dxa"/>
          </w:tcPr>
          <w:p w14:paraId="26A72B35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6315F00" w14:textId="72EB64D2" w:rsidR="00520F9D" w:rsidRPr="0038347A" w:rsidRDefault="00E00098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="Angsana New" w:eastAsia="Times New Roman" w:hAnsi="Angsana New" w:cs="Angsana New"/>
                <w:sz w:val="30"/>
                <w:szCs w:val="30"/>
                <w:lang w:val="en-AU"/>
              </w:rPr>
              <w:t>1</w:t>
            </w:r>
            <w:r w:rsidR="00520F9D" w:rsidRPr="0038347A">
              <w:rPr>
                <w:rFonts w:ascii="Angsana New" w:eastAsia="Times New Roman" w:hAnsi="Angsana New" w:cs="Angsana New"/>
                <w:sz w:val="30"/>
                <w:szCs w:val="30"/>
              </w:rPr>
              <w:t>.75 - 3.8</w:t>
            </w:r>
            <w:r w:rsidRPr="0038347A">
              <w:rPr>
                <w:rFonts w:ascii="Angsana New" w:eastAsia="Times New Roman" w:hAnsi="Angsana New" w:cs="Angsana New"/>
                <w:sz w:val="30"/>
                <w:szCs w:val="30"/>
                <w:lang w:val="en-AU"/>
              </w:rPr>
              <w:t>0</w:t>
            </w:r>
          </w:p>
        </w:tc>
        <w:tc>
          <w:tcPr>
            <w:tcW w:w="236" w:type="dxa"/>
          </w:tcPr>
          <w:p w14:paraId="5F167F87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7D275A0C" w14:textId="78DE2D7B" w:rsidR="00520F9D" w:rsidRPr="0038347A" w:rsidRDefault="00E00098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="Angsana New" w:eastAsia="Times New Roman" w:hAnsi="Angsana New" w:cs="Angsana New"/>
                <w:sz w:val="30"/>
                <w:szCs w:val="30"/>
                <w:lang w:val="en-AU"/>
              </w:rPr>
              <w:t>2</w:t>
            </w:r>
            <w:r w:rsidR="00520F9D" w:rsidRPr="0038347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38347A">
              <w:rPr>
                <w:rFonts w:ascii="Angsana New" w:eastAsia="Times New Roman" w:hAnsi="Angsana New" w:cs="Angsana New"/>
                <w:sz w:val="30"/>
                <w:szCs w:val="30"/>
                <w:lang w:val="en-AU"/>
              </w:rPr>
              <w:t>12</w:t>
            </w:r>
          </w:p>
        </w:tc>
        <w:tc>
          <w:tcPr>
            <w:tcW w:w="239" w:type="dxa"/>
          </w:tcPr>
          <w:p w14:paraId="69B66FCC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EBE59D" w14:textId="77E77B7D" w:rsidR="00520F9D" w:rsidRPr="0038347A" w:rsidRDefault="00E00098" w:rsidP="0001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520F9D" w:rsidRPr="0038347A">
              <w:rPr>
                <w:rFonts w:asciiTheme="majorBidi" w:hAnsiTheme="majorBidi" w:cstheme="majorBidi"/>
                <w:sz w:val="30"/>
                <w:szCs w:val="30"/>
              </w:rPr>
              <w:t xml:space="preserve">566 - </w:t>
            </w:r>
            <w:r w:rsidRPr="0038347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520F9D" w:rsidRPr="0038347A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36" w:type="dxa"/>
          </w:tcPr>
          <w:p w14:paraId="72D47F37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5D21503F" w14:textId="258523F5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38347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383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0098" w:rsidRPr="0038347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000</w:t>
            </w:r>
          </w:p>
        </w:tc>
        <w:tc>
          <w:tcPr>
            <w:tcW w:w="267" w:type="dxa"/>
            <w:shd w:val="clear" w:color="auto" w:fill="auto"/>
          </w:tcPr>
          <w:p w14:paraId="6210770C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CB3F25C" w14:textId="7DDC9F05" w:rsidR="00520F9D" w:rsidRPr="0038347A" w:rsidRDefault="00520F9D" w:rsidP="00B1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57596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655CBDE0" w14:textId="091CC25A" w:rsidR="00520F9D" w:rsidRPr="0038347A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38347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383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0098" w:rsidRPr="0038347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1ED3808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748B55D5" w14:textId="5D1FA1BB" w:rsidR="00520F9D" w:rsidRPr="0038347A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0F9D" w:rsidRPr="00520F9D" w14:paraId="658840BB" w14:textId="77777777" w:rsidTr="0064144F">
        <w:trPr>
          <w:trHeight w:hRule="exact" w:val="439"/>
        </w:trPr>
        <w:tc>
          <w:tcPr>
            <w:tcW w:w="990" w:type="dxa"/>
            <w:shd w:val="clear" w:color="auto" w:fill="auto"/>
          </w:tcPr>
          <w:p w14:paraId="33D88C16" w14:textId="77777777" w:rsidR="00520F9D" w:rsidRPr="0038347A" w:rsidRDefault="00520F9D" w:rsidP="00520F9D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834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1582ED3B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AD39D9D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27E2F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0EBF8501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5E261E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E94AEE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EC53DE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A4976" w14:textId="009747B9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383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</w:t>
            </w: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0098" w:rsidRPr="00383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000</w:t>
            </w:r>
          </w:p>
        </w:tc>
        <w:tc>
          <w:tcPr>
            <w:tcW w:w="267" w:type="dxa"/>
            <w:shd w:val="clear" w:color="auto" w:fill="auto"/>
          </w:tcPr>
          <w:p w14:paraId="35C0F73B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5139" w14:textId="13CD6F04" w:rsidR="00520F9D" w:rsidRPr="0038347A" w:rsidRDefault="00520F9D" w:rsidP="00B1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0DD9CA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EB4F" w14:textId="797D3079" w:rsidR="00520F9D" w:rsidRPr="0038347A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00098" w:rsidRPr="00383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</w:t>
            </w: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0098" w:rsidRPr="00383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417EFC4" w14:textId="77777777" w:rsidR="00520F9D" w:rsidRPr="0038347A" w:rsidRDefault="00520F9D" w:rsidP="0052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29A3" w14:textId="218C5F06" w:rsidR="00520F9D" w:rsidRPr="00520F9D" w:rsidRDefault="00520F9D" w:rsidP="00B1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3E9A13" w14:textId="4556E732" w:rsidR="00520F9D" w:rsidRPr="00AA3C6D" w:rsidRDefault="00520F9D" w:rsidP="0059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p w14:paraId="6880F7F5" w14:textId="5F323BC1" w:rsidR="00595FD1" w:rsidRDefault="00595FD1" w:rsidP="0059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5FD1">
        <w:rPr>
          <w:rFonts w:asciiTheme="majorBidi" w:hAnsiTheme="majorBidi" w:cstheme="majorBidi"/>
          <w:sz w:val="30"/>
          <w:szCs w:val="30"/>
          <w:cs/>
        </w:rPr>
        <w:t>บริษัทได้นำหุ้นกู้ดังกล่าวไปขึ้นทะเบียนกับสมาคมตลาดตราสารหนี้ไทยแล้ว</w:t>
      </w:r>
      <w:r w:rsidR="009A0CD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E96FCA">
        <w:rPr>
          <w:rFonts w:asciiTheme="majorBidi" w:hAnsiTheme="majorBidi" w:cstheme="majorBidi"/>
          <w:sz w:val="30"/>
          <w:szCs w:val="30"/>
        </w:rPr>
        <w:t xml:space="preserve">22 </w:t>
      </w:r>
      <w:r w:rsidR="00E96FC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96FCA">
        <w:rPr>
          <w:rFonts w:asciiTheme="majorBidi" w:hAnsiTheme="majorBidi" w:cstheme="majorBidi"/>
          <w:sz w:val="30"/>
          <w:szCs w:val="30"/>
        </w:rPr>
        <w:t>2564</w:t>
      </w:r>
      <w:r w:rsidRPr="00595FD1">
        <w:rPr>
          <w:rFonts w:asciiTheme="majorBidi" w:hAnsiTheme="majorBidi" w:cstheme="majorBidi"/>
          <w:sz w:val="30"/>
          <w:szCs w:val="30"/>
        </w:rPr>
        <w:t xml:space="preserve"> </w:t>
      </w:r>
      <w:r w:rsidRPr="00595FD1">
        <w:rPr>
          <w:rFonts w:asciiTheme="majorBidi" w:hAnsiTheme="majorBidi" w:cstheme="majorBidi"/>
          <w:sz w:val="30"/>
          <w:szCs w:val="30"/>
          <w:cs/>
        </w:rPr>
        <w:t>ทั้งนี้ หุ้นกู้</w:t>
      </w:r>
      <w:r w:rsidR="00C6372F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ได้รับการ</w:t>
      </w:r>
      <w:r w:rsidR="008473A4">
        <w:rPr>
          <w:rFonts w:asciiTheme="majorBidi" w:hAnsiTheme="majorBidi" w:cstheme="majorBidi" w:hint="cs"/>
          <w:sz w:val="30"/>
          <w:szCs w:val="30"/>
          <w:cs/>
        </w:rPr>
        <w:t>ทบทวน</w:t>
      </w:r>
      <w:r w:rsidRPr="00595FD1">
        <w:rPr>
          <w:rFonts w:asciiTheme="majorBidi" w:hAnsiTheme="majorBidi" w:cstheme="majorBidi"/>
          <w:sz w:val="30"/>
          <w:szCs w:val="30"/>
          <w:cs/>
        </w:rPr>
        <w:t>อันดับเครดิตไว้ที่ระดับ “</w:t>
      </w:r>
      <w:r w:rsidRPr="00595FD1">
        <w:rPr>
          <w:rFonts w:asciiTheme="majorBidi" w:hAnsiTheme="majorBidi" w:cstheme="majorBidi"/>
          <w:sz w:val="30"/>
          <w:szCs w:val="30"/>
        </w:rPr>
        <w:t xml:space="preserve">A+” </w:t>
      </w:r>
      <w:r w:rsidRPr="00595FD1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1E5C97">
        <w:rPr>
          <w:rFonts w:asciiTheme="majorBidi" w:hAnsiTheme="majorBidi" w:cstheme="majorBidi"/>
          <w:sz w:val="30"/>
          <w:szCs w:val="30"/>
        </w:rPr>
        <w:t>31</w:t>
      </w:r>
      <w:r w:rsidR="0043092A">
        <w:rPr>
          <w:rFonts w:asciiTheme="majorBidi" w:hAnsiTheme="majorBidi" w:cstheme="majorBidi"/>
          <w:sz w:val="30"/>
          <w:szCs w:val="30"/>
        </w:rPr>
        <w:t xml:space="preserve"> </w:t>
      </w:r>
      <w:r w:rsidR="001E5C97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="0043092A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595FD1">
        <w:rPr>
          <w:rFonts w:asciiTheme="majorBidi" w:hAnsiTheme="majorBidi" w:cstheme="majorBidi"/>
          <w:sz w:val="30"/>
          <w:szCs w:val="30"/>
        </w:rPr>
        <w:t>256</w:t>
      </w:r>
      <w:r w:rsidR="00441586">
        <w:rPr>
          <w:rFonts w:asciiTheme="majorBidi" w:hAnsiTheme="majorBidi" w:cstheme="majorBidi"/>
          <w:sz w:val="30"/>
          <w:szCs w:val="30"/>
        </w:rPr>
        <w:t>4</w:t>
      </w:r>
    </w:p>
    <w:p w14:paraId="1938CE5D" w14:textId="3351857A" w:rsidR="00611D02" w:rsidRPr="00AA3C6D" w:rsidRDefault="00611D02" w:rsidP="0059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A68F73C" w14:textId="09C2CCA3" w:rsidR="009D7C4B" w:rsidRPr="0069132C" w:rsidRDefault="00611D02" w:rsidP="004D7C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หุ้นกู้ดังกล่าวข้างต้นระบุให้บริษัทจะต้องปฏิบัติตามเงื่อนไขต่างๆ ที่กำหนดไว้</w:t>
      </w:r>
      <w:r w:rsidR="0021249F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เช่น ต้องรักษาอัตราส่วนหนี้สินต่อส่วนของผู้ถือหุ้นตลอดระยะเวลาของหุ้นกู้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09E8D042" w14:textId="1AB6CF86" w:rsidR="00D63C40" w:rsidRPr="00913109" w:rsidRDefault="00E00098" w:rsidP="0054799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lastRenderedPageBreak/>
        <w:t>1</w:t>
      </w:r>
      <w:r w:rsidR="004D7CD6">
        <w:rPr>
          <w:rFonts w:asciiTheme="majorBidi" w:hAnsiTheme="majorBidi" w:cstheme="majorBidi"/>
          <w:sz w:val="30"/>
          <w:szCs w:val="30"/>
        </w:rPr>
        <w:t>0</w:t>
      </w:r>
      <w:r w:rsidR="00D77808" w:rsidRPr="00913109">
        <w:rPr>
          <w:rFonts w:asciiTheme="majorBidi" w:hAnsiTheme="majorBidi" w:cstheme="majorBidi"/>
          <w:sz w:val="30"/>
          <w:szCs w:val="30"/>
        </w:rPr>
        <w:tab/>
      </w:r>
      <w:r w:rsidR="009A35C2" w:rsidRPr="0091310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91310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913109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783A88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2865A44D" w14:textId="77777777" w:rsidR="004158A6" w:rsidRPr="00A57B00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783A8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77777777" w:rsidR="004158A6" w:rsidRPr="00A57B00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A57B00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A57B00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314AA70C" w14:textId="77777777" w:rsidR="004158A6" w:rsidRPr="00783A8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A57B00" w14:paraId="3EEF78EF" w14:textId="77777777" w:rsidTr="001E47F5">
        <w:tc>
          <w:tcPr>
            <w:tcW w:w="990" w:type="dxa"/>
          </w:tcPr>
          <w:p w14:paraId="17F73F38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7777777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A57B00" w14:paraId="00E6F493" w14:textId="77777777" w:rsidTr="001E47F5">
        <w:tc>
          <w:tcPr>
            <w:tcW w:w="990" w:type="dxa"/>
          </w:tcPr>
          <w:p w14:paraId="03FF4CDC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77777777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A57B00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A57B00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1A3EF7F0" w14:textId="606F20EA" w:rsidR="002476CC" w:rsidRDefault="00247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B1F9C79" w14:textId="2A65B0DE" w:rsidR="008F560D" w:rsidRPr="00A57B00" w:rsidRDefault="008F560D" w:rsidP="0032510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 xml:space="preserve">รายได้และผลการดำเนินงานจำแนกตามส่วนงานที่รายงานของกลุ่มบริษัทสำหรับแต่ละงวดสามเดือนสิ้นสุดวันที่ </w:t>
      </w:r>
      <w:r w:rsidR="00E82EBD">
        <w:rPr>
          <w:rFonts w:asciiTheme="majorBidi" w:hAnsiTheme="majorBidi" w:cstheme="majorBidi"/>
          <w:sz w:val="30"/>
          <w:szCs w:val="30"/>
        </w:rPr>
        <w:t xml:space="preserve"> </w:t>
      </w:r>
      <w:r w:rsidR="00E67543" w:rsidRPr="00A57B00">
        <w:rPr>
          <w:rFonts w:asciiTheme="majorBidi" w:hAnsiTheme="majorBidi" w:cstheme="majorBidi"/>
          <w:sz w:val="30"/>
          <w:szCs w:val="30"/>
          <w:cs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E67543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มีนาคม มีดังนี้</w:t>
      </w:r>
    </w:p>
    <w:p w14:paraId="6C990B40" w14:textId="77777777" w:rsidR="008F560D" w:rsidRPr="00783A88" w:rsidRDefault="008F560D" w:rsidP="008F560D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588"/>
        <w:gridCol w:w="1170"/>
        <w:gridCol w:w="270"/>
        <w:gridCol w:w="1080"/>
      </w:tblGrid>
      <w:tr w:rsidR="008F560D" w:rsidRPr="00A57B00" w14:paraId="4F6A93D9" w14:textId="77777777" w:rsidTr="00A67923">
        <w:trPr>
          <w:trHeight w:hRule="exact" w:val="403"/>
        </w:trPr>
        <w:tc>
          <w:tcPr>
            <w:tcW w:w="6588" w:type="dxa"/>
          </w:tcPr>
          <w:p w14:paraId="689FE155" w14:textId="77777777" w:rsidR="008F560D" w:rsidRPr="00A57B00" w:rsidRDefault="008F560D" w:rsidP="00A6792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5894616E" w14:textId="77777777" w:rsidR="008F560D" w:rsidRPr="00A57B00" w:rsidRDefault="008F560D" w:rsidP="00A67923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60D" w:rsidRPr="00A57B00" w14:paraId="6F15A471" w14:textId="77777777" w:rsidTr="00A67923">
        <w:trPr>
          <w:trHeight w:hRule="exact" w:val="403"/>
        </w:trPr>
        <w:tc>
          <w:tcPr>
            <w:tcW w:w="6588" w:type="dxa"/>
          </w:tcPr>
          <w:p w14:paraId="46B6D255" w14:textId="77777777" w:rsidR="008F560D" w:rsidRPr="00A57B00" w:rsidRDefault="008F560D" w:rsidP="00A6792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EAFF34C" w14:textId="77777777" w:rsidR="008F560D" w:rsidRPr="00A57B00" w:rsidRDefault="008F560D" w:rsidP="00A6792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560D" w:rsidRPr="00A57B00" w14:paraId="0DDB5F35" w14:textId="77777777" w:rsidTr="00A67923">
        <w:trPr>
          <w:trHeight w:hRule="exact" w:val="403"/>
        </w:trPr>
        <w:tc>
          <w:tcPr>
            <w:tcW w:w="6588" w:type="dxa"/>
          </w:tcPr>
          <w:p w14:paraId="2C526A61" w14:textId="77777777" w:rsidR="008F560D" w:rsidRPr="00A57B00" w:rsidRDefault="008F560D" w:rsidP="00A6792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C7D14B" w14:textId="72F28D29" w:rsidR="008F560D" w:rsidRPr="00A57B00" w:rsidRDefault="00E00098" w:rsidP="00A679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B52414" w14:textId="77777777" w:rsidR="008F560D" w:rsidRPr="00A57B00" w:rsidRDefault="008F560D" w:rsidP="00A679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35FA98" w14:textId="4142EEEE" w:rsidR="008F560D" w:rsidRPr="00A57B00" w:rsidRDefault="00E00098" w:rsidP="00A6792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8F560D" w:rsidRPr="00A57B00" w14:paraId="6B5B3BAF" w14:textId="77777777" w:rsidTr="00A67923">
        <w:trPr>
          <w:trHeight w:hRule="exact" w:val="403"/>
        </w:trPr>
        <w:tc>
          <w:tcPr>
            <w:tcW w:w="6588" w:type="dxa"/>
          </w:tcPr>
          <w:p w14:paraId="33E01A65" w14:textId="77777777" w:rsidR="008F560D" w:rsidRPr="00A57B00" w:rsidRDefault="008F560D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376159A0" w14:textId="77777777" w:rsidR="008F560D" w:rsidRPr="00A57B00" w:rsidRDefault="008F560D" w:rsidP="00A6792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82D29" w14:textId="77777777" w:rsidR="008F560D" w:rsidRPr="00A57B00" w:rsidRDefault="008F560D" w:rsidP="00A6792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95629" w14:textId="77777777" w:rsidR="008F560D" w:rsidRPr="00A57B00" w:rsidRDefault="008F560D" w:rsidP="00A6792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808" w:rsidRPr="00A57B00" w14:paraId="4FA3561A" w14:textId="77777777" w:rsidTr="00A67923">
        <w:trPr>
          <w:trHeight w:hRule="exact" w:val="403"/>
        </w:trPr>
        <w:tc>
          <w:tcPr>
            <w:tcW w:w="6588" w:type="dxa"/>
          </w:tcPr>
          <w:p w14:paraId="260D8BC8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70B83E03" w14:textId="57DA2C2E" w:rsidR="00D77808" w:rsidRPr="00A57B00" w:rsidRDefault="00021E14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104,152</w:t>
            </w:r>
          </w:p>
        </w:tc>
        <w:tc>
          <w:tcPr>
            <w:tcW w:w="270" w:type="dxa"/>
          </w:tcPr>
          <w:p w14:paraId="672FE86E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4C12B" w14:textId="0404BD06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122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,376</w:t>
            </w:r>
          </w:p>
        </w:tc>
      </w:tr>
      <w:tr w:rsidR="00D77808" w:rsidRPr="00A57B00" w14:paraId="44B04A2B" w14:textId="77777777" w:rsidTr="00A67923">
        <w:trPr>
          <w:trHeight w:hRule="exact" w:val="403"/>
        </w:trPr>
        <w:tc>
          <w:tcPr>
            <w:tcW w:w="6588" w:type="dxa"/>
          </w:tcPr>
          <w:p w14:paraId="482B0839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5E75850" w14:textId="50F3C870" w:rsidR="00D77808" w:rsidRPr="00A57B00" w:rsidRDefault="00021E14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15,194</w:t>
            </w:r>
          </w:p>
        </w:tc>
        <w:tc>
          <w:tcPr>
            <w:tcW w:w="270" w:type="dxa"/>
          </w:tcPr>
          <w:p w14:paraId="0733B43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5F3A1" w14:textId="1EA371FB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</w:tr>
      <w:tr w:rsidR="00D77808" w:rsidRPr="00A57B00" w14:paraId="7EBCF6BA" w14:textId="77777777" w:rsidTr="00A67923">
        <w:trPr>
          <w:trHeight w:hRule="exact" w:val="403"/>
        </w:trPr>
        <w:tc>
          <w:tcPr>
            <w:tcW w:w="6588" w:type="dxa"/>
          </w:tcPr>
          <w:p w14:paraId="3A1A35ED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93AAEE" w14:textId="4CEB07D5" w:rsidR="00D77808" w:rsidRPr="00A57B00" w:rsidRDefault="00021E14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119,346</w:t>
            </w:r>
          </w:p>
        </w:tc>
        <w:tc>
          <w:tcPr>
            <w:tcW w:w="270" w:type="dxa"/>
          </w:tcPr>
          <w:p w14:paraId="2E111A2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25B5D1" w14:textId="7E5E136C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  <w:tr w:rsidR="00D77808" w:rsidRPr="00A57B00" w14:paraId="41C8294B" w14:textId="77777777" w:rsidTr="00A67923">
        <w:trPr>
          <w:trHeight w:hRule="exact" w:val="403"/>
        </w:trPr>
        <w:tc>
          <w:tcPr>
            <w:tcW w:w="6588" w:type="dxa"/>
          </w:tcPr>
          <w:p w14:paraId="32523BAD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C82A4D" w14:textId="77777777" w:rsidR="00D77808" w:rsidRPr="00A57B00" w:rsidRDefault="00D77808" w:rsidP="00D7780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8644" w14:textId="77777777" w:rsidR="00D77808" w:rsidRPr="00A57B00" w:rsidRDefault="00D77808" w:rsidP="00D7780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AC4AE" w14:textId="77777777" w:rsidR="00D77808" w:rsidRPr="00A57B00" w:rsidRDefault="00D77808" w:rsidP="00D7780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808" w:rsidRPr="00A57B00" w14:paraId="1BAED9C0" w14:textId="77777777" w:rsidTr="00A67923">
        <w:trPr>
          <w:trHeight w:hRule="exact" w:val="403"/>
        </w:trPr>
        <w:tc>
          <w:tcPr>
            <w:tcW w:w="6588" w:type="dxa"/>
          </w:tcPr>
          <w:p w14:paraId="36E4F32B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0851990F" w14:textId="77777777" w:rsidR="00D77808" w:rsidRPr="00A57B00" w:rsidRDefault="00D77808" w:rsidP="00D7780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97F29" w14:textId="77777777" w:rsidR="00D77808" w:rsidRPr="00A57B00" w:rsidRDefault="00D77808" w:rsidP="00D7780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00FE7" w14:textId="77777777" w:rsidR="00D77808" w:rsidRPr="00A57B00" w:rsidRDefault="00D77808" w:rsidP="00D7780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808" w:rsidRPr="00A57B00" w14:paraId="11E06ED9" w14:textId="77777777" w:rsidTr="007F5901">
        <w:trPr>
          <w:trHeight w:hRule="exact" w:val="403"/>
        </w:trPr>
        <w:tc>
          <w:tcPr>
            <w:tcW w:w="6588" w:type="dxa"/>
            <w:shd w:val="clear" w:color="auto" w:fill="auto"/>
          </w:tcPr>
          <w:p w14:paraId="1DE46382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5DCA3403" w14:textId="1ACB1A2E" w:rsidR="00D77808" w:rsidRPr="00A57B00" w:rsidRDefault="00220B60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12,83</w:t>
            </w:r>
            <w:r w:rsidR="00854C6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13A435D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370C52" w14:textId="47BA7EAC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9,89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</w:p>
        </w:tc>
      </w:tr>
      <w:tr w:rsidR="00D77808" w:rsidRPr="00A57B00" w14:paraId="0EDFCE17" w14:textId="77777777" w:rsidTr="007F5901">
        <w:trPr>
          <w:trHeight w:hRule="exact" w:val="403"/>
        </w:trPr>
        <w:tc>
          <w:tcPr>
            <w:tcW w:w="6588" w:type="dxa"/>
            <w:shd w:val="clear" w:color="auto" w:fill="auto"/>
          </w:tcPr>
          <w:p w14:paraId="6A093220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7DD4F7C6" w14:textId="3F5C97B7" w:rsidR="00D77808" w:rsidRPr="00A57B00" w:rsidRDefault="00220B60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54C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E32545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D9D57D" w14:textId="7A9CFBC1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D77808" w:rsidRPr="00A57B00" w14:paraId="24EDD868" w14:textId="77777777" w:rsidTr="007F5901">
        <w:trPr>
          <w:trHeight w:hRule="exact" w:val="403"/>
        </w:trPr>
        <w:tc>
          <w:tcPr>
            <w:tcW w:w="6588" w:type="dxa"/>
          </w:tcPr>
          <w:p w14:paraId="3AF20C3E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CC6FBA" w14:textId="7462B0C3" w:rsidR="00D77808" w:rsidRPr="00A57B00" w:rsidRDefault="00220B60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13,337</w:t>
            </w:r>
          </w:p>
        </w:tc>
        <w:tc>
          <w:tcPr>
            <w:tcW w:w="270" w:type="dxa"/>
          </w:tcPr>
          <w:p w14:paraId="27E71E2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7D2B2A" w14:textId="67215100" w:rsidR="00D77808" w:rsidRPr="00A57B00" w:rsidRDefault="00E0009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10</w:t>
            </w:r>
            <w:r w:rsidR="00D77808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,988</w:t>
            </w:r>
          </w:p>
        </w:tc>
      </w:tr>
      <w:tr w:rsidR="00D77808" w:rsidRPr="00A57B00" w14:paraId="6FBBAFCB" w14:textId="77777777" w:rsidTr="007F5901">
        <w:trPr>
          <w:trHeight w:hRule="exact" w:val="403"/>
        </w:trPr>
        <w:tc>
          <w:tcPr>
            <w:tcW w:w="6588" w:type="dxa"/>
          </w:tcPr>
          <w:p w14:paraId="5393C1B5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667B11DF" w14:textId="75CFC6E9" w:rsidR="00D77808" w:rsidRPr="00A57B00" w:rsidRDefault="00220B60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5BF8">
              <w:rPr>
                <w:rFonts w:asciiTheme="majorBidi" w:hAnsiTheme="majorBidi" w:cstheme="majorBidi"/>
                <w:sz w:val="30"/>
                <w:szCs w:val="30"/>
              </w:rPr>
              <w:t>4,719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697F0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B731B" w14:textId="583CF531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,494)</w:t>
            </w:r>
          </w:p>
        </w:tc>
      </w:tr>
      <w:tr w:rsidR="00D77808" w:rsidRPr="00A57B00" w14:paraId="007FACC2" w14:textId="77777777" w:rsidTr="00C95023">
        <w:trPr>
          <w:trHeight w:hRule="exact" w:val="403"/>
        </w:trPr>
        <w:tc>
          <w:tcPr>
            <w:tcW w:w="6588" w:type="dxa"/>
          </w:tcPr>
          <w:p w14:paraId="0E53E88C" w14:textId="77777777" w:rsidR="00D77808" w:rsidRPr="00A57B00" w:rsidRDefault="00D77808" w:rsidP="004A237B">
            <w:pPr>
              <w:tabs>
                <w:tab w:val="clear" w:pos="680"/>
                <w:tab w:val="left" w:pos="702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D089E" w14:textId="07750BB3" w:rsidR="00D77808" w:rsidRPr="00A57B00" w:rsidRDefault="00FC63CF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8,618</w:t>
            </w:r>
          </w:p>
        </w:tc>
        <w:tc>
          <w:tcPr>
            <w:tcW w:w="270" w:type="dxa"/>
          </w:tcPr>
          <w:p w14:paraId="4310735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2661B8" w14:textId="0392D9DC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8,494</w:t>
            </w:r>
          </w:p>
        </w:tc>
      </w:tr>
    </w:tbl>
    <w:p w14:paraId="5C25F24A" w14:textId="0F8E4627" w:rsidR="003D111C" w:rsidRPr="00A57B00" w:rsidRDefault="003D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</w:p>
    <w:p w14:paraId="29B4C3FF" w14:textId="77777777" w:rsidR="00603274" w:rsidRDefault="0060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05C9CC71" w:rsidR="004158A6" w:rsidRPr="00A57B00" w:rsidRDefault="00EA479B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913109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5165B933" w14:textId="5F8B3F23" w:rsidR="00913109" w:rsidRPr="00913109" w:rsidRDefault="00913109" w:rsidP="00913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3109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7C01FAF3" w14:textId="11161A09" w:rsidR="00913109" w:rsidRPr="00783A88" w:rsidRDefault="00913109" w:rsidP="00913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09B1A" w14:textId="7305494A" w:rsidR="00503EC4" w:rsidRPr="00913109" w:rsidRDefault="00913109" w:rsidP="00913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3109">
        <w:rPr>
          <w:rFonts w:asciiTheme="majorBidi" w:hAnsiTheme="majorBidi" w:cstheme="majorBidi"/>
          <w:sz w:val="30"/>
          <w:szCs w:val="30"/>
          <w:cs/>
        </w:rPr>
        <w:t>กลุ่มบริษัทเสนอข้อมูลเกี่ยวกับเขตภูมิศาสตร์ที่สำคัญดังนี้</w:t>
      </w:r>
    </w:p>
    <w:p w14:paraId="2CD99664" w14:textId="77777777" w:rsidR="00913109" w:rsidRPr="00913109" w:rsidRDefault="00913109" w:rsidP="00913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32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860413" w:rsidRPr="00A57B00" w14:paraId="66805E6F" w14:textId="77777777" w:rsidTr="004158A6">
        <w:tc>
          <w:tcPr>
            <w:tcW w:w="1098" w:type="dxa"/>
          </w:tcPr>
          <w:p w14:paraId="359B03B8" w14:textId="77777777" w:rsidR="00860413" w:rsidRPr="00A57B00" w:rsidRDefault="00860413" w:rsidP="00337344">
            <w:pPr>
              <w:spacing w:line="240" w:lineRule="auto"/>
              <w:ind w:hanging="108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6EA8A6E" w14:textId="77777777" w:rsidR="00860413" w:rsidRPr="00A57B00" w:rsidRDefault="00E00098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1710" w:type="dxa"/>
          </w:tcPr>
          <w:p w14:paraId="3ECD569B" w14:textId="77777777" w:rsidR="00860413" w:rsidRPr="00A57B00" w:rsidRDefault="00860413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860413" w:rsidRPr="00365615" w14:paraId="16EEA23D" w14:textId="77777777" w:rsidTr="004158A6">
        <w:tc>
          <w:tcPr>
            <w:tcW w:w="1098" w:type="dxa"/>
          </w:tcPr>
          <w:p w14:paraId="65B3B844" w14:textId="77777777" w:rsidR="00860413" w:rsidRPr="00A57B00" w:rsidRDefault="00860413" w:rsidP="00337344">
            <w:pPr>
              <w:spacing w:line="240" w:lineRule="auto"/>
              <w:ind w:hanging="108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3AB0F0C7" w14:textId="77777777" w:rsidR="00860413" w:rsidRPr="00A57B00" w:rsidRDefault="00E00098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  <w:tc>
          <w:tcPr>
            <w:tcW w:w="1710" w:type="dxa"/>
          </w:tcPr>
          <w:p w14:paraId="3111E799" w14:textId="77777777" w:rsidR="00860413" w:rsidRPr="00A57B00" w:rsidRDefault="000149B9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</w:tr>
      <w:tr w:rsidR="00860413" w:rsidRPr="00A57B00" w14:paraId="6EC7B52A" w14:textId="77777777" w:rsidTr="004158A6">
        <w:tc>
          <w:tcPr>
            <w:tcW w:w="1098" w:type="dxa"/>
          </w:tcPr>
          <w:p w14:paraId="5BD2C6D7" w14:textId="77777777" w:rsidR="00860413" w:rsidRPr="00A57B00" w:rsidRDefault="00860413" w:rsidP="00337344">
            <w:pPr>
              <w:spacing w:line="240" w:lineRule="auto"/>
              <w:ind w:hanging="108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023074A" w14:textId="77777777" w:rsidR="00860413" w:rsidRPr="00A57B00" w:rsidRDefault="00860413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710" w:type="dxa"/>
          </w:tcPr>
          <w:p w14:paraId="1ADB6BEA" w14:textId="77777777" w:rsidR="00860413" w:rsidRPr="00A57B00" w:rsidRDefault="000149B9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</w:tr>
      <w:tr w:rsidR="00860413" w:rsidRPr="00A57B00" w14:paraId="2A6DE9AB" w14:textId="77777777" w:rsidTr="004158A6">
        <w:tc>
          <w:tcPr>
            <w:tcW w:w="1098" w:type="dxa"/>
          </w:tcPr>
          <w:p w14:paraId="7E7DFF32" w14:textId="77777777" w:rsidR="00860413" w:rsidRPr="00A57B00" w:rsidRDefault="00860413" w:rsidP="00337344">
            <w:pPr>
              <w:spacing w:line="240" w:lineRule="auto"/>
              <w:ind w:hanging="108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2B41394" w14:textId="77777777" w:rsidR="00860413" w:rsidRPr="00A57B00" w:rsidRDefault="00860413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115FFCB2" w14:textId="77777777" w:rsidR="00860413" w:rsidRPr="00A57B00" w:rsidRDefault="00860413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</w:tr>
      <w:tr w:rsidR="00860413" w:rsidRPr="00A57B00" w14:paraId="19D8D0FD" w14:textId="77777777" w:rsidTr="004158A6">
        <w:tc>
          <w:tcPr>
            <w:tcW w:w="1098" w:type="dxa"/>
          </w:tcPr>
          <w:p w14:paraId="55AA1704" w14:textId="77777777" w:rsidR="00860413" w:rsidRPr="00A57B00" w:rsidRDefault="00860413" w:rsidP="00337344">
            <w:pPr>
              <w:spacing w:line="240" w:lineRule="auto"/>
              <w:ind w:hanging="108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7941E2BF" w14:textId="77777777" w:rsidR="00860413" w:rsidRPr="00A57B00" w:rsidRDefault="00860413" w:rsidP="000429AC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710" w:type="dxa"/>
          </w:tcPr>
          <w:p w14:paraId="6FA4A19C" w14:textId="77777777" w:rsidR="00860413" w:rsidRPr="00A57B00" w:rsidRDefault="00860413" w:rsidP="000429AC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2DD6425E" w14:textId="77777777" w:rsidR="005E1F95" w:rsidRPr="00A57B00" w:rsidRDefault="005E1F95" w:rsidP="000429AC">
      <w:pPr>
        <w:rPr>
          <w:rFonts w:asciiTheme="majorBidi" w:hAnsiTheme="majorBidi" w:cstheme="majorBidi"/>
          <w:sz w:val="30"/>
          <w:szCs w:val="30"/>
        </w:rPr>
      </w:pPr>
    </w:p>
    <w:p w14:paraId="0FBCDC6E" w14:textId="183234C4" w:rsidR="008F560D" w:rsidRPr="00A57B00" w:rsidRDefault="008F560D" w:rsidP="008F560D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 xml:space="preserve">รายละเอียดข้อมูลทางการเงินเกี่ยวกับเขตภูมิศาสตร์ของกลุ่มบริษัท ณ วันที่ </w:t>
      </w:r>
      <w:r w:rsidR="00544817"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E67543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pacing w:val="-6"/>
          <w:sz w:val="30"/>
          <w:szCs w:val="30"/>
          <w:cs/>
        </w:rPr>
        <w:t>มีนาคม</w:t>
      </w:r>
      <w:r w:rsidR="00E67543" w:rsidRPr="00A57B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E67543" w:rsidRPr="00A57B00">
        <w:rPr>
          <w:rFonts w:asciiTheme="majorBidi" w:hAnsiTheme="majorBidi" w:cstheme="majorBidi"/>
          <w:sz w:val="30"/>
          <w:szCs w:val="30"/>
        </w:rPr>
        <w:t>56</w:t>
      </w:r>
      <w:r w:rsidR="00D77808">
        <w:rPr>
          <w:rFonts w:asciiTheme="majorBidi" w:hAnsiTheme="majorBidi" w:cstheme="majorBidi"/>
          <w:sz w:val="30"/>
          <w:szCs w:val="30"/>
        </w:rPr>
        <w:t>4</w:t>
      </w:r>
      <w:r w:rsidR="003E123B" w:rsidRPr="00A57B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sz w:val="30"/>
          <w:szCs w:val="30"/>
        </w:rPr>
        <w:t>5</w:t>
      </w:r>
      <w:r w:rsidRPr="00A57B00">
        <w:rPr>
          <w:rFonts w:asciiTheme="majorBidi" w:hAnsiTheme="majorBidi" w:cstheme="majorBidi"/>
          <w:sz w:val="30"/>
          <w:szCs w:val="30"/>
          <w:cs/>
        </w:rPr>
        <w:t>6</w:t>
      </w:r>
      <w:r w:rsidR="00D77808">
        <w:rPr>
          <w:rFonts w:asciiTheme="majorBidi" w:hAnsiTheme="majorBidi" w:cstheme="majorBidi"/>
          <w:sz w:val="30"/>
          <w:szCs w:val="30"/>
        </w:rPr>
        <w:t>3</w:t>
      </w:r>
      <w:r w:rsidRPr="00A57B00">
        <w:rPr>
          <w:rFonts w:asciiTheme="majorBidi" w:hAnsiTheme="majorBidi" w:cstheme="majorBidi"/>
          <w:sz w:val="30"/>
          <w:szCs w:val="30"/>
        </w:rPr>
        <w:br/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และสำหรับแต่ละงวดสามเดือนสิ้นสุดวันที่ </w:t>
      </w:r>
      <w:r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มีนาคม มีดังนี้</w:t>
      </w:r>
    </w:p>
    <w:p w14:paraId="5B6117FD" w14:textId="77777777" w:rsidR="008F560D" w:rsidRPr="00A57B00" w:rsidRDefault="008F560D" w:rsidP="008F560D">
      <w:pPr>
        <w:ind w:left="540" w:right="-29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651"/>
        <w:gridCol w:w="1170"/>
        <w:gridCol w:w="270"/>
        <w:gridCol w:w="1080"/>
      </w:tblGrid>
      <w:tr w:rsidR="008F560D" w:rsidRPr="00A57B00" w14:paraId="421BDB76" w14:textId="77777777" w:rsidTr="00A43802">
        <w:trPr>
          <w:trHeight w:hRule="exact" w:val="403"/>
        </w:trPr>
        <w:tc>
          <w:tcPr>
            <w:tcW w:w="6651" w:type="dxa"/>
          </w:tcPr>
          <w:p w14:paraId="36E22F4F" w14:textId="77777777" w:rsidR="008F560D" w:rsidRPr="00A57B00" w:rsidRDefault="008F560D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E3DC0D8" w14:textId="77777777" w:rsidR="008F560D" w:rsidRPr="00A57B00" w:rsidRDefault="008F560D" w:rsidP="00A67923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60D" w:rsidRPr="00A57B00" w14:paraId="620F2F14" w14:textId="77777777" w:rsidTr="00A67923">
        <w:trPr>
          <w:trHeight w:hRule="exact" w:val="403"/>
        </w:trPr>
        <w:tc>
          <w:tcPr>
            <w:tcW w:w="6651" w:type="dxa"/>
          </w:tcPr>
          <w:p w14:paraId="41BF1229" w14:textId="77777777" w:rsidR="008F560D" w:rsidRPr="00A57B00" w:rsidRDefault="008F560D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A2895FF" w14:textId="77777777" w:rsidR="008F560D" w:rsidRPr="00A57B00" w:rsidRDefault="008F560D" w:rsidP="00A6792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560D" w:rsidRPr="00A57B00" w14:paraId="4A2C67D6" w14:textId="77777777" w:rsidTr="00A67923">
        <w:trPr>
          <w:trHeight w:hRule="exact" w:val="403"/>
        </w:trPr>
        <w:tc>
          <w:tcPr>
            <w:tcW w:w="6651" w:type="dxa"/>
          </w:tcPr>
          <w:p w14:paraId="7B8DEB21" w14:textId="77777777" w:rsidR="008F560D" w:rsidRPr="00A57B00" w:rsidRDefault="008F560D" w:rsidP="00A6792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823B2A" w14:textId="7458480F" w:rsidR="008F560D" w:rsidRPr="00A57B00" w:rsidRDefault="00E00098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47C92" w14:textId="77777777" w:rsidR="008F560D" w:rsidRPr="00A57B00" w:rsidRDefault="008F560D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CBBD5C" w14:textId="55D7F1D1" w:rsidR="008F560D" w:rsidRPr="00A57B00" w:rsidRDefault="00E00098" w:rsidP="00A6792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D7780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8F560D" w:rsidRPr="00A57B00" w14:paraId="7BE9FC1A" w14:textId="77777777" w:rsidTr="00A67923">
        <w:trPr>
          <w:trHeight w:hRule="exact" w:val="403"/>
        </w:trPr>
        <w:tc>
          <w:tcPr>
            <w:tcW w:w="6651" w:type="dxa"/>
          </w:tcPr>
          <w:p w14:paraId="2498486C" w14:textId="77777777" w:rsidR="008F560D" w:rsidRPr="00A57B00" w:rsidRDefault="008F560D" w:rsidP="004A237B">
            <w:pPr>
              <w:tabs>
                <w:tab w:val="clear" w:pos="680"/>
                <w:tab w:val="left" w:pos="702"/>
              </w:tabs>
              <w:ind w:lef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011F1C3F" w14:textId="77777777" w:rsidR="008F560D" w:rsidRPr="00A57B00" w:rsidRDefault="008F560D" w:rsidP="00A67923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B5B87" w14:textId="77777777" w:rsidR="008F560D" w:rsidRPr="00A57B00" w:rsidRDefault="008F560D" w:rsidP="00A67923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31E2F" w14:textId="77777777" w:rsidR="008F560D" w:rsidRPr="00A57B00" w:rsidRDefault="008F560D" w:rsidP="00A67923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808" w:rsidRPr="00A57B00" w14:paraId="4BB7F79A" w14:textId="77777777" w:rsidTr="0012476B">
        <w:trPr>
          <w:trHeight w:hRule="exact" w:val="403"/>
        </w:trPr>
        <w:tc>
          <w:tcPr>
            <w:tcW w:w="6651" w:type="dxa"/>
          </w:tcPr>
          <w:p w14:paraId="5A795FD0" w14:textId="77777777" w:rsidR="00D77808" w:rsidRPr="00A57B00" w:rsidRDefault="00D77808" w:rsidP="004A237B">
            <w:pPr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7D5D9DD4" w14:textId="44021F12" w:rsidR="00D77808" w:rsidRPr="00A57B00" w:rsidRDefault="001959CA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38,629</w:t>
            </w:r>
          </w:p>
        </w:tc>
        <w:tc>
          <w:tcPr>
            <w:tcW w:w="270" w:type="dxa"/>
          </w:tcPr>
          <w:p w14:paraId="0B7CC41B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7BFD79" w14:textId="2C987E41" w:rsidR="00D77808" w:rsidRPr="00A57B00" w:rsidRDefault="00D77808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37,5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77808" w:rsidRPr="00A57B00" w14:paraId="4D8C2F61" w14:textId="77777777" w:rsidTr="0012476B">
        <w:trPr>
          <w:trHeight w:hRule="exact" w:val="403"/>
        </w:trPr>
        <w:tc>
          <w:tcPr>
            <w:tcW w:w="6651" w:type="dxa"/>
          </w:tcPr>
          <w:p w14:paraId="6BA2B751" w14:textId="77777777" w:rsidR="00D77808" w:rsidRPr="00A57B00" w:rsidRDefault="00D77808" w:rsidP="004A237B">
            <w:pPr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5C5F9F9A" w14:textId="206ED633" w:rsidR="00D77808" w:rsidRPr="00A57B00" w:rsidRDefault="001959CA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61,006</w:t>
            </w:r>
          </w:p>
        </w:tc>
        <w:tc>
          <w:tcPr>
            <w:tcW w:w="270" w:type="dxa"/>
          </w:tcPr>
          <w:p w14:paraId="5B7AB67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756DE" w14:textId="647B9F78" w:rsidR="00D77808" w:rsidRPr="00A57B00" w:rsidRDefault="00D77808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,969</w:t>
            </w:r>
          </w:p>
        </w:tc>
      </w:tr>
      <w:tr w:rsidR="00D77808" w:rsidRPr="00A57B00" w14:paraId="15BBCACB" w14:textId="77777777" w:rsidTr="0012476B">
        <w:trPr>
          <w:trHeight w:hRule="exact" w:val="403"/>
        </w:trPr>
        <w:tc>
          <w:tcPr>
            <w:tcW w:w="6651" w:type="dxa"/>
          </w:tcPr>
          <w:p w14:paraId="160286F0" w14:textId="77777777" w:rsidR="00D77808" w:rsidRPr="00A57B00" w:rsidRDefault="00D77808" w:rsidP="004A237B">
            <w:pPr>
              <w:ind w:left="-1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79FF71D6" w14:textId="571C2224" w:rsidR="00D77808" w:rsidRPr="00A57B00" w:rsidRDefault="001959CA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  <w:tc>
          <w:tcPr>
            <w:tcW w:w="270" w:type="dxa"/>
          </w:tcPr>
          <w:p w14:paraId="57BF17F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07A7C3" w14:textId="57DF7844" w:rsidR="00D77808" w:rsidRPr="00A57B00" w:rsidRDefault="00E00098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3,64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</w:p>
        </w:tc>
      </w:tr>
      <w:tr w:rsidR="00D77808" w:rsidRPr="00A57B00" w14:paraId="73A213B7" w14:textId="77777777" w:rsidTr="0012476B">
        <w:trPr>
          <w:trHeight w:hRule="exact" w:val="403"/>
        </w:trPr>
        <w:tc>
          <w:tcPr>
            <w:tcW w:w="6651" w:type="dxa"/>
          </w:tcPr>
          <w:p w14:paraId="605F9740" w14:textId="77777777" w:rsidR="00D77808" w:rsidRPr="00A57B00" w:rsidRDefault="00D77808" w:rsidP="004A237B">
            <w:pPr>
              <w:ind w:left="-11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4E3A535B" w14:textId="6D56A115" w:rsidR="00D77808" w:rsidRPr="00A57B00" w:rsidRDefault="001959CA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6,557</w:t>
            </w:r>
          </w:p>
        </w:tc>
        <w:tc>
          <w:tcPr>
            <w:tcW w:w="270" w:type="dxa"/>
          </w:tcPr>
          <w:p w14:paraId="2E9CB37C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9E6554" w14:textId="602BFE9D" w:rsidR="00D77808" w:rsidRPr="00A57B00" w:rsidRDefault="00D77808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5,8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77808" w:rsidRPr="00A57B00" w14:paraId="491A1947" w14:textId="77777777" w:rsidTr="0012476B">
        <w:trPr>
          <w:trHeight w:hRule="exact" w:val="403"/>
        </w:trPr>
        <w:tc>
          <w:tcPr>
            <w:tcW w:w="6651" w:type="dxa"/>
          </w:tcPr>
          <w:p w14:paraId="2BDB4945" w14:textId="77777777" w:rsidR="00D77808" w:rsidRPr="00A57B00" w:rsidRDefault="00D77808" w:rsidP="004A237B">
            <w:pPr>
              <w:ind w:lef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96A43A" w14:textId="2F6E92F3" w:rsidR="00D77808" w:rsidRPr="00A57B00" w:rsidRDefault="001959CA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2C26F57A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A409D5" w14:textId="60BAC2BF" w:rsidR="00D77808" w:rsidRPr="00A57B00" w:rsidRDefault="00E00098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20</w:t>
            </w:r>
            <w:r w:rsidR="00D77808"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77808" w:rsidRPr="00A57B00" w14:paraId="2C53130B" w14:textId="77777777" w:rsidTr="0012476B">
        <w:trPr>
          <w:trHeight w:hRule="exact" w:val="403"/>
        </w:trPr>
        <w:tc>
          <w:tcPr>
            <w:tcW w:w="6651" w:type="dxa"/>
          </w:tcPr>
          <w:p w14:paraId="09489E06" w14:textId="77777777" w:rsidR="00D77808" w:rsidRPr="00A57B00" w:rsidRDefault="00D77808" w:rsidP="004A237B">
            <w:pPr>
              <w:ind w:lef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E30EDE" w14:textId="4008328B" w:rsidR="00D77808" w:rsidRPr="00A57B00" w:rsidRDefault="001959CA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119,346</w:t>
            </w:r>
          </w:p>
        </w:tc>
        <w:tc>
          <w:tcPr>
            <w:tcW w:w="270" w:type="dxa"/>
          </w:tcPr>
          <w:p w14:paraId="3EBE2773" w14:textId="77777777" w:rsidR="00D77808" w:rsidRPr="00A57B00" w:rsidRDefault="00D77808" w:rsidP="00D77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C4796" w14:textId="3606A691" w:rsidR="00D77808" w:rsidRPr="00A57B00" w:rsidRDefault="00E00098" w:rsidP="005F7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1</w:t>
            </w:r>
            <w:r w:rsidR="00D77808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</w:tbl>
    <w:p w14:paraId="4C867110" w14:textId="0A243873" w:rsidR="001C3F75" w:rsidRDefault="009F10ED" w:rsidP="00544817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64A220" w14:textId="3C5C7EFE" w:rsidR="00C41585" w:rsidRPr="00A57B00" w:rsidRDefault="00C41585" w:rsidP="00B3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rPr>
          <w:rFonts w:asciiTheme="majorBidi" w:hAnsiTheme="majorBidi" w:cstheme="majorBidi"/>
          <w:sz w:val="30"/>
          <w:szCs w:val="30"/>
          <w:cs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รายละเอียดข้อมูลทางการเงินเกี่ยวกับเขตภูมิศาสตร์ของกลุ่มบริษัท ณ วันที่ </w:t>
      </w:r>
      <w:r w:rsidRPr="00A57B00">
        <w:rPr>
          <w:rFonts w:asciiTheme="majorBidi" w:hAnsiTheme="majorBidi" w:cstheme="majorBidi"/>
          <w:sz w:val="30"/>
          <w:szCs w:val="30"/>
        </w:rPr>
        <w:t>3</w:t>
      </w: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B00">
        <w:rPr>
          <w:rFonts w:asciiTheme="majorBidi" w:hAnsiTheme="majorBidi" w:cstheme="majorBidi"/>
          <w:spacing w:val="-6"/>
          <w:sz w:val="30"/>
          <w:szCs w:val="30"/>
          <w:cs/>
        </w:rPr>
        <w:t>มีนาคม</w:t>
      </w:r>
      <w:r w:rsidRPr="00A57B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4</w:t>
      </w:r>
      <w:r w:rsidRPr="00A57B0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57B00">
        <w:rPr>
          <w:rFonts w:asciiTheme="majorBidi" w:hAnsiTheme="majorBidi" w:cstheme="majorBidi"/>
          <w:sz w:val="30"/>
          <w:szCs w:val="30"/>
        </w:rPr>
        <w:t>3</w:t>
      </w: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sz w:val="30"/>
          <w:szCs w:val="30"/>
        </w:rPr>
        <w:t>5</w:t>
      </w:r>
      <w:r w:rsidRPr="00A57B00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/>
          <w:sz w:val="30"/>
          <w:szCs w:val="30"/>
        </w:rPr>
        <w:t>3</w:t>
      </w:r>
      <w:r w:rsidRPr="00A57B00">
        <w:rPr>
          <w:rFonts w:asciiTheme="majorBidi" w:hAnsiTheme="majorBidi" w:cstheme="majorBidi"/>
          <w:sz w:val="30"/>
          <w:szCs w:val="30"/>
        </w:rPr>
        <w:br/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และสำหรับแต่ละงวดสามเดือนสิ้นสุดวันที่ </w:t>
      </w:r>
      <w:r w:rsidRPr="00A57B00">
        <w:rPr>
          <w:rFonts w:asciiTheme="majorBidi" w:hAnsiTheme="majorBidi" w:cstheme="majorBidi"/>
          <w:sz w:val="30"/>
          <w:szCs w:val="30"/>
        </w:rPr>
        <w:t>3</w:t>
      </w: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</w:rPr>
        <w:t>มีนาคม มีดังนี้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672B4">
        <w:rPr>
          <w:rFonts w:asciiTheme="majorBidi" w:hAnsiTheme="majorBidi" w:cstheme="majorBidi" w:hint="cs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3672B4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14F9EE07" w14:textId="07FBF1E4" w:rsidR="001C3F75" w:rsidRDefault="001C3F75" w:rsidP="00544817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47"/>
        <w:gridCol w:w="27"/>
        <w:gridCol w:w="1142"/>
        <w:gridCol w:w="236"/>
        <w:gridCol w:w="1113"/>
      </w:tblGrid>
      <w:tr w:rsidR="00C40383" w14:paraId="6533170A" w14:textId="77777777" w:rsidTr="00C643B7">
        <w:trPr>
          <w:trHeight w:hRule="exact" w:val="403"/>
        </w:trPr>
        <w:tc>
          <w:tcPr>
            <w:tcW w:w="6647" w:type="dxa"/>
          </w:tcPr>
          <w:p w14:paraId="6B34961C" w14:textId="77777777" w:rsidR="00C40383" w:rsidRDefault="00C4038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2518" w:type="dxa"/>
            <w:gridSpan w:val="4"/>
            <w:vAlign w:val="center"/>
            <w:hideMark/>
          </w:tcPr>
          <w:p w14:paraId="5B6FA5A8" w14:textId="77777777" w:rsidR="00C40383" w:rsidRDefault="00C40383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0383" w14:paraId="3EA19F62" w14:textId="77777777" w:rsidTr="00C643B7">
        <w:trPr>
          <w:trHeight w:hRule="exact" w:val="403"/>
        </w:trPr>
        <w:tc>
          <w:tcPr>
            <w:tcW w:w="6647" w:type="dxa"/>
          </w:tcPr>
          <w:p w14:paraId="7407C1E2" w14:textId="77777777" w:rsidR="00C40383" w:rsidRDefault="00C4038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5E07A" w14:textId="77777777" w:rsidR="00C40383" w:rsidRDefault="00C4038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0383" w14:paraId="211F7E8D" w14:textId="77777777" w:rsidTr="00C643B7">
        <w:trPr>
          <w:trHeight w:hRule="exact" w:val="403"/>
        </w:trPr>
        <w:tc>
          <w:tcPr>
            <w:tcW w:w="6674" w:type="dxa"/>
            <w:gridSpan w:val="2"/>
          </w:tcPr>
          <w:p w14:paraId="596C3E21" w14:textId="77777777" w:rsidR="00C40383" w:rsidRDefault="00C40383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142" w:type="dxa"/>
            <w:hideMark/>
          </w:tcPr>
          <w:p w14:paraId="2898556D" w14:textId="77777777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711FD7A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3" w:type="dxa"/>
            <w:hideMark/>
          </w:tcPr>
          <w:p w14:paraId="08362B15" w14:textId="77777777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0383" w14:paraId="73667407" w14:textId="77777777" w:rsidTr="00C643B7">
        <w:trPr>
          <w:trHeight w:hRule="exact" w:val="403"/>
        </w:trPr>
        <w:tc>
          <w:tcPr>
            <w:tcW w:w="6674" w:type="dxa"/>
            <w:gridSpan w:val="2"/>
          </w:tcPr>
          <w:p w14:paraId="5046AA5C" w14:textId="77777777" w:rsidR="00C40383" w:rsidRDefault="00C40383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25BAC" w14:textId="1B9AC963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06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F839D90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0937A" w14:textId="78AE4530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06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40383" w14:paraId="623B5858" w14:textId="77777777" w:rsidTr="00C643B7">
        <w:trPr>
          <w:trHeight w:hRule="exact" w:val="403"/>
        </w:trPr>
        <w:tc>
          <w:tcPr>
            <w:tcW w:w="6674" w:type="dxa"/>
            <w:gridSpan w:val="2"/>
            <w:hideMark/>
          </w:tcPr>
          <w:p w14:paraId="3C7E2009" w14:textId="77777777" w:rsidR="00C40383" w:rsidRDefault="00C40383" w:rsidP="004A237B">
            <w:pPr>
              <w:tabs>
                <w:tab w:val="left" w:pos="1260"/>
                <w:tab w:val="right" w:pos="6372"/>
              </w:tabs>
              <w:ind w:left="-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ที่ดิน อาคารและอุปกรณ์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DDE6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109839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8A1D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0383" w14:paraId="16AE4BCB" w14:textId="77777777" w:rsidTr="00C643B7">
        <w:trPr>
          <w:trHeight w:hRule="exact" w:val="403"/>
        </w:trPr>
        <w:tc>
          <w:tcPr>
            <w:tcW w:w="6674" w:type="dxa"/>
            <w:gridSpan w:val="2"/>
            <w:hideMark/>
          </w:tcPr>
          <w:p w14:paraId="19B911B2" w14:textId="77777777" w:rsidR="00C40383" w:rsidRDefault="00C40383" w:rsidP="004A237B">
            <w:pPr>
              <w:tabs>
                <w:tab w:val="left" w:pos="1260"/>
                <w:tab w:val="right" w:pos="6372"/>
              </w:tabs>
              <w:ind w:left="-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สินทรัพย์ไม่มีตัวตนอื่น (ไม่รวมค่าความนิยม) </w:t>
            </w:r>
          </w:p>
        </w:tc>
        <w:tc>
          <w:tcPr>
            <w:tcW w:w="1142" w:type="dxa"/>
          </w:tcPr>
          <w:p w14:paraId="6BE89874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2D7C39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D0367B4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6561" w14:paraId="49C633B1" w14:textId="77777777" w:rsidTr="00716EC4">
        <w:trPr>
          <w:trHeight w:hRule="exact" w:val="403"/>
        </w:trPr>
        <w:tc>
          <w:tcPr>
            <w:tcW w:w="6674" w:type="dxa"/>
            <w:gridSpan w:val="2"/>
            <w:hideMark/>
          </w:tcPr>
          <w:p w14:paraId="379E77B3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42" w:type="dxa"/>
          </w:tcPr>
          <w:p w14:paraId="5562D668" w14:textId="06324E9B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ind w:left="60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561">
              <w:rPr>
                <w:rFonts w:ascii="Angsana New" w:hAnsi="Angsana New" w:cs="Angsana New"/>
                <w:sz w:val="30"/>
                <w:szCs w:val="30"/>
              </w:rPr>
              <w:t>100,218</w:t>
            </w:r>
          </w:p>
        </w:tc>
        <w:tc>
          <w:tcPr>
            <w:tcW w:w="236" w:type="dxa"/>
          </w:tcPr>
          <w:p w14:paraId="4BC83F74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5C371FA7" w14:textId="7491F7C2" w:rsidR="00726561" w:rsidRPr="00FE5943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ind w:left="192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,15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26561" w14:paraId="6682C025" w14:textId="77777777" w:rsidTr="00716EC4">
        <w:trPr>
          <w:trHeight w:hRule="exact" w:val="403"/>
        </w:trPr>
        <w:tc>
          <w:tcPr>
            <w:tcW w:w="6674" w:type="dxa"/>
            <w:gridSpan w:val="2"/>
            <w:hideMark/>
          </w:tcPr>
          <w:p w14:paraId="53B9E7F7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42" w:type="dxa"/>
          </w:tcPr>
          <w:p w14:paraId="1E04C054" w14:textId="52FE3E8A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ind w:left="60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561">
              <w:rPr>
                <w:rFonts w:ascii="Angsana New" w:hAnsi="Angsana New" w:cs="Angsana New"/>
                <w:sz w:val="30"/>
                <w:szCs w:val="30"/>
              </w:rPr>
              <w:t>114,655</w:t>
            </w:r>
          </w:p>
        </w:tc>
        <w:tc>
          <w:tcPr>
            <w:tcW w:w="236" w:type="dxa"/>
          </w:tcPr>
          <w:p w14:paraId="375328F0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0C56518A" w14:textId="6D00801D" w:rsidR="00726561" w:rsidRPr="00FE5943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192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</w:tr>
      <w:tr w:rsidR="00726561" w14:paraId="49223A5B" w14:textId="77777777" w:rsidTr="00716EC4">
        <w:trPr>
          <w:trHeight w:hRule="exact" w:val="403"/>
        </w:trPr>
        <w:tc>
          <w:tcPr>
            <w:tcW w:w="6674" w:type="dxa"/>
            <w:gridSpan w:val="2"/>
            <w:hideMark/>
          </w:tcPr>
          <w:p w14:paraId="4112414E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42" w:type="dxa"/>
          </w:tcPr>
          <w:p w14:paraId="74601C75" w14:textId="7EB210BE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ind w:left="192" w:right="-115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561">
              <w:rPr>
                <w:rFonts w:ascii="Angsana New" w:hAnsi="Angsana New" w:cs="Angsana New"/>
                <w:sz w:val="30"/>
                <w:szCs w:val="30"/>
              </w:rPr>
              <w:t>17,828</w:t>
            </w:r>
          </w:p>
        </w:tc>
        <w:tc>
          <w:tcPr>
            <w:tcW w:w="236" w:type="dxa"/>
          </w:tcPr>
          <w:p w14:paraId="2630AD84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347D61EB" w14:textId="55A7BFCE" w:rsidR="00726561" w:rsidRPr="00FE5943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" w:right="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</w:tr>
      <w:tr w:rsidR="00726561" w14:paraId="3066C2CB" w14:textId="77777777" w:rsidTr="00716EC4">
        <w:trPr>
          <w:trHeight w:hRule="exact" w:val="403"/>
        </w:trPr>
        <w:tc>
          <w:tcPr>
            <w:tcW w:w="6674" w:type="dxa"/>
            <w:gridSpan w:val="2"/>
            <w:hideMark/>
          </w:tcPr>
          <w:p w14:paraId="41258190" w14:textId="77777777" w:rsidR="00726561" w:rsidRDefault="00726561" w:rsidP="004A237B">
            <w:pPr>
              <w:ind w:left="-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42" w:type="dxa"/>
          </w:tcPr>
          <w:p w14:paraId="56E8363F" w14:textId="10393659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ind w:left="192" w:right="-115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561">
              <w:rPr>
                <w:rFonts w:ascii="Angsana New" w:hAnsi="Angsana New" w:cs="Angsana New"/>
                <w:sz w:val="30"/>
                <w:szCs w:val="30"/>
              </w:rPr>
              <w:t>18,322</w:t>
            </w:r>
          </w:p>
        </w:tc>
        <w:tc>
          <w:tcPr>
            <w:tcW w:w="236" w:type="dxa"/>
          </w:tcPr>
          <w:p w14:paraId="2575ECEC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380EF200" w14:textId="2C1E19E3" w:rsidR="00726561" w:rsidRPr="00FE5943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ind w:left="21" w:right="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E5943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FE5943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726561" w14:paraId="5024C81E" w14:textId="77777777" w:rsidTr="00716EC4">
        <w:trPr>
          <w:trHeight w:hRule="exact" w:val="403"/>
        </w:trPr>
        <w:tc>
          <w:tcPr>
            <w:tcW w:w="6674" w:type="dxa"/>
            <w:gridSpan w:val="2"/>
            <w:hideMark/>
          </w:tcPr>
          <w:p w14:paraId="714BA296" w14:textId="77777777" w:rsidR="00726561" w:rsidRDefault="00726561" w:rsidP="004A237B">
            <w:pPr>
              <w:tabs>
                <w:tab w:val="left" w:pos="1260"/>
              </w:tabs>
              <w:ind w:lef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94136" w14:textId="54289A47" w:rsidR="00726561" w:rsidRDefault="00275909" w:rsidP="0027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225" w:right="-115" w:hanging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251,023</w:t>
            </w:r>
          </w:p>
        </w:tc>
        <w:tc>
          <w:tcPr>
            <w:tcW w:w="236" w:type="dxa"/>
          </w:tcPr>
          <w:p w14:paraId="6137A409" w14:textId="77777777" w:rsidR="00726561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9CCB02" w14:textId="2F1CA51B" w:rsidR="00726561" w:rsidRPr="00FE5943" w:rsidRDefault="00726561" w:rsidP="0072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192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59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E59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Pr="00FE59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E59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654</w:t>
            </w:r>
          </w:p>
        </w:tc>
      </w:tr>
    </w:tbl>
    <w:p w14:paraId="02B09B2B" w14:textId="77777777" w:rsidR="00EB64C2" w:rsidRDefault="00EB6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</w:p>
    <w:p w14:paraId="7D0DAF00" w14:textId="1A0D1378" w:rsidR="00CC45CC" w:rsidRPr="00A57B00" w:rsidRDefault="00CC45CC" w:rsidP="003F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9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10FF7C34" w14:textId="77777777" w:rsidR="001F19CE" w:rsidRPr="00783A88" w:rsidRDefault="001F19C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4C8B44" w14:textId="373F377D" w:rsidR="0054520E" w:rsidRPr="00A57B00" w:rsidRDefault="000637AA" w:rsidP="00F00C7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  <w:cs/>
        </w:rPr>
      </w:pPr>
      <w:r w:rsidRPr="00A57B00">
        <w:rPr>
          <w:rFonts w:asciiTheme="majorBidi" w:hAnsiTheme="majorBidi" w:cstheme="majorBidi"/>
          <w:spacing w:val="-1"/>
          <w:sz w:val="30"/>
          <w:szCs w:val="30"/>
          <w:cs/>
        </w:rPr>
        <w:t>รายละเอียด</w:t>
      </w:r>
      <w:r w:rsidR="001F19CE" w:rsidRPr="00A57B00">
        <w:rPr>
          <w:rFonts w:asciiTheme="majorBidi" w:hAnsiTheme="majorBidi" w:cstheme="majorBidi"/>
          <w:spacing w:val="-1"/>
          <w:sz w:val="30"/>
          <w:szCs w:val="30"/>
          <w:cs/>
        </w:rPr>
        <w:t>ข้อมูลรายได้ที่จำแนกตามประเภทของผลิตภัณฑ์หลัก</w:t>
      </w:r>
      <w:r w:rsidRPr="00A57B00">
        <w:rPr>
          <w:rFonts w:asciiTheme="majorBidi" w:hAnsiTheme="majorBidi" w:cstheme="majorBidi"/>
          <w:spacing w:val="-1"/>
          <w:sz w:val="30"/>
          <w:szCs w:val="30"/>
          <w:cs/>
        </w:rPr>
        <w:t>สำหรับงวด</w:t>
      </w:r>
      <w:r w:rsidR="0038448B" w:rsidRPr="00A57B00">
        <w:rPr>
          <w:rFonts w:asciiTheme="majorBidi" w:hAnsiTheme="majorBidi" w:cstheme="majorBidi"/>
          <w:spacing w:val="-1"/>
          <w:sz w:val="30"/>
          <w:szCs w:val="30"/>
          <w:cs/>
        </w:rPr>
        <w:t>สาม</w:t>
      </w:r>
      <w:r w:rsidRPr="00A57B00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เดือนสิ้นสุดวันที่ </w:t>
      </w:r>
      <w:r w:rsidR="00C522F5" w:rsidRPr="00A57B00">
        <w:rPr>
          <w:rFonts w:asciiTheme="majorBidi" w:hAnsiTheme="majorBidi" w:cstheme="majorBidi"/>
          <w:spacing w:val="-1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-1"/>
          <w:sz w:val="30"/>
          <w:szCs w:val="30"/>
          <w:lang w:val="en-AU"/>
        </w:rPr>
        <w:t>1</w:t>
      </w:r>
      <w:r w:rsidR="00063837" w:rsidRPr="00A57B00">
        <w:rPr>
          <w:rFonts w:asciiTheme="majorBidi" w:hAnsiTheme="majorBidi" w:cstheme="majorBidi"/>
          <w:spacing w:val="-1"/>
          <w:sz w:val="30"/>
          <w:szCs w:val="30"/>
          <w:cs/>
        </w:rPr>
        <w:t xml:space="preserve"> </w:t>
      </w:r>
      <w:r w:rsidR="008F560D" w:rsidRPr="00A57B00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มีนาคม </w:t>
      </w:r>
      <w:r w:rsidR="001B414B" w:rsidRPr="00A57B00">
        <w:rPr>
          <w:rFonts w:asciiTheme="majorBidi" w:hAnsiTheme="majorBidi" w:cstheme="majorBidi"/>
          <w:spacing w:val="-1"/>
          <w:sz w:val="30"/>
          <w:szCs w:val="30"/>
          <w:cs/>
        </w:rPr>
        <w:t>มีดังนี้</w:t>
      </w:r>
    </w:p>
    <w:p w14:paraId="77878844" w14:textId="77777777" w:rsidR="00A67923" w:rsidRPr="00A57B00" w:rsidRDefault="00A67923" w:rsidP="00A6792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A67923" w:rsidRPr="00A57B00" w14:paraId="38CA0FBD" w14:textId="77777777" w:rsidTr="00A43802">
        <w:trPr>
          <w:trHeight w:val="87"/>
          <w:tblHeader/>
        </w:trPr>
        <w:tc>
          <w:tcPr>
            <w:tcW w:w="3348" w:type="dxa"/>
            <w:vAlign w:val="bottom"/>
          </w:tcPr>
          <w:p w14:paraId="25838D5E" w14:textId="77777777" w:rsidR="00A67923" w:rsidRPr="00A57B00" w:rsidRDefault="00A67923" w:rsidP="00A679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vAlign w:val="center"/>
          </w:tcPr>
          <w:p w14:paraId="42D321F2" w14:textId="77777777" w:rsidR="00A67923" w:rsidRPr="00A57B00" w:rsidRDefault="00A67923" w:rsidP="00A67923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67923" w:rsidRPr="00A57B00" w14:paraId="0B477B91" w14:textId="77777777" w:rsidTr="00A67923">
        <w:trPr>
          <w:trHeight w:val="87"/>
          <w:tblHeader/>
        </w:trPr>
        <w:tc>
          <w:tcPr>
            <w:tcW w:w="3348" w:type="dxa"/>
            <w:vAlign w:val="bottom"/>
          </w:tcPr>
          <w:p w14:paraId="3ACAA2CC" w14:textId="77777777" w:rsidR="00A67923" w:rsidRPr="00A57B00" w:rsidRDefault="00A67923" w:rsidP="00A679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0AD43D7C" w14:textId="77777777" w:rsidR="00A67923" w:rsidRPr="00A57B00" w:rsidRDefault="00A67923" w:rsidP="00A679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A67923" w:rsidRPr="00A57B00" w14:paraId="72A71E63" w14:textId="77777777" w:rsidTr="00A67923">
        <w:trPr>
          <w:trHeight w:val="87"/>
          <w:tblHeader/>
        </w:trPr>
        <w:tc>
          <w:tcPr>
            <w:tcW w:w="3348" w:type="dxa"/>
            <w:vAlign w:val="bottom"/>
          </w:tcPr>
          <w:p w14:paraId="505C2205" w14:textId="77777777" w:rsidR="00A67923" w:rsidRPr="00A57B00" w:rsidRDefault="00A67923" w:rsidP="00A679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</w:tcBorders>
            <w:vAlign w:val="bottom"/>
          </w:tcPr>
          <w:p w14:paraId="79920A6E" w14:textId="77777777" w:rsidR="00A67923" w:rsidRPr="00A57B00" w:rsidRDefault="00A67923" w:rsidP="00A6792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A67923" w:rsidRPr="00A57B00" w14:paraId="42B366D6" w14:textId="77777777" w:rsidTr="00A67923">
        <w:trPr>
          <w:trHeight w:val="345"/>
          <w:tblHeader/>
        </w:trPr>
        <w:tc>
          <w:tcPr>
            <w:tcW w:w="3348" w:type="dxa"/>
            <w:vAlign w:val="bottom"/>
          </w:tcPr>
          <w:p w14:paraId="1045A2B2" w14:textId="77777777" w:rsidR="00A67923" w:rsidRPr="00A57B00" w:rsidRDefault="00A67923" w:rsidP="00A679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A7F3B56" w14:textId="77777777" w:rsidR="00A67923" w:rsidRPr="00A57B00" w:rsidRDefault="00A67923" w:rsidP="00A67923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</w:tcPr>
          <w:p w14:paraId="5E1446AE" w14:textId="77777777" w:rsidR="00A67923" w:rsidRPr="00A57B00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4AE86564" w14:textId="77777777" w:rsidR="00A67923" w:rsidRPr="00A57B00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</w:tcPr>
          <w:p w14:paraId="5086818C" w14:textId="77777777" w:rsidR="00A67923" w:rsidRPr="00A57B00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324B7FE" w14:textId="77777777" w:rsidR="00A67923" w:rsidRPr="00A57B00" w:rsidRDefault="00A67923" w:rsidP="00A6792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A332A5" w:rsidRPr="00A57B00" w14:paraId="35D229B2" w14:textId="77777777" w:rsidTr="00A67923">
        <w:trPr>
          <w:trHeight w:val="87"/>
          <w:tblHeader/>
        </w:trPr>
        <w:tc>
          <w:tcPr>
            <w:tcW w:w="3348" w:type="dxa"/>
            <w:vAlign w:val="bottom"/>
            <w:hideMark/>
          </w:tcPr>
          <w:p w14:paraId="777CF83B" w14:textId="77777777" w:rsidR="00A332A5" w:rsidRPr="00A57B00" w:rsidRDefault="00A332A5" w:rsidP="00A332A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04BDD22" w14:textId="50ED1FB3" w:rsidR="00A332A5" w:rsidRPr="00A57B00" w:rsidRDefault="00E00098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6F11D4" w14:textId="77777777" w:rsidR="00A332A5" w:rsidRPr="00A57B00" w:rsidRDefault="00A332A5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50BDFDC" w14:textId="4072E4B5" w:rsidR="00A332A5" w:rsidRPr="00A57B00" w:rsidRDefault="00E00098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563</w:t>
            </w:r>
          </w:p>
        </w:tc>
        <w:tc>
          <w:tcPr>
            <w:tcW w:w="270" w:type="dxa"/>
          </w:tcPr>
          <w:p w14:paraId="7397DFB3" w14:textId="77777777" w:rsidR="00A332A5" w:rsidRPr="00A57B00" w:rsidRDefault="00A332A5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6DBBA2" w14:textId="63E6B55F" w:rsidR="00A332A5" w:rsidRPr="00A57B00" w:rsidRDefault="00E00098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564</w:t>
            </w:r>
          </w:p>
        </w:tc>
        <w:tc>
          <w:tcPr>
            <w:tcW w:w="270" w:type="dxa"/>
          </w:tcPr>
          <w:p w14:paraId="20C3F505" w14:textId="77777777" w:rsidR="00A332A5" w:rsidRPr="00A57B00" w:rsidRDefault="00A332A5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9B7904" w14:textId="24C8E19E" w:rsidR="00A332A5" w:rsidRPr="00A57B00" w:rsidRDefault="00E00098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563</w:t>
            </w:r>
          </w:p>
        </w:tc>
        <w:tc>
          <w:tcPr>
            <w:tcW w:w="270" w:type="dxa"/>
          </w:tcPr>
          <w:p w14:paraId="1F7E4AC6" w14:textId="77777777" w:rsidR="00A332A5" w:rsidRPr="00A57B00" w:rsidRDefault="00A332A5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0749DF" w14:textId="615A1974" w:rsidR="00A332A5" w:rsidRPr="00A57B00" w:rsidRDefault="00E00098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564</w:t>
            </w:r>
          </w:p>
        </w:tc>
        <w:tc>
          <w:tcPr>
            <w:tcW w:w="244" w:type="dxa"/>
          </w:tcPr>
          <w:p w14:paraId="71A9D5D6" w14:textId="77777777" w:rsidR="00A332A5" w:rsidRPr="00A57B00" w:rsidRDefault="00A332A5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B7D6D2D" w14:textId="588F4EF5" w:rsidR="00A332A5" w:rsidRPr="00A57B00" w:rsidRDefault="00E00098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563</w:t>
            </w:r>
          </w:p>
        </w:tc>
      </w:tr>
      <w:tr w:rsidR="00A332A5" w:rsidRPr="00A57B00" w14:paraId="1A765D43" w14:textId="77777777" w:rsidTr="00A67923">
        <w:trPr>
          <w:trHeight w:hRule="exact" w:val="144"/>
          <w:tblHeader/>
        </w:trPr>
        <w:tc>
          <w:tcPr>
            <w:tcW w:w="3348" w:type="dxa"/>
            <w:vAlign w:val="bottom"/>
          </w:tcPr>
          <w:p w14:paraId="5A965D0A" w14:textId="77777777" w:rsidR="00A332A5" w:rsidRPr="00A57B00" w:rsidRDefault="00A332A5" w:rsidP="00A332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557C3E7E" w14:textId="77777777" w:rsidR="00A332A5" w:rsidRPr="00A57B00" w:rsidRDefault="00A332A5" w:rsidP="00A332A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332A5" w:rsidRPr="00A57B00" w14:paraId="4469D93F" w14:textId="77777777" w:rsidTr="00A67923">
        <w:trPr>
          <w:trHeight w:val="92"/>
        </w:trPr>
        <w:tc>
          <w:tcPr>
            <w:tcW w:w="3348" w:type="dxa"/>
            <w:hideMark/>
          </w:tcPr>
          <w:p w14:paraId="49E4A5FC" w14:textId="77777777" w:rsidR="00A332A5" w:rsidRPr="00A57B00" w:rsidRDefault="00A332A5" w:rsidP="003029F3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3C09BCC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25C67C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73C7A09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6226FD5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228F992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FB42E9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A42BBA3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D2531A1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6EDF064" w14:textId="77777777" w:rsidR="00A332A5" w:rsidRPr="00A57B00" w:rsidRDefault="00A332A5" w:rsidP="00A332A5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412BEC64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4D189DC8" w14:textId="77777777" w:rsidR="00A332A5" w:rsidRPr="00A57B00" w:rsidRDefault="00A332A5" w:rsidP="00A332A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332A5" w:rsidRPr="00A57B00" w14:paraId="4FF9F39E" w14:textId="77777777" w:rsidTr="00A67923">
        <w:tc>
          <w:tcPr>
            <w:tcW w:w="3348" w:type="dxa"/>
            <w:hideMark/>
          </w:tcPr>
          <w:p w14:paraId="2BC02CB1" w14:textId="77777777" w:rsidR="00A332A5" w:rsidRPr="00A57B00" w:rsidRDefault="00A332A5" w:rsidP="005E59DF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4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67F3DDF" w14:textId="675F000D" w:rsidR="00A332A5" w:rsidRPr="00A57B00" w:rsidRDefault="001A3C3C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7,560</w:t>
            </w:r>
          </w:p>
        </w:tc>
        <w:tc>
          <w:tcPr>
            <w:tcW w:w="270" w:type="dxa"/>
          </w:tcPr>
          <w:p w14:paraId="5A7556FF" w14:textId="7777777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2975D4F" w14:textId="65347CB0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8,839</w:t>
            </w:r>
          </w:p>
        </w:tc>
        <w:tc>
          <w:tcPr>
            <w:tcW w:w="270" w:type="dxa"/>
          </w:tcPr>
          <w:p w14:paraId="63E39662" w14:textId="7777777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D0D2304" w14:textId="2C4D6328" w:rsidR="00A332A5" w:rsidRPr="00A57B00" w:rsidRDefault="00F76AA3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19,471</w:t>
            </w:r>
          </w:p>
        </w:tc>
        <w:tc>
          <w:tcPr>
            <w:tcW w:w="270" w:type="dxa"/>
          </w:tcPr>
          <w:p w14:paraId="6C051C21" w14:textId="7777777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B15095D" w14:textId="5555999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,57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1</w:t>
            </w:r>
          </w:p>
        </w:tc>
        <w:tc>
          <w:tcPr>
            <w:tcW w:w="270" w:type="dxa"/>
          </w:tcPr>
          <w:p w14:paraId="1114F381" w14:textId="7777777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BCE509C" w14:textId="30D2854C" w:rsidR="00A332A5" w:rsidRPr="00A57B00" w:rsidRDefault="00E6412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27,031</w:t>
            </w:r>
          </w:p>
        </w:tc>
        <w:tc>
          <w:tcPr>
            <w:tcW w:w="244" w:type="dxa"/>
          </w:tcPr>
          <w:p w14:paraId="64F76C14" w14:textId="7777777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02FA1B67" w14:textId="4857C5CF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,4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10</w:t>
            </w:r>
          </w:p>
        </w:tc>
      </w:tr>
      <w:tr w:rsidR="00A332A5" w:rsidRPr="00A57B00" w14:paraId="2E053C21" w14:textId="77777777" w:rsidTr="00A67923">
        <w:tc>
          <w:tcPr>
            <w:tcW w:w="3348" w:type="dxa"/>
            <w:hideMark/>
          </w:tcPr>
          <w:p w14:paraId="4303CCE4" w14:textId="77777777" w:rsidR="00A332A5" w:rsidRPr="00A57B00" w:rsidRDefault="00A332A5" w:rsidP="003029F3">
            <w:pPr>
              <w:tabs>
                <w:tab w:val="clear" w:pos="227"/>
                <w:tab w:val="left" w:pos="540"/>
              </w:tabs>
              <w:spacing w:line="240" w:lineRule="auto"/>
              <w:ind w:right="-115" w:firstLine="53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03D8252B" w14:textId="3169B415" w:rsidR="00A332A5" w:rsidRPr="00A57B00" w:rsidRDefault="001A3C3C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5,912</w:t>
            </w:r>
          </w:p>
        </w:tc>
        <w:tc>
          <w:tcPr>
            <w:tcW w:w="270" w:type="dxa"/>
          </w:tcPr>
          <w:p w14:paraId="16168A09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9BA4392" w14:textId="05E9663A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5,34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</w:t>
            </w:r>
          </w:p>
        </w:tc>
        <w:tc>
          <w:tcPr>
            <w:tcW w:w="270" w:type="dxa"/>
          </w:tcPr>
          <w:p w14:paraId="79BF431A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97E4172" w14:textId="2C6BF297" w:rsidR="00A332A5" w:rsidRPr="00A57B00" w:rsidRDefault="00F76AA3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62,320</w:t>
            </w:r>
          </w:p>
        </w:tc>
        <w:tc>
          <w:tcPr>
            <w:tcW w:w="270" w:type="dxa"/>
          </w:tcPr>
          <w:p w14:paraId="3BA175C6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3C301215" w14:textId="156AA4AA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59,4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01</w:t>
            </w:r>
          </w:p>
        </w:tc>
        <w:tc>
          <w:tcPr>
            <w:tcW w:w="270" w:type="dxa"/>
          </w:tcPr>
          <w:p w14:paraId="1B3291B6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E0CC409" w14:textId="0DB61BE7" w:rsidR="00A332A5" w:rsidRPr="00A57B00" w:rsidRDefault="00E6412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68,232</w:t>
            </w:r>
          </w:p>
        </w:tc>
        <w:tc>
          <w:tcPr>
            <w:tcW w:w="244" w:type="dxa"/>
          </w:tcPr>
          <w:p w14:paraId="4AC99411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32422153" w14:textId="12D4916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64,74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1</w:t>
            </w:r>
          </w:p>
        </w:tc>
      </w:tr>
      <w:tr w:rsidR="00A332A5" w:rsidRPr="00A57B00" w14:paraId="6A4185E3" w14:textId="77777777" w:rsidTr="00A67923">
        <w:trPr>
          <w:trHeight w:val="119"/>
        </w:trPr>
        <w:tc>
          <w:tcPr>
            <w:tcW w:w="3348" w:type="dxa"/>
            <w:hideMark/>
          </w:tcPr>
          <w:p w14:paraId="19E082B3" w14:textId="77777777" w:rsidR="00A332A5" w:rsidRPr="00A57B00" w:rsidRDefault="00A332A5" w:rsidP="003029F3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5502D628" w14:textId="495A14BC" w:rsidR="00A332A5" w:rsidRPr="00A57B00" w:rsidRDefault="001A3C3C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1,722</w:t>
            </w:r>
          </w:p>
        </w:tc>
        <w:tc>
          <w:tcPr>
            <w:tcW w:w="270" w:type="dxa"/>
          </w:tcPr>
          <w:p w14:paraId="68DEA128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FD97990" w14:textId="2BD2C79B" w:rsidR="00A332A5" w:rsidRPr="00A57B00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1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,58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</w:t>
            </w:r>
          </w:p>
        </w:tc>
        <w:tc>
          <w:tcPr>
            <w:tcW w:w="270" w:type="dxa"/>
          </w:tcPr>
          <w:p w14:paraId="151950B9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73A80A8" w14:textId="77A54C91" w:rsidR="00A332A5" w:rsidRPr="00A57B00" w:rsidRDefault="00F76AA3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22,361</w:t>
            </w:r>
          </w:p>
        </w:tc>
        <w:tc>
          <w:tcPr>
            <w:tcW w:w="270" w:type="dxa"/>
          </w:tcPr>
          <w:p w14:paraId="6A667064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6F2917A" w14:textId="0D174DF4" w:rsidR="00A332A5" w:rsidRPr="00A57B00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21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,4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52C3FDC4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3EB1933" w14:textId="2F459DF6" w:rsidR="00A332A5" w:rsidRPr="00A57B00" w:rsidRDefault="00E6412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24,083</w:t>
            </w:r>
          </w:p>
        </w:tc>
        <w:tc>
          <w:tcPr>
            <w:tcW w:w="244" w:type="dxa"/>
          </w:tcPr>
          <w:p w14:paraId="2D32A0EE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A54976A" w14:textId="071BC4BD" w:rsidR="00A332A5" w:rsidRPr="00A57B00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22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,984</w:t>
            </w:r>
          </w:p>
        </w:tc>
      </w:tr>
      <w:tr w:rsidR="00A332A5" w:rsidRPr="00A57B00" w14:paraId="08316EDD" w14:textId="77777777" w:rsidTr="00A67923">
        <w:tc>
          <w:tcPr>
            <w:tcW w:w="3348" w:type="dxa"/>
            <w:hideMark/>
          </w:tcPr>
          <w:p w14:paraId="6EBA4122" w14:textId="77777777" w:rsidR="00A332A5" w:rsidRPr="00A57B00" w:rsidRDefault="00A332A5" w:rsidP="003029F3">
            <w:pPr>
              <w:tabs>
                <w:tab w:val="clear" w:pos="227"/>
                <w:tab w:val="left" w:pos="630"/>
              </w:tabs>
              <w:ind w:right="-115" w:firstLine="5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1B63A" w14:textId="07A26C50" w:rsidR="00A332A5" w:rsidRPr="00A57B00" w:rsidRDefault="001A3C3C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</w:t>
            </w:r>
            <w:r w:rsidR="00F76AA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194</w:t>
            </w:r>
          </w:p>
        </w:tc>
        <w:tc>
          <w:tcPr>
            <w:tcW w:w="270" w:type="dxa"/>
          </w:tcPr>
          <w:p w14:paraId="1198B919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01A875" w14:textId="4BC67D92" w:rsidR="00A332A5" w:rsidRPr="00A57B00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eastAsia="en-GB"/>
              </w:rPr>
              <w:t>1</w:t>
            </w:r>
            <w:r w:rsidR="00A332A5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5,759</w:t>
            </w:r>
          </w:p>
        </w:tc>
        <w:tc>
          <w:tcPr>
            <w:tcW w:w="270" w:type="dxa"/>
          </w:tcPr>
          <w:p w14:paraId="79A86911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3A5D7" w14:textId="6B2BA419" w:rsidR="00A332A5" w:rsidRPr="00A57B00" w:rsidRDefault="00F76AA3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104,152</w:t>
            </w:r>
          </w:p>
        </w:tc>
        <w:tc>
          <w:tcPr>
            <w:tcW w:w="270" w:type="dxa"/>
          </w:tcPr>
          <w:p w14:paraId="6E8DFBE6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59BBE" w14:textId="381CD1A0" w:rsidR="00A332A5" w:rsidRPr="00A57B00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eastAsia="en-GB"/>
              </w:rPr>
              <w:t>122</w:t>
            </w:r>
            <w:r w:rsidR="00A332A5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,376</w:t>
            </w:r>
          </w:p>
        </w:tc>
        <w:tc>
          <w:tcPr>
            <w:tcW w:w="270" w:type="dxa"/>
          </w:tcPr>
          <w:p w14:paraId="6A34A528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0E745" w14:textId="0121796C" w:rsidR="00A332A5" w:rsidRPr="00A57B00" w:rsidRDefault="00E6412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119,346</w:t>
            </w:r>
          </w:p>
        </w:tc>
        <w:tc>
          <w:tcPr>
            <w:tcW w:w="244" w:type="dxa"/>
          </w:tcPr>
          <w:p w14:paraId="1DA4FF96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DD5D7" w14:textId="62580BA0" w:rsidR="00A332A5" w:rsidRPr="00A57B00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eastAsia="en-GB"/>
              </w:rPr>
              <w:t>1</w:t>
            </w:r>
            <w:r w:rsidR="00A332A5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38,</w:t>
            </w: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 w:eastAsia="en-GB"/>
              </w:rPr>
              <w:t>1</w:t>
            </w:r>
            <w:r w:rsidR="00A332A5"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35</w:t>
            </w:r>
          </w:p>
        </w:tc>
      </w:tr>
    </w:tbl>
    <w:p w14:paraId="082410DC" w14:textId="54D6D7EE" w:rsidR="003029F3" w:rsidRDefault="003029F3" w:rsidP="00A67923">
      <w:pPr>
        <w:rPr>
          <w:rFonts w:asciiTheme="majorBidi" w:hAnsiTheme="majorBidi" w:cstheme="majorBidi"/>
          <w:sz w:val="30"/>
          <w:szCs w:val="30"/>
          <w:cs/>
        </w:rPr>
      </w:pPr>
    </w:p>
    <w:p w14:paraId="5126BAF3" w14:textId="77777777" w:rsidR="003029F3" w:rsidRDefault="00302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E5532B" w14:textId="6B7F37B9" w:rsidR="005E59DF" w:rsidRPr="00A57B00" w:rsidRDefault="005E59DF" w:rsidP="003029F3">
      <w:pPr>
        <w:tabs>
          <w:tab w:val="clear" w:pos="454"/>
          <w:tab w:val="left" w:pos="540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pacing w:val="-1"/>
          <w:sz w:val="30"/>
          <w:szCs w:val="30"/>
          <w:cs/>
        </w:rPr>
      </w:pPr>
      <w:r w:rsidRPr="00A57B00">
        <w:rPr>
          <w:rFonts w:asciiTheme="majorBidi" w:hAnsiTheme="majorBidi" w:cstheme="majorBidi"/>
          <w:spacing w:val="-1"/>
          <w:sz w:val="30"/>
          <w:szCs w:val="30"/>
          <w:cs/>
        </w:rPr>
        <w:lastRenderedPageBreak/>
        <w:t xml:space="preserve">รายละเอียดข้อมูลรายได้ที่จำแนกตามประเภทของผลิตภัณฑ์หลักสำหรับงวดสามเดือนสิ้นสุดวันที่ </w:t>
      </w:r>
      <w:r w:rsidRPr="00A57B00">
        <w:rPr>
          <w:rFonts w:asciiTheme="majorBidi" w:hAnsiTheme="majorBidi" w:cstheme="majorBidi"/>
          <w:spacing w:val="-1"/>
          <w:sz w:val="30"/>
          <w:szCs w:val="30"/>
        </w:rPr>
        <w:t>3</w:t>
      </w:r>
      <w:r w:rsidRPr="00E00098">
        <w:rPr>
          <w:rFonts w:asciiTheme="majorBidi" w:hAnsiTheme="majorBidi" w:cstheme="majorBidi"/>
          <w:spacing w:val="-1"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spacing w:val="-1"/>
          <w:sz w:val="30"/>
          <w:szCs w:val="30"/>
          <w:cs/>
        </w:rPr>
        <w:t xml:space="preserve"> มีนาคม </w:t>
      </w:r>
      <w:r w:rsidR="003029F3">
        <w:rPr>
          <w:rFonts w:asciiTheme="majorBidi" w:hAnsiTheme="majorBidi" w:cstheme="majorBidi"/>
          <w:spacing w:val="-1"/>
          <w:sz w:val="30"/>
          <w:szCs w:val="30"/>
          <w:cs/>
        </w:rPr>
        <w:br/>
      </w:r>
      <w:r w:rsidRPr="00A57B00">
        <w:rPr>
          <w:rFonts w:asciiTheme="majorBidi" w:hAnsiTheme="majorBidi" w:cstheme="majorBidi"/>
          <w:spacing w:val="-1"/>
          <w:sz w:val="30"/>
          <w:szCs w:val="30"/>
          <w:cs/>
        </w:rPr>
        <w:t>มีดังนี้</w:t>
      </w:r>
      <w:r w:rsidR="003029F3">
        <w:rPr>
          <w:rFonts w:asciiTheme="majorBidi" w:hAnsiTheme="majorBidi" w:cstheme="majorBidi" w:hint="cs"/>
          <w:spacing w:val="-1"/>
          <w:sz w:val="30"/>
          <w:szCs w:val="30"/>
          <w:cs/>
        </w:rPr>
        <w:t xml:space="preserve"> (ต่อ)</w:t>
      </w:r>
    </w:p>
    <w:p w14:paraId="301861E5" w14:textId="77777777" w:rsidR="005E59DF" w:rsidRPr="00A57B00" w:rsidRDefault="005E59DF" w:rsidP="00A67923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36"/>
        <w:gridCol w:w="1204"/>
        <w:gridCol w:w="450"/>
        <w:gridCol w:w="1440"/>
      </w:tblGrid>
      <w:tr w:rsidR="00A67923" w:rsidRPr="00A57B00" w14:paraId="2B46466C" w14:textId="77777777" w:rsidTr="00A43802">
        <w:trPr>
          <w:trHeight w:val="87"/>
          <w:tblHeader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0CCC3066" w14:textId="77777777" w:rsidR="00A67923" w:rsidRPr="00A57B00" w:rsidRDefault="00A67923" w:rsidP="00A6792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57B00">
              <w:rPr>
                <w:rFonts w:asciiTheme="majorBidi" w:hAnsiTheme="majorBidi" w:cstheme="majorBidi"/>
              </w:rPr>
              <w:br w:type="page"/>
            </w:r>
            <w:r w:rsidRPr="00A57B0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696C02" w14:textId="77777777" w:rsidR="00A67923" w:rsidRPr="00A57B00" w:rsidRDefault="00A67923" w:rsidP="00A67923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94" w:type="dxa"/>
            <w:gridSpan w:val="3"/>
            <w:tcBorders>
              <w:top w:val="nil"/>
              <w:bottom w:val="nil"/>
            </w:tcBorders>
            <w:vAlign w:val="center"/>
          </w:tcPr>
          <w:p w14:paraId="37614FFC" w14:textId="77777777" w:rsidR="00A67923" w:rsidRPr="00A57B00" w:rsidRDefault="00A67923" w:rsidP="00A67923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67923" w:rsidRPr="00A57B00" w14:paraId="4C4D7A91" w14:textId="77777777" w:rsidTr="00A67923">
        <w:trPr>
          <w:trHeight w:val="87"/>
          <w:tblHeader/>
        </w:trPr>
        <w:tc>
          <w:tcPr>
            <w:tcW w:w="6408" w:type="dxa"/>
            <w:tcBorders>
              <w:top w:val="nil"/>
            </w:tcBorders>
            <w:vAlign w:val="bottom"/>
          </w:tcPr>
          <w:p w14:paraId="420868D6" w14:textId="77777777" w:rsidR="00A67923" w:rsidRPr="00A57B00" w:rsidRDefault="00A67923" w:rsidP="00A6792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57AABE25" w14:textId="77777777" w:rsidR="00A67923" w:rsidRPr="00A57B00" w:rsidRDefault="00A67923" w:rsidP="00A6792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67923" w:rsidRPr="00A57B00" w14:paraId="3CA87D5F" w14:textId="77777777" w:rsidTr="00A67923">
        <w:trPr>
          <w:trHeight w:val="87"/>
          <w:tblHeader/>
        </w:trPr>
        <w:tc>
          <w:tcPr>
            <w:tcW w:w="6408" w:type="dxa"/>
            <w:vAlign w:val="bottom"/>
          </w:tcPr>
          <w:p w14:paraId="5363E072" w14:textId="77777777" w:rsidR="00A67923" w:rsidRPr="00A57B00" w:rsidRDefault="00A67923" w:rsidP="00A6792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39A6521A" w14:textId="77777777" w:rsidR="00A67923" w:rsidRPr="00A57B00" w:rsidRDefault="00A67923" w:rsidP="00A6792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A67923" w:rsidRPr="00A57B00" w14:paraId="377E21C9" w14:textId="77777777" w:rsidTr="00A67923">
        <w:trPr>
          <w:trHeight w:val="87"/>
          <w:tblHeader/>
        </w:trPr>
        <w:tc>
          <w:tcPr>
            <w:tcW w:w="6408" w:type="dxa"/>
            <w:vAlign w:val="bottom"/>
          </w:tcPr>
          <w:p w14:paraId="26DE7BC2" w14:textId="77777777" w:rsidR="00A67923" w:rsidRPr="00A57B00" w:rsidRDefault="00A67923" w:rsidP="00A679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</w:tcPr>
          <w:p w14:paraId="403E7793" w14:textId="77777777" w:rsidR="00A67923" w:rsidRPr="00A57B00" w:rsidRDefault="00A67923" w:rsidP="00A679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A67923" w:rsidRPr="00A57B00" w14:paraId="25D3635F" w14:textId="77777777" w:rsidTr="00A67923">
        <w:trPr>
          <w:trHeight w:val="87"/>
          <w:tblHeader/>
        </w:trPr>
        <w:tc>
          <w:tcPr>
            <w:tcW w:w="6408" w:type="dxa"/>
            <w:vAlign w:val="bottom"/>
          </w:tcPr>
          <w:p w14:paraId="7CE2FE9F" w14:textId="77777777" w:rsidR="00A67923" w:rsidRPr="00A57B00" w:rsidRDefault="00A67923" w:rsidP="00A67923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F1B77" w14:textId="4E704E2B" w:rsidR="00A67923" w:rsidRPr="00A57B00" w:rsidRDefault="00E00098" w:rsidP="00A67923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564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14DD67E5" w14:textId="77777777" w:rsidR="00A67923" w:rsidRPr="00A57B00" w:rsidRDefault="00A67923" w:rsidP="00A6792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7707F" w14:textId="41592C12" w:rsidR="00A67923" w:rsidRPr="00A57B00" w:rsidRDefault="00E00098" w:rsidP="00A67923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563</w:t>
            </w:r>
          </w:p>
        </w:tc>
      </w:tr>
      <w:tr w:rsidR="00A67923" w:rsidRPr="00A57B00" w14:paraId="62FD875C" w14:textId="77777777" w:rsidTr="00A67923">
        <w:trPr>
          <w:trHeight w:hRule="exact" w:val="144"/>
          <w:tblHeader/>
        </w:trPr>
        <w:tc>
          <w:tcPr>
            <w:tcW w:w="6408" w:type="dxa"/>
            <w:vAlign w:val="bottom"/>
          </w:tcPr>
          <w:p w14:paraId="399805EF" w14:textId="77777777" w:rsidR="00A67923" w:rsidRPr="00A57B00" w:rsidRDefault="00A67923" w:rsidP="00A6792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1828742C" w14:textId="77777777" w:rsidR="00A67923" w:rsidRPr="00A57B00" w:rsidRDefault="00A67923" w:rsidP="00A6792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A67923" w:rsidRPr="00A57B00" w14:paraId="0F782C68" w14:textId="77777777" w:rsidTr="00A67923">
        <w:trPr>
          <w:trHeight w:val="92"/>
        </w:trPr>
        <w:tc>
          <w:tcPr>
            <w:tcW w:w="6408" w:type="dxa"/>
            <w:hideMark/>
          </w:tcPr>
          <w:p w14:paraId="333ECA49" w14:textId="77777777" w:rsidR="00A67923" w:rsidRPr="00A57B00" w:rsidRDefault="00A67923" w:rsidP="00A67923">
            <w:pPr>
              <w:ind w:left="72" w:right="-115" w:firstLine="46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440" w:type="dxa"/>
            <w:gridSpan w:val="2"/>
          </w:tcPr>
          <w:p w14:paraId="0AE321A6" w14:textId="77777777" w:rsidR="00A67923" w:rsidRPr="00A57B00" w:rsidRDefault="00A67923" w:rsidP="00A67923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450" w:type="dxa"/>
          </w:tcPr>
          <w:p w14:paraId="468E8996" w14:textId="77777777" w:rsidR="00A67923" w:rsidRPr="00A57B00" w:rsidRDefault="00A67923" w:rsidP="00A6792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54126BE" w14:textId="77777777" w:rsidR="00A67923" w:rsidRPr="00A57B00" w:rsidRDefault="00A67923" w:rsidP="00A6792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332A5" w:rsidRPr="00A57B00" w14:paraId="686EED44" w14:textId="77777777" w:rsidTr="00A67923">
        <w:tc>
          <w:tcPr>
            <w:tcW w:w="6408" w:type="dxa"/>
            <w:hideMark/>
          </w:tcPr>
          <w:p w14:paraId="104C3C0B" w14:textId="77777777" w:rsidR="00A332A5" w:rsidRPr="00A57B00" w:rsidRDefault="00A332A5" w:rsidP="00A332A5">
            <w:pPr>
              <w:ind w:left="72" w:right="-115" w:firstLine="4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57A8368E" w14:textId="311B8215" w:rsidR="00A332A5" w:rsidRPr="00A57B00" w:rsidRDefault="00037F39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2,854</w:t>
            </w:r>
          </w:p>
        </w:tc>
        <w:tc>
          <w:tcPr>
            <w:tcW w:w="450" w:type="dxa"/>
            <w:tcBorders>
              <w:bottom w:val="nil"/>
            </w:tcBorders>
          </w:tcPr>
          <w:p w14:paraId="6B41C724" w14:textId="77777777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5819CF3" w14:textId="3F3BA80D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000</w:t>
            </w:r>
          </w:p>
        </w:tc>
      </w:tr>
      <w:tr w:rsidR="00A332A5" w:rsidRPr="00A57B00" w14:paraId="1B0ED2A2" w14:textId="77777777" w:rsidTr="00A67923">
        <w:tc>
          <w:tcPr>
            <w:tcW w:w="6408" w:type="dxa"/>
            <w:hideMark/>
          </w:tcPr>
          <w:p w14:paraId="0291457D" w14:textId="77777777" w:rsidR="00A332A5" w:rsidRPr="00A57B00" w:rsidRDefault="00A332A5" w:rsidP="00A332A5">
            <w:pPr>
              <w:tabs>
                <w:tab w:val="clear" w:pos="680"/>
                <w:tab w:val="left" w:pos="540"/>
              </w:tabs>
              <w:ind w:right="-115" w:firstLine="54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1A238296" w14:textId="3A7347FC" w:rsidR="00A332A5" w:rsidRPr="00A57B00" w:rsidRDefault="00C97A3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2,236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F55747B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C62882B" w14:textId="27848E33" w:rsidR="00A332A5" w:rsidRPr="00A57B00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2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</w:t>
            </w:r>
          </w:p>
        </w:tc>
      </w:tr>
      <w:tr w:rsidR="00A332A5" w:rsidRPr="00A57B00" w14:paraId="52C451B2" w14:textId="77777777" w:rsidTr="00A67923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22B351D1" w14:textId="77777777" w:rsidR="00A332A5" w:rsidRPr="00A57B00" w:rsidRDefault="00A332A5" w:rsidP="00A332A5">
            <w:pPr>
              <w:pStyle w:val="BodyText"/>
              <w:tabs>
                <w:tab w:val="clear" w:pos="680"/>
                <w:tab w:val="left" w:pos="540"/>
              </w:tabs>
              <w:spacing w:after="0"/>
              <w:ind w:right="-89" w:firstLine="54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545684E8" w14:textId="7C56DF9E" w:rsidR="00A332A5" w:rsidRPr="00A57B00" w:rsidRDefault="00C97A3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715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635AB26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3F395BE" w14:textId="4CD1E961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 w:eastAsia="en-GB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A332A5" w:rsidRPr="00A57B00" w14:paraId="29605744" w14:textId="77777777" w:rsidTr="00A67923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507EF1EE" w14:textId="77777777" w:rsidR="00A332A5" w:rsidRPr="00A57B00" w:rsidRDefault="00A332A5" w:rsidP="00A332A5">
            <w:pPr>
              <w:tabs>
                <w:tab w:val="clear" w:pos="680"/>
                <w:tab w:val="left" w:pos="540"/>
              </w:tabs>
              <w:ind w:right="-115" w:firstLine="54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1141041" w14:textId="6C0ADF5D" w:rsidR="00A332A5" w:rsidRPr="00A57B00" w:rsidRDefault="00C97A3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5,805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9C04A74" w14:textId="77777777" w:rsidR="00A332A5" w:rsidRPr="00A57B00" w:rsidRDefault="00A332A5" w:rsidP="00A332A5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530DD" w14:textId="263BF0EC" w:rsidR="00A332A5" w:rsidRPr="00A57B00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5,738</w:t>
            </w:r>
          </w:p>
        </w:tc>
      </w:tr>
    </w:tbl>
    <w:p w14:paraId="7000A264" w14:textId="668C1D96" w:rsidR="000F4B0D" w:rsidRDefault="000F4B0D" w:rsidP="000429A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62DC99" w14:textId="2106E864" w:rsidR="00B8635A" w:rsidRPr="00A57B00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ยอดคงเหลือของสัญญา </w:t>
      </w:r>
    </w:p>
    <w:p w14:paraId="62B5C69A" w14:textId="77777777" w:rsidR="00B8635A" w:rsidRPr="00221F44" w:rsidRDefault="00B8635A" w:rsidP="000429AC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7290E6CC" w14:textId="7F6D8EF2" w:rsidR="00C40A47" w:rsidRPr="00A57B00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984E6E" w:rsidRPr="00A57B00">
        <w:rPr>
          <w:rFonts w:asciiTheme="majorBidi" w:hAnsiTheme="majorBidi" w:cstheme="majorBidi"/>
          <w:sz w:val="30"/>
          <w:szCs w:val="30"/>
          <w:lang w:val="en-AU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มีนาคม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Pr="00A57B00">
        <w:rPr>
          <w:rFonts w:asciiTheme="majorBidi" w:hAnsiTheme="majorBidi" w:cstheme="majorBidi"/>
          <w:sz w:val="30"/>
          <w:szCs w:val="30"/>
          <w:lang w:val="en-AU"/>
        </w:rPr>
        <w:t>56</w:t>
      </w:r>
      <w:r w:rsidR="009759B0">
        <w:rPr>
          <w:rFonts w:asciiTheme="majorBidi" w:hAnsiTheme="majorBidi" w:cstheme="majorBidi"/>
          <w:sz w:val="30"/>
          <w:szCs w:val="30"/>
        </w:rPr>
        <w:t>4</w:t>
      </w:r>
      <w:r w:rsidRPr="00A57B0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มีหนี้สินที่เกิดจากสัญญาจำนวน </w:t>
      </w:r>
      <w:r w:rsidR="006421A1">
        <w:rPr>
          <w:rFonts w:asciiTheme="majorBidi" w:hAnsiTheme="majorBidi" w:cstheme="majorBidi"/>
          <w:sz w:val="30"/>
          <w:szCs w:val="30"/>
        </w:rPr>
        <w:t>868</w:t>
      </w:r>
      <w:r w:rsidR="004A1794" w:rsidRPr="00A57B0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C3675E">
        <w:rPr>
          <w:rFonts w:asciiTheme="majorBidi" w:hAnsiTheme="majorBidi" w:cstheme="majorBidi"/>
          <w:sz w:val="30"/>
          <w:szCs w:val="30"/>
        </w:rPr>
        <w:t>79</w:t>
      </w:r>
      <w:r w:rsidR="0089568A" w:rsidRPr="00C11A3D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C11A3D">
        <w:rPr>
          <w:rFonts w:asciiTheme="majorBidi" w:hAnsiTheme="majorBidi" w:cstheme="majorBidi"/>
          <w:sz w:val="30"/>
          <w:szCs w:val="30"/>
          <w:cs/>
          <w:lang w:val="en-AU"/>
        </w:rPr>
        <w:t>ล้า</w:t>
      </w:r>
      <w:r w:rsidR="0089568A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นบาท ตามลำดับ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>3</w:t>
      </w:r>
      <w:r w:rsidR="00E00098" w:rsidRPr="00E00098">
        <w:rPr>
          <w:rFonts w:asciiTheme="majorBidi" w:hAnsiTheme="majorBidi" w:cstheme="majorBidi"/>
          <w:i/>
          <w:iCs/>
          <w:sz w:val="30"/>
          <w:szCs w:val="30"/>
          <w:lang w:val="en-AU"/>
        </w:rPr>
        <w:t>1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ธันวาคม </w:t>
      </w:r>
      <w:r w:rsidR="00E00098" w:rsidRPr="00E00098">
        <w:rPr>
          <w:rFonts w:asciiTheme="majorBidi" w:hAnsiTheme="majorBidi" w:cstheme="majorBidi"/>
          <w:i/>
          <w:iCs/>
          <w:sz w:val="30"/>
          <w:szCs w:val="30"/>
          <w:lang w:val="en-AU"/>
        </w:rPr>
        <w:t>2</w:t>
      </w:r>
      <w:r w:rsidR="00984E6E"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>56</w:t>
      </w:r>
      <w:r w:rsidR="009759B0">
        <w:rPr>
          <w:rFonts w:asciiTheme="majorBidi" w:hAnsiTheme="majorBidi" w:cstheme="majorBidi"/>
          <w:i/>
          <w:iCs/>
          <w:sz w:val="30"/>
          <w:szCs w:val="30"/>
          <w:lang w:val="en-AU"/>
        </w:rPr>
        <w:t>3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A57B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59B0">
        <w:rPr>
          <w:rFonts w:asciiTheme="majorBidi" w:hAnsiTheme="majorBidi" w:cstheme="majorBidi"/>
          <w:i/>
          <w:iCs/>
          <w:sz w:val="30"/>
          <w:szCs w:val="30"/>
        </w:rPr>
        <w:t>896</w:t>
      </w:r>
      <w:r w:rsidR="004A1794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 </w:t>
      </w:r>
      <w:r w:rsidR="009759B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38 </w:t>
      </w:r>
      <w:r w:rsidR="0089568A"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221F44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A50B1" w14:textId="58DBCECD" w:rsidR="00454F39" w:rsidRPr="00A57B00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ยอดคงเหลือของหนี้สินที่เกิดจากสัญญาแสดงรวมในบัญชี “</w:t>
      </w:r>
      <w:r w:rsidR="00A62A63"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ในงบแสดงฐานะการเงินรวม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984E6E" w:rsidRPr="00A57B00">
        <w:rPr>
          <w:rFonts w:asciiTheme="majorBidi" w:hAnsiTheme="majorBidi" w:cstheme="majorBidi"/>
          <w:sz w:val="30"/>
          <w:szCs w:val="30"/>
          <w:lang w:val="en-AU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6530C0" w:rsidRPr="00A57B00">
        <w:rPr>
          <w:rFonts w:asciiTheme="majorBidi" w:hAnsiTheme="majorBidi" w:cstheme="majorBidi"/>
          <w:sz w:val="30"/>
          <w:szCs w:val="30"/>
          <w:cs/>
          <w:lang w:val="en-AU"/>
        </w:rPr>
        <w:t>มีนาคม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AD4873" w:rsidRPr="00A57B00">
        <w:rPr>
          <w:rFonts w:asciiTheme="majorBidi" w:hAnsiTheme="majorBidi" w:cstheme="majorBidi"/>
          <w:sz w:val="30"/>
          <w:szCs w:val="30"/>
          <w:lang w:val="en-AU"/>
        </w:rPr>
        <w:t>56</w:t>
      </w:r>
      <w:r w:rsidR="00F13F37">
        <w:rPr>
          <w:rFonts w:asciiTheme="majorBidi" w:hAnsiTheme="majorBidi" w:cstheme="majorBidi"/>
          <w:sz w:val="30"/>
          <w:szCs w:val="30"/>
          <w:lang w:val="en-AU"/>
        </w:rPr>
        <w:t>4</w:t>
      </w:r>
    </w:p>
    <w:p w14:paraId="052B0505" w14:textId="709164D3" w:rsidR="00913109" w:rsidRPr="00221F44" w:rsidRDefault="00913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347B1ED" w14:textId="365FEFAF" w:rsidR="001E191E" w:rsidRPr="00913109" w:rsidRDefault="00E00098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4D7CD6">
        <w:rPr>
          <w:rFonts w:asciiTheme="majorBidi" w:hAnsiTheme="majorBidi" w:cstheme="majorBidi"/>
          <w:sz w:val="30"/>
          <w:szCs w:val="30"/>
        </w:rPr>
        <w:t>1</w:t>
      </w:r>
      <w:r w:rsidR="00A332A5">
        <w:rPr>
          <w:rFonts w:asciiTheme="majorBidi" w:hAnsiTheme="majorBidi" w:cstheme="majorBidi"/>
          <w:sz w:val="30"/>
          <w:szCs w:val="30"/>
        </w:rPr>
        <w:tab/>
      </w:r>
      <w:r w:rsidR="001E191E" w:rsidRPr="00913109">
        <w:rPr>
          <w:rFonts w:asciiTheme="majorBidi" w:hAnsiTheme="majorBidi" w:cstheme="majorBidi"/>
          <w:sz w:val="30"/>
          <w:szCs w:val="30"/>
          <w:cs/>
        </w:rPr>
        <w:t>กำไร</w:t>
      </w:r>
      <w:r w:rsidR="0071730A">
        <w:rPr>
          <w:rFonts w:asciiTheme="majorBidi" w:hAnsiTheme="majorBidi" w:cstheme="majorBidi"/>
          <w:sz w:val="30"/>
          <w:szCs w:val="30"/>
        </w:rPr>
        <w:t xml:space="preserve"> (</w:t>
      </w:r>
      <w:r w:rsidR="0071730A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71730A">
        <w:rPr>
          <w:rFonts w:asciiTheme="majorBidi" w:hAnsiTheme="majorBidi" w:cstheme="majorBidi"/>
          <w:sz w:val="30"/>
          <w:szCs w:val="30"/>
        </w:rPr>
        <w:t xml:space="preserve">) </w:t>
      </w:r>
      <w:r w:rsidR="001E191E" w:rsidRPr="0091310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5081C589" w14:textId="77777777" w:rsidR="001E191E" w:rsidRPr="00221F44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16025F3B" w14:textId="647A0549" w:rsidR="00876D51" w:rsidRPr="00934DBD" w:rsidRDefault="00876D51" w:rsidP="0087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D0D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ต่อหุ้นสำหรับแต่ละงวดสามเดือนสิ้นสุดวันที่ </w:t>
      </w:r>
      <w:r w:rsidRPr="00934DBD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934DBD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934DBD">
        <w:rPr>
          <w:rFonts w:asciiTheme="majorBidi" w:hAnsiTheme="majorBidi" w:cstheme="majorBidi"/>
          <w:sz w:val="30"/>
          <w:szCs w:val="30"/>
          <w:cs/>
        </w:rPr>
        <w:t>กำไร</w:t>
      </w:r>
      <w:r w:rsidR="004202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64C2">
        <w:rPr>
          <w:rFonts w:asciiTheme="majorBidi" w:hAnsiTheme="majorBidi" w:cstheme="majorBidi"/>
          <w:sz w:val="30"/>
          <w:szCs w:val="30"/>
        </w:rPr>
        <w:t>(</w:t>
      </w:r>
      <w:r w:rsidR="00EB64C2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EB64C2">
        <w:rPr>
          <w:rFonts w:asciiTheme="majorBidi" w:hAnsiTheme="majorBidi" w:cstheme="majorBidi"/>
          <w:sz w:val="30"/>
          <w:szCs w:val="30"/>
        </w:rPr>
        <w:t>)</w:t>
      </w:r>
      <w:r w:rsidR="00600F2F">
        <w:rPr>
          <w:rFonts w:asciiTheme="majorBidi" w:hAnsiTheme="majorBidi" w:cstheme="majorBidi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สิ้นสุดวันเดียวกันตามวิธีถัวเฉลี่ยถ่วงน้ำหนัก โดยแสดงการคำนวณได้ดังนี้</w:t>
      </w:r>
    </w:p>
    <w:p w14:paraId="32BED9A9" w14:textId="4BB5E3CE" w:rsidR="00A31AF9" w:rsidRPr="00FC3F9A" w:rsidRDefault="009F1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080"/>
        <w:gridCol w:w="270"/>
        <w:gridCol w:w="1107"/>
        <w:gridCol w:w="9"/>
        <w:gridCol w:w="279"/>
        <w:gridCol w:w="1107"/>
      </w:tblGrid>
      <w:tr w:rsidR="00FC3F9A" w:rsidRPr="00FC3F9A" w14:paraId="5F3FDEB9" w14:textId="77777777" w:rsidTr="005A65BE">
        <w:trPr>
          <w:tblHeader/>
        </w:trPr>
        <w:tc>
          <w:tcPr>
            <w:tcW w:w="3942" w:type="dxa"/>
          </w:tcPr>
          <w:p w14:paraId="2D57794F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0FD590A3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A74E4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050300BC" w14:textId="77777777" w:rsidR="00FC3F9A" w:rsidRPr="007969AA" w:rsidRDefault="00FC3F9A" w:rsidP="007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9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9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9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969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7969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FC3F9A" w:rsidRPr="00FC3F9A" w14:paraId="5CCFDE9E" w14:textId="77777777" w:rsidTr="005A65BE">
        <w:trPr>
          <w:tblHeader/>
        </w:trPr>
        <w:tc>
          <w:tcPr>
            <w:tcW w:w="3942" w:type="dxa"/>
          </w:tcPr>
          <w:p w14:paraId="3050426A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1210A2DE" w14:textId="77777777" w:rsidR="00FC3F9A" w:rsidRPr="00FC3F9A" w:rsidRDefault="00FC3F9A" w:rsidP="007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44E7A1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</w:tcPr>
          <w:p w14:paraId="2576E22F" w14:textId="77777777" w:rsidR="00FC3F9A" w:rsidRPr="00FC3F9A" w:rsidRDefault="00FC3F9A" w:rsidP="007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F9A" w:rsidRPr="00FC3F9A" w14:paraId="5D8C5BE7" w14:textId="77777777" w:rsidTr="00B21E71">
        <w:trPr>
          <w:tblHeader/>
        </w:trPr>
        <w:tc>
          <w:tcPr>
            <w:tcW w:w="3942" w:type="dxa"/>
          </w:tcPr>
          <w:p w14:paraId="2D9C406C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E602DB9" w14:textId="2F4E83E0" w:rsidR="00FC3F9A" w:rsidRPr="007969AA" w:rsidRDefault="00E00098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9A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FC3F9A" w:rsidRPr="007969AA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C6FEC8" w14:textId="77777777" w:rsidR="00FC3F9A" w:rsidRPr="007969A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8F9B3" w14:textId="3607B6F9" w:rsidR="00FC3F9A" w:rsidRPr="007969AA" w:rsidRDefault="00E00098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9A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FC3F9A" w:rsidRPr="007969AA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520026F6" w14:textId="77777777" w:rsidR="00FC3F9A" w:rsidRPr="007969A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38A86" w14:textId="52A62262" w:rsidR="00FC3F9A" w:rsidRPr="007969AA" w:rsidRDefault="00E00098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9A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FC3F9A" w:rsidRPr="007969AA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36462ABF" w14:textId="77777777" w:rsidR="00FC3F9A" w:rsidRPr="007969A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CE2A2CD" w14:textId="7477F24A" w:rsidR="00FC3F9A" w:rsidRPr="007969AA" w:rsidRDefault="00E00098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9AA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FC3F9A" w:rsidRPr="007969AA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FC3F9A" w:rsidRPr="00FC3F9A" w14:paraId="12313CE9" w14:textId="77777777" w:rsidTr="005A65BE">
        <w:trPr>
          <w:trHeight w:hRule="exact" w:val="144"/>
          <w:tblHeader/>
        </w:trPr>
        <w:tc>
          <w:tcPr>
            <w:tcW w:w="3942" w:type="dxa"/>
          </w:tcPr>
          <w:p w14:paraId="6CAE870E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8"/>
          </w:tcPr>
          <w:p w14:paraId="7E8011A1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74BE" w:rsidRPr="00FC3F9A" w14:paraId="5B235A0E" w14:textId="77777777" w:rsidTr="00B21E71">
        <w:tc>
          <w:tcPr>
            <w:tcW w:w="3942" w:type="dxa"/>
          </w:tcPr>
          <w:p w14:paraId="05FA6E05" w14:textId="15415EA8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EE3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EE37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EE3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EE37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EE37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</w:tc>
        <w:tc>
          <w:tcPr>
            <w:tcW w:w="1143" w:type="dxa"/>
          </w:tcPr>
          <w:p w14:paraId="735B7235" w14:textId="187850D5" w:rsidR="004274BE" w:rsidRPr="00FC3F9A" w:rsidRDefault="008643AE" w:rsidP="0086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DD1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16394488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6D0D3" w14:textId="76BC9511" w:rsidR="004274BE" w:rsidRPr="00FC3F9A" w:rsidRDefault="000739D9" w:rsidP="00B2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6,111</w:t>
            </w:r>
          </w:p>
        </w:tc>
        <w:tc>
          <w:tcPr>
            <w:tcW w:w="270" w:type="dxa"/>
          </w:tcPr>
          <w:p w14:paraId="56860A10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F3CF8BA" w14:textId="3E1BF5CB" w:rsidR="004274BE" w:rsidRPr="00FC3F9A" w:rsidRDefault="008643AE" w:rsidP="0086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(1,112)</w:t>
            </w:r>
          </w:p>
        </w:tc>
        <w:tc>
          <w:tcPr>
            <w:tcW w:w="279" w:type="dxa"/>
          </w:tcPr>
          <w:p w14:paraId="111EED83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8A6A77" w14:textId="6AA1B43C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(683)</w:t>
            </w:r>
          </w:p>
        </w:tc>
      </w:tr>
      <w:tr w:rsidR="004274BE" w:rsidRPr="00FC3F9A" w14:paraId="6C65DCBC" w14:textId="77777777" w:rsidTr="00B21E71">
        <w:tc>
          <w:tcPr>
            <w:tcW w:w="3942" w:type="dxa"/>
          </w:tcPr>
          <w:p w14:paraId="7642AA77" w14:textId="77777777" w:rsidR="004274BE" w:rsidRPr="00FC3F9A" w:rsidRDefault="004274BE" w:rsidP="00EB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143" w:type="dxa"/>
          </w:tcPr>
          <w:p w14:paraId="7692A032" w14:textId="517DE494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89FDD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9CB4F" w14:textId="2E8FF5CC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97070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C1B5140" w14:textId="110F1D6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F08F8E9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41FBCE" w14:textId="3896ED01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74BE" w:rsidRPr="00FC3F9A" w14:paraId="65438ED0" w14:textId="77777777" w:rsidTr="00B21E71">
        <w:tc>
          <w:tcPr>
            <w:tcW w:w="3942" w:type="dxa"/>
          </w:tcPr>
          <w:p w14:paraId="1AD1FC67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ดอกเบี้ยจ่ายสะสมสุทธิจากภาษีเงินได้</w:t>
            </w:r>
          </w:p>
        </w:tc>
        <w:tc>
          <w:tcPr>
            <w:tcW w:w="1143" w:type="dxa"/>
          </w:tcPr>
          <w:p w14:paraId="04CCC8AC" w14:textId="77777777" w:rsidR="004274BE" w:rsidRPr="008643AE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B2C60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23A10" w14:textId="77777777" w:rsidR="004274BE" w:rsidRPr="00B21E71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A53D4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50EA198" w14:textId="77777777" w:rsidR="004274BE" w:rsidRPr="008643AE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D59F2D2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EC561BE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4BE" w:rsidRPr="00FC3F9A" w14:paraId="0BD55D17" w14:textId="77777777" w:rsidTr="00B21E71">
        <w:tc>
          <w:tcPr>
            <w:tcW w:w="3942" w:type="dxa"/>
          </w:tcPr>
          <w:p w14:paraId="6BCAA4C4" w14:textId="77777777" w:rsidR="004274BE" w:rsidRPr="00FC3F9A" w:rsidRDefault="004274BE" w:rsidP="0047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สำหรับปีของหุ้นกู้ด้อยสิทธิ</w:t>
            </w:r>
          </w:p>
        </w:tc>
        <w:tc>
          <w:tcPr>
            <w:tcW w:w="1143" w:type="dxa"/>
          </w:tcPr>
          <w:p w14:paraId="581FDFEC" w14:textId="77777777" w:rsidR="004274BE" w:rsidRPr="008643AE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E5027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5C5D4" w14:textId="77777777" w:rsidR="004274BE" w:rsidRPr="00B21E71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331CE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64A72DF" w14:textId="77777777" w:rsidR="004274BE" w:rsidRPr="008643AE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1258FFB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9116826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4BE" w:rsidRPr="00FC3F9A" w14:paraId="55F7C825" w14:textId="77777777" w:rsidTr="00B21E71">
        <w:tc>
          <w:tcPr>
            <w:tcW w:w="3942" w:type="dxa"/>
          </w:tcPr>
          <w:p w14:paraId="1360E252" w14:textId="77777777" w:rsidR="004274BE" w:rsidRPr="00FC3F9A" w:rsidRDefault="004274BE" w:rsidP="0047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6D728A7" w14:textId="54ED52B7" w:rsidR="004274BE" w:rsidRPr="008643AE" w:rsidRDefault="008643A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AE">
              <w:rPr>
                <w:rFonts w:asciiTheme="majorBidi" w:hAnsiTheme="majorBidi" w:cstheme="majorBidi"/>
                <w:sz w:val="30"/>
                <w:szCs w:val="30"/>
              </w:rPr>
              <w:t>(148)</w:t>
            </w:r>
          </w:p>
        </w:tc>
        <w:tc>
          <w:tcPr>
            <w:tcW w:w="270" w:type="dxa"/>
          </w:tcPr>
          <w:p w14:paraId="073F3F60" w14:textId="77777777" w:rsidR="004274BE" w:rsidRPr="008643AE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EFBE7" w14:textId="0E40156E" w:rsidR="004274BE" w:rsidRPr="008643AE" w:rsidRDefault="000739D9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AE"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270" w:type="dxa"/>
          </w:tcPr>
          <w:p w14:paraId="5CC27EF8" w14:textId="77777777" w:rsidR="004274BE" w:rsidRPr="008643AE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C8DD6D2" w14:textId="26DF6991" w:rsidR="004274BE" w:rsidRPr="008643AE" w:rsidRDefault="008643A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AE">
              <w:rPr>
                <w:rFonts w:asciiTheme="majorBidi" w:hAnsiTheme="majorBidi" w:cstheme="majorBidi"/>
                <w:sz w:val="30"/>
                <w:szCs w:val="30"/>
              </w:rPr>
              <w:t>(148)</w:t>
            </w:r>
          </w:p>
        </w:tc>
        <w:tc>
          <w:tcPr>
            <w:tcW w:w="279" w:type="dxa"/>
          </w:tcPr>
          <w:p w14:paraId="58771140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ADDB1B8" w14:textId="588C5410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</w:tr>
      <w:tr w:rsidR="004274BE" w:rsidRPr="00FC3F9A" w14:paraId="7F1A5F14" w14:textId="77777777" w:rsidTr="00B21E71">
        <w:tc>
          <w:tcPr>
            <w:tcW w:w="3942" w:type="dxa"/>
          </w:tcPr>
          <w:p w14:paraId="1DC6074A" w14:textId="15F7FC3E" w:rsidR="004274BE" w:rsidRPr="00FC3F9A" w:rsidRDefault="002A7F27" w:rsidP="009C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3D04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274BE"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1125F2C" w14:textId="029E9D56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DA0B27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EAADC8" w14:textId="62160A86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19D0F6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0E723839" w14:textId="67812FDC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4EE3A7CA" w14:textId="77777777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EA8DC5C" w14:textId="066B9008" w:rsidR="004274BE" w:rsidRPr="00FC3F9A" w:rsidRDefault="004274BE" w:rsidP="00427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2541" w:rsidRPr="00FC3F9A" w14:paraId="2A05556B" w14:textId="77777777" w:rsidTr="006F0B07">
        <w:tc>
          <w:tcPr>
            <w:tcW w:w="3942" w:type="dxa"/>
          </w:tcPr>
          <w:p w14:paraId="62253049" w14:textId="2A559E3B" w:rsidR="00692541" w:rsidRPr="00DF3C3C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43" w:type="dxa"/>
            <w:vAlign w:val="bottom"/>
          </w:tcPr>
          <w:p w14:paraId="47BA42AD" w14:textId="566F1991" w:rsidR="00692541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6,797</w:t>
            </w:r>
          </w:p>
        </w:tc>
        <w:tc>
          <w:tcPr>
            <w:tcW w:w="270" w:type="dxa"/>
            <w:vAlign w:val="bottom"/>
          </w:tcPr>
          <w:p w14:paraId="4F9CBEBD" w14:textId="77777777" w:rsidR="00692541" w:rsidRPr="00FC3F9A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4E34F9" w14:textId="7F34BDE4" w:rsidR="00692541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5,961</w:t>
            </w:r>
          </w:p>
        </w:tc>
        <w:tc>
          <w:tcPr>
            <w:tcW w:w="270" w:type="dxa"/>
            <w:vAlign w:val="bottom"/>
          </w:tcPr>
          <w:p w14:paraId="125305E8" w14:textId="77777777" w:rsidR="00692541" w:rsidRPr="00FC3F9A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161659C5" w14:textId="2565DB73" w:rsidR="00692541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(1,260)</w:t>
            </w:r>
          </w:p>
        </w:tc>
        <w:tc>
          <w:tcPr>
            <w:tcW w:w="279" w:type="dxa"/>
            <w:vAlign w:val="bottom"/>
          </w:tcPr>
          <w:p w14:paraId="727E8ECA" w14:textId="77777777" w:rsidR="00692541" w:rsidRPr="00FC3F9A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C38CC5F" w14:textId="4FA09BED" w:rsidR="00692541" w:rsidRDefault="0069254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(833)</w:t>
            </w:r>
          </w:p>
        </w:tc>
      </w:tr>
      <w:tr w:rsidR="00FC3F9A" w:rsidRPr="00FC3F9A" w14:paraId="0D5154A1" w14:textId="77777777" w:rsidTr="006F0B07">
        <w:trPr>
          <w:trHeight w:hRule="exact" w:val="432"/>
        </w:trPr>
        <w:tc>
          <w:tcPr>
            <w:tcW w:w="3942" w:type="dxa"/>
          </w:tcPr>
          <w:p w14:paraId="31BE822B" w14:textId="2BA04802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1143" w:type="dxa"/>
          </w:tcPr>
          <w:p w14:paraId="749487DB" w14:textId="77777777" w:rsidR="00FC3F9A" w:rsidRPr="008643AE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CCD68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0B12D" w14:textId="77777777" w:rsidR="00FC3F9A" w:rsidRPr="00B21E71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9CD24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9AF8920" w14:textId="77777777" w:rsidR="00FC3F9A" w:rsidRPr="008643AE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1E2C64CF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2422A1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F9A" w:rsidRPr="00FC3F9A" w14:paraId="1AF19398" w14:textId="77777777" w:rsidTr="00B21E71">
        <w:trPr>
          <w:trHeight w:hRule="exact" w:val="432"/>
        </w:trPr>
        <w:tc>
          <w:tcPr>
            <w:tcW w:w="3942" w:type="dxa"/>
          </w:tcPr>
          <w:p w14:paraId="04286BAD" w14:textId="3EF74905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DB76E64" w14:textId="6F9D6CE1" w:rsidR="00FC3F9A" w:rsidRPr="008643AE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A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112C20E" w14:textId="77777777" w:rsidR="00FC3F9A" w:rsidRPr="008643AE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B50C0" w14:textId="1C88166F" w:rsidR="00FC3F9A" w:rsidRPr="008643AE" w:rsidRDefault="00B21E71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5C266" w14:textId="77777777" w:rsidR="00FC3F9A" w:rsidRPr="008643AE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93F8511" w14:textId="1792520D" w:rsidR="00FC3F9A" w:rsidRPr="008643AE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54E0B7FD" w14:textId="77777777" w:rsidR="00FC3F9A" w:rsidRPr="008643AE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BFF4471" w14:textId="03DDC6AA" w:rsidR="00FC3F9A" w:rsidRPr="008643AE" w:rsidRDefault="004274B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5BA1" w:rsidRPr="00FC3F9A" w14:paraId="2FFDB93D" w14:textId="77777777" w:rsidTr="00C05BA1">
        <w:trPr>
          <w:trHeight w:hRule="exact" w:val="432"/>
        </w:trPr>
        <w:tc>
          <w:tcPr>
            <w:tcW w:w="3942" w:type="dxa"/>
          </w:tcPr>
          <w:p w14:paraId="3C8D446A" w14:textId="0E62437E" w:rsidR="00C05BA1" w:rsidRPr="00FC3F9A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</w:p>
        </w:tc>
        <w:tc>
          <w:tcPr>
            <w:tcW w:w="1143" w:type="dxa"/>
          </w:tcPr>
          <w:p w14:paraId="12865B5F" w14:textId="77777777" w:rsidR="00C05BA1" w:rsidRPr="008643AE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BFC37" w14:textId="77777777" w:rsidR="00C05BA1" w:rsidRPr="008643AE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7A65F" w14:textId="77777777" w:rsidR="00C05BA1" w:rsidRPr="008643AE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63C90" w14:textId="77777777" w:rsidR="00C05BA1" w:rsidRPr="008643AE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6FE470B" w14:textId="77777777" w:rsidR="00C05BA1" w:rsidRPr="008643AE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3F8259A" w14:textId="77777777" w:rsidR="00C05BA1" w:rsidRPr="008643AE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C725B0" w14:textId="77777777" w:rsidR="00C05BA1" w:rsidRPr="008643AE" w:rsidRDefault="00C05BA1" w:rsidP="0069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F9A" w:rsidRPr="00FC3F9A" w14:paraId="3E88F6F6" w14:textId="77777777" w:rsidTr="003110FB">
        <w:trPr>
          <w:trHeight w:hRule="exact" w:val="432"/>
        </w:trPr>
        <w:tc>
          <w:tcPr>
            <w:tcW w:w="3942" w:type="dxa"/>
          </w:tcPr>
          <w:p w14:paraId="40B80151" w14:textId="5531FC00" w:rsidR="00FC3F9A" w:rsidRPr="00FC3F9A" w:rsidRDefault="00FC3F9A" w:rsidP="00C0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C05B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E1744C2" w14:textId="0A00B92B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C40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00E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0DB5B97F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99E9B9" w14:textId="31A0CEA7" w:rsidR="00FC3F9A" w:rsidRPr="00FC3F9A" w:rsidRDefault="00B21E71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5,961</w:t>
            </w:r>
          </w:p>
        </w:tc>
        <w:tc>
          <w:tcPr>
            <w:tcW w:w="270" w:type="dxa"/>
          </w:tcPr>
          <w:p w14:paraId="1EA8149B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12B5334" w14:textId="77BCB36E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(1,260)</w:t>
            </w:r>
          </w:p>
        </w:tc>
        <w:tc>
          <w:tcPr>
            <w:tcW w:w="288" w:type="dxa"/>
            <w:gridSpan w:val="2"/>
          </w:tcPr>
          <w:p w14:paraId="6623C403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52383EE" w14:textId="35F3BA5F" w:rsidR="00FC3F9A" w:rsidRPr="00FC3F9A" w:rsidRDefault="004274B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(833)</w:t>
            </w:r>
          </w:p>
        </w:tc>
      </w:tr>
      <w:tr w:rsidR="00FC3F9A" w:rsidRPr="00FC3F9A" w14:paraId="6C34ABDE" w14:textId="77777777" w:rsidTr="003110FB">
        <w:trPr>
          <w:trHeight w:val="80"/>
        </w:trPr>
        <w:tc>
          <w:tcPr>
            <w:tcW w:w="3942" w:type="dxa"/>
          </w:tcPr>
          <w:p w14:paraId="2439F471" w14:textId="50C01F0A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E635D9A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AD2E2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48FE32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C92B1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6A45190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8D9E32A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9ECCB00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E75" w:rsidRPr="00FC3F9A" w14:paraId="23812624" w14:textId="77777777" w:rsidTr="000A164F">
        <w:trPr>
          <w:trHeight w:val="80"/>
        </w:trPr>
        <w:tc>
          <w:tcPr>
            <w:tcW w:w="3942" w:type="dxa"/>
          </w:tcPr>
          <w:p w14:paraId="64064B53" w14:textId="7573A9F5" w:rsidR="00704E75" w:rsidRPr="00FC3F9A" w:rsidRDefault="00704E75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608496A0" w14:textId="77777777" w:rsidR="00704E75" w:rsidRPr="00FC3F9A" w:rsidRDefault="00704E75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37268" w14:textId="77777777" w:rsidR="00704E75" w:rsidRPr="00FC3F9A" w:rsidRDefault="00704E75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8EA68" w14:textId="77777777" w:rsidR="00704E75" w:rsidRPr="00FC3F9A" w:rsidRDefault="00704E75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55D76" w14:textId="77777777" w:rsidR="00704E75" w:rsidRPr="00FC3F9A" w:rsidRDefault="00704E75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BF7538" w14:textId="77777777" w:rsidR="00704E75" w:rsidRPr="00FC3F9A" w:rsidRDefault="00704E75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2000E134" w14:textId="77777777" w:rsidR="00704E75" w:rsidRPr="00FC3F9A" w:rsidRDefault="00704E75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CC4508" w14:textId="77777777" w:rsidR="00704E75" w:rsidRPr="00FC3F9A" w:rsidRDefault="00704E75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F9A" w:rsidRPr="00FC3F9A" w14:paraId="5264E84D" w14:textId="77777777" w:rsidTr="00B21E71">
        <w:tc>
          <w:tcPr>
            <w:tcW w:w="3942" w:type="dxa"/>
          </w:tcPr>
          <w:p w14:paraId="3BB260EE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453D58E9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8C34D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946F3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3BA48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36E4C79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978A296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4022C29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F9A" w:rsidRPr="00FC3F9A" w14:paraId="1829E586" w14:textId="77777777" w:rsidTr="00B21E71">
        <w:tc>
          <w:tcPr>
            <w:tcW w:w="3942" w:type="dxa"/>
          </w:tcPr>
          <w:p w14:paraId="0430AFC9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143" w:type="dxa"/>
          </w:tcPr>
          <w:p w14:paraId="5AD47561" w14:textId="19F1BA47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23A7EF65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7B168" w14:textId="4BE6A441" w:rsidR="00FC3F9A" w:rsidRPr="00FC3F9A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627DDA11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239E9D" w14:textId="5858F6F4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88" w:type="dxa"/>
            <w:gridSpan w:val="2"/>
          </w:tcPr>
          <w:p w14:paraId="1E8897BF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324264" w14:textId="30B088B7" w:rsidR="00FC3F9A" w:rsidRPr="00FC3F9A" w:rsidRDefault="00C73C0C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</w:tr>
      <w:tr w:rsidR="00FC3F9A" w:rsidRPr="00FC3F9A" w14:paraId="3B7DD8D1" w14:textId="77777777" w:rsidTr="00B21E71">
        <w:tc>
          <w:tcPr>
            <w:tcW w:w="3942" w:type="dxa"/>
          </w:tcPr>
          <w:p w14:paraId="1A570E70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1143" w:type="dxa"/>
          </w:tcPr>
          <w:p w14:paraId="18D1A07A" w14:textId="754B7ACD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270" w:type="dxa"/>
          </w:tcPr>
          <w:p w14:paraId="3D062E3B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852F8" w14:textId="185E0E75" w:rsidR="00FC3F9A" w:rsidRPr="00FC3F9A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270" w:type="dxa"/>
          </w:tcPr>
          <w:p w14:paraId="7303BD25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17C3876" w14:textId="6806DCD9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58F092B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B5F8BAB" w14:textId="7F79A9F8" w:rsidR="00FC3F9A" w:rsidRPr="00FC3F9A" w:rsidRDefault="00C73C0C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F9A" w:rsidRPr="00FC3F9A" w14:paraId="237B9D0C" w14:textId="77777777" w:rsidTr="00B21E71">
        <w:tc>
          <w:tcPr>
            <w:tcW w:w="3942" w:type="dxa"/>
          </w:tcPr>
          <w:p w14:paraId="65F39E85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E1530ED" w14:textId="4DDAF593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  <w:tc>
          <w:tcPr>
            <w:tcW w:w="270" w:type="dxa"/>
          </w:tcPr>
          <w:p w14:paraId="1E02E16C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EA03B" w14:textId="6B5D5400" w:rsidR="00FC3F9A" w:rsidRPr="00FC3F9A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A5F9E2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3703614" w14:textId="4695E04D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  <w:tc>
          <w:tcPr>
            <w:tcW w:w="288" w:type="dxa"/>
            <w:gridSpan w:val="2"/>
          </w:tcPr>
          <w:p w14:paraId="32D79B72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7339C3" w14:textId="797A98F5" w:rsidR="00FC3F9A" w:rsidRPr="00FC3F9A" w:rsidRDefault="00C73C0C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F9A" w:rsidRPr="00FC3F9A" w14:paraId="618EAA20" w14:textId="77777777" w:rsidTr="00B21E71">
        <w:tc>
          <w:tcPr>
            <w:tcW w:w="3942" w:type="dxa"/>
          </w:tcPr>
          <w:p w14:paraId="58449978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AC06EB4" w14:textId="35ADFE09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7,987</w:t>
            </w:r>
          </w:p>
        </w:tc>
        <w:tc>
          <w:tcPr>
            <w:tcW w:w="270" w:type="dxa"/>
          </w:tcPr>
          <w:p w14:paraId="2363CEA0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FAA4CB" w14:textId="52EAF6F1" w:rsidR="00FC3F9A" w:rsidRPr="00FC3F9A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270" w:type="dxa"/>
          </w:tcPr>
          <w:p w14:paraId="1890E354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96DD05B" w14:textId="11F6004E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8,413</w:t>
            </w:r>
          </w:p>
        </w:tc>
        <w:tc>
          <w:tcPr>
            <w:tcW w:w="288" w:type="dxa"/>
            <w:gridSpan w:val="2"/>
          </w:tcPr>
          <w:p w14:paraId="54DEE76F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66165E5" w14:textId="0E8EF35C" w:rsidR="00FC3F9A" w:rsidRPr="00FC3F9A" w:rsidRDefault="00D37F3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</w:tr>
      <w:tr w:rsidR="00FC3F9A" w:rsidRPr="00FC3F9A" w14:paraId="22AB6754" w14:textId="77777777" w:rsidTr="00B21E71">
        <w:tc>
          <w:tcPr>
            <w:tcW w:w="3942" w:type="dxa"/>
          </w:tcPr>
          <w:p w14:paraId="392186B6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639BBF9" w14:textId="0CF9DDE2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7FED20B6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0CDD7A" w14:textId="1B106581" w:rsidR="00FC3F9A" w:rsidRPr="00FC3F9A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978CC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1BBFE07" w14:textId="58B2367D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88" w:type="dxa"/>
            <w:gridSpan w:val="2"/>
          </w:tcPr>
          <w:p w14:paraId="640D3D2A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AF0604D" w14:textId="1D1AD296" w:rsidR="00FC3F9A" w:rsidRPr="00FC3F9A" w:rsidRDefault="00D37F3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F9A" w:rsidRPr="00FC3F9A" w14:paraId="549E6864" w14:textId="77777777" w:rsidTr="00B21E71">
        <w:tc>
          <w:tcPr>
            <w:tcW w:w="3942" w:type="dxa"/>
          </w:tcPr>
          <w:p w14:paraId="24A7D703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5F04B3B" w14:textId="1409FD15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8,221</w:t>
            </w:r>
          </w:p>
        </w:tc>
        <w:tc>
          <w:tcPr>
            <w:tcW w:w="270" w:type="dxa"/>
          </w:tcPr>
          <w:p w14:paraId="7E82F8A9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A709F" w14:textId="260D836A" w:rsidR="00FC3F9A" w:rsidRPr="00FC3F9A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270" w:type="dxa"/>
          </w:tcPr>
          <w:p w14:paraId="370F35BD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D8D736B" w14:textId="1CDCBF0B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8,647</w:t>
            </w:r>
          </w:p>
        </w:tc>
        <w:tc>
          <w:tcPr>
            <w:tcW w:w="288" w:type="dxa"/>
            <w:gridSpan w:val="2"/>
          </w:tcPr>
          <w:p w14:paraId="1691BA6C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FA97FF2" w14:textId="719F7298" w:rsidR="00FC3F9A" w:rsidRPr="00FC3F9A" w:rsidRDefault="00D37F3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</w:tr>
      <w:tr w:rsidR="00FC3F9A" w:rsidRPr="00FC3F9A" w14:paraId="61131268" w14:textId="77777777" w:rsidTr="00B21E71">
        <w:tc>
          <w:tcPr>
            <w:tcW w:w="3942" w:type="dxa"/>
          </w:tcPr>
          <w:p w14:paraId="5C17995F" w14:textId="77777777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1063B193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002A2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91DD77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9E531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A0A3CCD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5CB6090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64430DA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F9A" w:rsidRPr="00FC3F9A" w14:paraId="143523C0" w14:textId="77777777" w:rsidTr="00B21E71">
        <w:tc>
          <w:tcPr>
            <w:tcW w:w="3942" w:type="dxa"/>
          </w:tcPr>
          <w:p w14:paraId="33B5F93F" w14:textId="03ABAB12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95D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727BB14" w14:textId="312EBDBE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 w:rsidR="00CB2B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40DC42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4EC2B2" w14:textId="7EBA1ADC" w:rsidR="00FC3F9A" w:rsidRPr="00FC3F9A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270" w:type="dxa"/>
          </w:tcPr>
          <w:p w14:paraId="598FDDBC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3A628A" w14:textId="587A69ED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(0.15)</w:t>
            </w:r>
          </w:p>
        </w:tc>
        <w:tc>
          <w:tcPr>
            <w:tcW w:w="288" w:type="dxa"/>
            <w:gridSpan w:val="2"/>
          </w:tcPr>
          <w:p w14:paraId="7DE341E3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263A81D" w14:textId="7ED7CF03" w:rsidR="00FC3F9A" w:rsidRPr="00FC3F9A" w:rsidRDefault="00D37F3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(0.10)</w:t>
            </w:r>
          </w:p>
        </w:tc>
      </w:tr>
      <w:tr w:rsidR="00FC3F9A" w:rsidRPr="00FC3F9A" w14:paraId="03999E0E" w14:textId="77777777" w:rsidTr="00B21E71">
        <w:trPr>
          <w:trHeight w:val="467"/>
        </w:trPr>
        <w:tc>
          <w:tcPr>
            <w:tcW w:w="3942" w:type="dxa"/>
          </w:tcPr>
          <w:p w14:paraId="55A92D9A" w14:textId="21A91939" w:rsidR="00FC3F9A" w:rsidRPr="00FC3F9A" w:rsidRDefault="00FC3F9A" w:rsidP="00FC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95D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Pr="00FC3F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56475744" w14:textId="3DB7BD89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 w:rsidR="00CB2B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EBC23E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48785A3" w14:textId="4EF7B81D" w:rsidR="00FC3F9A" w:rsidRPr="00FC3F9A" w:rsidDel="002100BC" w:rsidRDefault="00CB779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270" w:type="dxa"/>
          </w:tcPr>
          <w:p w14:paraId="4E1E9222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05D90CFA" w14:textId="3ACC63B9" w:rsidR="00FC3F9A" w:rsidRPr="00FC3F9A" w:rsidRDefault="008643AE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(0.15)</w:t>
            </w:r>
          </w:p>
        </w:tc>
        <w:tc>
          <w:tcPr>
            <w:tcW w:w="288" w:type="dxa"/>
            <w:gridSpan w:val="2"/>
          </w:tcPr>
          <w:p w14:paraId="72D39880" w14:textId="77777777" w:rsidR="00FC3F9A" w:rsidRPr="00FC3F9A" w:rsidRDefault="00FC3F9A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A8E63DB" w14:textId="4C904321" w:rsidR="00FC3F9A" w:rsidRPr="00FC3F9A" w:rsidRDefault="00D37F37" w:rsidP="00E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(0.10)</w:t>
            </w:r>
          </w:p>
        </w:tc>
      </w:tr>
    </w:tbl>
    <w:p w14:paraId="055FB155" w14:textId="09BC80B0" w:rsidR="00921C45" w:rsidRDefault="009F10ED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  <w:r>
        <w:rPr>
          <w:rFonts w:asciiTheme="majorBidi" w:hAnsiTheme="majorBidi" w:cstheme="majorBidi"/>
          <w:b w:val="0"/>
          <w:bCs/>
          <w:sz w:val="30"/>
          <w:szCs w:val="30"/>
        </w:rPr>
        <w:br w:type="page"/>
      </w:r>
    </w:p>
    <w:p w14:paraId="409C4215" w14:textId="1B7BBB75" w:rsidR="00450FFC" w:rsidRPr="00A57B00" w:rsidRDefault="00E00098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lastRenderedPageBreak/>
        <w:t>1</w:t>
      </w:r>
      <w:r w:rsidR="004D7CD6">
        <w:rPr>
          <w:rFonts w:asciiTheme="majorBidi" w:hAnsiTheme="majorBidi" w:cstheme="majorBidi"/>
          <w:sz w:val="30"/>
          <w:szCs w:val="30"/>
        </w:rPr>
        <w:t>2</w:t>
      </w:r>
      <w:r w:rsidR="00450FFC" w:rsidRPr="00913109">
        <w:rPr>
          <w:rFonts w:asciiTheme="majorBidi" w:hAnsiTheme="majorBidi" w:cstheme="majorBidi"/>
          <w:sz w:val="30"/>
          <w:szCs w:val="30"/>
        </w:rPr>
        <w:tab/>
      </w:r>
      <w:r w:rsidR="00450FFC" w:rsidRPr="0091310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A57B00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4322CDB0" w14:textId="77777777" w:rsidR="00DA1740" w:rsidRPr="00A57B00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A57B00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14F9FC0E" w:rsidR="00DA1740" w:rsidRPr="00A57B00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7B0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D04E6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ยุติธรรม</w:t>
      </w:r>
      <w:r w:rsidR="000D04E6" w:rsidRPr="000D04E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A57B00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A57B00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3125C7" w:rsidRPr="00A57B00" w:rsidSect="00B55EE6">
          <w:footerReference w:type="default" r:id="rId19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tbl>
      <w:tblPr>
        <w:tblW w:w="15207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3470"/>
        <w:gridCol w:w="1379"/>
        <w:gridCol w:w="249"/>
        <w:gridCol w:w="1552"/>
        <w:gridCol w:w="249"/>
        <w:gridCol w:w="1531"/>
        <w:gridCol w:w="253"/>
        <w:gridCol w:w="1376"/>
        <w:gridCol w:w="285"/>
        <w:gridCol w:w="941"/>
        <w:gridCol w:w="285"/>
        <w:gridCol w:w="1035"/>
        <w:gridCol w:w="264"/>
        <w:gridCol w:w="1056"/>
        <w:gridCol w:w="253"/>
        <w:gridCol w:w="1022"/>
        <w:gridCol w:w="7"/>
      </w:tblGrid>
      <w:tr w:rsidR="00022D38" w:rsidRPr="00C20284" w14:paraId="4B1BDA89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4B01C057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0" w:name="_Hlk64780014"/>
          </w:p>
        </w:tc>
        <w:tc>
          <w:tcPr>
            <w:tcW w:w="11737" w:type="dxa"/>
            <w:gridSpan w:val="16"/>
          </w:tcPr>
          <w:p w14:paraId="3931EB4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022D38" w:rsidRPr="00C20284" w14:paraId="03810EA1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069B8826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37" w:type="dxa"/>
            <w:gridSpan w:val="16"/>
            <w:tcBorders>
              <w:bottom w:val="single" w:sz="4" w:space="0" w:color="auto"/>
            </w:tcBorders>
          </w:tcPr>
          <w:p w14:paraId="2744551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22D38" w:rsidRPr="00C20284" w14:paraId="2210D31D" w14:textId="77777777" w:rsidTr="2919F6AA">
        <w:trPr>
          <w:trHeight w:val="288"/>
          <w:tblHeader/>
        </w:trPr>
        <w:tc>
          <w:tcPr>
            <w:tcW w:w="3470" w:type="dxa"/>
            <w:vAlign w:val="bottom"/>
          </w:tcPr>
          <w:p w14:paraId="091ADD9B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985AD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54E213F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E27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22D38" w:rsidRPr="00C20284" w14:paraId="229258B8" w14:textId="77777777" w:rsidTr="2919F6AA">
        <w:trPr>
          <w:gridAfter w:val="1"/>
          <w:wAfter w:w="7" w:type="dxa"/>
          <w:trHeight w:val="288"/>
          <w:tblHeader/>
        </w:trPr>
        <w:tc>
          <w:tcPr>
            <w:tcW w:w="3470" w:type="dxa"/>
            <w:vAlign w:val="bottom"/>
            <w:hideMark/>
          </w:tcPr>
          <w:p w14:paraId="7A7FB7E1" w14:textId="658A6D18" w:rsidR="00022D38" w:rsidRPr="00E24E64" w:rsidRDefault="00022D38" w:rsidP="00884C71">
            <w:pPr>
              <w:ind w:left="-19" w:right="-90"/>
              <w:rPr>
                <w:rFonts w:asciiTheme="majorBidi" w:hAnsiTheme="majorBidi" w:cs="Browallia New"/>
                <w:b/>
                <w:bCs/>
                <w:i/>
                <w:iCs/>
                <w:sz w:val="24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</w:t>
            </w:r>
            <w:r>
              <w:rPr>
                <w:rFonts w:asciiTheme="majorBidi" w:hAnsiTheme="majorBidi" w:cs="Browallia New"/>
                <w:b/>
                <w:bCs/>
                <w:i/>
                <w:iCs/>
                <w:sz w:val="24"/>
                <w:szCs w:val="30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71B5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3931BAB8" w14:textId="77777777" w:rsidR="00022D38" w:rsidRPr="00C20284" w:rsidRDefault="00022D38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4E91B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59FF767E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7196C4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bottom"/>
          </w:tcPr>
          <w:p w14:paraId="78B1B29E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1E5A4C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5" w:type="dxa"/>
          </w:tcPr>
          <w:p w14:paraId="2B7AFC0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  <w:hideMark/>
          </w:tcPr>
          <w:p w14:paraId="2823CAB9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</w:p>
        </w:tc>
        <w:tc>
          <w:tcPr>
            <w:tcW w:w="285" w:type="dxa"/>
          </w:tcPr>
          <w:p w14:paraId="0024F2C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  <w:hideMark/>
          </w:tcPr>
          <w:p w14:paraId="248362E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64" w:type="dxa"/>
          </w:tcPr>
          <w:p w14:paraId="5F766693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  <w:hideMark/>
          </w:tcPr>
          <w:p w14:paraId="5C4A0D23" w14:textId="77777777" w:rsidR="00022D38" w:rsidRPr="00C20284" w:rsidRDefault="00022D38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1FE6DB99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  <w:hideMark/>
          </w:tcPr>
          <w:p w14:paraId="768334E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22D38" w:rsidRPr="00C20284" w14:paraId="6D1F2891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63623E9E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841ACD2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A8FC403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085F8B1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468EA8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7FABED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9794BD3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4D5EBD2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68CA49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1C94147F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77E3107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CFBBE9B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40CC399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5CB3F2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1142DCCB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D1D0394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DE767A1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5F6440C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9" w:type="dxa"/>
          </w:tcPr>
          <w:p w14:paraId="7C1B7776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4C2F635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66C315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7FAD81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E4108B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FF73F7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2B49EDC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4E32C9D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0D756CC9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6CDB194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C65DD30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5AE341F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B679905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066364D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C3DE783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F4C93D7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417F5990" w14:textId="77777777" w:rsidR="00022D38" w:rsidRPr="00C20284" w:rsidRDefault="00022D38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79" w:type="dxa"/>
          </w:tcPr>
          <w:p w14:paraId="6D272EF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342A66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EF6BF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B1A4B5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1AC8BF3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25D6C5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5111B2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C4B2B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ACB6F3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97688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35C38E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3FED89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2C721CB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C685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F44D7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2E4C31E0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47D06F34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79" w:type="dxa"/>
          </w:tcPr>
          <w:p w14:paraId="189A6719" w14:textId="03BE0541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9" w:type="dxa"/>
          </w:tcPr>
          <w:p w14:paraId="7671EDF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BC30C4D" w14:textId="67B5BEF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2,516</w:t>
            </w:r>
          </w:p>
        </w:tc>
        <w:tc>
          <w:tcPr>
            <w:tcW w:w="249" w:type="dxa"/>
          </w:tcPr>
          <w:p w14:paraId="54BBAB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3EA6C3AC" w14:textId="2DF5C5AB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1EAD6126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C74A31A" w14:textId="6A45788A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2,516</w:t>
            </w:r>
          </w:p>
        </w:tc>
        <w:tc>
          <w:tcPr>
            <w:tcW w:w="285" w:type="dxa"/>
            <w:vAlign w:val="bottom"/>
          </w:tcPr>
          <w:p w14:paraId="21A2146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1F5AC47" w14:textId="5E641E1D" w:rsidR="00022D38" w:rsidRPr="00486C5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5" w:type="dxa"/>
            <w:vAlign w:val="bottom"/>
          </w:tcPr>
          <w:p w14:paraId="28DEF91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D076E6F" w14:textId="033EFB15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12441D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16FE7A59" w14:textId="2233149F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</w:tcPr>
          <w:p w14:paraId="3BA8667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66F1382" w14:textId="7E99BA35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2,516</w:t>
            </w:r>
          </w:p>
        </w:tc>
      </w:tr>
      <w:tr w:rsidR="00022D38" w:rsidRPr="00C20284" w14:paraId="64D6B4F4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C223B70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79" w:type="dxa"/>
          </w:tcPr>
          <w:p w14:paraId="5A10145B" w14:textId="2BDC47B6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5E9C56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4468177" w14:textId="44199AC4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9,153</w:t>
            </w:r>
          </w:p>
        </w:tc>
        <w:tc>
          <w:tcPr>
            <w:tcW w:w="249" w:type="dxa"/>
          </w:tcPr>
          <w:p w14:paraId="7FE1A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DE67C43" w14:textId="48AD033E" w:rsidR="00022D38" w:rsidRPr="00363C76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5E39CE9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AB82052" w14:textId="560D8DEA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9,153</w:t>
            </w:r>
          </w:p>
        </w:tc>
        <w:tc>
          <w:tcPr>
            <w:tcW w:w="285" w:type="dxa"/>
            <w:vAlign w:val="bottom"/>
          </w:tcPr>
          <w:p w14:paraId="34BCC7F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495081A9" w14:textId="450156A6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08B00F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FB00181" w14:textId="65803A0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E36978A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0F6075A2" w14:textId="35B091D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9,153</w:t>
            </w:r>
          </w:p>
        </w:tc>
        <w:tc>
          <w:tcPr>
            <w:tcW w:w="253" w:type="dxa"/>
          </w:tcPr>
          <w:p w14:paraId="028D7BE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8D81628" w14:textId="5E26ABAD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9,153</w:t>
            </w:r>
          </w:p>
        </w:tc>
      </w:tr>
      <w:tr w:rsidR="00CB1DAF" w:rsidRPr="00C20284" w14:paraId="0A9A3335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221748CF" w14:textId="05DB4610" w:rsidR="00CB1DAF" w:rsidRPr="00CB1DAF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79" w:type="dxa"/>
          </w:tcPr>
          <w:p w14:paraId="7250F92C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774143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B38F007" w14:textId="77777777" w:rsidR="00CB1DAF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25D192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89ADA7E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37BCC7C6" w14:textId="77777777" w:rsidR="00CB1DAF" w:rsidRPr="00C20284" w:rsidRDefault="00CB1DA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048D304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4D4235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95D5145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C039D8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1BF3F9A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0F7BE93" w14:textId="77777777" w:rsidR="00CB1DAF" w:rsidRPr="00C20284" w:rsidRDefault="00CB1DA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vAlign w:val="bottom"/>
          </w:tcPr>
          <w:p w14:paraId="1B57001F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</w:tcPr>
          <w:p w14:paraId="73AC5C42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65C3641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3806276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1BE8DCDC" w14:textId="392776E1" w:rsidR="00022D38" w:rsidRPr="00C20284" w:rsidRDefault="00022D38" w:rsidP="005C165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CB1DA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9" w:type="dxa"/>
          </w:tcPr>
          <w:p w14:paraId="3BDA0445" w14:textId="0C7118B2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249" w:type="dxa"/>
          </w:tcPr>
          <w:p w14:paraId="35E2913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FE92BF7" w14:textId="496CFD42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3F4885C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5C414ECD" w14:textId="12D4B454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5079060F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4DEA4364" w14:textId="05CF07C4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285" w:type="dxa"/>
          </w:tcPr>
          <w:p w14:paraId="2F283A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550A5A9" w14:textId="5F65F54B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71F0258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DB88ED" w14:textId="220A9AB0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264" w:type="dxa"/>
          </w:tcPr>
          <w:p w14:paraId="1520B57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</w:tcPr>
          <w:p w14:paraId="22DDF650" w14:textId="1CAACFE3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</w:tcPr>
          <w:p w14:paraId="383F26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9AFACAD" w14:textId="3A464CC6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</w:tr>
      <w:tr w:rsidR="00022D38" w:rsidRPr="00C20284" w14:paraId="31A26922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  <w:hideMark/>
          </w:tcPr>
          <w:p w14:paraId="3F4DF4C7" w14:textId="77777777" w:rsidR="00022D38" w:rsidRPr="00C20284" w:rsidRDefault="00022D38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193CDF03" w14:textId="446C83A9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223</w:t>
            </w:r>
          </w:p>
        </w:tc>
        <w:tc>
          <w:tcPr>
            <w:tcW w:w="249" w:type="dxa"/>
          </w:tcPr>
          <w:p w14:paraId="4F4444D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0911C247" w14:textId="4FAD7EC9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11,669</w:t>
            </w:r>
          </w:p>
        </w:tc>
        <w:tc>
          <w:tcPr>
            <w:tcW w:w="249" w:type="dxa"/>
          </w:tcPr>
          <w:p w14:paraId="0956CCED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05D3D" w14:textId="45B86778" w:rsidR="00022D38" w:rsidRPr="000C2450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4305CF64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20E30" w14:textId="5E158456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11,892</w:t>
            </w:r>
          </w:p>
        </w:tc>
        <w:tc>
          <w:tcPr>
            <w:tcW w:w="285" w:type="dxa"/>
            <w:vAlign w:val="bottom"/>
          </w:tcPr>
          <w:p w14:paraId="71171FA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1F25355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17AFF0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696758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52788B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78B3E788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8C6489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9DA956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7A5598F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EA8199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2C4A2BD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480FE0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539EE08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117C66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220F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057D0F7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F86BC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C4B4ED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01B712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7CFEA9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E6750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C76576A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530457CC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8A9023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6C7521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486C276B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D69799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9" w:type="dxa"/>
          </w:tcPr>
          <w:p w14:paraId="7DF160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01DDC3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4972E5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6D95DB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4BED83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71CD868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AE993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938F1C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89F4F0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2A8B3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CE9502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DB42FD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49B74B6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AD959C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F555A0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18FF0D7B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7831226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79" w:type="dxa"/>
          </w:tcPr>
          <w:p w14:paraId="182BD8B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526E7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099BFE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564111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AF0186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7E46BE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10D346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29FE39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AEB6DC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4DF352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207B6B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CF99399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DA03DDB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771DC4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261BF12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539272C4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0BB4F6E3" w14:textId="0F47D6CC" w:rsidR="00022D38" w:rsidRPr="00C20284" w:rsidRDefault="00022D38" w:rsidP="00633E18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79" w:type="dxa"/>
          </w:tcPr>
          <w:p w14:paraId="3EFDF09C" w14:textId="2E8366FC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2F04766D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94000B3" w14:textId="0212A94B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67A959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ED87866" w14:textId="08BEF244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199,790</w:t>
            </w:r>
          </w:p>
        </w:tc>
        <w:tc>
          <w:tcPr>
            <w:tcW w:w="253" w:type="dxa"/>
            <w:vAlign w:val="bottom"/>
          </w:tcPr>
          <w:p w14:paraId="418FBC51" w14:textId="77777777" w:rsidR="00022D38" w:rsidRPr="00C20284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2385268" w14:textId="52AE9D81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199,790</w:t>
            </w:r>
          </w:p>
        </w:tc>
        <w:tc>
          <w:tcPr>
            <w:tcW w:w="285" w:type="dxa"/>
            <w:vAlign w:val="bottom"/>
          </w:tcPr>
          <w:p w14:paraId="05BE379A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6D67BDEC" w14:textId="17176E63" w:rsidR="00022D38" w:rsidRPr="00BD2E05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3FEE02AB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8E91E62" w14:textId="12D10110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206,908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3F5B4A" w14:textId="77777777" w:rsidR="00022D38" w:rsidRPr="00C20284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39DD683" w14:textId="732D0F71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93B3501" w14:textId="77777777" w:rsidR="00022D38" w:rsidRPr="00C20284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F6D6A43" w14:textId="497B98E0" w:rsidR="00022D38" w:rsidRPr="00C20284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206,908</w:t>
            </w:r>
          </w:p>
        </w:tc>
      </w:tr>
      <w:tr w:rsidR="00022D38" w:rsidRPr="00C20284" w14:paraId="5A0AB03B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449AEBB" w14:textId="77777777" w:rsidR="00022D38" w:rsidRPr="006C4B53" w:rsidRDefault="00022D38" w:rsidP="00F5217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หุ้นกู้อนุพันธ์</w:t>
            </w:r>
          </w:p>
        </w:tc>
        <w:tc>
          <w:tcPr>
            <w:tcW w:w="1379" w:type="dxa"/>
          </w:tcPr>
          <w:p w14:paraId="50223674" w14:textId="2518410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4B8FE272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9EF153D" w14:textId="20F54A43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40EBF99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14D8FC6B" w14:textId="78D5A1FE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3,016</w:t>
            </w:r>
          </w:p>
        </w:tc>
        <w:tc>
          <w:tcPr>
            <w:tcW w:w="253" w:type="dxa"/>
            <w:vAlign w:val="bottom"/>
          </w:tcPr>
          <w:p w14:paraId="6358524F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E5A9ECE" w14:textId="0FDD50E2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3,016</w:t>
            </w:r>
          </w:p>
        </w:tc>
        <w:tc>
          <w:tcPr>
            <w:tcW w:w="285" w:type="dxa"/>
            <w:vAlign w:val="bottom"/>
          </w:tcPr>
          <w:p w14:paraId="058B1337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436CD84E" w14:textId="0CA505FB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41B3126F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DD70DF6" w14:textId="61B4236B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3,064</w:t>
            </w:r>
          </w:p>
        </w:tc>
        <w:tc>
          <w:tcPr>
            <w:tcW w:w="264" w:type="dxa"/>
            <w:vAlign w:val="bottom"/>
          </w:tcPr>
          <w:p w14:paraId="0E3F3D7C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B266A7B" w14:textId="22B64FD3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7BCFBF81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BF2BB5C" w14:textId="53ECEE92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3,064</w:t>
            </w:r>
          </w:p>
        </w:tc>
      </w:tr>
      <w:tr w:rsidR="00022D38" w:rsidRPr="00C20284" w14:paraId="197B7ADA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6717B25B" w14:textId="77777777" w:rsidR="00022D38" w:rsidRPr="006C4B53" w:rsidRDefault="00022D38" w:rsidP="00F5217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1379" w:type="dxa"/>
          </w:tcPr>
          <w:p w14:paraId="216329E8" w14:textId="1FF214E4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44B8032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F81F2FB" w14:textId="7D2E9FAA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53418E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006AB2C" w14:textId="4A84F8ED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8,607</w:t>
            </w:r>
          </w:p>
        </w:tc>
        <w:tc>
          <w:tcPr>
            <w:tcW w:w="253" w:type="dxa"/>
            <w:vAlign w:val="bottom"/>
          </w:tcPr>
          <w:p w14:paraId="3AE16E82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5593B8D" w14:textId="38749A9C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8,607</w:t>
            </w:r>
          </w:p>
        </w:tc>
        <w:tc>
          <w:tcPr>
            <w:tcW w:w="285" w:type="dxa"/>
            <w:vAlign w:val="bottom"/>
          </w:tcPr>
          <w:p w14:paraId="7B4E979D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111B6AEF" w14:textId="78F290AC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63E200E7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04992F4" w14:textId="48840F47" w:rsidR="00022D38" w:rsidRPr="00506AE4" w:rsidRDefault="00022D38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2919F6AA">
              <w:rPr>
                <w:rFonts w:asciiTheme="majorBidi" w:hAnsiTheme="majorBidi" w:cstheme="majorBidi"/>
                <w:sz w:val="24"/>
                <w:szCs w:val="24"/>
              </w:rPr>
              <w:t>9,1</w:t>
            </w:r>
            <w:r w:rsidR="2EAA8CD3" w:rsidRPr="2919F6A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64" w:type="dxa"/>
            <w:vAlign w:val="bottom"/>
          </w:tcPr>
          <w:p w14:paraId="51979034" w14:textId="77777777" w:rsidR="00022D38" w:rsidRPr="00506AE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E83F495" w14:textId="4721092D" w:rsidR="00022D38" w:rsidRPr="00506AE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6A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674ABBDD" w14:textId="77777777" w:rsidR="00022D38" w:rsidRPr="00506AE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15EEEB" w14:textId="533766E2" w:rsidR="00022D38" w:rsidRPr="00506AE4" w:rsidRDefault="00022D38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2919F6AA">
              <w:rPr>
                <w:rFonts w:asciiTheme="majorBidi" w:hAnsiTheme="majorBidi" w:cstheme="majorBidi"/>
                <w:sz w:val="24"/>
                <w:szCs w:val="24"/>
              </w:rPr>
              <w:t>9,1</w:t>
            </w:r>
            <w:r w:rsidR="2AD8C88C" w:rsidRPr="2919F6A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CB1DAF" w:rsidRPr="00C20284" w14:paraId="41094897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75D3500C" w14:textId="37DFA598" w:rsidR="00CB1DAF" w:rsidRPr="00CB1DAF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79" w:type="dxa"/>
          </w:tcPr>
          <w:p w14:paraId="46B2C722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38E370C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1E29D15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DB0DA50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44B404EE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92DFE72" w14:textId="77777777" w:rsidR="00CB1DAF" w:rsidRPr="00C20284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487290B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03E455D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FF7EDBA" w14:textId="77777777" w:rsidR="00CB1DAF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567FCD1" w14:textId="77777777" w:rsidR="00CB1DAF" w:rsidRPr="00C2028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5ACEB1" w14:textId="77777777" w:rsidR="00CB1DAF" w:rsidRPr="2919F6AA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3B8444C" w14:textId="77777777" w:rsidR="00CB1DAF" w:rsidRPr="00506AE4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F211C4E" w14:textId="77777777" w:rsidR="00CB1DAF" w:rsidRPr="00506AE4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447D08D" w14:textId="77777777" w:rsidR="00CB1DAF" w:rsidRPr="00506AE4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2188092" w14:textId="77777777" w:rsidR="00CB1DAF" w:rsidRPr="2919F6AA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D38" w:rsidRPr="00C20284" w14:paraId="507F7671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3124A9A1" w14:textId="0CF4C0EB" w:rsidR="00022D38" w:rsidRPr="00C20284" w:rsidRDefault="00022D38" w:rsidP="007D190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CB1DA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9" w:type="dxa"/>
          </w:tcPr>
          <w:p w14:paraId="308B5E33" w14:textId="4CDDA4E0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1,677</w:t>
            </w:r>
          </w:p>
        </w:tc>
        <w:tc>
          <w:tcPr>
            <w:tcW w:w="249" w:type="dxa"/>
          </w:tcPr>
          <w:p w14:paraId="6DA99BE6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ECEAA70" w14:textId="00B03DDD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96D431B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6FB45A64" w14:textId="2060C7D0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74FCAAA2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2AEFE1" w14:textId="545C4A26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1,677</w:t>
            </w:r>
          </w:p>
        </w:tc>
        <w:tc>
          <w:tcPr>
            <w:tcW w:w="285" w:type="dxa"/>
            <w:vAlign w:val="bottom"/>
          </w:tcPr>
          <w:p w14:paraId="36415B4A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0457E37A" w14:textId="31E32C73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ABE7EA3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90CF959" w14:textId="2C40F6F4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1,677</w:t>
            </w:r>
          </w:p>
        </w:tc>
        <w:tc>
          <w:tcPr>
            <w:tcW w:w="264" w:type="dxa"/>
            <w:vAlign w:val="bottom"/>
          </w:tcPr>
          <w:p w14:paraId="41C6A5C5" w14:textId="77777777" w:rsidR="00022D38" w:rsidRPr="00C20284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CD2599E" w14:textId="5969CDAD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2CC5078C" w14:textId="7777777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DBF5729" w14:textId="031EE2A7" w:rsidR="00022D38" w:rsidRPr="00C20284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1,677</w:t>
            </w:r>
          </w:p>
        </w:tc>
      </w:tr>
      <w:tr w:rsidR="00022D38" w:rsidRPr="00C20284" w14:paraId="6AFE2342" w14:textId="77777777" w:rsidTr="2919F6AA">
        <w:trPr>
          <w:gridAfter w:val="1"/>
          <w:wAfter w:w="7" w:type="dxa"/>
          <w:trHeight w:val="288"/>
        </w:trPr>
        <w:tc>
          <w:tcPr>
            <w:tcW w:w="3470" w:type="dxa"/>
          </w:tcPr>
          <w:p w14:paraId="44EFAFE2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D528CC6" w14:textId="6A090893" w:rsidR="00022D38" w:rsidRPr="006C4B53" w:rsidRDefault="00022D38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1,677</w:t>
            </w:r>
          </w:p>
        </w:tc>
        <w:tc>
          <w:tcPr>
            <w:tcW w:w="249" w:type="dxa"/>
          </w:tcPr>
          <w:p w14:paraId="32EF366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1E063F1F" w14:textId="0441F991" w:rsidR="00022D38" w:rsidRPr="006C4B53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0B042DA" w14:textId="77777777" w:rsidR="00022D38" w:rsidRPr="006C4B53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1A70C" w14:textId="57749FFA" w:rsidR="00022D38" w:rsidRPr="006C4B53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211,413</w:t>
            </w:r>
          </w:p>
        </w:tc>
        <w:tc>
          <w:tcPr>
            <w:tcW w:w="253" w:type="dxa"/>
            <w:vAlign w:val="bottom"/>
          </w:tcPr>
          <w:p w14:paraId="1B7248F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5B16E" w14:textId="74275B9F" w:rsidR="00022D38" w:rsidRPr="006C4B53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213,090</w:t>
            </w:r>
          </w:p>
        </w:tc>
        <w:tc>
          <w:tcPr>
            <w:tcW w:w="285" w:type="dxa"/>
            <w:vAlign w:val="bottom"/>
          </w:tcPr>
          <w:p w14:paraId="7A5474F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1517334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361793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191954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917A90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BBBE674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284CE7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BF1EC2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0"/>
    </w:tbl>
    <w:p w14:paraId="06803584" w14:textId="7358326F" w:rsidR="00CE306C" w:rsidRPr="00A57B00" w:rsidRDefault="00CE3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515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482"/>
        <w:gridCol w:w="1382"/>
        <w:gridCol w:w="247"/>
        <w:gridCol w:w="1559"/>
        <w:gridCol w:w="247"/>
        <w:gridCol w:w="1538"/>
        <w:gridCol w:w="251"/>
        <w:gridCol w:w="1391"/>
        <w:gridCol w:w="283"/>
        <w:gridCol w:w="943"/>
        <w:gridCol w:w="283"/>
        <w:gridCol w:w="1038"/>
        <w:gridCol w:w="263"/>
        <w:gridCol w:w="1059"/>
        <w:gridCol w:w="251"/>
        <w:gridCol w:w="906"/>
        <w:gridCol w:w="28"/>
      </w:tblGrid>
      <w:tr w:rsidR="006C33B9" w:rsidRPr="00C20284" w14:paraId="6887879E" w14:textId="77777777" w:rsidTr="00CF1D4D">
        <w:trPr>
          <w:trHeight w:val="308"/>
          <w:tblHeader/>
        </w:trPr>
        <w:tc>
          <w:tcPr>
            <w:tcW w:w="3482" w:type="dxa"/>
            <w:vAlign w:val="bottom"/>
          </w:tcPr>
          <w:p w14:paraId="4C79CE65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69" w:type="dxa"/>
            <w:gridSpan w:val="16"/>
          </w:tcPr>
          <w:p w14:paraId="46A5FA7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6C33B9" w:rsidRPr="00C20284" w14:paraId="28D5C95B" w14:textId="77777777" w:rsidTr="00CF1D4D">
        <w:trPr>
          <w:trHeight w:val="308"/>
          <w:tblHeader/>
        </w:trPr>
        <w:tc>
          <w:tcPr>
            <w:tcW w:w="3482" w:type="dxa"/>
            <w:vAlign w:val="bottom"/>
          </w:tcPr>
          <w:p w14:paraId="326A9C0E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69" w:type="dxa"/>
            <w:gridSpan w:val="16"/>
            <w:tcBorders>
              <w:bottom w:val="single" w:sz="4" w:space="0" w:color="auto"/>
            </w:tcBorders>
          </w:tcPr>
          <w:p w14:paraId="54039772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C33B9" w:rsidRPr="00C20284" w14:paraId="77D496BD" w14:textId="77777777" w:rsidTr="00CF1D4D">
        <w:trPr>
          <w:trHeight w:val="308"/>
          <w:tblHeader/>
        </w:trPr>
        <w:tc>
          <w:tcPr>
            <w:tcW w:w="3482" w:type="dxa"/>
            <w:vAlign w:val="bottom"/>
          </w:tcPr>
          <w:p w14:paraId="2C9A72D7" w14:textId="77777777" w:rsidR="006C33B9" w:rsidRPr="00C20284" w:rsidRDefault="006C33B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5C347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C547C5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2CC4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C33B9" w:rsidRPr="00C20284" w14:paraId="761FFD01" w14:textId="77777777" w:rsidTr="00CF1D4D">
        <w:trPr>
          <w:gridAfter w:val="1"/>
          <w:wAfter w:w="28" w:type="dxa"/>
          <w:trHeight w:val="308"/>
          <w:tblHeader/>
        </w:trPr>
        <w:tc>
          <w:tcPr>
            <w:tcW w:w="3482" w:type="dxa"/>
            <w:vAlign w:val="bottom"/>
            <w:hideMark/>
          </w:tcPr>
          <w:p w14:paraId="31A7B8A9" w14:textId="77777777" w:rsidR="006C33B9" w:rsidRPr="00C20284" w:rsidRDefault="006C33B9" w:rsidP="006C33B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618B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427EC66C" w14:textId="77777777" w:rsidR="006C33B9" w:rsidRPr="00C20284" w:rsidRDefault="006C33B9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F01F1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4D4A32D2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C8BF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bottom"/>
          </w:tcPr>
          <w:p w14:paraId="54E1545F" w14:textId="77777777" w:rsidR="006C33B9" w:rsidRPr="00C20284" w:rsidRDefault="006C33B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6EA6B6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26FE8B08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  <w:hideMark/>
          </w:tcPr>
          <w:p w14:paraId="0E286F80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</w:p>
        </w:tc>
        <w:tc>
          <w:tcPr>
            <w:tcW w:w="283" w:type="dxa"/>
          </w:tcPr>
          <w:p w14:paraId="404A40D1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  <w:hideMark/>
          </w:tcPr>
          <w:p w14:paraId="7BA5580E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63" w:type="dxa"/>
          </w:tcPr>
          <w:p w14:paraId="113011E4" w14:textId="77777777" w:rsidR="006C33B9" w:rsidRPr="00C20284" w:rsidRDefault="006C33B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  <w:hideMark/>
          </w:tcPr>
          <w:p w14:paraId="7C2B1497" w14:textId="77777777" w:rsidR="006C33B9" w:rsidRPr="00C20284" w:rsidRDefault="006C33B9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1BC1F0F9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  <w:hideMark/>
          </w:tcPr>
          <w:p w14:paraId="7A464DB4" w14:textId="77777777" w:rsidR="006C33B9" w:rsidRPr="00C20284" w:rsidRDefault="006C33B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C33B9" w:rsidRPr="00C20284" w14:paraId="3DE35AF1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443A1110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49AF868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8387F61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7B95A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4229640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48EF9FD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D3A42B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14DCDC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DC220F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813807A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3498C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FD680BB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3156FB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386C450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CA2080C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5F1B85A8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164416D9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  <w:hideMark/>
          </w:tcPr>
          <w:p w14:paraId="5624B261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82" w:type="dxa"/>
          </w:tcPr>
          <w:p w14:paraId="104A0346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026C42E4" w14:textId="77777777" w:rsidR="006C33B9" w:rsidRPr="00C20284" w:rsidRDefault="006C33B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EC99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F99935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</w:tcPr>
          <w:p w14:paraId="41B6FC8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40375A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</w:tcPr>
          <w:p w14:paraId="33C6607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7071CD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0CAAFDF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C9D527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C031C87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E6A14F9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6B37B8E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E97F464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06877946" w14:textId="77777777" w:rsidR="006C33B9" w:rsidRPr="00C20284" w:rsidRDefault="006C33B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3F1285C9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  <w:hideMark/>
          </w:tcPr>
          <w:p w14:paraId="4D2D40F2" w14:textId="77777777" w:rsidR="006C33B9" w:rsidRPr="00C20284" w:rsidRDefault="006C33B9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82" w:type="dxa"/>
          </w:tcPr>
          <w:p w14:paraId="0A6C406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5EE7FE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AEE49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5845CE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1EDFBC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E057DD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16975B9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7A2042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D85470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D026D4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1126E3D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1BFF2E49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279F5A12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74F3D2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25EAE2F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671A0954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44A33840" w14:textId="77777777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82" w:type="dxa"/>
          </w:tcPr>
          <w:p w14:paraId="7411C24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6857ED3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356BA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47" w:type="dxa"/>
          </w:tcPr>
          <w:p w14:paraId="6C705A8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D4E045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2508B3C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9E69C8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83" w:type="dxa"/>
            <w:vAlign w:val="bottom"/>
          </w:tcPr>
          <w:p w14:paraId="7F0FFE2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396C5F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83" w:type="dxa"/>
            <w:vAlign w:val="bottom"/>
          </w:tcPr>
          <w:p w14:paraId="6A3632E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C4AD5E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DFBE10C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62F547B3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76CC7CA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1DD7490C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 w:bidi="ar-SA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55</w:t>
            </w:r>
            <w:r w:rsidRPr="00E00098">
              <w:rPr>
                <w:rFonts w:asciiTheme="majorBidi" w:hAnsiTheme="majorBidi"/>
                <w:sz w:val="24"/>
                <w:szCs w:val="24"/>
                <w:lang w:val="en-AU" w:bidi="ar-SA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 </w:t>
            </w:r>
          </w:p>
        </w:tc>
      </w:tr>
      <w:tr w:rsidR="006C33B9" w:rsidRPr="00C20284" w14:paraId="284CF590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6CE4CFA7" w14:textId="77777777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82" w:type="dxa"/>
          </w:tcPr>
          <w:p w14:paraId="77BB500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7F9B56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B1AF6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47" w:type="dxa"/>
          </w:tcPr>
          <w:p w14:paraId="48A2BA9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5DDFB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0143D8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338941A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83" w:type="dxa"/>
            <w:vAlign w:val="bottom"/>
          </w:tcPr>
          <w:p w14:paraId="33A7924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EA4ABD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E61AB2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13EFD2A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271488D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7EF93B09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869</w:t>
            </w:r>
          </w:p>
        </w:tc>
        <w:tc>
          <w:tcPr>
            <w:tcW w:w="251" w:type="dxa"/>
          </w:tcPr>
          <w:p w14:paraId="3A5AC52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474B2165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869</w:t>
            </w:r>
          </w:p>
        </w:tc>
      </w:tr>
      <w:tr w:rsidR="00E6778E" w:rsidRPr="00C20284" w14:paraId="19DF1F8F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00C88C11" w14:textId="3A1469D4" w:rsidR="00E6778E" w:rsidRPr="00E6778E" w:rsidRDefault="00E6778E" w:rsidP="00E6778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82" w:type="dxa"/>
          </w:tcPr>
          <w:p w14:paraId="28B20C9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199E156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66757A" w14:textId="77777777" w:rsidR="00E6778E" w:rsidRPr="006A4B3A" w:rsidRDefault="00E6778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50B58137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E2B0826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E48C99" w14:textId="77777777" w:rsidR="00E6778E" w:rsidRPr="00C20284" w:rsidRDefault="00E6778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61F2878C" w14:textId="77777777" w:rsidR="00E6778E" w:rsidRPr="006A4B3A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046E804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B3FB95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6B64148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58F3389A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5CF56CC" w14:textId="77777777" w:rsidR="00E6778E" w:rsidRPr="00C20284" w:rsidRDefault="00E6778E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vAlign w:val="bottom"/>
          </w:tcPr>
          <w:p w14:paraId="7E418455" w14:textId="77777777" w:rsidR="00E6778E" w:rsidRPr="006A4B3A" w:rsidRDefault="00E6778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  <w:tc>
          <w:tcPr>
            <w:tcW w:w="251" w:type="dxa"/>
          </w:tcPr>
          <w:p w14:paraId="327EA1DF" w14:textId="77777777" w:rsidR="00E6778E" w:rsidRPr="00C20284" w:rsidRDefault="00E6778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3F14BE8E" w14:textId="77777777" w:rsidR="00E6778E" w:rsidRPr="006A4B3A" w:rsidRDefault="00E6778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</w:tr>
      <w:tr w:rsidR="006C33B9" w:rsidRPr="00C20284" w14:paraId="17505E3D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2B754EEF" w14:textId="4E473F78" w:rsidR="006C33B9" w:rsidRPr="00C20284" w:rsidRDefault="009E47A2" w:rsidP="009E47A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7E4BDE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82" w:type="dxa"/>
          </w:tcPr>
          <w:p w14:paraId="1EEBC08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47" w:type="dxa"/>
          </w:tcPr>
          <w:p w14:paraId="5545282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22FD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2E721E5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</w:tcPr>
          <w:p w14:paraId="6B02D0A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</w:tcPr>
          <w:p w14:paraId="660ADFAB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</w:tcPr>
          <w:p w14:paraId="4A33970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83" w:type="dxa"/>
          </w:tcPr>
          <w:p w14:paraId="38360E0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CC539F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54DE2F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180911F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63" w:type="dxa"/>
          </w:tcPr>
          <w:p w14:paraId="2F024031" w14:textId="77777777" w:rsidR="006C33B9" w:rsidRPr="00C20284" w:rsidRDefault="006C33B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</w:tcPr>
          <w:p w14:paraId="04655206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3E0868D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63AA4CC7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</w:rPr>
              <w:t>55</w:t>
            </w:r>
          </w:p>
        </w:tc>
      </w:tr>
      <w:tr w:rsidR="006C33B9" w:rsidRPr="00C20284" w14:paraId="4B08A822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  <w:hideMark/>
          </w:tcPr>
          <w:p w14:paraId="013C0BE0" w14:textId="77777777" w:rsidR="006C33B9" w:rsidRPr="00C20284" w:rsidRDefault="006C33B9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5C0FA01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 w:bidi="th-TH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47" w:type="dxa"/>
          </w:tcPr>
          <w:p w14:paraId="5E7D19E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05859D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21</w:t>
            </w:r>
          </w:p>
        </w:tc>
        <w:tc>
          <w:tcPr>
            <w:tcW w:w="247" w:type="dxa"/>
          </w:tcPr>
          <w:p w14:paraId="587B3E2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D69F2" w14:textId="77777777" w:rsidR="006C33B9" w:rsidRPr="000C2450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vAlign w:val="bottom"/>
          </w:tcPr>
          <w:p w14:paraId="1CA614C0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6C73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83" w:type="dxa"/>
            <w:vAlign w:val="bottom"/>
          </w:tcPr>
          <w:p w14:paraId="29C47A8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19DF4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3C7E8B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737053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4CF5E20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325AE158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383C02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06EF06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2319C3F0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2626F399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</w:tcPr>
          <w:p w14:paraId="487FC3F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88DD4B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4263F3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A54909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3C397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6746132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C1770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E004CC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C8DD36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39B9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7A4B7C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52B823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213077C4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B6F5BC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A20459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61C931FD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2E7E961F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2" w:type="dxa"/>
          </w:tcPr>
          <w:p w14:paraId="65CFC98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F721B4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8D3C3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04C30D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5FABC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F0BAE5C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0E2CCF2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813A27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44CC23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FC4868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516A109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D0B03A9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A985AEF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1E57C6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BE3809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25878CCA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7E8FB0F7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82" w:type="dxa"/>
          </w:tcPr>
          <w:p w14:paraId="2BF0D09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507FC68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F07C1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4D6588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E0EED6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B6C21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740CA3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B9B76D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62B6A3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A97159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124895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1B4B021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6BD5DBAB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6592EB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66255F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33B9" w:rsidRPr="00C20284" w14:paraId="5EE0435D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5C30E87D" w14:textId="6FF2AF89" w:rsidR="006C33B9" w:rsidRPr="00C20284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82" w:type="dxa"/>
          </w:tcPr>
          <w:p w14:paraId="3D8678F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ADB590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F304F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35130E3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7161A2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77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  <w:tc>
          <w:tcPr>
            <w:tcW w:w="251" w:type="dxa"/>
            <w:vAlign w:val="bottom"/>
          </w:tcPr>
          <w:p w14:paraId="65F5CB11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17C2BE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77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  <w:tc>
          <w:tcPr>
            <w:tcW w:w="283" w:type="dxa"/>
            <w:vAlign w:val="bottom"/>
          </w:tcPr>
          <w:p w14:paraId="33AD503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AEB9EF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3DE75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4DE088E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646</w:t>
            </w:r>
          </w:p>
        </w:tc>
        <w:tc>
          <w:tcPr>
            <w:tcW w:w="263" w:type="dxa"/>
            <w:vAlign w:val="bottom"/>
          </w:tcPr>
          <w:p w14:paraId="39F1351A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58EF3D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82D97A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820015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646</w:t>
            </w:r>
          </w:p>
        </w:tc>
      </w:tr>
      <w:tr w:rsidR="006C33B9" w:rsidRPr="00C20284" w14:paraId="1A2B210E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5C85420A" w14:textId="77777777" w:rsidR="006C33B9" w:rsidRPr="006C4B53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หุ้นกู้อนุพันธ์</w:t>
            </w:r>
          </w:p>
        </w:tc>
        <w:tc>
          <w:tcPr>
            <w:tcW w:w="1382" w:type="dxa"/>
          </w:tcPr>
          <w:p w14:paraId="597DC5B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4917993C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5E67C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25BFA34B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3E84CF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51" w:type="dxa"/>
            <w:vAlign w:val="bottom"/>
          </w:tcPr>
          <w:p w14:paraId="41DD559B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6329E5C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83" w:type="dxa"/>
            <w:vAlign w:val="bottom"/>
          </w:tcPr>
          <w:p w14:paraId="59613EF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BA4A2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FBA7BC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702B461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3" w:type="dxa"/>
            <w:vAlign w:val="bottom"/>
          </w:tcPr>
          <w:p w14:paraId="472C545E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0AAD719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AEB86B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89C2B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</w:p>
        </w:tc>
      </w:tr>
      <w:tr w:rsidR="006C33B9" w:rsidRPr="00C20284" w14:paraId="626FB522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039FDF72" w14:textId="77777777" w:rsidR="006C33B9" w:rsidRPr="006C4B53" w:rsidRDefault="006C33B9" w:rsidP="00884C7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C4B5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1382" w:type="dxa"/>
          </w:tcPr>
          <w:p w14:paraId="20D9E70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280269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567501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34D3A00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5ADE46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51" w:type="dxa"/>
            <w:vAlign w:val="bottom"/>
          </w:tcPr>
          <w:p w14:paraId="6B2063C3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4A024F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1EB67AE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9950C90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60FCFB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679FC24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E00098">
              <w:rPr>
                <w:rFonts w:asciiTheme="majorBidi" w:hAnsiTheme="majorBidi"/>
                <w:sz w:val="24"/>
                <w:szCs w:val="24"/>
                <w:lang w:val="en-AU" w:bidi="th-TH"/>
              </w:rPr>
              <w:t>2</w:t>
            </w:r>
          </w:p>
        </w:tc>
        <w:tc>
          <w:tcPr>
            <w:tcW w:w="263" w:type="dxa"/>
            <w:vAlign w:val="bottom"/>
          </w:tcPr>
          <w:p w14:paraId="76ECAC6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709ED55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86C4AF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D85D60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</w:tr>
      <w:tr w:rsidR="007E4BDE" w:rsidRPr="00C20284" w14:paraId="437C024C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25954405" w14:textId="58F201FF" w:rsidR="007E4BDE" w:rsidRPr="007E4BDE" w:rsidRDefault="007E4BDE" w:rsidP="007E4BD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82" w:type="dxa"/>
          </w:tcPr>
          <w:p w14:paraId="6A5F47CF" w14:textId="77777777" w:rsidR="007E4BDE" w:rsidRPr="006C4B53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452C1CA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E14A4F" w14:textId="77777777" w:rsidR="007E4BDE" w:rsidRPr="002F0E8D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EEC9011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45FAE13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vAlign w:val="bottom"/>
          </w:tcPr>
          <w:p w14:paraId="35A5D6D6" w14:textId="77777777" w:rsidR="007E4BDE" w:rsidRPr="00C20284" w:rsidRDefault="007E4B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362F919B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9F1B42F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89A56DA" w14:textId="77777777" w:rsidR="007E4BDE" w:rsidRPr="006C4B53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402B2A0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368B7E44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2077BDE3" w14:textId="77777777" w:rsidR="007E4BDE" w:rsidRPr="00C20284" w:rsidRDefault="007E4B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CBC765F" w14:textId="77777777" w:rsidR="007E4BDE" w:rsidRPr="002B1F72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515EA3C" w14:textId="77777777" w:rsidR="007E4BDE" w:rsidRPr="00C20284" w:rsidRDefault="007E4B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4C7E3D4" w14:textId="77777777" w:rsidR="007E4BDE" w:rsidRPr="006A4B3A" w:rsidRDefault="007E4B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</w:tr>
      <w:tr w:rsidR="006C33B9" w:rsidRPr="00C20284" w14:paraId="2A2D5367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7284D235" w14:textId="0BAE4B95" w:rsidR="006C33B9" w:rsidRPr="00C20284" w:rsidRDefault="009E47A2" w:rsidP="009E47A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7E4BDE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82" w:type="dxa"/>
          </w:tcPr>
          <w:p w14:paraId="34BEAA1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  <w:tc>
          <w:tcPr>
            <w:tcW w:w="247" w:type="dxa"/>
          </w:tcPr>
          <w:p w14:paraId="118FB795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827B5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15C2728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FB0682D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0E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D997CF6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545BB17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  <w:tc>
          <w:tcPr>
            <w:tcW w:w="283" w:type="dxa"/>
            <w:vAlign w:val="bottom"/>
          </w:tcPr>
          <w:p w14:paraId="5CB3589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759EA66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F823393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41019D8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  <w:tc>
          <w:tcPr>
            <w:tcW w:w="263" w:type="dxa"/>
            <w:vAlign w:val="bottom"/>
          </w:tcPr>
          <w:p w14:paraId="7604A864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BBD038F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F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D3E48EA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97FE2D2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</w:tr>
      <w:tr w:rsidR="006C33B9" w:rsidRPr="00C20284" w14:paraId="3612C8DD" w14:textId="77777777" w:rsidTr="00CF1D4D">
        <w:trPr>
          <w:gridAfter w:val="1"/>
          <w:wAfter w:w="28" w:type="dxa"/>
          <w:trHeight w:val="308"/>
        </w:trPr>
        <w:tc>
          <w:tcPr>
            <w:tcW w:w="3482" w:type="dxa"/>
          </w:tcPr>
          <w:p w14:paraId="27E56A57" w14:textId="77777777" w:rsidR="006C33B9" w:rsidRPr="00C20284" w:rsidRDefault="006C33B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05DBD56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2</w:t>
            </w: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0</w:t>
            </w:r>
          </w:p>
        </w:tc>
        <w:tc>
          <w:tcPr>
            <w:tcW w:w="247" w:type="dxa"/>
          </w:tcPr>
          <w:p w14:paraId="77353CDE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06D0C6E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282B480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3527D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88</w:t>
            </w: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353</w:t>
            </w:r>
          </w:p>
        </w:tc>
        <w:tc>
          <w:tcPr>
            <w:tcW w:w="251" w:type="dxa"/>
            <w:vAlign w:val="bottom"/>
          </w:tcPr>
          <w:p w14:paraId="769063E5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53AE9" w14:textId="77777777" w:rsidR="006C33B9" w:rsidRPr="006C4B53" w:rsidRDefault="006C33B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1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0</w:t>
            </w: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543</w:t>
            </w:r>
          </w:p>
        </w:tc>
        <w:tc>
          <w:tcPr>
            <w:tcW w:w="283" w:type="dxa"/>
            <w:vAlign w:val="bottom"/>
          </w:tcPr>
          <w:p w14:paraId="0CC1B3B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E1860B9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84392F8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14:paraId="2369EE0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31DCD297" w14:textId="77777777" w:rsidR="006C33B9" w:rsidRPr="00C20284" w:rsidRDefault="006C33B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7F87BB1A" w14:textId="77777777" w:rsidR="006C33B9" w:rsidRPr="00C20284" w:rsidRDefault="006C33B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521C2E4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B3E74C7" w14:textId="77777777" w:rsidR="006C33B9" w:rsidRPr="00C20284" w:rsidRDefault="006C33B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411D278" w14:textId="77777777" w:rsidR="00D54C25" w:rsidRDefault="00D54C25" w:rsidP="0005578E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5160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459"/>
        <w:gridCol w:w="1376"/>
        <w:gridCol w:w="248"/>
        <w:gridCol w:w="1548"/>
        <w:gridCol w:w="248"/>
        <w:gridCol w:w="1526"/>
        <w:gridCol w:w="252"/>
        <w:gridCol w:w="1371"/>
        <w:gridCol w:w="284"/>
        <w:gridCol w:w="938"/>
        <w:gridCol w:w="284"/>
        <w:gridCol w:w="1032"/>
        <w:gridCol w:w="264"/>
        <w:gridCol w:w="1053"/>
        <w:gridCol w:w="252"/>
        <w:gridCol w:w="1019"/>
        <w:gridCol w:w="6"/>
      </w:tblGrid>
      <w:tr w:rsidR="00921D2F" w:rsidRPr="00C20284" w14:paraId="75D87078" w14:textId="77777777" w:rsidTr="000B7281">
        <w:trPr>
          <w:trHeight w:val="302"/>
          <w:tblHeader/>
        </w:trPr>
        <w:tc>
          <w:tcPr>
            <w:tcW w:w="3461" w:type="dxa"/>
            <w:vAlign w:val="bottom"/>
          </w:tcPr>
          <w:p w14:paraId="0DF25670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99" w:type="dxa"/>
            <w:gridSpan w:val="16"/>
          </w:tcPr>
          <w:p w14:paraId="5F2DA9D0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21D2F" w:rsidRPr="00C20284" w14:paraId="185D2CB8" w14:textId="77777777" w:rsidTr="000B7281">
        <w:trPr>
          <w:trHeight w:val="302"/>
          <w:tblHeader/>
        </w:trPr>
        <w:tc>
          <w:tcPr>
            <w:tcW w:w="3461" w:type="dxa"/>
            <w:vAlign w:val="bottom"/>
          </w:tcPr>
          <w:p w14:paraId="0B5F989E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99" w:type="dxa"/>
            <w:gridSpan w:val="16"/>
            <w:tcBorders>
              <w:bottom w:val="single" w:sz="4" w:space="0" w:color="auto"/>
            </w:tcBorders>
          </w:tcPr>
          <w:p w14:paraId="489507E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1D2F" w:rsidRPr="00C20284" w14:paraId="635443AF" w14:textId="77777777" w:rsidTr="000B7281">
        <w:trPr>
          <w:trHeight w:val="302"/>
          <w:tblHeader/>
        </w:trPr>
        <w:tc>
          <w:tcPr>
            <w:tcW w:w="3461" w:type="dxa"/>
            <w:vAlign w:val="bottom"/>
          </w:tcPr>
          <w:p w14:paraId="498955BA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FB4AF1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6BBB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4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C5637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1D2F" w:rsidRPr="00C20284" w14:paraId="614EB788" w14:textId="77777777" w:rsidTr="000B7281">
        <w:trPr>
          <w:gridAfter w:val="1"/>
          <w:wAfter w:w="6" w:type="dxa"/>
          <w:trHeight w:val="302"/>
          <w:tblHeader/>
        </w:trPr>
        <w:tc>
          <w:tcPr>
            <w:tcW w:w="3461" w:type="dxa"/>
            <w:vAlign w:val="bottom"/>
            <w:hideMark/>
          </w:tcPr>
          <w:p w14:paraId="32B58A42" w14:textId="3F70EA08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</w:t>
            </w:r>
            <w:r>
              <w:rPr>
                <w:rFonts w:asciiTheme="majorBidi" w:hAnsiTheme="majorBidi" w:cs="Browallia New"/>
                <w:b/>
                <w:bCs/>
                <w:i/>
                <w:iCs/>
                <w:sz w:val="24"/>
                <w:szCs w:val="30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127A2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35EA45FF" w14:textId="77777777" w:rsidR="00921D2F" w:rsidRPr="00C20284" w:rsidRDefault="00921D2F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C20CC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55D3382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1E2EB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7F34107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1290D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254C80F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FD8324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9CC103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A56E20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F7EB0E4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5510EA" w14:textId="77777777" w:rsidR="00921D2F" w:rsidRPr="00C20284" w:rsidRDefault="00921D2F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C76C50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71D6EB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21D2F" w:rsidRPr="00C20284" w14:paraId="394A4772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23E3C528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0DE87796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A405B2F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1F6DB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651F3B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0FF632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08B145A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29883F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0C125F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298659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13FB3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79A6B1D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5A0C1F7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E1FC93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77D4B2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4277898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330F3A22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  <w:hideMark/>
          </w:tcPr>
          <w:p w14:paraId="71A3AD4A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6" w:type="dxa"/>
          </w:tcPr>
          <w:p w14:paraId="25CD37E7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653A9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B2463D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E1638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3585053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B26EB0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F13144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9FEC6F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E247270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46F1B4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7B357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661DF9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6E6C9A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ED2ABCF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316217A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1813CAF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  <w:hideMark/>
          </w:tcPr>
          <w:p w14:paraId="6A360B15" w14:textId="77777777" w:rsidR="00921D2F" w:rsidRPr="00C20284" w:rsidRDefault="00921D2F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76" w:type="dxa"/>
          </w:tcPr>
          <w:p w14:paraId="5233124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C516B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A8AD7A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B7FDD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36B4F3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6CBC95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72F85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BD3F45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D5182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B0DFA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24A96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277E3D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C6CE92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939578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7DFD87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B78823E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2601B00F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76" w:type="dxa"/>
            <w:vAlign w:val="bottom"/>
          </w:tcPr>
          <w:p w14:paraId="137ECE34" w14:textId="10E40DA4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2B96887" w14:textId="56EFC68C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1DEBA909" w14:textId="7757E495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48" w:type="dxa"/>
            <w:vAlign w:val="bottom"/>
          </w:tcPr>
          <w:p w14:paraId="74C075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165FAEFC" w14:textId="37C3A635" w:rsidR="00921D2F" w:rsidRPr="00FC247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FC8C7F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04AD624C" w14:textId="25F9FA31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84" w:type="dxa"/>
            <w:vAlign w:val="bottom"/>
          </w:tcPr>
          <w:p w14:paraId="0AA0BD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38DD574" w14:textId="208A7412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342A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2FAF4249" w14:textId="7A93891D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18EB42C" w14:textId="77777777" w:rsidR="00921D2F" w:rsidRPr="00C20284" w:rsidRDefault="00921D2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0AA30209" w14:textId="554F0CA6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663</w:t>
            </w:r>
          </w:p>
        </w:tc>
        <w:tc>
          <w:tcPr>
            <w:tcW w:w="252" w:type="dxa"/>
            <w:vAlign w:val="bottom"/>
          </w:tcPr>
          <w:p w14:paraId="2A91C51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54321E8" w14:textId="4F7087DB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</w:tr>
      <w:tr w:rsidR="00921D2F" w:rsidRPr="00C20284" w14:paraId="4A4571F5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  <w:hideMark/>
          </w:tcPr>
          <w:p w14:paraId="2FFE820F" w14:textId="77777777" w:rsidR="00921D2F" w:rsidRPr="00C20284" w:rsidRDefault="00921D2F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FE731C1" w14:textId="13C727CA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</w:tcPr>
          <w:p w14:paraId="236C8BD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D589A" w14:textId="65A69A1D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48" w:type="dxa"/>
          </w:tcPr>
          <w:p w14:paraId="4A7CC6D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4F71B" w14:textId="084BF1B5" w:rsidR="00921D2F" w:rsidRPr="001243CF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7DE887D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05CC8" w14:textId="5C52D779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84" w:type="dxa"/>
            <w:vAlign w:val="bottom"/>
          </w:tcPr>
          <w:p w14:paraId="74E4537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76633B9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7F2332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01A024A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7ABB059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0994CAF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41F887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8C28A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F32A44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65318F3B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67D74AC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495CF9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0ED407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20BF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5494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DC7104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7FE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B78BA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18CE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52C297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1A3EA0E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FB08B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62F2D9CE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99A8D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5945770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E27D0D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03A968CB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6" w:type="dxa"/>
          </w:tcPr>
          <w:p w14:paraId="6BAB35C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23B6E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5D14E3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5634D4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4D98D5F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B54520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6CDB70F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98A9EC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5F954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9227BB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AF1BCA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6DE447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7F4F96C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C11719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43E662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5BCEE91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03E4381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76" w:type="dxa"/>
          </w:tcPr>
          <w:p w14:paraId="4B57F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4D6E4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7A8D93C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46C2E2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532C88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844F99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392879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0BB242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0666C5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FA48DF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6E687C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4F2E734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59CABE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67B99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7ECEFC9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0570C46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1C19160E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76" w:type="dxa"/>
          </w:tcPr>
          <w:p w14:paraId="2518F5AE" w14:textId="3ED25351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995CF6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13428F4B" w14:textId="25D3283D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B7FE0C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73DFE6EB" w14:textId="6E30020F" w:rsidR="00921D2F" w:rsidRPr="00ED3597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131,240</w:t>
            </w:r>
          </w:p>
        </w:tc>
        <w:tc>
          <w:tcPr>
            <w:tcW w:w="252" w:type="dxa"/>
            <w:vAlign w:val="bottom"/>
          </w:tcPr>
          <w:p w14:paraId="6FAACC77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0672DE41" w14:textId="5A40CB68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131,240</w:t>
            </w:r>
          </w:p>
        </w:tc>
        <w:tc>
          <w:tcPr>
            <w:tcW w:w="284" w:type="dxa"/>
            <w:vAlign w:val="bottom"/>
          </w:tcPr>
          <w:p w14:paraId="7FC5222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8BD0BE3" w14:textId="66AA27C9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77DE0E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329C4CD" w14:textId="7000F2BE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136,188</w:t>
            </w:r>
          </w:p>
        </w:tc>
        <w:tc>
          <w:tcPr>
            <w:tcW w:w="264" w:type="dxa"/>
            <w:vAlign w:val="bottom"/>
          </w:tcPr>
          <w:p w14:paraId="046FBF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E2087DB" w14:textId="5E519010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108BF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797A9B9" w14:textId="12F490D2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136,188</w:t>
            </w:r>
          </w:p>
        </w:tc>
      </w:tr>
      <w:tr w:rsidR="00A94A75" w:rsidRPr="00C20284" w14:paraId="431704A4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22DF1B96" w14:textId="74D4B346" w:rsidR="00A94A75" w:rsidRPr="00A94A75" w:rsidRDefault="00A94A75" w:rsidP="00A94A75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76" w:type="dxa"/>
          </w:tcPr>
          <w:p w14:paraId="6431FDDD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6CE50636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92C3A48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0C4AEF4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34789577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0AD35F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675B8E85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E776832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5E524E1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2C46FA1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FB4D8E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7DB00CD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7BA857F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9A04ED9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5FDC263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B012CF7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567ED31D" w14:textId="136A67E5" w:rsidR="00921D2F" w:rsidRPr="00F96CE7" w:rsidRDefault="00A94A75" w:rsidP="00F96CE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76" w:type="dxa"/>
          </w:tcPr>
          <w:p w14:paraId="760A0A94" w14:textId="48A00AFC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48" w:type="dxa"/>
          </w:tcPr>
          <w:p w14:paraId="7A44CA1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C0AF8EE" w14:textId="30BB6F86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BFC8B1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726FE563" w14:textId="42CBDF21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9BFFB7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651F628A" w14:textId="2A79119B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84" w:type="dxa"/>
            <w:vAlign w:val="bottom"/>
          </w:tcPr>
          <w:p w14:paraId="001445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4BD81B3" w14:textId="28C52762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525887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BF04B6A" w14:textId="6882004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64" w:type="dxa"/>
            <w:vAlign w:val="bottom"/>
          </w:tcPr>
          <w:p w14:paraId="2C89FEB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4FDB12F" w14:textId="7A10A1B5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38337D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6C01C576" w14:textId="7E39E2AC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</w:tr>
      <w:tr w:rsidR="00921D2F" w:rsidRPr="00C20284" w14:paraId="669926BC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1726C531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513A83F" w14:textId="49B019CE" w:rsidR="00921D2F" w:rsidRPr="002F0E8D" w:rsidRDefault="00921D2F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248" w:type="dxa"/>
          </w:tcPr>
          <w:p w14:paraId="4E2A544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8F0D887" w14:textId="03DAE26F" w:rsidR="00921D2F" w:rsidRPr="00A8659A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AAF829E" w14:textId="77777777" w:rsidR="00921D2F" w:rsidRPr="002F0E8D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2BD7E" w14:textId="652AA669" w:rsidR="00921D2F" w:rsidRPr="002F0E8D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131,240</w:t>
            </w:r>
          </w:p>
        </w:tc>
        <w:tc>
          <w:tcPr>
            <w:tcW w:w="252" w:type="dxa"/>
            <w:vAlign w:val="bottom"/>
          </w:tcPr>
          <w:p w14:paraId="279C594D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A03C" w14:textId="0F16543B" w:rsidR="00921D2F" w:rsidRPr="002F0E8D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131,392</w:t>
            </w:r>
          </w:p>
        </w:tc>
        <w:tc>
          <w:tcPr>
            <w:tcW w:w="284" w:type="dxa"/>
            <w:vAlign w:val="bottom"/>
          </w:tcPr>
          <w:p w14:paraId="7C81FF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22398C0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4BE953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E6FCF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2727E2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0D5E322D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1B7AEE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EBEBE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55F7F13" w14:textId="77777777" w:rsidTr="000B7281">
        <w:trPr>
          <w:gridAfter w:val="1"/>
          <w:wAfter w:w="6" w:type="dxa"/>
          <w:trHeight w:val="302"/>
        </w:trPr>
        <w:tc>
          <w:tcPr>
            <w:tcW w:w="3461" w:type="dxa"/>
          </w:tcPr>
          <w:p w14:paraId="1C6FE24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185920B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2E47EE9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1899950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56F672B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vAlign w:val="bottom"/>
          </w:tcPr>
          <w:p w14:paraId="479C0CD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8A60BBE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vAlign w:val="bottom"/>
          </w:tcPr>
          <w:p w14:paraId="251D5E3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2B4A79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78F3C5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D0B2E8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1049EB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94AFE1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D02D076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0040E5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06A7FB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5B5A043" w14:textId="77777777" w:rsidR="00E24E64" w:rsidRDefault="00E24E64" w:rsidP="00E24E64"/>
    <w:p w14:paraId="65E3E4D6" w14:textId="373BF778" w:rsid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tab/>
      </w:r>
    </w:p>
    <w:p w14:paraId="129179E2" w14:textId="71FD8AEC" w:rsid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26C765F0" w14:textId="4A9E78BC" w:rsid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7A96499" w14:textId="4051F61A" w:rsidR="00E24E64" w:rsidRP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15182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3498"/>
        <w:gridCol w:w="1390"/>
        <w:gridCol w:w="249"/>
        <w:gridCol w:w="1564"/>
        <w:gridCol w:w="249"/>
        <w:gridCol w:w="1542"/>
        <w:gridCol w:w="253"/>
        <w:gridCol w:w="1386"/>
        <w:gridCol w:w="285"/>
        <w:gridCol w:w="947"/>
        <w:gridCol w:w="285"/>
        <w:gridCol w:w="1042"/>
        <w:gridCol w:w="265"/>
        <w:gridCol w:w="1063"/>
        <w:gridCol w:w="253"/>
        <w:gridCol w:w="911"/>
      </w:tblGrid>
      <w:tr w:rsidR="00757079" w:rsidRPr="00C20284" w14:paraId="29F93E98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0884F5A9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4" w:type="dxa"/>
            <w:gridSpan w:val="15"/>
          </w:tcPr>
          <w:p w14:paraId="428957C7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57079" w:rsidRPr="00C20284" w14:paraId="6216278A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59E303C4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4" w:type="dxa"/>
            <w:gridSpan w:val="15"/>
            <w:tcBorders>
              <w:bottom w:val="single" w:sz="4" w:space="0" w:color="auto"/>
            </w:tcBorders>
          </w:tcPr>
          <w:p w14:paraId="28A87827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57079" w:rsidRPr="00C20284" w14:paraId="3DE29B64" w14:textId="77777777" w:rsidTr="00757079">
        <w:trPr>
          <w:trHeight w:val="306"/>
          <w:tblHeader/>
        </w:trPr>
        <w:tc>
          <w:tcPr>
            <w:tcW w:w="3498" w:type="dxa"/>
            <w:vAlign w:val="bottom"/>
          </w:tcPr>
          <w:p w14:paraId="06F7BBE4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3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F4205E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48A8A98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3B7E5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57079" w:rsidRPr="00C20284" w14:paraId="1AA7CB2D" w14:textId="77777777" w:rsidTr="00757079">
        <w:trPr>
          <w:trHeight w:val="306"/>
          <w:tblHeader/>
        </w:trPr>
        <w:tc>
          <w:tcPr>
            <w:tcW w:w="3498" w:type="dxa"/>
            <w:vAlign w:val="bottom"/>
            <w:hideMark/>
          </w:tcPr>
          <w:p w14:paraId="397024F1" w14:textId="77777777" w:rsidR="00757079" w:rsidRPr="00C20284" w:rsidRDefault="00757079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0009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563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3CF8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2EF39CD5" w14:textId="77777777" w:rsidR="00757079" w:rsidRPr="00C20284" w:rsidRDefault="00757079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46DB2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3A813499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CB952C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bottom"/>
          </w:tcPr>
          <w:p w14:paraId="62266650" w14:textId="77777777" w:rsidR="00757079" w:rsidRPr="00C20284" w:rsidRDefault="0075707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300724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5" w:type="dxa"/>
          </w:tcPr>
          <w:p w14:paraId="2B8EE87D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2479D95B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</w:t>
            </w:r>
          </w:p>
        </w:tc>
        <w:tc>
          <w:tcPr>
            <w:tcW w:w="285" w:type="dxa"/>
          </w:tcPr>
          <w:p w14:paraId="719438A5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  <w:hideMark/>
          </w:tcPr>
          <w:p w14:paraId="5E4E01CF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65" w:type="dxa"/>
          </w:tcPr>
          <w:p w14:paraId="71A84361" w14:textId="77777777" w:rsidR="00757079" w:rsidRPr="00C20284" w:rsidRDefault="00757079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  <w:hideMark/>
          </w:tcPr>
          <w:p w14:paraId="5F2DD0A1" w14:textId="77777777" w:rsidR="00757079" w:rsidRPr="00C20284" w:rsidRDefault="00757079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7BA99C02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  <w:hideMark/>
          </w:tcPr>
          <w:p w14:paraId="34D2EBAB" w14:textId="77777777" w:rsidR="00757079" w:rsidRPr="00C20284" w:rsidRDefault="00757079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57079" w:rsidRPr="00C20284" w14:paraId="5E9FF804" w14:textId="77777777" w:rsidTr="00757079">
        <w:trPr>
          <w:trHeight w:val="306"/>
        </w:trPr>
        <w:tc>
          <w:tcPr>
            <w:tcW w:w="3498" w:type="dxa"/>
          </w:tcPr>
          <w:p w14:paraId="322A3ED6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8DD0318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1CC9DA3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1C8620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F65DBB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31AB03A0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8B6EC9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CA0148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54417D6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F74AEF5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6A68E55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53309A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2063DB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47A3420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F2E94A1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908B8A1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5FE9561" w14:textId="77777777" w:rsidTr="00757079">
        <w:trPr>
          <w:trHeight w:val="306"/>
        </w:trPr>
        <w:tc>
          <w:tcPr>
            <w:tcW w:w="3498" w:type="dxa"/>
            <w:hideMark/>
          </w:tcPr>
          <w:p w14:paraId="39FA9149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0" w:type="dxa"/>
          </w:tcPr>
          <w:p w14:paraId="2E586104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F8E9C4A" w14:textId="77777777" w:rsidR="00757079" w:rsidRPr="00C20284" w:rsidRDefault="00757079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0E817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088E5F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EEA9F13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9E58927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5CB4A5A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2F0267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7200F09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91B65CB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1CDD69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D66D59E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D1DEB63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FDBF866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4D54D2D" w14:textId="77777777" w:rsidR="00757079" w:rsidRPr="00C20284" w:rsidRDefault="00757079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AA2CCC5" w14:textId="77777777" w:rsidTr="00757079">
        <w:trPr>
          <w:trHeight w:val="306"/>
        </w:trPr>
        <w:tc>
          <w:tcPr>
            <w:tcW w:w="3498" w:type="dxa"/>
            <w:hideMark/>
          </w:tcPr>
          <w:p w14:paraId="72B5A8DD" w14:textId="77777777" w:rsidR="00757079" w:rsidRPr="00C20284" w:rsidRDefault="00757079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90" w:type="dxa"/>
          </w:tcPr>
          <w:p w14:paraId="58D51CF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2C5236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FECAB1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56C8E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0AEA86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77F937E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044A305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D2CC68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9C8215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DB42F0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47D9F6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6259D7C3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BB73267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E1555B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386EF9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2950053F" w14:textId="77777777" w:rsidTr="00757079">
        <w:trPr>
          <w:trHeight w:val="306"/>
        </w:trPr>
        <w:tc>
          <w:tcPr>
            <w:tcW w:w="3498" w:type="dxa"/>
          </w:tcPr>
          <w:p w14:paraId="02969C01" w14:textId="77777777" w:rsidR="00757079" w:rsidRPr="00C20284" w:rsidRDefault="00757079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0" w:type="dxa"/>
            <w:vAlign w:val="bottom"/>
          </w:tcPr>
          <w:p w14:paraId="735527F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24EB43D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096549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49" w:type="dxa"/>
            <w:vAlign w:val="bottom"/>
          </w:tcPr>
          <w:p w14:paraId="523700C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23251AC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6180E0EA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284159A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85" w:type="dxa"/>
            <w:vAlign w:val="bottom"/>
          </w:tcPr>
          <w:p w14:paraId="6E1A5EE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4B76C9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0BCE4211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2C92BC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AA1C543" w14:textId="77777777" w:rsidR="00757079" w:rsidRPr="00C20284" w:rsidRDefault="0075707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2B19963A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bidi="ar-SA"/>
              </w:rPr>
              <w:t>663</w:t>
            </w:r>
          </w:p>
        </w:tc>
        <w:tc>
          <w:tcPr>
            <w:tcW w:w="253" w:type="dxa"/>
            <w:vAlign w:val="bottom"/>
          </w:tcPr>
          <w:p w14:paraId="0FA4F56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66845F1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</w:rPr>
              <w:t>663</w:t>
            </w:r>
          </w:p>
        </w:tc>
      </w:tr>
      <w:tr w:rsidR="00CF1D4D" w:rsidRPr="00C20284" w14:paraId="1AFAC3C0" w14:textId="77777777" w:rsidTr="00757079">
        <w:trPr>
          <w:trHeight w:val="306"/>
        </w:trPr>
        <w:tc>
          <w:tcPr>
            <w:tcW w:w="3498" w:type="dxa"/>
          </w:tcPr>
          <w:p w14:paraId="0200ACE5" w14:textId="1DF2E3B8" w:rsidR="00CF1D4D" w:rsidRPr="00CF1D4D" w:rsidRDefault="00CF1D4D" w:rsidP="00CF1D4D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1390" w:type="dxa"/>
            <w:vAlign w:val="bottom"/>
          </w:tcPr>
          <w:p w14:paraId="6EF57E0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5AF15652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7896EF6" w14:textId="77777777" w:rsidR="00CF1D4D" w:rsidRPr="006A4B3A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49" w:type="dxa"/>
            <w:vAlign w:val="bottom"/>
          </w:tcPr>
          <w:p w14:paraId="6E72D823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46DAB1D2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EE4AFE9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363D69B1" w14:textId="77777777" w:rsidR="00CF1D4D" w:rsidRPr="006A4B3A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285" w:type="dxa"/>
            <w:vAlign w:val="bottom"/>
          </w:tcPr>
          <w:p w14:paraId="6D0C824A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3EF4CA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E5CF24B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EC80D99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BBE8511" w14:textId="77777777" w:rsidR="00CF1D4D" w:rsidRPr="00C20284" w:rsidRDefault="00CF1D4D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6703B8E3" w14:textId="77777777" w:rsidR="00CF1D4D" w:rsidRPr="006A4B3A" w:rsidRDefault="00CF1D4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bidi="ar-SA"/>
              </w:rPr>
            </w:pPr>
          </w:p>
        </w:tc>
        <w:tc>
          <w:tcPr>
            <w:tcW w:w="253" w:type="dxa"/>
            <w:vAlign w:val="bottom"/>
          </w:tcPr>
          <w:p w14:paraId="14D8C2E5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AB98A48" w14:textId="77777777" w:rsidR="00CF1D4D" w:rsidRPr="006A4B3A" w:rsidRDefault="00CF1D4D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57079" w:rsidRPr="00C20284" w14:paraId="200B895F" w14:textId="77777777" w:rsidTr="00757079">
        <w:trPr>
          <w:trHeight w:val="306"/>
        </w:trPr>
        <w:tc>
          <w:tcPr>
            <w:tcW w:w="3498" w:type="dxa"/>
          </w:tcPr>
          <w:p w14:paraId="7DE5FB6E" w14:textId="62436857" w:rsidR="00757079" w:rsidRPr="00C20284" w:rsidRDefault="00AC1EE0" w:rsidP="00AC1EE0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CF1D4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90" w:type="dxa"/>
          </w:tcPr>
          <w:p w14:paraId="3B325D1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11</w:t>
            </w:r>
          </w:p>
        </w:tc>
        <w:tc>
          <w:tcPr>
            <w:tcW w:w="249" w:type="dxa"/>
          </w:tcPr>
          <w:p w14:paraId="162AEE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817794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07944D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</w:tcPr>
          <w:p w14:paraId="5F72826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4701D215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BE5449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11</w:t>
            </w:r>
          </w:p>
        </w:tc>
        <w:tc>
          <w:tcPr>
            <w:tcW w:w="285" w:type="dxa"/>
          </w:tcPr>
          <w:p w14:paraId="15857AA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CBFF13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2A950DC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33DE2A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11</w:t>
            </w:r>
          </w:p>
        </w:tc>
        <w:tc>
          <w:tcPr>
            <w:tcW w:w="265" w:type="dxa"/>
          </w:tcPr>
          <w:p w14:paraId="682E1C2D" w14:textId="77777777" w:rsidR="00757079" w:rsidRPr="00C20284" w:rsidRDefault="00757079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4BFBEAED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1A70544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25CE008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11</w:t>
            </w:r>
          </w:p>
        </w:tc>
      </w:tr>
      <w:tr w:rsidR="00757079" w:rsidRPr="00C20284" w14:paraId="057990B4" w14:textId="77777777" w:rsidTr="00757079">
        <w:trPr>
          <w:trHeight w:val="306"/>
        </w:trPr>
        <w:tc>
          <w:tcPr>
            <w:tcW w:w="3498" w:type="dxa"/>
            <w:hideMark/>
          </w:tcPr>
          <w:p w14:paraId="75A1BBA7" w14:textId="77777777" w:rsidR="00757079" w:rsidRPr="00C20284" w:rsidRDefault="00757079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64A840D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 w:bidi="th-TH"/>
              </w:rPr>
              <w:t>11</w:t>
            </w:r>
          </w:p>
        </w:tc>
        <w:tc>
          <w:tcPr>
            <w:tcW w:w="249" w:type="dxa"/>
          </w:tcPr>
          <w:p w14:paraId="25CD2E7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B7C25F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663</w:t>
            </w:r>
          </w:p>
        </w:tc>
        <w:tc>
          <w:tcPr>
            <w:tcW w:w="249" w:type="dxa"/>
          </w:tcPr>
          <w:p w14:paraId="74C9E21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3EA11" w14:textId="77777777" w:rsidR="00757079" w:rsidRPr="001243CF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4B677A4C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B93A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674</w:t>
            </w:r>
          </w:p>
        </w:tc>
        <w:tc>
          <w:tcPr>
            <w:tcW w:w="285" w:type="dxa"/>
            <w:vAlign w:val="bottom"/>
          </w:tcPr>
          <w:p w14:paraId="2BEBF93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6C43F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01B36C3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B4ACD3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FB0D93B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1E8A9A22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647BAD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8D744D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43D14E31" w14:textId="77777777" w:rsidTr="00757079">
        <w:trPr>
          <w:trHeight w:val="306"/>
        </w:trPr>
        <w:tc>
          <w:tcPr>
            <w:tcW w:w="3498" w:type="dxa"/>
          </w:tcPr>
          <w:p w14:paraId="23B108A2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274BEE0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F6CBC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64F426D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5841ED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9FF22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B1A7A8B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C0A4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18403B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08F51E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7546F81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EA97CE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7287F76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7AE7C6D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BE8420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839FD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26D2978E" w14:textId="77777777" w:rsidTr="00757079">
        <w:trPr>
          <w:trHeight w:val="306"/>
        </w:trPr>
        <w:tc>
          <w:tcPr>
            <w:tcW w:w="3498" w:type="dxa"/>
          </w:tcPr>
          <w:p w14:paraId="4FB176A1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0" w:type="dxa"/>
          </w:tcPr>
          <w:p w14:paraId="18483B7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1DE3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3B80ED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71DA41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372C243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3759451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40C7AE7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77C9FD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30CACB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684A7F0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CF8499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C2C3771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757C11E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C98784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04B60E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CC9029C" w14:textId="77777777" w:rsidTr="00757079">
        <w:trPr>
          <w:trHeight w:val="306"/>
        </w:trPr>
        <w:tc>
          <w:tcPr>
            <w:tcW w:w="3498" w:type="dxa"/>
          </w:tcPr>
          <w:p w14:paraId="780CD72F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90" w:type="dxa"/>
          </w:tcPr>
          <w:p w14:paraId="0E02A3E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16557CD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8A28A2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3E9C1D9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0629097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F5E117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06D11B9D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1F1D02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6FA442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3A15AD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6CB8F08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DEF61B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3383EBF7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70037B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E65A71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65DAB835" w14:textId="77777777" w:rsidTr="00757079">
        <w:trPr>
          <w:trHeight w:val="306"/>
        </w:trPr>
        <w:tc>
          <w:tcPr>
            <w:tcW w:w="3498" w:type="dxa"/>
          </w:tcPr>
          <w:p w14:paraId="76761D45" w14:textId="77777777" w:rsidR="00757079" w:rsidRPr="00C20284" w:rsidRDefault="00757079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90" w:type="dxa"/>
          </w:tcPr>
          <w:p w14:paraId="4057233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9EE123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3E0579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7F64DAF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5B30C75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  <w:tc>
          <w:tcPr>
            <w:tcW w:w="253" w:type="dxa"/>
            <w:vAlign w:val="bottom"/>
          </w:tcPr>
          <w:p w14:paraId="795C227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5EA2B1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</w:p>
        </w:tc>
        <w:tc>
          <w:tcPr>
            <w:tcW w:w="285" w:type="dxa"/>
            <w:vAlign w:val="bottom"/>
          </w:tcPr>
          <w:p w14:paraId="228B000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498CD32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3A8C508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3F97BE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65" w:type="dxa"/>
            <w:vAlign w:val="bottom"/>
          </w:tcPr>
          <w:p w14:paraId="0513C76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2D59CD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37F00AC7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EDA402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10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</w:p>
        </w:tc>
      </w:tr>
      <w:tr w:rsidR="00CF1D4D" w:rsidRPr="00C20284" w14:paraId="614509C0" w14:textId="77777777" w:rsidTr="00757079">
        <w:trPr>
          <w:trHeight w:val="306"/>
        </w:trPr>
        <w:tc>
          <w:tcPr>
            <w:tcW w:w="3498" w:type="dxa"/>
          </w:tcPr>
          <w:p w14:paraId="6AB83FB1" w14:textId="747CA192" w:rsidR="00CF1D4D" w:rsidRPr="00CF1D4D" w:rsidRDefault="00CF1D4D" w:rsidP="00CF1D4D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90" w:type="dxa"/>
          </w:tcPr>
          <w:p w14:paraId="39705DF7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26D19F74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2DEECFF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4D36D3E5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4B6BC930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53" w:type="dxa"/>
            <w:vAlign w:val="bottom"/>
          </w:tcPr>
          <w:p w14:paraId="01121DD8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2F0F8E0F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85" w:type="dxa"/>
            <w:vAlign w:val="bottom"/>
          </w:tcPr>
          <w:p w14:paraId="02C99DD6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0BB8C531" w14:textId="77777777" w:rsidR="00CF1D4D" w:rsidRPr="00915069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A71AB9A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5D10E04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  <w:tc>
          <w:tcPr>
            <w:tcW w:w="265" w:type="dxa"/>
            <w:vAlign w:val="bottom"/>
          </w:tcPr>
          <w:p w14:paraId="40135E95" w14:textId="77777777" w:rsidR="00CF1D4D" w:rsidRPr="00C20284" w:rsidRDefault="00CF1D4D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2205DA2" w14:textId="77777777" w:rsidR="00CF1D4D" w:rsidRPr="00F17E52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EB4F214" w14:textId="77777777" w:rsidR="00CF1D4D" w:rsidRPr="00C20284" w:rsidRDefault="00CF1D4D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EB7EE7D" w14:textId="77777777" w:rsidR="00CF1D4D" w:rsidRPr="00E00098" w:rsidRDefault="00CF1D4D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/>
                <w:sz w:val="24"/>
                <w:szCs w:val="24"/>
                <w:lang w:val="en-AU"/>
              </w:rPr>
            </w:pPr>
          </w:p>
        </w:tc>
      </w:tr>
      <w:tr w:rsidR="00757079" w:rsidRPr="00C20284" w14:paraId="16C08611" w14:textId="77777777" w:rsidTr="00757079">
        <w:trPr>
          <w:trHeight w:val="306"/>
        </w:trPr>
        <w:tc>
          <w:tcPr>
            <w:tcW w:w="3498" w:type="dxa"/>
          </w:tcPr>
          <w:p w14:paraId="12D9A605" w14:textId="4F1CB860" w:rsidR="00757079" w:rsidRPr="00C20284" w:rsidRDefault="00760CEA" w:rsidP="00760CE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CF1D4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90" w:type="dxa"/>
          </w:tcPr>
          <w:p w14:paraId="43C0747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49" w:type="dxa"/>
          </w:tcPr>
          <w:p w14:paraId="494062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621ECA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1E81C39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14:paraId="7338BB9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62824E60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3C0598B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85" w:type="dxa"/>
            <w:vAlign w:val="bottom"/>
          </w:tcPr>
          <w:p w14:paraId="3DC03DC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30FF0D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0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  <w:vAlign w:val="bottom"/>
          </w:tcPr>
          <w:p w14:paraId="6596216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4B8C049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65" w:type="dxa"/>
            <w:vAlign w:val="bottom"/>
          </w:tcPr>
          <w:p w14:paraId="559A14F0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322187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E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1E11B94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8FD415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Pr="00E00098">
              <w:rPr>
                <w:rFonts w:asciiTheme="majorBidi" w:hAnsiTheme="majorBidi"/>
                <w:sz w:val="24"/>
                <w:szCs w:val="24"/>
                <w:lang w:val="en-AU"/>
              </w:rPr>
              <w:t>0</w:t>
            </w:r>
            <w:r w:rsidRPr="006A4B3A">
              <w:rPr>
                <w:rFonts w:asciiTheme="majorBidi" w:hAnsiTheme="majorBidi"/>
                <w:sz w:val="24"/>
                <w:szCs w:val="24"/>
                <w:lang w:val="en-US"/>
              </w:rPr>
              <w:t>9</w:t>
            </w:r>
          </w:p>
        </w:tc>
      </w:tr>
      <w:tr w:rsidR="00757079" w:rsidRPr="00C20284" w14:paraId="34C04DFE" w14:textId="77777777" w:rsidTr="00757079">
        <w:trPr>
          <w:trHeight w:val="306"/>
        </w:trPr>
        <w:tc>
          <w:tcPr>
            <w:tcW w:w="3498" w:type="dxa"/>
          </w:tcPr>
          <w:p w14:paraId="72E3FD62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99A4D08" w14:textId="77777777" w:rsidR="00757079" w:rsidRPr="002F0E8D" w:rsidRDefault="00757079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</w:t>
            </w: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0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49" w:type="dxa"/>
          </w:tcPr>
          <w:p w14:paraId="0F8A227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1583087" w14:textId="77777777" w:rsidR="00757079" w:rsidRPr="00A8659A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4B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6F4A7EF6" w14:textId="77777777" w:rsidR="00757079" w:rsidRPr="002F0E8D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58DFE" w14:textId="77777777" w:rsidR="00757079" w:rsidRPr="002F0E8D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101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2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0</w:t>
            </w:r>
          </w:p>
        </w:tc>
        <w:tc>
          <w:tcPr>
            <w:tcW w:w="253" w:type="dxa"/>
            <w:vAlign w:val="bottom"/>
          </w:tcPr>
          <w:p w14:paraId="42550F08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E83DE" w14:textId="77777777" w:rsidR="00757079" w:rsidRPr="002F0E8D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098">
              <w:rPr>
                <w:rFonts w:asciiTheme="majorBidi" w:hAnsiTheme="majorBidi"/>
                <w:b/>
                <w:bCs/>
                <w:sz w:val="24"/>
                <w:szCs w:val="24"/>
                <w:lang w:val="en-AU"/>
              </w:rPr>
              <w:t>101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549</w:t>
            </w:r>
          </w:p>
        </w:tc>
        <w:tc>
          <w:tcPr>
            <w:tcW w:w="285" w:type="dxa"/>
            <w:vAlign w:val="bottom"/>
          </w:tcPr>
          <w:p w14:paraId="1785ACF3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7E489CD2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42B52D7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B9EB800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305BC8E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1E1F6449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55710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680F79CB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7079" w:rsidRPr="00C20284" w14:paraId="3041D774" w14:textId="77777777" w:rsidTr="00757079">
        <w:trPr>
          <w:trHeight w:val="306"/>
        </w:trPr>
        <w:tc>
          <w:tcPr>
            <w:tcW w:w="3498" w:type="dxa"/>
          </w:tcPr>
          <w:p w14:paraId="507CDCAB" w14:textId="77777777" w:rsidR="00757079" w:rsidRPr="00C20284" w:rsidRDefault="00757079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14:paraId="338AB50C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6B5061B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05C20AA5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001F08F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14:paraId="41A818A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8C7144A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38623DA4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2BE37F7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19EC01E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vAlign w:val="bottom"/>
          </w:tcPr>
          <w:p w14:paraId="523D1358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C1BE5A6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545BA24" w14:textId="77777777" w:rsidR="00757079" w:rsidRPr="00C20284" w:rsidRDefault="00757079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7F02D0B0" w14:textId="77777777" w:rsidR="00757079" w:rsidRPr="00C20284" w:rsidRDefault="00757079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A0CF96F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EC9D6CA" w14:textId="77777777" w:rsidR="00757079" w:rsidRPr="00C20284" w:rsidRDefault="00757079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DDC0230" w14:textId="2E6584EE" w:rsidR="00E24E64" w:rsidRPr="00E24E6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E24E64" w:rsidRPr="00E24E64" w:rsidSect="003125C7">
          <w:headerReference w:type="default" r:id="rId20"/>
          <w:pgSz w:w="16840" w:h="11907" w:orient="landscape" w:code="9"/>
          <w:pgMar w:top="1152" w:right="691" w:bottom="1152" w:left="576" w:header="720" w:footer="288" w:gutter="0"/>
          <w:cols w:space="708"/>
          <w:docGrid w:linePitch="360"/>
        </w:sectPr>
      </w:pPr>
    </w:p>
    <w:p w14:paraId="57614FE8" w14:textId="74BADDD6" w:rsidR="00BD0CB7" w:rsidRPr="00ED328C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AU"/>
        </w:rPr>
      </w:pPr>
      <w:r w:rsidRPr="00ED328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="0070498A">
        <w:rPr>
          <w:rFonts w:asciiTheme="majorBidi" w:hAnsiTheme="majorBidi" w:cstheme="majorBidi"/>
          <w:sz w:val="30"/>
          <w:szCs w:val="30"/>
          <w:lang w:val="en-AU" w:bidi="th-TH"/>
        </w:rPr>
        <w:t>2</w:t>
      </w:r>
    </w:p>
    <w:p w14:paraId="51E9BF14" w14:textId="77777777" w:rsidR="00BD5AA1" w:rsidRPr="00C20284" w:rsidRDefault="00BD5AA1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6"/>
        <w:gridCol w:w="6514"/>
      </w:tblGrid>
      <w:tr w:rsidR="00BD0CB7" w:rsidRPr="00C20284" w14:paraId="54E6021C" w14:textId="77777777" w:rsidTr="007457F8">
        <w:trPr>
          <w:trHeight w:val="272"/>
        </w:trPr>
        <w:tc>
          <w:tcPr>
            <w:tcW w:w="2700" w:type="dxa"/>
            <w:tcBorders>
              <w:bottom w:val="single" w:sz="4" w:space="0" w:color="auto"/>
            </w:tcBorders>
            <w:hideMark/>
          </w:tcPr>
          <w:p w14:paraId="73C5C972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5CE19B9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  <w:hideMark/>
          </w:tcPr>
          <w:p w14:paraId="4EBD72B2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BD5AA1" w:rsidRPr="00C20284" w14:paraId="5BC7D34B" w14:textId="77777777" w:rsidTr="007457F8">
        <w:trPr>
          <w:trHeight w:hRule="exact" w:val="130"/>
        </w:trPr>
        <w:tc>
          <w:tcPr>
            <w:tcW w:w="2700" w:type="dxa"/>
          </w:tcPr>
          <w:p w14:paraId="721BF527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3598E057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44E33728" w14:textId="77777777" w:rsidR="00BD5AA1" w:rsidRPr="00C20284" w:rsidRDefault="00BD5AA1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</w:tr>
      <w:tr w:rsidR="00BD0CB7" w:rsidRPr="00C20284" w14:paraId="721742CD" w14:textId="77777777" w:rsidTr="007457F8">
        <w:trPr>
          <w:trHeight w:val="288"/>
        </w:trPr>
        <w:tc>
          <w:tcPr>
            <w:tcW w:w="2700" w:type="dxa"/>
            <w:hideMark/>
          </w:tcPr>
          <w:p w14:paraId="16EBD825" w14:textId="77777777" w:rsidR="00BD0CB7" w:rsidRPr="00C20284" w:rsidRDefault="00BD0CB7" w:rsidP="001B2961">
            <w:pPr>
              <w:pStyle w:val="block"/>
              <w:spacing w:after="0" w:line="240" w:lineRule="auto"/>
              <w:ind w:left="156" w:right="-22" w:hanging="18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CFD376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  <w:hideMark/>
          </w:tcPr>
          <w:p w14:paraId="6FF055C4" w14:textId="1E903D21" w:rsidR="00BD0CB7" w:rsidRPr="00C20284" w:rsidRDefault="00BD0CB7" w:rsidP="00442D4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</w:t>
            </w:r>
            <w:r w:rsidR="008413E6">
              <w:rPr>
                <w:rFonts w:asciiTheme="majorBidi" w:hAnsiTheme="majorBidi" w:cstheme="majorBidi"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สกุลเงินที่เกี่ยวข้อง</w:t>
            </w:r>
          </w:p>
        </w:tc>
      </w:tr>
      <w:tr w:rsidR="00BD0CB7" w:rsidRPr="00C20284" w14:paraId="126FA4C9" w14:textId="77777777" w:rsidTr="007457F8">
        <w:trPr>
          <w:trHeight w:val="1172"/>
        </w:trPr>
        <w:tc>
          <w:tcPr>
            <w:tcW w:w="2700" w:type="dxa"/>
            <w:hideMark/>
          </w:tcPr>
          <w:p w14:paraId="016AA365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730B02F9" w14:textId="77777777" w:rsidR="00BD0CB7" w:rsidRPr="00C20284" w:rsidRDefault="00BD0CB7" w:rsidP="00FC1380">
            <w:pPr>
              <w:pStyle w:val="block"/>
              <w:spacing w:after="0" w:line="240" w:lineRule="auto"/>
              <w:ind w:left="163" w:right="-22" w:hanging="9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087E0DE3" w14:textId="77777777" w:rsidR="00BD0CB7" w:rsidRPr="00C20284" w:rsidRDefault="00BD0CB7" w:rsidP="00FC1380">
            <w:pPr>
              <w:pStyle w:val="block"/>
              <w:spacing w:after="0" w:line="240" w:lineRule="auto"/>
              <w:ind w:left="163" w:right="-22" w:hanging="9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</w:tcPr>
          <w:p w14:paraId="66E76D0B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574F25F2" w14:textId="0C984028" w:rsidR="00BD0CB7" w:rsidRPr="00C20284" w:rsidRDefault="00BD0CB7" w:rsidP="00593C4C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Observable Market</w:t>
            </w:r>
            <w:r w:rsidR="0070498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Data)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BD0CB7" w:rsidRPr="00C20284" w14:paraId="7D2ED7BF" w14:textId="77777777" w:rsidTr="007457F8">
        <w:trPr>
          <w:trHeight w:val="767"/>
        </w:trPr>
        <w:tc>
          <w:tcPr>
            <w:tcW w:w="2700" w:type="dxa"/>
          </w:tcPr>
          <w:p w14:paraId="60116DC3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17ACBB44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5898E8FB" w14:textId="77777777" w:rsidR="00BD0CB7" w:rsidRPr="00C20284" w:rsidRDefault="00BD0CB7" w:rsidP="00272AD6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  <w:tr w:rsidR="00BD0CB7" w:rsidRPr="00C20284" w14:paraId="216F4C84" w14:textId="77777777" w:rsidTr="007457F8">
        <w:tc>
          <w:tcPr>
            <w:tcW w:w="2700" w:type="dxa"/>
          </w:tcPr>
          <w:p w14:paraId="0917B02D" w14:textId="77777777" w:rsidR="00BD0CB7" w:rsidRPr="00C20284" w:rsidRDefault="00BD0CB7" w:rsidP="001B2961">
            <w:pPr>
              <w:pStyle w:val="block"/>
              <w:spacing w:after="0" w:line="240" w:lineRule="auto"/>
              <w:ind w:left="-24" w:right="-22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236" w:type="dxa"/>
          </w:tcPr>
          <w:p w14:paraId="6CCE7680" w14:textId="77777777" w:rsidR="00BD0CB7" w:rsidRPr="00C20284" w:rsidRDefault="00BD0CB7" w:rsidP="00442D4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514" w:type="dxa"/>
          </w:tcPr>
          <w:p w14:paraId="47A509A1" w14:textId="77777777" w:rsidR="00BD0CB7" w:rsidRPr="00C20284" w:rsidRDefault="00BD0CB7" w:rsidP="00FC1380">
            <w:pPr>
              <w:pStyle w:val="block"/>
              <w:spacing w:after="0" w:line="240" w:lineRule="auto"/>
              <w:ind w:left="0" w:right="-17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45D7346D" w14:textId="5613D4F3" w:rsidR="00BD0CB7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</w:pPr>
    </w:p>
    <w:p w14:paraId="6C031695" w14:textId="77777777" w:rsidR="00BD0CB7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  <w:r w:rsidRPr="00C20284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6A4B3A">
        <w:rPr>
          <w:rFonts w:asciiTheme="majorBidi" w:hAnsiTheme="majorBidi"/>
          <w:sz w:val="29"/>
          <w:szCs w:val="29"/>
          <w:lang w:val="en-US" w:bidi="th-TH"/>
        </w:rPr>
        <w:t>3</w:t>
      </w:r>
    </w:p>
    <w:p w14:paraId="4D863BED" w14:textId="77777777" w:rsidR="00BD0CB7" w:rsidRPr="00C20284" w:rsidRDefault="00BD0CB7" w:rsidP="00BD0CB7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6"/>
        <w:gridCol w:w="236"/>
        <w:gridCol w:w="2284"/>
        <w:gridCol w:w="236"/>
        <w:gridCol w:w="2104"/>
        <w:gridCol w:w="236"/>
        <w:gridCol w:w="2318"/>
      </w:tblGrid>
      <w:tr w:rsidR="00BD0CB7" w:rsidRPr="00C20284" w14:paraId="0560C9F1" w14:textId="77777777" w:rsidTr="009057AE">
        <w:trPr>
          <w:tblHeader/>
        </w:trPr>
        <w:tc>
          <w:tcPr>
            <w:tcW w:w="2036" w:type="dxa"/>
            <w:tcBorders>
              <w:bottom w:val="single" w:sz="4" w:space="0" w:color="auto"/>
            </w:tcBorders>
            <w:vAlign w:val="bottom"/>
            <w:hideMark/>
          </w:tcPr>
          <w:p w14:paraId="31B5DF38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941454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  <w:hideMark/>
          </w:tcPr>
          <w:p w14:paraId="480C92A2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5622DC4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  <w:hideMark/>
          </w:tcPr>
          <w:p w14:paraId="428274AC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21C2B45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458E315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vAlign w:val="bottom"/>
            <w:hideMark/>
          </w:tcPr>
          <w:p w14:paraId="7B08DE54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1E462E09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D0CB7" w:rsidRPr="00C20284" w14:paraId="12E785B1" w14:textId="77777777" w:rsidTr="009057AE">
        <w:tc>
          <w:tcPr>
            <w:tcW w:w="2036" w:type="dxa"/>
            <w:tcBorders>
              <w:top w:val="single" w:sz="4" w:space="0" w:color="auto"/>
            </w:tcBorders>
            <w:hideMark/>
          </w:tcPr>
          <w:p w14:paraId="6D2FDEA4" w14:textId="77777777" w:rsidR="00BD0CB7" w:rsidRPr="00C20284" w:rsidRDefault="00BD0CB7" w:rsidP="009057A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4" w:right="-108" w:firstLine="8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</w:p>
          <w:p w14:paraId="607D2D57" w14:textId="77777777" w:rsidR="00BD0CB7" w:rsidRPr="00C20284" w:rsidRDefault="00BD0CB7" w:rsidP="009057AE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9" w:right="-108" w:hanging="3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3D4154D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hideMark/>
          </w:tcPr>
          <w:p w14:paraId="0E61C8EE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ตลาดเปรียบเทียบกับผู้ลงทุน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586604BD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hideMark/>
          </w:tcPr>
          <w:p w14:paraId="5CD09BED" w14:textId="3114E568" w:rsidR="00BD0CB7" w:rsidRPr="00FD1746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D174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61A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00098" w:rsidRPr="001A61A8">
              <w:rPr>
                <w:rFonts w:asciiTheme="majorBidi" w:hAnsiTheme="majorBidi"/>
                <w:sz w:val="29"/>
                <w:szCs w:val="29"/>
                <w:lang w:val="en-AU"/>
              </w:rPr>
              <w:t>0</w:t>
            </w:r>
            <w:r w:rsidR="00C40E36" w:rsidRPr="001A61A8">
              <w:rPr>
                <w:rFonts w:asciiTheme="majorBidi" w:hAnsiTheme="majorBidi"/>
                <w:sz w:val="29"/>
                <w:szCs w:val="29"/>
                <w:lang w:val="en-US"/>
              </w:rPr>
              <w:t>.</w:t>
            </w:r>
            <w:r w:rsidR="00C40E36">
              <w:rPr>
                <w:rFonts w:asciiTheme="majorBidi" w:hAnsiTheme="majorBidi"/>
                <w:sz w:val="29"/>
                <w:szCs w:val="29"/>
                <w:lang w:val="en-US"/>
              </w:rPr>
              <w:t>8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61A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ถึง </w:t>
            </w:r>
            <w:r w:rsidR="00E00098" w:rsidRPr="001A61A8">
              <w:rPr>
                <w:rFonts w:asciiTheme="majorBidi" w:hAnsiTheme="majorBidi"/>
                <w:sz w:val="29"/>
                <w:szCs w:val="29"/>
                <w:lang w:val="en-AU"/>
              </w:rPr>
              <w:t>1</w:t>
            </w:r>
            <w:r w:rsidR="00AB3D02">
              <w:rPr>
                <w:rFonts w:asciiTheme="majorBidi" w:hAnsiTheme="majorBidi"/>
                <w:sz w:val="29"/>
                <w:szCs w:val="29"/>
              </w:rPr>
              <w:t>.6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D174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สำหรับ </w:t>
            </w:r>
            <w:r w:rsidRPr="00FD1746">
              <w:rPr>
                <w:rFonts w:asciiTheme="majorBidi" w:hAnsiTheme="majorBidi"/>
                <w:sz w:val="29"/>
                <w:szCs w:val="29"/>
                <w:lang w:val="en-US"/>
              </w:rPr>
              <w:t>3</w:t>
            </w:r>
            <w:r w:rsidR="00E00098" w:rsidRPr="00FD1746">
              <w:rPr>
                <w:rFonts w:asciiTheme="majorBidi" w:hAnsiTheme="majorBidi"/>
                <w:sz w:val="29"/>
                <w:szCs w:val="29"/>
                <w:lang w:val="en-AU"/>
              </w:rPr>
              <w:t>1</w:t>
            </w:r>
            <w:r w:rsidRPr="00FD17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0B31ED" w:rsidRPr="00FD1746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มีนาคม</w:t>
            </w:r>
            <w:r w:rsidRPr="00FD17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BF50F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</w:t>
            </w:r>
            <w:r w:rsidRPr="004B7D3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  <w:r w:rsidR="000B31ED" w:rsidRPr="004B7D3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</w:t>
            </w:r>
            <w:r w:rsidR="00EA50D7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และ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1.0 </w:t>
            </w:r>
            <w:r w:rsidR="005164B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ถึง </w:t>
            </w:r>
            <w:r w:rsidR="005164B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1.6 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สำหรับ </w:t>
            </w:r>
            <w:r w:rsidR="004B7D3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31</w:t>
            </w:r>
            <w:r w:rsidR="004B7D31" w:rsidRPr="004B7D3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ธันวาคม </w:t>
            </w:r>
            <w:r w:rsidR="004B7D31" w:rsidRPr="004B7D3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2563</w:t>
            </w:r>
            <w:r w:rsidRPr="00FD17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</w:tcPr>
          <w:p w14:paraId="49FAC80F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hideMark/>
          </w:tcPr>
          <w:p w14:paraId="34D9D60B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23F541BC" w14:textId="77777777" w:rsidR="00BD0CB7" w:rsidRPr="00C20284" w:rsidRDefault="00BD0CB7" w:rsidP="00884C7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</w:tbl>
    <w:p w14:paraId="6B5A24DA" w14:textId="0B830FC7" w:rsidR="00232BE8" w:rsidRPr="00232BE8" w:rsidRDefault="00232BE8" w:rsidP="0023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lang w:val="en-GB"/>
        </w:rPr>
      </w:pPr>
    </w:p>
    <w:p w14:paraId="794BFC43" w14:textId="53F81255" w:rsidR="008B05E9" w:rsidRPr="00A57B00" w:rsidRDefault="00E90221" w:rsidP="001B7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664A7D" w:rsidRPr="00A57B00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7319963D" w14:textId="77777777" w:rsidR="00664A7D" w:rsidRPr="00A57B00" w:rsidRDefault="00664A7D" w:rsidP="00716598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57B00">
        <w:rPr>
          <w:rFonts w:asciiTheme="majorBidi" w:hAnsiTheme="majorBidi" w:cstheme="majorBidi"/>
          <w:sz w:val="30"/>
          <w:szCs w:val="30"/>
          <w:lang w:val="en-US" w:bidi="th-TH"/>
        </w:rPr>
        <w:tab/>
      </w:r>
    </w:p>
    <w:p w14:paraId="37A5A4C3" w14:textId="77777777" w:rsidR="008B05E9" w:rsidRPr="00A57B00" w:rsidRDefault="00664A7D" w:rsidP="00664A7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E00098" w:rsidRPr="00E00098">
        <w:rPr>
          <w:rFonts w:asciiTheme="majorBidi" w:hAnsiTheme="majorBidi" w:cstheme="majorBidi"/>
          <w:b w:val="0"/>
          <w:bCs/>
          <w:sz w:val="30"/>
          <w:szCs w:val="30"/>
          <w:lang w:val="en-AU" w:bidi="th-TH"/>
        </w:rPr>
        <w:t>12</w:t>
      </w:r>
      <w:r w:rsidRPr="00A57B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8AE9764" w14:textId="77777777" w:rsidR="000B3090" w:rsidRPr="00A57B00" w:rsidRDefault="000B3090" w:rsidP="00664A7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9EAFFC0" w14:textId="278F3023" w:rsidR="00221B93" w:rsidRDefault="00F52FE4" w:rsidP="001A3A84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52FE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ค่าเผื่อผลขาดทุนด้านเครดิตที่คาดว่าจะเกิดขึ้น</w:t>
      </w:r>
      <w:r w:rsidR="000B3090"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ของลูกหนี้การค้าและ</w:t>
      </w:r>
      <w:r w:rsidR="008D321A"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ลูกหนี้อื่น</w:t>
      </w:r>
      <w:r w:rsidR="000B3090"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</w:t>
      </w:r>
      <w:r w:rsidR="008D321A"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ดังกล่าว</w:t>
      </w:r>
      <w:r w:rsidR="000B3090"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</w:t>
      </w:r>
      <w:r w:rsidR="001A3A84"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การโดย</w:t>
      </w:r>
      <w:r w:rsidR="000B3090"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>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8F2622C" w14:textId="77777777" w:rsidR="00D44780" w:rsidRDefault="00D44780" w:rsidP="001A3A84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170"/>
        <w:gridCol w:w="100"/>
        <w:gridCol w:w="1260"/>
      </w:tblGrid>
      <w:tr w:rsidR="00DF3DC6" w:rsidRPr="00A57B00" w14:paraId="01DD64D3" w14:textId="77777777" w:rsidTr="00233648">
        <w:trPr>
          <w:trHeight w:hRule="exact" w:val="360"/>
        </w:trPr>
        <w:tc>
          <w:tcPr>
            <w:tcW w:w="3580" w:type="dxa"/>
          </w:tcPr>
          <w:p w14:paraId="082EF28F" w14:textId="721655D0" w:rsidR="00DF3DC6" w:rsidRPr="00A57B00" w:rsidRDefault="00221B93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5D0390"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C1C0882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7F0B51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946A0" w14:textId="7777777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3E43B90F" w14:textId="51C47FD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6"/>
          </w:tcPr>
          <w:p w14:paraId="66E1DCB8" w14:textId="1AAD6ADD" w:rsidR="00DF3DC6" w:rsidRPr="00A57B00" w:rsidRDefault="00DF3DC6" w:rsidP="00233648">
            <w:pPr>
              <w:tabs>
                <w:tab w:val="clear" w:pos="22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4939" w:rsidRPr="00A57B00" w14:paraId="5ECAF74D" w14:textId="77777777" w:rsidTr="00233648">
        <w:trPr>
          <w:trHeight w:hRule="exact" w:val="360"/>
        </w:trPr>
        <w:tc>
          <w:tcPr>
            <w:tcW w:w="3580" w:type="dxa"/>
          </w:tcPr>
          <w:p w14:paraId="1D5CC50F" w14:textId="77777777" w:rsidR="00B24939" w:rsidRPr="00A57B00" w:rsidRDefault="00B24939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9B9B" w14:textId="77777777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9"/>
            <w:tcBorders>
              <w:bottom w:val="single" w:sz="4" w:space="0" w:color="auto"/>
            </w:tcBorders>
          </w:tcPr>
          <w:p w14:paraId="61EF7E99" w14:textId="0E22579C" w:rsidR="00B24939" w:rsidRPr="00A57B00" w:rsidRDefault="00B24939" w:rsidP="00B2493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85FD069" w14:textId="40359059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53E8" w:rsidRPr="00A57B00" w14:paraId="1F15081F" w14:textId="77777777" w:rsidTr="000B7FDB">
        <w:trPr>
          <w:trHeight w:hRule="exact" w:val="360"/>
        </w:trPr>
        <w:tc>
          <w:tcPr>
            <w:tcW w:w="3580" w:type="dxa"/>
          </w:tcPr>
          <w:p w14:paraId="62A8531E" w14:textId="73ECB62A" w:rsidR="00A653E8" w:rsidRPr="00A57B00" w:rsidRDefault="00A653E8" w:rsidP="00A653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9A367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2D084560" w14:textId="771B869B" w:rsidR="00A653E8" w:rsidRPr="00A57B00" w:rsidRDefault="00A653E8" w:rsidP="0082522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A90ADA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101209F7" w14:textId="6F5C04B9" w:rsidR="00A653E8" w:rsidRPr="00A57B00" w:rsidRDefault="000B7FDB" w:rsidP="00825223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1E000808" w14:textId="77777777" w:rsidTr="000B7FDB">
        <w:trPr>
          <w:trHeight w:hRule="exact" w:val="360"/>
        </w:trPr>
        <w:tc>
          <w:tcPr>
            <w:tcW w:w="3580" w:type="dxa"/>
          </w:tcPr>
          <w:p w14:paraId="366EE8A9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07276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5893F541" w14:textId="3CAEDE0C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3F349707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</w:tcPr>
          <w:p w14:paraId="5F92CE45" w14:textId="382E15CF" w:rsidR="000B7FDB" w:rsidRPr="000B7FDB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B7FDB" w:rsidRPr="00A57B00" w14:paraId="5380D04A" w14:textId="77777777" w:rsidTr="000B7FDB">
        <w:trPr>
          <w:trHeight w:hRule="exact" w:val="372"/>
        </w:trPr>
        <w:tc>
          <w:tcPr>
            <w:tcW w:w="3580" w:type="dxa"/>
          </w:tcPr>
          <w:p w14:paraId="67B8A0E5" w14:textId="2E2BA972" w:rsidR="000B7FDB" w:rsidRPr="00A57B00" w:rsidRDefault="000B7FDB" w:rsidP="000B7F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1658E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DA1D5CD" w14:textId="44E0E565" w:rsidR="000B7FDB" w:rsidRPr="00A57B00" w:rsidRDefault="000B7FDB" w:rsidP="000B7FDB">
            <w:pPr>
              <w:tabs>
                <w:tab w:val="clear" w:pos="907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092F3C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493CB73" w14:textId="46EE541A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14F0DA8A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84EEA4" w14:textId="2D620A1A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CA612DD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FC98DA" w14:textId="73FB6EE9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B7FDB" w:rsidRPr="00A57B00" w14:paraId="5C9AEC77" w14:textId="77777777" w:rsidTr="00233648">
        <w:trPr>
          <w:trHeight w:hRule="exact" w:val="372"/>
        </w:trPr>
        <w:tc>
          <w:tcPr>
            <w:tcW w:w="3580" w:type="dxa"/>
          </w:tcPr>
          <w:p w14:paraId="0CF651BC" w14:textId="77777777" w:rsidR="000B7FDB" w:rsidRPr="00A57B00" w:rsidRDefault="000B7FDB" w:rsidP="000B7F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AA5BFB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979F5A" w14:textId="5C1C0A84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C8FA25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23104A1" w14:textId="719A9E52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/>
          </w:tcPr>
          <w:p w14:paraId="5D8B854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3F6B0" w14:textId="252A4EC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7D9BA33D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D24B2D" w14:textId="0FDAD4DD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B7FDB" w:rsidRPr="00A57B00" w14:paraId="2A731F62" w14:textId="77777777" w:rsidTr="00233648">
        <w:trPr>
          <w:trHeight w:hRule="exact" w:val="165"/>
        </w:trPr>
        <w:tc>
          <w:tcPr>
            <w:tcW w:w="3580" w:type="dxa"/>
          </w:tcPr>
          <w:p w14:paraId="1DBAE2C4" w14:textId="77777777" w:rsidR="000B7FDB" w:rsidRPr="00A57B00" w:rsidRDefault="000B7FDB" w:rsidP="000B7F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A48B5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AE40785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ED943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90142E6" w14:textId="38699DFE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10703345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0760A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58FDFD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6B9D02" w14:textId="3F2F0ED6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7FDB" w:rsidRPr="00A57B00" w14:paraId="69A24785" w14:textId="77777777" w:rsidTr="00233648">
        <w:trPr>
          <w:trHeight w:hRule="exact" w:val="360"/>
        </w:trPr>
        <w:tc>
          <w:tcPr>
            <w:tcW w:w="3580" w:type="dxa"/>
          </w:tcPr>
          <w:p w14:paraId="770064BD" w14:textId="48CE59AE" w:rsidR="000B7FDB" w:rsidRPr="00A57B00" w:rsidRDefault="000B7FDB" w:rsidP="00E2515E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6525A19E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B60715" w14:textId="4B91F6E5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24,228</w:t>
            </w:r>
          </w:p>
        </w:tc>
        <w:tc>
          <w:tcPr>
            <w:tcW w:w="270" w:type="dxa"/>
          </w:tcPr>
          <w:p w14:paraId="6B873625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3AA4EB" w14:textId="522B641A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vMerge/>
          </w:tcPr>
          <w:p w14:paraId="25D5A19E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420F2" w14:textId="1BA44FA3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70" w:type="dxa"/>
            <w:gridSpan w:val="2"/>
          </w:tcPr>
          <w:p w14:paraId="6A9C0A80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A5E080" w14:textId="044685DE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318</w:t>
            </w:r>
          </w:p>
        </w:tc>
      </w:tr>
      <w:tr w:rsidR="000B7FDB" w:rsidRPr="00A57B00" w14:paraId="3FBEF7F6" w14:textId="77777777" w:rsidTr="00233648">
        <w:trPr>
          <w:trHeight w:hRule="exact" w:val="403"/>
        </w:trPr>
        <w:tc>
          <w:tcPr>
            <w:tcW w:w="3580" w:type="dxa"/>
          </w:tcPr>
          <w:p w14:paraId="5E6823CE" w14:textId="6DFFE342" w:rsidR="000B7FDB" w:rsidRPr="00A57B00" w:rsidRDefault="000B7FDB" w:rsidP="00E2515E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C328015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689533" w14:textId="39B98463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4,901</w:t>
            </w:r>
          </w:p>
        </w:tc>
        <w:tc>
          <w:tcPr>
            <w:tcW w:w="270" w:type="dxa"/>
          </w:tcPr>
          <w:p w14:paraId="33731C90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308AC2" w14:textId="65AC29C3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  <w:vMerge/>
          </w:tcPr>
          <w:p w14:paraId="0624808D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8BC8" w14:textId="098FDE8F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gridSpan w:val="2"/>
          </w:tcPr>
          <w:p w14:paraId="7928677B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44BDB" w14:textId="208A5172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</w:tr>
      <w:tr w:rsidR="000B7FDB" w:rsidRPr="00A57B00" w14:paraId="79262C37" w14:textId="77777777" w:rsidTr="00233648">
        <w:trPr>
          <w:trHeight w:hRule="exact" w:val="403"/>
        </w:trPr>
        <w:tc>
          <w:tcPr>
            <w:tcW w:w="3580" w:type="dxa"/>
          </w:tcPr>
          <w:p w14:paraId="0EE6CF31" w14:textId="32789517" w:rsidR="000B7FDB" w:rsidRPr="00A57B00" w:rsidRDefault="000B7FDB" w:rsidP="00E2515E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7A75342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1D740" w14:textId="1D189199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14:paraId="5651B8C7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1BAF02" w14:textId="18CB0265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  <w:vMerge/>
          </w:tcPr>
          <w:p w14:paraId="7E4E586D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9CC38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  <w:p w14:paraId="782B7A16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81502F2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348A2" w14:textId="756333F0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</w:tr>
      <w:tr w:rsidR="000B7FDB" w:rsidRPr="00A57B00" w14:paraId="041CE7DE" w14:textId="77777777" w:rsidTr="00233648">
        <w:trPr>
          <w:trHeight w:hRule="exact" w:val="403"/>
        </w:trPr>
        <w:tc>
          <w:tcPr>
            <w:tcW w:w="3580" w:type="dxa"/>
          </w:tcPr>
          <w:p w14:paraId="487B311E" w14:textId="2A0BDAB2" w:rsidR="000B7FDB" w:rsidRPr="00A57B00" w:rsidRDefault="000B7FDB" w:rsidP="00E2515E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9181E8C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58A1BF" w14:textId="529666EF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270" w:type="dxa"/>
          </w:tcPr>
          <w:p w14:paraId="182B99C3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4201C3" w14:textId="3F27AD64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842</w:t>
            </w:r>
          </w:p>
        </w:tc>
        <w:tc>
          <w:tcPr>
            <w:tcW w:w="270" w:type="dxa"/>
            <w:vMerge/>
          </w:tcPr>
          <w:p w14:paraId="5FD3E3B8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56AF3" w14:textId="62FC69FE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270" w:type="dxa"/>
            <w:gridSpan w:val="2"/>
          </w:tcPr>
          <w:p w14:paraId="302EA2CB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3F2F7" w14:textId="79CC80DC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663</w:t>
            </w:r>
          </w:p>
        </w:tc>
      </w:tr>
      <w:tr w:rsidR="000B7FDB" w:rsidRPr="00A57B00" w14:paraId="687DB7DD" w14:textId="77777777" w:rsidTr="00233648">
        <w:trPr>
          <w:trHeight w:hRule="exact" w:val="403"/>
        </w:trPr>
        <w:tc>
          <w:tcPr>
            <w:tcW w:w="3580" w:type="dxa"/>
          </w:tcPr>
          <w:p w14:paraId="63F7E5F8" w14:textId="77777777" w:rsidR="000B7FDB" w:rsidRPr="00A57B00" w:rsidRDefault="000B7FDB" w:rsidP="00E2515E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3E4F62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7838D8" w14:textId="6EF7BC2F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32,111</w:t>
            </w:r>
          </w:p>
        </w:tc>
        <w:tc>
          <w:tcPr>
            <w:tcW w:w="270" w:type="dxa"/>
          </w:tcPr>
          <w:p w14:paraId="6B6787BB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42992EF" w14:textId="7033A0DA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0" w:type="dxa"/>
            <w:vMerge/>
          </w:tcPr>
          <w:p w14:paraId="1C46BC3E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4A2B59" w14:textId="087B139D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1,092</w:t>
            </w:r>
          </w:p>
        </w:tc>
        <w:tc>
          <w:tcPr>
            <w:tcW w:w="270" w:type="dxa"/>
            <w:gridSpan w:val="2"/>
          </w:tcPr>
          <w:p w14:paraId="26EEFD62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B05A1B" w14:textId="35786FBC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010</w:t>
            </w:r>
          </w:p>
        </w:tc>
      </w:tr>
      <w:tr w:rsidR="00F52FE4" w:rsidRPr="00A57B00" w14:paraId="374F6528" w14:textId="77777777" w:rsidTr="00F52FE4">
        <w:trPr>
          <w:trHeight w:hRule="exact" w:val="403"/>
        </w:trPr>
        <w:tc>
          <w:tcPr>
            <w:tcW w:w="3580" w:type="dxa"/>
          </w:tcPr>
          <w:p w14:paraId="3A03955E" w14:textId="5F985549" w:rsidR="00F52FE4" w:rsidRPr="00A57B00" w:rsidRDefault="00F52FE4" w:rsidP="00E2515E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36860932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1B9908" w14:textId="1B3074E3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BC810" w14:textId="77777777" w:rsidR="00F52FE4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0CAA7E3" w14:textId="154D3ADD" w:rsidR="00F52FE4" w:rsidRPr="00F52FE4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2B5E4CF6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2D9FF3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23E440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BB30E3" w14:textId="24E040D5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FE4" w:rsidRPr="00A57B00" w14:paraId="3A4DB26D" w14:textId="77777777" w:rsidTr="00F52FE4">
        <w:trPr>
          <w:trHeight w:hRule="exact" w:val="403"/>
        </w:trPr>
        <w:tc>
          <w:tcPr>
            <w:tcW w:w="3580" w:type="dxa"/>
          </w:tcPr>
          <w:p w14:paraId="1D8A46A9" w14:textId="720CB672" w:rsidR="00F52FE4" w:rsidRPr="00A57B00" w:rsidRDefault="00F52FE4" w:rsidP="00E2515E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CC57698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E637DB6" w14:textId="5D5BF84C" w:rsidR="00F52FE4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(1,092)</w:t>
            </w:r>
          </w:p>
        </w:tc>
        <w:tc>
          <w:tcPr>
            <w:tcW w:w="270" w:type="dxa"/>
          </w:tcPr>
          <w:p w14:paraId="69DA7672" w14:textId="77777777" w:rsidR="00F52FE4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FEF09E" w14:textId="2C516B1B" w:rsidR="00F52FE4" w:rsidRPr="00E67EAF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/>
                <w:sz w:val="30"/>
                <w:szCs w:val="30"/>
              </w:rPr>
            </w:pPr>
            <w:r w:rsidRPr="00E67EAF">
              <w:rPr>
                <w:rFonts w:asciiTheme="majorBidi" w:hAnsiTheme="majorBidi"/>
                <w:sz w:val="30"/>
                <w:szCs w:val="30"/>
              </w:rPr>
              <w:t>(1,010)</w:t>
            </w:r>
          </w:p>
        </w:tc>
        <w:tc>
          <w:tcPr>
            <w:tcW w:w="270" w:type="dxa"/>
            <w:vMerge/>
          </w:tcPr>
          <w:p w14:paraId="5B61CB3E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EEE73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CEA552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8F1B7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FE4" w:rsidRPr="00A57B00" w14:paraId="64743C14" w14:textId="77777777" w:rsidTr="00F52FE4">
        <w:trPr>
          <w:trHeight w:hRule="exact" w:val="403"/>
        </w:trPr>
        <w:tc>
          <w:tcPr>
            <w:tcW w:w="3580" w:type="dxa"/>
          </w:tcPr>
          <w:p w14:paraId="7BE8908F" w14:textId="77777777" w:rsidR="00F52FE4" w:rsidRPr="00A57B00" w:rsidRDefault="00F52FE4" w:rsidP="00E2515E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FEC6C5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01C411F" w14:textId="316D7D4A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31,019</w:t>
            </w:r>
          </w:p>
        </w:tc>
        <w:tc>
          <w:tcPr>
            <w:tcW w:w="270" w:type="dxa"/>
          </w:tcPr>
          <w:p w14:paraId="593631A4" w14:textId="77777777" w:rsidR="00F52FE4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AF5A9" w14:textId="2F8C675F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29,952</w:t>
            </w:r>
          </w:p>
        </w:tc>
        <w:tc>
          <w:tcPr>
            <w:tcW w:w="270" w:type="dxa"/>
            <w:vMerge/>
          </w:tcPr>
          <w:p w14:paraId="7EB24741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E22A2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63EF0F" w14:textId="77777777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48CA4" w14:textId="2EF33C7A" w:rsidR="00F52FE4" w:rsidRPr="00A57B00" w:rsidRDefault="00F52FE4" w:rsidP="00F5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FE4" w:rsidRPr="00A57B00" w14:paraId="38EA471C" w14:textId="77777777" w:rsidTr="00233648">
        <w:trPr>
          <w:trHeight w:hRule="exact" w:val="360"/>
        </w:trPr>
        <w:tc>
          <w:tcPr>
            <w:tcW w:w="3580" w:type="dxa"/>
          </w:tcPr>
          <w:p w14:paraId="2F11614B" w14:textId="77777777" w:rsidR="00F52FE4" w:rsidRPr="00A57B00" w:rsidRDefault="00F52FE4" w:rsidP="00F52FE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E50CA" w14:textId="77777777" w:rsidR="00F52FE4" w:rsidRPr="00A57B00" w:rsidRDefault="00F52FE4" w:rsidP="00F52FE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2DFE275B" w14:textId="77777777" w:rsidR="00F52FE4" w:rsidRPr="00A57B00" w:rsidRDefault="00F52FE4" w:rsidP="00F52FE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484A1" w14:textId="77777777" w:rsidR="00F52FE4" w:rsidRPr="00A57B00" w:rsidRDefault="00F52FE4" w:rsidP="00F52FE4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58E3808F" w14:textId="7B508829" w:rsidR="00F52FE4" w:rsidRPr="00A57B00" w:rsidRDefault="00F52FE4" w:rsidP="00F52FE4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4"/>
          </w:tcPr>
          <w:p w14:paraId="011EB9C1" w14:textId="77777777" w:rsidR="00F52FE4" w:rsidRPr="00A57B00" w:rsidRDefault="00F52FE4" w:rsidP="00F52FE4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</w:tcPr>
          <w:p w14:paraId="0A389CF6" w14:textId="3D80613A" w:rsidR="00F52FE4" w:rsidRPr="00A57B00" w:rsidRDefault="00F52FE4" w:rsidP="00F52FE4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79C70B07" w14:textId="15AD132B" w:rsidR="00FB614E" w:rsidRDefault="00FB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BC522A7" w14:textId="44CF25D4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9EB0297" w14:textId="27CF4D1F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6CE782D" w14:textId="49E52EFD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848752D" w14:textId="0EC43450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817A95F" w14:textId="5EC95FDA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E6F0CD4" w14:textId="354C0AAA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141FA18" w14:textId="1B24387F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7982871" w14:textId="03545BC2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650D9BF" w14:textId="76BE5E09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02A7476" w14:textId="77C289A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AA817CE" w14:textId="77777777" w:rsidR="00F67FD7" w:rsidRDefault="00F6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2729F3" w14:textId="6281418B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170"/>
        <w:gridCol w:w="100"/>
        <w:gridCol w:w="1260"/>
      </w:tblGrid>
      <w:tr w:rsidR="00BD54E9" w:rsidRPr="00A57B00" w14:paraId="0F8AE9FD" w14:textId="77777777" w:rsidTr="00E446A1">
        <w:trPr>
          <w:trHeight w:hRule="exact" w:val="360"/>
        </w:trPr>
        <w:tc>
          <w:tcPr>
            <w:tcW w:w="3580" w:type="dxa"/>
          </w:tcPr>
          <w:p w14:paraId="51642304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9A03C47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3531E1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76686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1EB4D7BB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6"/>
          </w:tcPr>
          <w:p w14:paraId="1AC4EB7D" w14:textId="77777777" w:rsidR="00BD54E9" w:rsidRPr="00A57B00" w:rsidRDefault="00BD54E9" w:rsidP="00E446A1">
            <w:pPr>
              <w:tabs>
                <w:tab w:val="clear" w:pos="22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D54E9" w:rsidRPr="00A57B00" w14:paraId="51254612" w14:textId="77777777" w:rsidTr="00E446A1">
        <w:trPr>
          <w:trHeight w:hRule="exact" w:val="360"/>
        </w:trPr>
        <w:tc>
          <w:tcPr>
            <w:tcW w:w="3580" w:type="dxa"/>
          </w:tcPr>
          <w:p w14:paraId="5F3F3EA3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2E81B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9"/>
            <w:tcBorders>
              <w:bottom w:val="single" w:sz="4" w:space="0" w:color="auto"/>
            </w:tcBorders>
          </w:tcPr>
          <w:p w14:paraId="54F83565" w14:textId="0A848843" w:rsidR="00BD54E9" w:rsidRPr="00A57B00" w:rsidRDefault="0056293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FDB" w:rsidRPr="00A57B00" w14:paraId="78F632DE" w14:textId="77777777" w:rsidTr="000B7FDB">
        <w:trPr>
          <w:trHeight w:hRule="exact" w:val="360"/>
        </w:trPr>
        <w:tc>
          <w:tcPr>
            <w:tcW w:w="3580" w:type="dxa"/>
          </w:tcPr>
          <w:p w14:paraId="1DFE0D56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26C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130D6660" w14:textId="4D3276C7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1D2ACC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015A1C24" w14:textId="7634AB85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54389BE6" w14:textId="77777777" w:rsidTr="000B7FDB">
        <w:trPr>
          <w:trHeight w:hRule="exact" w:val="360"/>
        </w:trPr>
        <w:tc>
          <w:tcPr>
            <w:tcW w:w="3580" w:type="dxa"/>
          </w:tcPr>
          <w:p w14:paraId="3AB8618F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381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26001144" w14:textId="24039F30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6BA316B9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</w:tcPr>
          <w:p w14:paraId="6AAB99CF" w14:textId="5DA51682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B7FDB" w:rsidRPr="00A57B00" w14:paraId="7794627E" w14:textId="77777777" w:rsidTr="000B7FDB">
        <w:trPr>
          <w:trHeight w:hRule="exact" w:val="372"/>
        </w:trPr>
        <w:tc>
          <w:tcPr>
            <w:tcW w:w="3580" w:type="dxa"/>
          </w:tcPr>
          <w:p w14:paraId="180A6BC8" w14:textId="77777777" w:rsidR="000B7FDB" w:rsidRPr="00A57B00" w:rsidRDefault="000B7FDB" w:rsidP="000B7F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5A3B5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8F63E9B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CC90B5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7D845C6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5EF9847C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5C74CC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6F9713A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79A3FA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B7FDB" w:rsidRPr="00A57B00" w14:paraId="7DE9B2B3" w14:textId="77777777" w:rsidTr="00E446A1">
        <w:trPr>
          <w:trHeight w:hRule="exact" w:val="372"/>
        </w:trPr>
        <w:tc>
          <w:tcPr>
            <w:tcW w:w="3580" w:type="dxa"/>
          </w:tcPr>
          <w:p w14:paraId="12937037" w14:textId="77777777" w:rsidR="000B7FDB" w:rsidRPr="00A57B00" w:rsidRDefault="000B7FDB" w:rsidP="000B7F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4ABF2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854513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B79B6E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3D2A747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/>
          </w:tcPr>
          <w:p w14:paraId="4367F9E0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9F13A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57D7F24B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77183E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B7FDB" w:rsidRPr="00A57B00" w14:paraId="5D2A5008" w14:textId="77777777" w:rsidTr="00E446A1">
        <w:trPr>
          <w:trHeight w:hRule="exact" w:val="165"/>
        </w:trPr>
        <w:tc>
          <w:tcPr>
            <w:tcW w:w="3580" w:type="dxa"/>
          </w:tcPr>
          <w:p w14:paraId="0979755E" w14:textId="77777777" w:rsidR="000B7FDB" w:rsidRPr="00A57B00" w:rsidRDefault="000B7FDB" w:rsidP="000B7F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983FD6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2D5C06B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3B43E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9669387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4F367630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0E899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BC83BA1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A467AE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7FDB" w:rsidRPr="00A57B00" w14:paraId="74D78B82" w14:textId="77777777" w:rsidTr="00E446A1">
        <w:trPr>
          <w:trHeight w:hRule="exact" w:val="360"/>
        </w:trPr>
        <w:tc>
          <w:tcPr>
            <w:tcW w:w="3580" w:type="dxa"/>
          </w:tcPr>
          <w:p w14:paraId="3B4D2A3C" w14:textId="77777777" w:rsidR="000B7FDB" w:rsidRPr="00A57B00" w:rsidRDefault="000B7FDB" w:rsidP="00F523C1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1A5A05C8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9C9629" w14:textId="25EA1781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70" w:type="dxa"/>
          </w:tcPr>
          <w:p w14:paraId="343967D4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510E0E" w14:textId="1F8DBBC4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  <w:vMerge/>
          </w:tcPr>
          <w:p w14:paraId="5594E0FD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822B3" w14:textId="15A6E9A3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A8103C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39428" w14:textId="31BB6420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7FDB" w:rsidRPr="00A57B00" w14:paraId="5D113B25" w14:textId="77777777" w:rsidTr="00E446A1">
        <w:trPr>
          <w:trHeight w:hRule="exact" w:val="403"/>
        </w:trPr>
        <w:tc>
          <w:tcPr>
            <w:tcW w:w="3580" w:type="dxa"/>
          </w:tcPr>
          <w:p w14:paraId="0C0FF749" w14:textId="77777777" w:rsidR="000B7FDB" w:rsidRPr="00A57B00" w:rsidRDefault="000B7FDB" w:rsidP="00F523C1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B8E6523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CAE3B5" w14:textId="4284C3AC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028E5121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CAFF36" w14:textId="1B691ED4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vMerge/>
          </w:tcPr>
          <w:p w14:paraId="0EAD7DA4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9BE8E" w14:textId="518BB14F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0D011BB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527B6" w14:textId="7CFCDFAF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7FDB" w:rsidRPr="00A57B00" w14:paraId="6BC5608D" w14:textId="77777777" w:rsidTr="00E446A1">
        <w:trPr>
          <w:trHeight w:hRule="exact" w:val="403"/>
        </w:trPr>
        <w:tc>
          <w:tcPr>
            <w:tcW w:w="3580" w:type="dxa"/>
          </w:tcPr>
          <w:p w14:paraId="7916E5F6" w14:textId="77777777" w:rsidR="000B7FDB" w:rsidRPr="00A57B00" w:rsidRDefault="000B7FDB" w:rsidP="00F523C1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E81014E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1BFFC1" w14:textId="36928D8F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70" w:type="dxa"/>
          </w:tcPr>
          <w:p w14:paraId="6B2F50AC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36D438" w14:textId="2AD06F94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vMerge/>
          </w:tcPr>
          <w:p w14:paraId="7F781406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F6A48" w14:textId="771DFF42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85D015C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9D88D" w14:textId="0C1E4865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7FDB" w:rsidRPr="00A57B00" w14:paraId="7D72142A" w14:textId="77777777" w:rsidTr="00E446A1">
        <w:trPr>
          <w:trHeight w:hRule="exact" w:val="403"/>
        </w:trPr>
        <w:tc>
          <w:tcPr>
            <w:tcW w:w="3580" w:type="dxa"/>
          </w:tcPr>
          <w:p w14:paraId="0E15FE6E" w14:textId="77777777" w:rsidR="000B7FDB" w:rsidRPr="00A57B00" w:rsidRDefault="000B7FDB" w:rsidP="00F523C1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CCE8984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7E78B4" w14:textId="6DDEC8D8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00E94CAA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2EBCE0" w14:textId="19553BF6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  <w:vMerge/>
          </w:tcPr>
          <w:p w14:paraId="491089CF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83A487" w14:textId="34021A48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gridSpan w:val="2"/>
          </w:tcPr>
          <w:p w14:paraId="474B946D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89FB15" w14:textId="00CBFC13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77</w:t>
            </w:r>
          </w:p>
        </w:tc>
      </w:tr>
      <w:tr w:rsidR="000B7FDB" w:rsidRPr="00A57B00" w14:paraId="60F39F28" w14:textId="77777777" w:rsidTr="00E446A1">
        <w:trPr>
          <w:trHeight w:hRule="exact" w:val="403"/>
        </w:trPr>
        <w:tc>
          <w:tcPr>
            <w:tcW w:w="3580" w:type="dxa"/>
          </w:tcPr>
          <w:p w14:paraId="1C7C90A9" w14:textId="77777777" w:rsidR="000B7FDB" w:rsidRPr="00A57B00" w:rsidRDefault="000B7FDB" w:rsidP="00F523C1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1C6718B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FECCA4" w14:textId="66ABD40C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3,016</w:t>
            </w:r>
          </w:p>
        </w:tc>
        <w:tc>
          <w:tcPr>
            <w:tcW w:w="270" w:type="dxa"/>
          </w:tcPr>
          <w:p w14:paraId="1DFDA631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6DD6DE2" w14:textId="75EA12DF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70" w:type="dxa"/>
            <w:vMerge/>
          </w:tcPr>
          <w:p w14:paraId="17CD46E7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25D08E" w14:textId="3E32850B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gridSpan w:val="2"/>
          </w:tcPr>
          <w:p w14:paraId="7ABE99BF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1D1D22" w14:textId="2C920CEA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0B7FDB" w:rsidRPr="00A57B00" w14:paraId="24CA5E35" w14:textId="77777777" w:rsidTr="002023A2">
        <w:trPr>
          <w:trHeight w:hRule="exact" w:val="403"/>
        </w:trPr>
        <w:tc>
          <w:tcPr>
            <w:tcW w:w="3580" w:type="dxa"/>
          </w:tcPr>
          <w:p w14:paraId="7D2D9A78" w14:textId="5AE7AE15" w:rsidR="000B7FDB" w:rsidRPr="00A57B00" w:rsidRDefault="000B7FDB" w:rsidP="00F523C1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23A2"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598BDEBC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ECB6EC" w14:textId="6B337E01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279C4" w14:textId="77777777" w:rsidR="000B7FDB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761B9C" w14:textId="05CAED50" w:rsidR="000B7FDB" w:rsidRPr="002023A2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1A0E0D7C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281169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30A7F0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A75DE7" w14:textId="77777777" w:rsidR="000B7FDB" w:rsidRPr="00A57B00" w:rsidRDefault="000B7FDB" w:rsidP="000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3A2" w:rsidRPr="00A57B00" w14:paraId="7A273BFC" w14:textId="77777777" w:rsidTr="002023A2">
        <w:trPr>
          <w:trHeight w:hRule="exact" w:val="403"/>
        </w:trPr>
        <w:tc>
          <w:tcPr>
            <w:tcW w:w="3580" w:type="dxa"/>
          </w:tcPr>
          <w:p w14:paraId="57242F6D" w14:textId="0BCBE839" w:rsidR="002023A2" w:rsidRPr="00A57B00" w:rsidRDefault="002023A2" w:rsidP="00F523C1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23C4B48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E20C518" w14:textId="2A5E3C0A" w:rsidR="002023A2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70" w:type="dxa"/>
          </w:tcPr>
          <w:p w14:paraId="4A3635E9" w14:textId="77777777" w:rsidR="002023A2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CBEFFCB" w14:textId="7C3225EB" w:rsidR="002023A2" w:rsidRPr="00C20284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4B3A">
              <w:rPr>
                <w:rFonts w:asciiTheme="majorBidi" w:hAnsiTheme="majorBidi"/>
                <w:sz w:val="30"/>
                <w:szCs w:val="30"/>
              </w:rPr>
              <w:t>77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14:paraId="6667C18C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8F78B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BD679C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CBCE4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3A2" w:rsidRPr="00A57B00" w14:paraId="57F8F31C" w14:textId="77777777" w:rsidTr="002023A2">
        <w:trPr>
          <w:trHeight w:hRule="exact" w:val="403"/>
        </w:trPr>
        <w:tc>
          <w:tcPr>
            <w:tcW w:w="3580" w:type="dxa"/>
          </w:tcPr>
          <w:p w14:paraId="028CD154" w14:textId="77777777" w:rsidR="002023A2" w:rsidRPr="00A57B00" w:rsidRDefault="002023A2" w:rsidP="00F523C1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F472E39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C52F15" w14:textId="71D9E82D" w:rsidR="002023A2" w:rsidRPr="00E2371E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3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2,935</w:t>
            </w:r>
          </w:p>
        </w:tc>
        <w:tc>
          <w:tcPr>
            <w:tcW w:w="270" w:type="dxa"/>
          </w:tcPr>
          <w:p w14:paraId="5FABF219" w14:textId="77777777" w:rsidR="002023A2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38F22" w14:textId="75A44638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  <w:vMerge/>
          </w:tcPr>
          <w:p w14:paraId="0646F454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80059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D23B43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84698" w14:textId="77777777" w:rsidR="002023A2" w:rsidRPr="00A57B00" w:rsidRDefault="002023A2" w:rsidP="0020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3A2" w:rsidRPr="00A57B00" w14:paraId="7AD6B2AC" w14:textId="77777777" w:rsidTr="00E446A1">
        <w:trPr>
          <w:trHeight w:hRule="exact" w:val="360"/>
        </w:trPr>
        <w:tc>
          <w:tcPr>
            <w:tcW w:w="3580" w:type="dxa"/>
          </w:tcPr>
          <w:p w14:paraId="0493545D" w14:textId="77777777" w:rsidR="002023A2" w:rsidRPr="00A57B00" w:rsidRDefault="002023A2" w:rsidP="002023A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82970" w14:textId="77777777" w:rsidR="002023A2" w:rsidRPr="00A57B00" w:rsidRDefault="002023A2" w:rsidP="002023A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70FA6342" w14:textId="77777777" w:rsidR="002023A2" w:rsidRPr="00A57B00" w:rsidRDefault="002023A2" w:rsidP="002023A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ED64F" w14:textId="77777777" w:rsidR="002023A2" w:rsidRPr="00A57B00" w:rsidRDefault="002023A2" w:rsidP="002023A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44306DF0" w14:textId="77777777" w:rsidR="002023A2" w:rsidRPr="00A57B00" w:rsidRDefault="002023A2" w:rsidP="002023A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4"/>
          </w:tcPr>
          <w:p w14:paraId="10F676D8" w14:textId="77777777" w:rsidR="002023A2" w:rsidRPr="00A57B00" w:rsidRDefault="002023A2" w:rsidP="002023A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</w:tcPr>
          <w:p w14:paraId="5A39EA19" w14:textId="77777777" w:rsidR="002023A2" w:rsidRPr="00A57B00" w:rsidRDefault="002023A2" w:rsidP="002023A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1FE9858D" w14:textId="649940BD" w:rsidR="00221B93" w:rsidRDefault="00CF463B" w:rsidP="00D4478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b w:val="0"/>
          <w:sz w:val="30"/>
          <w:szCs w:val="30"/>
          <w:cs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</w:p>
    <w:p w14:paraId="4C0ED9E9" w14:textId="6674D636" w:rsidR="00BC322F" w:rsidRPr="00D17C60" w:rsidRDefault="00E00098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4D7CD6">
        <w:rPr>
          <w:rFonts w:asciiTheme="majorBidi" w:hAnsiTheme="majorBidi" w:cstheme="majorBidi"/>
          <w:sz w:val="30"/>
          <w:szCs w:val="30"/>
        </w:rPr>
        <w:t>3</w:t>
      </w:r>
      <w:r w:rsidR="00A332A5" w:rsidRPr="00D17C60">
        <w:rPr>
          <w:rFonts w:asciiTheme="majorBidi" w:hAnsiTheme="majorBidi" w:cstheme="majorBidi"/>
          <w:sz w:val="30"/>
          <w:szCs w:val="30"/>
        </w:rPr>
        <w:tab/>
      </w:r>
      <w:r w:rsidR="00813B31" w:rsidRPr="00D17C60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D17C60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1A097" w14:textId="482CEC7E" w:rsidR="001259DD" w:rsidRPr="00A57B00" w:rsidRDefault="00BC322F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7B00">
        <w:rPr>
          <w:rFonts w:asciiTheme="majorBidi" w:hAnsiTheme="majorBidi" w:cstheme="majorBidi"/>
          <w:sz w:val="30"/>
          <w:szCs w:val="30"/>
        </w:rPr>
        <w:tab/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937F8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C6C53" w:rsidRPr="00A57B0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1</w:t>
      </w:r>
      <w:r w:rsidR="00DC6C53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530C0" w:rsidRPr="00A57B00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="00AC6D7D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2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>56</w:t>
      </w:r>
      <w:r w:rsidR="00A332A5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31A7" w:rsidRPr="00A57B00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1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E00098" w:rsidRPr="00E00098">
        <w:rPr>
          <w:rFonts w:asciiTheme="majorBidi" w:hAnsiTheme="majorBidi" w:cstheme="majorBidi"/>
          <w:spacing w:val="-2"/>
          <w:sz w:val="30"/>
          <w:szCs w:val="30"/>
          <w:lang w:val="en-AU"/>
        </w:rPr>
        <w:t>2</w:t>
      </w:r>
      <w:r w:rsidR="00DA236A" w:rsidRPr="00A57B00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725351" w:rsidRPr="00A57B00">
        <w:rPr>
          <w:rFonts w:asciiTheme="majorBidi" w:hAnsiTheme="majorBidi" w:cstheme="majorBidi"/>
          <w:spacing w:val="-2"/>
          <w:sz w:val="30"/>
          <w:szCs w:val="30"/>
          <w:cs/>
        </w:rPr>
        <w:t>6</w:t>
      </w:r>
      <w:r w:rsidR="00A332A5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A236A" w:rsidRPr="00A57B00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617A8005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4C4EEA2D" w:rsidR="003645D7" w:rsidRPr="00A57B00" w:rsidRDefault="00E0009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4D7CD6">
        <w:rPr>
          <w:rFonts w:asciiTheme="majorBidi" w:hAnsiTheme="majorBidi" w:cstheme="majorBidi"/>
          <w:b/>
          <w:bCs/>
          <w:sz w:val="30"/>
          <w:szCs w:val="30"/>
          <w:lang w:val="en-AU"/>
        </w:rPr>
        <w:t>3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BC322F"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77777777" w:rsidR="00A332A5" w:rsidRPr="00A332A5" w:rsidRDefault="00A332A5" w:rsidP="00A3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990"/>
      </w:tblGrid>
      <w:tr w:rsidR="00A332A5" w:rsidRPr="00A332A5" w14:paraId="68ED53EB" w14:textId="77777777" w:rsidTr="00DA1EFE">
        <w:trPr>
          <w:trHeight w:hRule="exact" w:val="360"/>
        </w:trPr>
        <w:tc>
          <w:tcPr>
            <w:tcW w:w="4230" w:type="dxa"/>
          </w:tcPr>
          <w:p w14:paraId="19513710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BBA212D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979650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86E422B" w14:textId="77777777" w:rsidR="00A332A5" w:rsidRPr="00A332A5" w:rsidRDefault="00A332A5" w:rsidP="0094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332A5" w:rsidRPr="00A332A5" w14:paraId="5DE12FF8" w14:textId="77777777" w:rsidTr="00DA1EFE">
        <w:trPr>
          <w:trHeight w:hRule="exact" w:val="360"/>
        </w:trPr>
        <w:tc>
          <w:tcPr>
            <w:tcW w:w="4230" w:type="dxa"/>
          </w:tcPr>
          <w:p w14:paraId="73B95894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888096C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DE3E31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A049BFE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2A5" w:rsidRPr="00A332A5" w14:paraId="7EAD5B04" w14:textId="77777777" w:rsidTr="00A332A5">
        <w:trPr>
          <w:trHeight w:hRule="exact" w:val="360"/>
        </w:trPr>
        <w:tc>
          <w:tcPr>
            <w:tcW w:w="4230" w:type="dxa"/>
          </w:tcPr>
          <w:p w14:paraId="22FA2EFD" w14:textId="77777777" w:rsidR="00A332A5" w:rsidRPr="00A332A5" w:rsidRDefault="00A332A5" w:rsidP="00A332A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E956FB" w14:textId="12B9C61C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BAC86D" w14:textId="77777777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7F782" w14:textId="07629834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CEFE15" w14:textId="77777777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F64CE3" w14:textId="053FBF76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07176" w14:textId="77777777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DA344" w14:textId="47531A7C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2A5" w:rsidRPr="00A332A5" w14:paraId="577A32E6" w14:textId="77777777" w:rsidTr="00A332A5">
        <w:trPr>
          <w:trHeight w:hRule="exact" w:val="360"/>
        </w:trPr>
        <w:tc>
          <w:tcPr>
            <w:tcW w:w="4230" w:type="dxa"/>
          </w:tcPr>
          <w:p w14:paraId="192D01C0" w14:textId="77777777" w:rsidR="00A332A5" w:rsidRPr="00A332A5" w:rsidRDefault="00A332A5" w:rsidP="00A332A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8F1A6" w14:textId="4ABADE40" w:rsidR="00A332A5" w:rsidRPr="00A332A5" w:rsidRDefault="00E00098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332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4B5CE9" w14:textId="77777777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383296" w14:textId="0AD827D3" w:rsidR="00A332A5" w:rsidRPr="00A332A5" w:rsidRDefault="00E00098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332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F9531A" w14:textId="77777777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5BF2D" w14:textId="56877161" w:rsidR="00A332A5" w:rsidRPr="00A332A5" w:rsidRDefault="00E00098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332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B3E213" w14:textId="77777777" w:rsidR="00A332A5" w:rsidRPr="00A332A5" w:rsidRDefault="00A332A5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4E176" w14:textId="5E45AE52" w:rsidR="00A332A5" w:rsidRPr="00A332A5" w:rsidRDefault="00E00098" w:rsidP="00DD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332A5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A332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332A5" w:rsidRPr="00A332A5" w14:paraId="09E5C91C" w14:textId="77777777" w:rsidTr="00A332A5">
        <w:trPr>
          <w:trHeight w:hRule="exact" w:val="144"/>
        </w:trPr>
        <w:tc>
          <w:tcPr>
            <w:tcW w:w="4230" w:type="dxa"/>
          </w:tcPr>
          <w:p w14:paraId="5B899732" w14:textId="77777777" w:rsidR="00A332A5" w:rsidRPr="00A332A5" w:rsidRDefault="00A332A5" w:rsidP="00A3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A44FC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56000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09B6A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73348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074213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EA279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2BF86A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332A5" w:rsidRPr="00A332A5" w14:paraId="2A3ACC90" w14:textId="77777777" w:rsidTr="00DA1EFE">
        <w:trPr>
          <w:trHeight w:hRule="exact" w:val="403"/>
        </w:trPr>
        <w:tc>
          <w:tcPr>
            <w:tcW w:w="4230" w:type="dxa"/>
          </w:tcPr>
          <w:p w14:paraId="4F60FF67" w14:textId="77777777" w:rsidR="00A332A5" w:rsidRPr="00A332A5" w:rsidRDefault="00A332A5" w:rsidP="00A3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732F027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3EAEC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C84902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5B36F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17DC4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2BD3F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2C2DF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2A5" w:rsidRPr="00A332A5" w14:paraId="1AEAA2A5" w14:textId="77777777" w:rsidTr="00DA1EFE">
        <w:trPr>
          <w:trHeight w:hRule="exact" w:val="403"/>
        </w:trPr>
        <w:tc>
          <w:tcPr>
            <w:tcW w:w="4230" w:type="dxa"/>
          </w:tcPr>
          <w:p w14:paraId="2CC68B34" w14:textId="77777777" w:rsidR="00A332A5" w:rsidRPr="00A332A5" w:rsidRDefault="00A332A5" w:rsidP="00A3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57D70A07" w14:textId="1ED75078" w:rsidR="00A332A5" w:rsidRPr="00A332A5" w:rsidRDefault="00092D3E" w:rsidP="00C2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6FA89AF6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DC934" w14:textId="5C9CCD43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00098"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112</w:t>
            </w:r>
          </w:p>
        </w:tc>
        <w:tc>
          <w:tcPr>
            <w:tcW w:w="270" w:type="dxa"/>
          </w:tcPr>
          <w:p w14:paraId="6D2C90DA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BDE78A" w14:textId="6FC5618C" w:rsidR="00A332A5" w:rsidRPr="00A332A5" w:rsidRDefault="00AE454A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688C26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560AD" w14:textId="58BBDAFD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32A5" w:rsidRPr="00A332A5" w14:paraId="72DD16F0" w14:textId="77777777" w:rsidTr="00DA1EFE">
        <w:trPr>
          <w:trHeight w:hRule="exact" w:val="403"/>
        </w:trPr>
        <w:tc>
          <w:tcPr>
            <w:tcW w:w="4230" w:type="dxa"/>
          </w:tcPr>
          <w:p w14:paraId="366E4698" w14:textId="77777777" w:rsidR="00A332A5" w:rsidRPr="00A332A5" w:rsidRDefault="00A332A5" w:rsidP="00A3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3F9706F7" w14:textId="396E5620" w:rsidR="00A332A5" w:rsidRPr="00A332A5" w:rsidRDefault="00264461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</w:t>
            </w:r>
            <w:r w:rsidR="004954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F31217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9C676" w14:textId="48C61BF3" w:rsidR="00A332A5" w:rsidRPr="00A332A5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332A5" w:rsidRPr="00A332A5">
              <w:rPr>
                <w:rFonts w:asciiTheme="majorBidi" w:hAnsiTheme="majorBidi" w:cstheme="majorBidi"/>
                <w:sz w:val="30"/>
                <w:szCs w:val="30"/>
              </w:rPr>
              <w:t>,485</w:t>
            </w:r>
          </w:p>
        </w:tc>
        <w:tc>
          <w:tcPr>
            <w:tcW w:w="270" w:type="dxa"/>
          </w:tcPr>
          <w:p w14:paraId="510F68FE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BC717" w14:textId="48079DD7" w:rsidR="00A332A5" w:rsidRPr="00A332A5" w:rsidRDefault="004106D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F10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51AFFF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9A007" w14:textId="0B74A4F4" w:rsidR="00A332A5" w:rsidRPr="00A332A5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</w:t>
            </w:r>
            <w:r w:rsidR="00A332A5" w:rsidRPr="00A332A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A332A5" w:rsidRPr="00A332A5" w14:paraId="27FAABE3" w14:textId="77777777" w:rsidTr="00DA1EFE">
        <w:trPr>
          <w:trHeight w:hRule="exact" w:val="403"/>
        </w:trPr>
        <w:tc>
          <w:tcPr>
            <w:tcW w:w="4230" w:type="dxa"/>
          </w:tcPr>
          <w:p w14:paraId="26C5F2B2" w14:textId="77777777" w:rsidR="00A332A5" w:rsidRPr="00A332A5" w:rsidRDefault="00A332A5" w:rsidP="00A3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FC53BC" w14:textId="18CA0E33" w:rsidR="00A332A5" w:rsidRPr="00A332A5" w:rsidRDefault="00975BAB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7,440</w:t>
            </w:r>
          </w:p>
        </w:tc>
        <w:tc>
          <w:tcPr>
            <w:tcW w:w="270" w:type="dxa"/>
          </w:tcPr>
          <w:p w14:paraId="75250831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B84925" w14:textId="53F9D50E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5,597</w:t>
            </w:r>
          </w:p>
        </w:tc>
        <w:tc>
          <w:tcPr>
            <w:tcW w:w="270" w:type="dxa"/>
          </w:tcPr>
          <w:p w14:paraId="40DAE855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0FE131" w14:textId="40772018" w:rsidR="00A332A5" w:rsidRPr="00A332A5" w:rsidRDefault="00FF10B2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613EE63F" w14:textId="77777777" w:rsidR="00A332A5" w:rsidRPr="00A332A5" w:rsidRDefault="00A332A5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13E9BC" w14:textId="4510B90D" w:rsidR="00A332A5" w:rsidRPr="00A332A5" w:rsidRDefault="00E00098" w:rsidP="00A3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</w:t>
            </w:r>
            <w:r w:rsidR="00A332A5" w:rsidRPr="00A332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0591631" w14:textId="77777777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3E46A4D" w14:textId="6B481289" w:rsidR="00BC322F" w:rsidRPr="00A57B00" w:rsidRDefault="00E00098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lastRenderedPageBreak/>
        <w:t>1</w:t>
      </w:r>
      <w:r w:rsidR="004D7CD6">
        <w:rPr>
          <w:rFonts w:asciiTheme="majorBidi" w:hAnsiTheme="majorBidi" w:cstheme="majorBidi"/>
          <w:b/>
          <w:bCs/>
          <w:sz w:val="30"/>
          <w:szCs w:val="30"/>
          <w:lang w:val="en-AU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2</w:t>
      </w:r>
      <w:r w:rsidR="005E64F3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85090" w14:textId="0B6FFC3D" w:rsidR="00A05A84" w:rsidRPr="00A57B00" w:rsidRDefault="00A05A8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A57B00">
        <w:rPr>
          <w:rFonts w:asciiTheme="majorBidi" w:hAnsiTheme="majorBidi" w:cstheme="majorBidi"/>
          <w:sz w:val="30"/>
          <w:szCs w:val="30"/>
        </w:rPr>
        <w:t>“</w:t>
      </w:r>
      <w:r w:rsidRPr="00A57B00">
        <w:rPr>
          <w:rFonts w:asciiTheme="majorBidi" w:hAnsiTheme="majorBidi" w:cstheme="majorBidi"/>
          <w:sz w:val="30"/>
          <w:szCs w:val="30"/>
          <w:cs/>
        </w:rPr>
        <w:t>มหาวิทยาลัย</w:t>
      </w:r>
      <w:r w:rsidRPr="00A57B00">
        <w:rPr>
          <w:rFonts w:asciiTheme="majorBidi" w:hAnsiTheme="majorBidi" w:cstheme="majorBidi"/>
          <w:sz w:val="30"/>
          <w:szCs w:val="30"/>
        </w:rPr>
        <w:t>”</w:t>
      </w:r>
      <w:r w:rsidRPr="00A57B00">
        <w:rPr>
          <w:rFonts w:asciiTheme="majorBidi" w:hAnsiTheme="majorBidi" w:cstheme="majorBidi"/>
          <w:sz w:val="30"/>
          <w:szCs w:val="30"/>
          <w:cs/>
        </w:rPr>
        <w:t>) โดยทางมหาวิทยาลัย</w:t>
      </w:r>
      <w:r w:rsidR="003937F8" w:rsidRPr="00A57B00">
        <w:rPr>
          <w:rFonts w:asciiTheme="majorBidi" w:hAnsiTheme="majorBidi" w:cstheme="majorBidi"/>
          <w:sz w:val="30"/>
          <w:szCs w:val="30"/>
        </w:rPr>
        <w:t xml:space="preserve">  </w:t>
      </w:r>
      <w:r w:rsidRPr="00A57B00">
        <w:rPr>
          <w:rFonts w:asciiTheme="majorBidi" w:hAnsiTheme="majorBidi" w:cstheme="majorBidi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A57B0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A57B00">
        <w:rPr>
          <w:rFonts w:asciiTheme="majorBidi" w:hAnsiTheme="majorBidi" w:cstheme="majorBidi"/>
          <w:sz w:val="30"/>
          <w:szCs w:val="30"/>
          <w:cs/>
        </w:rPr>
        <w:t>แ</w:t>
      </w:r>
      <w:r w:rsidR="0006244A" w:rsidRPr="00A57B00">
        <w:rPr>
          <w:rFonts w:asciiTheme="majorBidi" w:hAnsiTheme="majorBidi" w:cstheme="majorBidi"/>
          <w:sz w:val="30"/>
          <w:szCs w:val="30"/>
          <w:cs/>
        </w:rPr>
        <w:t>ละใช้เป็นศูนย์วิจัยและฝึกอบรมแก่</w:t>
      </w:r>
      <w:r w:rsidR="003937F8" w:rsidRPr="00A57B00">
        <w:rPr>
          <w:rFonts w:asciiTheme="majorBidi" w:hAnsiTheme="majorBidi" w:cstheme="majorBidi"/>
          <w:sz w:val="30"/>
          <w:szCs w:val="30"/>
        </w:rPr>
        <w:t xml:space="preserve">         </w:t>
      </w:r>
      <w:r w:rsidRPr="00A57B00">
        <w:rPr>
          <w:rFonts w:asciiTheme="majorBidi" w:hAnsiTheme="majorBidi" w:cstheme="majorBidi"/>
          <w:sz w:val="30"/>
          <w:szCs w:val="30"/>
          <w:cs/>
        </w:rPr>
        <w:t>อาจารย์และนักวิชาการ ซึ่ง</w:t>
      </w:r>
      <w:r w:rsidR="00AC3E57" w:rsidRPr="00A57B00">
        <w:rPr>
          <w:rFonts w:asciiTheme="majorBidi" w:hAnsiTheme="majorBidi" w:cstheme="majorBidi"/>
          <w:sz w:val="30"/>
          <w:szCs w:val="30"/>
          <w:cs/>
        </w:rPr>
        <w:t>จะสิ้นสุด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94C28"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794C28" w:rsidRPr="00A57B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794C28" w:rsidRPr="00A57B00">
        <w:rPr>
          <w:rFonts w:asciiTheme="majorBidi" w:hAnsiTheme="majorBidi" w:cstheme="majorBidi"/>
          <w:sz w:val="30"/>
          <w:szCs w:val="30"/>
        </w:rPr>
        <w:t>56</w:t>
      </w:r>
      <w:r w:rsidR="00D64FC6" w:rsidRPr="00A57B00">
        <w:rPr>
          <w:rFonts w:asciiTheme="majorBidi" w:hAnsiTheme="majorBidi" w:cstheme="majorBidi"/>
          <w:sz w:val="30"/>
          <w:szCs w:val="30"/>
        </w:rPr>
        <w:t>5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904" w:rsidRPr="00A57B00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 บริษัทมี</w:t>
      </w:r>
      <w:r w:rsidR="00417708" w:rsidRPr="00A57B00">
        <w:rPr>
          <w:rFonts w:asciiTheme="majorBidi" w:hAnsiTheme="majorBidi" w:cstheme="majorBidi"/>
          <w:spacing w:val="-4"/>
          <w:sz w:val="30"/>
          <w:szCs w:val="30"/>
        </w:rPr>
        <w:br/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ภาระผูกพันที่จะต้อง</w:t>
      </w:r>
      <w:r w:rsidR="00355124" w:rsidRPr="00A57B00">
        <w:rPr>
          <w:rFonts w:asciiTheme="majorBidi" w:hAnsiTheme="majorBidi" w:cstheme="majorBidi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E00098" w:rsidRPr="00E00098">
        <w:rPr>
          <w:rFonts w:asciiTheme="majorBidi" w:hAnsiTheme="majorBidi" w:cstheme="majorBidi"/>
          <w:spacing w:val="-4"/>
          <w:sz w:val="30"/>
          <w:szCs w:val="30"/>
          <w:lang w:val="en-AU"/>
        </w:rPr>
        <w:t>2</w:t>
      </w:r>
      <w:r w:rsidR="007E0A55" w:rsidRPr="00A57B0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00098" w:rsidRPr="00E00098">
        <w:rPr>
          <w:rFonts w:asciiTheme="majorBidi" w:hAnsiTheme="majorBidi" w:cstheme="majorBidi"/>
          <w:spacing w:val="-4"/>
          <w:sz w:val="30"/>
          <w:szCs w:val="30"/>
          <w:lang w:val="en-AU"/>
        </w:rPr>
        <w:t>2</w:t>
      </w:r>
      <w:r w:rsidR="007E0A55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5124" w:rsidRPr="00A57B00">
        <w:rPr>
          <w:rFonts w:asciiTheme="majorBidi" w:hAnsiTheme="majorBidi" w:cstheme="majorBidi"/>
          <w:spacing w:val="-4"/>
          <w:sz w:val="30"/>
          <w:szCs w:val="30"/>
          <w:cs/>
        </w:rPr>
        <w:t>และจะต้อง</w:t>
      </w:r>
      <w:r w:rsidRPr="00A57B00">
        <w:rPr>
          <w:rFonts w:asciiTheme="majorBidi" w:hAnsiTheme="majorBidi" w:cstheme="majorBidi"/>
          <w:spacing w:val="-4"/>
          <w:sz w:val="30"/>
          <w:szCs w:val="30"/>
          <w:cs/>
        </w:rPr>
        <w:t>โอนกรรมสิทธิ์ในสินทรัพย์</w:t>
      </w:r>
      <w:r w:rsidRPr="00A57B00">
        <w:rPr>
          <w:rFonts w:asciiTheme="majorBidi" w:hAnsiTheme="majorBidi" w:cstheme="majorBidi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A57B00">
        <w:rPr>
          <w:rFonts w:asciiTheme="majorBidi" w:hAnsiTheme="majorBidi" w:cstheme="majorBidi"/>
          <w:sz w:val="30"/>
          <w:szCs w:val="30"/>
          <w:cs/>
        </w:rPr>
        <w:t>ของ</w:t>
      </w:r>
      <w:r w:rsidRPr="00A57B00">
        <w:rPr>
          <w:rFonts w:asciiTheme="majorBidi" w:hAnsiTheme="majorBidi" w:cstheme="majorBidi"/>
          <w:sz w:val="30"/>
          <w:szCs w:val="30"/>
          <w:cs/>
        </w:rPr>
        <w:t>สัญญาสิ้นสุดลง ทั้งนี้ราคาตามบัญชีของ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สินทรัพย</w:t>
      </w:r>
      <w:r w:rsidR="008F3E98" w:rsidRPr="00A57B00">
        <w:rPr>
          <w:rFonts w:asciiTheme="majorBidi" w:hAnsiTheme="majorBidi" w:cstheme="majorBidi"/>
          <w:spacing w:val="-2"/>
          <w:sz w:val="30"/>
          <w:szCs w:val="30"/>
          <w:cs/>
        </w:rPr>
        <w:t>์ของบริษัทภายใต้สัญญา</w:t>
      </w:r>
      <w:r w:rsidR="004C24C1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ณ วันที่ </w:t>
      </w:r>
      <w:r w:rsidR="0089568A" w:rsidRPr="00A57B00">
        <w:rPr>
          <w:rFonts w:asciiTheme="majorBidi" w:hAnsiTheme="majorBidi" w:cstheme="majorBidi"/>
          <w:sz w:val="30"/>
          <w:szCs w:val="30"/>
        </w:rPr>
        <w:t>3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6530C0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</w:t>
      </w:r>
      <w:r w:rsidR="008067D9" w:rsidRPr="00A57B0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0098" w:rsidRPr="00E00098">
        <w:rPr>
          <w:rFonts w:asciiTheme="majorBidi" w:hAnsiTheme="majorBidi" w:cstheme="majorBidi"/>
          <w:sz w:val="30"/>
          <w:szCs w:val="30"/>
          <w:lang w:val="en-AU"/>
        </w:rPr>
        <w:t>2</w:t>
      </w:r>
      <w:r w:rsidR="0089568A" w:rsidRPr="00A57B00">
        <w:rPr>
          <w:rFonts w:asciiTheme="majorBidi" w:hAnsiTheme="majorBidi" w:cstheme="majorBidi"/>
          <w:sz w:val="30"/>
          <w:szCs w:val="30"/>
        </w:rPr>
        <w:t>5</w:t>
      </w:r>
      <w:r w:rsidR="00862588" w:rsidRPr="00A57B00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97044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786572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มีจำนวนเงินรวม</w:t>
      </w:r>
      <w:r w:rsidR="00DA34B4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93F5C">
        <w:rPr>
          <w:rFonts w:asciiTheme="majorBidi" w:hAnsiTheme="majorBidi" w:cstheme="majorBidi"/>
          <w:spacing w:val="-2"/>
          <w:sz w:val="30"/>
          <w:szCs w:val="30"/>
        </w:rPr>
        <w:t>17</w:t>
      </w:r>
      <w:r w:rsidR="00521698" w:rsidRPr="00A57B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2588" w:rsidRPr="00A57B00">
        <w:rPr>
          <w:rFonts w:asciiTheme="majorBidi" w:hAnsiTheme="majorBidi" w:cstheme="majorBidi"/>
          <w:sz w:val="30"/>
          <w:szCs w:val="30"/>
        </w:rPr>
        <w:br/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3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62588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2</w:t>
      </w:r>
      <w:r w:rsidR="00A261D4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56</w:t>
      </w:r>
      <w:r w:rsidR="00397044">
        <w:rPr>
          <w:rFonts w:asciiTheme="majorBidi" w:eastAsia="CG Times (W1)" w:hAnsiTheme="majorBidi" w:cstheme="majorBidi"/>
          <w:i/>
          <w:iCs/>
          <w:sz w:val="30"/>
          <w:szCs w:val="30"/>
        </w:rPr>
        <w:t>3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:</w:t>
      </w:r>
      <w:r w:rsidR="00D65091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1</w:t>
      </w:r>
      <w:r w:rsidR="00397044">
        <w:rPr>
          <w:rFonts w:asciiTheme="majorBidi" w:eastAsia="CG Times (W1)" w:hAnsiTheme="majorBidi" w:cstheme="majorBidi"/>
          <w:i/>
          <w:iCs/>
          <w:sz w:val="30"/>
          <w:szCs w:val="30"/>
        </w:rPr>
        <w:t>8</w:t>
      </w:r>
      <w:r w:rsidR="00786572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ล้านบาท)</w:t>
      </w:r>
    </w:p>
    <w:p w14:paraId="09A5B950" w14:textId="77777777" w:rsidR="00221B93" w:rsidRPr="00A57B00" w:rsidRDefault="00221B93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1908B131" w14:textId="4CD7AB65" w:rsidR="00F1014A" w:rsidRPr="00A57B00" w:rsidRDefault="00E00098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4D7CD6">
        <w:rPr>
          <w:rFonts w:asciiTheme="majorBidi" w:hAnsiTheme="majorBidi" w:cstheme="majorBidi"/>
          <w:b/>
          <w:bCs/>
          <w:sz w:val="30"/>
          <w:szCs w:val="30"/>
          <w:lang w:val="en-AU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A57B00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045186A9" w:rsidR="002C1FB9" w:rsidRPr="00A57B00" w:rsidRDefault="00D22304" w:rsidP="000429AC">
      <w:pPr>
        <w:pStyle w:val="BodyText2"/>
        <w:ind w:left="1080" w:right="63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="00F1014A" w:rsidRPr="00A57B00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A57B00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F1014A" w:rsidRPr="00A57B00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CE358D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5832D2" w:rsidRPr="005832D2">
        <w:rPr>
          <w:rFonts w:asciiTheme="majorBidi" w:hAnsiTheme="majorBidi" w:cstheme="majorBidi"/>
          <w:sz w:val="30"/>
          <w:szCs w:val="30"/>
        </w:rPr>
        <w:t xml:space="preserve">1 </w:t>
      </w:r>
      <w:r w:rsidR="005832D2" w:rsidRPr="005832D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832D2" w:rsidRPr="005832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32D2" w:rsidRPr="005832D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832D2" w:rsidRPr="005832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0A44">
        <w:rPr>
          <w:rFonts w:asciiTheme="majorBidi" w:hAnsiTheme="majorBidi" w:cstheme="majorBidi"/>
          <w:sz w:val="30"/>
          <w:szCs w:val="30"/>
        </w:rPr>
        <w:t>1,594</w:t>
      </w:r>
      <w:r w:rsidR="00AB5AB6"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="00204DB8" w:rsidRPr="005832D2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CE358D" w:rsidRPr="005832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832D2" w:rsidRPr="005832D2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CE358D"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014A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89568A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3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1</w:t>
      </w:r>
      <w:r w:rsidR="00DA236A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DA236A" w:rsidRPr="00A57B00">
        <w:rPr>
          <w:rFonts w:asciiTheme="majorBidi" w:hAnsiTheme="majorBidi" w:cstheme="majorBidi"/>
          <w:i/>
          <w:iCs/>
          <w:cs/>
        </w:rPr>
        <w:t xml:space="preserve"> 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2</w:t>
      </w:r>
      <w:r w:rsidR="0089568A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5</w:t>
      </w:r>
      <w:r w:rsidR="00397044">
        <w:rPr>
          <w:rFonts w:asciiTheme="majorBidi" w:eastAsia="CG Times (W1)" w:hAnsiTheme="majorBidi" w:cstheme="majorBidi"/>
          <w:i/>
          <w:iCs/>
          <w:sz w:val="30"/>
          <w:szCs w:val="30"/>
        </w:rPr>
        <w:t>63</w:t>
      </w:r>
      <w:r w:rsidR="0088679E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:</w:t>
      </w:r>
      <w:r w:rsidR="00AE420B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5832D2" w:rsidRPr="005832D2">
        <w:rPr>
          <w:rFonts w:asciiTheme="majorBidi" w:eastAsia="CG Times (W1)" w:hAnsiTheme="majorBidi" w:cs="Angsana New" w:hint="cs"/>
          <w:i/>
          <w:iCs/>
          <w:sz w:val="30"/>
          <w:szCs w:val="30"/>
          <w:cs/>
        </w:rPr>
        <w:t>บริษัทย่อยบางแห่งมีภาระผูกผันเป็นจำนวนเงินรวม</w:t>
      </w:r>
      <w:r w:rsidR="005832D2">
        <w:rPr>
          <w:rFonts w:asciiTheme="majorBidi" w:eastAsia="CG Times (W1)" w:hAnsiTheme="majorBidi" w:cs="Angsana New"/>
          <w:i/>
          <w:iCs/>
          <w:sz w:val="30"/>
          <w:szCs w:val="30"/>
        </w:rPr>
        <w:t xml:space="preserve"> 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2</w:t>
      </w:r>
      <w:r w:rsidR="00D64FC6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,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0</w:t>
      </w:r>
      <w:r w:rsidR="00D64FC6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>5</w:t>
      </w:r>
      <w:r w:rsidR="00E00098" w:rsidRPr="00E00098">
        <w:rPr>
          <w:rFonts w:asciiTheme="majorBidi" w:eastAsia="CG Times (W1)" w:hAnsiTheme="majorBidi" w:cstheme="majorBidi"/>
          <w:i/>
          <w:iCs/>
          <w:sz w:val="30"/>
          <w:szCs w:val="30"/>
          <w:lang w:val="en-AU"/>
        </w:rPr>
        <w:t>1</w:t>
      </w:r>
      <w:r w:rsidR="00786572" w:rsidRPr="00A57B00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="00F1014A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4EC0FE3D" w14:textId="5CE63B15" w:rsidR="00221B93" w:rsidRDefault="00221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30133CF" w14:textId="42A93B27" w:rsidR="003645D7" w:rsidRPr="00A57B00" w:rsidRDefault="00E00098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4D7CD6">
        <w:rPr>
          <w:rFonts w:asciiTheme="majorBidi" w:hAnsiTheme="majorBidi" w:cstheme="majorBidi"/>
          <w:b/>
          <w:bCs/>
          <w:sz w:val="30"/>
          <w:szCs w:val="30"/>
          <w:lang w:val="en-AU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0ACD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</w:t>
      </w:r>
    </w:p>
    <w:p w14:paraId="502D588D" w14:textId="77777777" w:rsidR="00EC4737" w:rsidRPr="00A57B00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AAF695" w14:textId="1084F57A" w:rsidR="004C45A6" w:rsidRPr="00A57B00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spacing w:val="-4"/>
          <w:lang w:val="en-US"/>
        </w:rPr>
      </w:pPr>
      <w:r w:rsidRPr="00A57B00">
        <w:rPr>
          <w:rFonts w:asciiTheme="majorBidi" w:eastAsia="CG Times (W1)" w:hAnsiTheme="majorBidi" w:cstheme="majorBidi"/>
          <w:spacing w:val="-4"/>
          <w:lang w:val="en-US"/>
        </w:rPr>
        <w:t>(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ก)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ab/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เป็นจำนวนเงินรวม</w:t>
      </w:r>
      <w:r w:rsidR="00786572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7346F2">
        <w:rPr>
          <w:rFonts w:asciiTheme="majorBidi" w:eastAsia="CG Times (W1)" w:hAnsiTheme="majorBidi" w:cstheme="majorBidi"/>
          <w:spacing w:val="-4"/>
          <w:lang w:val="en-US"/>
        </w:rPr>
        <w:t>17</w:t>
      </w:r>
      <w:r w:rsidR="00AA10B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ล้านบาท และ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991FBE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br/>
      </w:r>
      <w:r w:rsidR="009B4F3E">
        <w:rPr>
          <w:rFonts w:asciiTheme="majorBidi" w:eastAsia="CG Times (W1)" w:hAnsiTheme="majorBidi" w:cstheme="majorBidi"/>
          <w:spacing w:val="-4"/>
          <w:lang w:val="en-US"/>
        </w:rPr>
        <w:t>1,739</w:t>
      </w:r>
      <w:r w:rsidR="00AA10B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DA20A8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ล้านบาท</w:t>
      </w:r>
      <w:r w:rsidR="002B2807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spacing w:val="-6"/>
          <w:cs/>
          <w:lang w:val="en-US"/>
        </w:rPr>
        <w:t xml:space="preserve">ตามลำดับ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3</w:t>
      </w:r>
      <w:r w:rsidR="00E00098" w:rsidRPr="00E00098">
        <w:rPr>
          <w:rFonts w:asciiTheme="majorBidi" w:eastAsia="CG Times (W1)" w:hAnsiTheme="majorBidi" w:cstheme="majorBidi"/>
          <w:i/>
          <w:iCs/>
          <w:spacing w:val="-6"/>
          <w:lang w:val="en-AU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 ธันวาคม </w:t>
      </w:r>
      <w:r w:rsidR="00E00098" w:rsidRPr="00E00098">
        <w:rPr>
          <w:rFonts w:asciiTheme="majorBidi" w:eastAsia="CG Times (W1)" w:hAnsiTheme="majorBidi" w:cstheme="majorBidi"/>
          <w:i/>
          <w:iCs/>
          <w:spacing w:val="-6"/>
          <w:lang w:val="en-AU"/>
        </w:rPr>
        <w:t>2</w:t>
      </w:r>
      <w:r w:rsidR="00862588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5</w:t>
      </w:r>
      <w:r w:rsidR="00AE2C9A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>6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>3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: </w:t>
      </w:r>
      <w:r w:rsidR="00E00098" w:rsidRPr="00E00098">
        <w:rPr>
          <w:rFonts w:asciiTheme="majorBidi" w:eastAsia="CG Times (W1)" w:hAnsiTheme="majorBidi" w:cstheme="majorBidi"/>
          <w:i/>
          <w:iCs/>
          <w:spacing w:val="-6"/>
          <w:lang w:val="en-AU"/>
        </w:rPr>
        <w:t>1</w:t>
      </w:r>
      <w:r w:rsidR="00D64FC6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6 </w:t>
      </w:r>
      <w:r w:rsidR="00786572" w:rsidRPr="00A57B0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 xml:space="preserve">ล้านบาท และ </w:t>
      </w:r>
      <w:r w:rsidR="00E00098" w:rsidRPr="00E00098">
        <w:rPr>
          <w:rFonts w:asciiTheme="majorBidi" w:eastAsia="CG Times (W1)" w:hAnsiTheme="majorBidi" w:cstheme="majorBidi"/>
          <w:i/>
          <w:iCs/>
          <w:spacing w:val="-6"/>
          <w:lang w:val="en-AU"/>
        </w:rPr>
        <w:t>2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>,49</w:t>
      </w:r>
      <w:r w:rsidR="00E00098" w:rsidRPr="00E00098">
        <w:rPr>
          <w:rFonts w:asciiTheme="majorBidi" w:eastAsia="CG Times (W1)" w:hAnsiTheme="majorBidi" w:cstheme="majorBidi"/>
          <w:i/>
          <w:iCs/>
          <w:spacing w:val="-6"/>
          <w:lang w:val="en-AU"/>
        </w:rPr>
        <w:t>0</w:t>
      </w:r>
      <w:r w:rsidR="00AA10B0">
        <w:rPr>
          <w:rFonts w:asciiTheme="majorBidi" w:eastAsia="CG Times (W1)" w:hAnsiTheme="majorBidi" w:cstheme="majorBidi"/>
          <w:i/>
          <w:iCs/>
          <w:spacing w:val="-6"/>
          <w:lang w:val="en-US"/>
        </w:rPr>
        <w:t xml:space="preserve"> </w:t>
      </w:r>
      <w:r w:rsidR="00F1014A" w:rsidRPr="00A57B00">
        <w:rPr>
          <w:rFonts w:asciiTheme="majorBidi" w:eastAsia="CG Times (W1)" w:hAnsiTheme="majorBidi" w:cstheme="majorBidi"/>
          <w:i/>
          <w:iCs/>
          <w:spacing w:val="-6"/>
          <w:cs/>
          <w:lang w:val="en-US"/>
        </w:rPr>
        <w:t>ล้านบาท ตามลำดับ)</w:t>
      </w:r>
      <w:r w:rsidR="00F1014A" w:rsidRPr="00A57B00">
        <w:rPr>
          <w:rFonts w:asciiTheme="majorBidi" w:eastAsia="CG Times (W1)" w:hAnsiTheme="majorBidi" w:cstheme="majorBidi"/>
          <w:spacing w:val="-6"/>
          <w:cs/>
          <w:lang w:val="en-US"/>
        </w:rPr>
        <w:t xml:space="preserve"> หนังสือค้ำประกันเหล่านี้ส่วนใหญ่เป็น</w:t>
      </w:r>
      <w:r w:rsidR="002B2807" w:rsidRPr="00A57B00">
        <w:rPr>
          <w:rFonts w:asciiTheme="majorBidi" w:eastAsia="CG Times (W1)" w:hAnsiTheme="majorBidi" w:cstheme="majorBidi"/>
          <w:spacing w:val="-4"/>
          <w:cs/>
          <w:lang w:val="en-US"/>
        </w:rPr>
        <w:t>การ</w:t>
      </w:r>
      <w:r w:rsidR="00F1014A" w:rsidRPr="00A57B00">
        <w:rPr>
          <w:rFonts w:asciiTheme="majorBidi" w:eastAsia="CG Times (W1)" w:hAnsiTheme="majorBidi" w:cstheme="majorBidi"/>
          <w:spacing w:val="-4"/>
          <w:cs/>
          <w:lang w:val="en-US"/>
        </w:rPr>
        <w:t>ค้ำประกันค่าภาษี ค่าอากรต่างๆ และการขายสินค้า</w:t>
      </w:r>
    </w:p>
    <w:p w14:paraId="17C29869" w14:textId="77777777" w:rsidR="007B6948" w:rsidRPr="00A57B00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spacing w:val="-4"/>
          <w:lang w:val="en-US"/>
        </w:rPr>
      </w:pPr>
    </w:p>
    <w:p w14:paraId="5B13652C" w14:textId="040B020B" w:rsidR="00670E3E" w:rsidRDefault="007B6948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CG Times (W1)" w:hAnsiTheme="majorBidi" w:cstheme="majorBidi"/>
          <w:i/>
          <w:iCs/>
          <w:spacing w:val="-4"/>
          <w:lang w:val="en-US"/>
        </w:rPr>
      </w:pP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(ข)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                 </w:t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A03361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9B4F3E">
        <w:rPr>
          <w:rFonts w:asciiTheme="majorBidi" w:eastAsia="CG Times (W1)" w:hAnsiTheme="majorBidi" w:cstheme="majorBidi"/>
          <w:spacing w:val="-4"/>
          <w:lang w:val="en-US"/>
        </w:rPr>
        <w:t>403</w:t>
      </w:r>
      <w:r w:rsidR="009B4F3E" w:rsidRPr="00A57B00">
        <w:rPr>
          <w:rFonts w:asciiTheme="majorBidi" w:eastAsia="CG Times (W1)" w:hAnsiTheme="majorBidi" w:cstheme="majorBidi"/>
          <w:spacing w:val="-4"/>
          <w:lang w:val="en-US"/>
        </w:rPr>
        <w:t xml:space="preserve"> </w:t>
      </w:r>
      <w:r w:rsidR="007F0B09" w:rsidRPr="00A57B00">
        <w:rPr>
          <w:rFonts w:asciiTheme="majorBidi" w:eastAsia="CG Times (W1)" w:hAnsiTheme="majorBidi" w:cstheme="majorBidi"/>
          <w:spacing w:val="-4"/>
          <w:lang w:val="en-US"/>
        </w:rPr>
        <w:br/>
      </w:r>
      <w:r w:rsidRPr="00A57B00">
        <w:rPr>
          <w:rFonts w:asciiTheme="majorBidi" w:eastAsia="CG Times (W1)" w:hAnsiTheme="majorBidi" w:cstheme="majorBidi"/>
          <w:spacing w:val="-4"/>
          <w:cs/>
          <w:lang w:val="en-US"/>
        </w:rPr>
        <w:t xml:space="preserve">ล้านบาท 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(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="00E00098" w:rsidRPr="00E00098">
        <w:rPr>
          <w:rFonts w:asciiTheme="majorBidi" w:eastAsia="CG Times (W1)" w:hAnsiTheme="majorBidi" w:cstheme="majorBidi"/>
          <w:i/>
          <w:iCs/>
          <w:spacing w:val="-4"/>
          <w:lang w:val="en-AU"/>
        </w:rPr>
        <w:t>1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="00862588"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ธันวาคม </w:t>
      </w:r>
      <w:r w:rsidR="00E00098" w:rsidRPr="00E00098">
        <w:rPr>
          <w:rFonts w:asciiTheme="majorBidi" w:eastAsia="CG Times (W1)" w:hAnsiTheme="majorBidi" w:cstheme="majorBidi"/>
          <w:i/>
          <w:iCs/>
          <w:spacing w:val="-4"/>
          <w:lang w:val="en-AU"/>
        </w:rPr>
        <w:t>2</w:t>
      </w:r>
      <w:r w:rsidR="00A261D4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56</w:t>
      </w:r>
      <w:r w:rsidR="00AA10B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: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 </w:t>
      </w:r>
      <w:r w:rsidR="00D64FC6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="00E00098" w:rsidRPr="00E00098">
        <w:rPr>
          <w:rFonts w:asciiTheme="majorBidi" w:eastAsia="CG Times (W1)" w:hAnsiTheme="majorBidi" w:cstheme="majorBidi"/>
          <w:i/>
          <w:iCs/>
          <w:spacing w:val="-4"/>
          <w:lang w:val="en-AU"/>
        </w:rPr>
        <w:t>0</w:t>
      </w:r>
      <w:r w:rsidR="00AA10B0">
        <w:rPr>
          <w:rFonts w:asciiTheme="majorBidi" w:eastAsia="CG Times (W1)" w:hAnsiTheme="majorBidi" w:cstheme="majorBidi"/>
          <w:i/>
          <w:iCs/>
          <w:spacing w:val="-4"/>
          <w:lang w:val="en-US"/>
        </w:rPr>
        <w:t>5</w:t>
      </w:r>
      <w:r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ล้านบาท)</w:t>
      </w:r>
    </w:p>
    <w:p w14:paraId="3097463D" w14:textId="77777777" w:rsidR="005D2CF6" w:rsidRPr="00A57B00" w:rsidRDefault="005D2CF6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</w:rPr>
      </w:pPr>
    </w:p>
    <w:p w14:paraId="64DFBA8B" w14:textId="01B5524B" w:rsidR="005D2CF6" w:rsidRPr="00A57B00" w:rsidRDefault="005D2CF6" w:rsidP="005D2CF6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00098">
        <w:rPr>
          <w:rFonts w:asciiTheme="majorBidi" w:hAnsiTheme="majorBidi" w:cstheme="majorBidi"/>
          <w:b/>
          <w:bCs/>
          <w:sz w:val="30"/>
          <w:szCs w:val="30"/>
          <w:lang w:val="en-AU"/>
        </w:rPr>
        <w:t>1</w:t>
      </w:r>
      <w:r w:rsidR="004D7CD6">
        <w:rPr>
          <w:rFonts w:asciiTheme="majorBidi" w:hAnsiTheme="majorBidi" w:cstheme="majorBidi"/>
          <w:b/>
          <w:bCs/>
          <w:sz w:val="30"/>
          <w:szCs w:val="30"/>
          <w:lang w:val="en-AU"/>
        </w:rPr>
        <w:t>3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ผู้ให้การสนับสนุน</w:t>
      </w:r>
    </w:p>
    <w:p w14:paraId="7604614D" w14:textId="77777777" w:rsidR="005D2CF6" w:rsidRPr="00A57B00" w:rsidRDefault="005D2CF6" w:rsidP="005D2CF6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5BC03" w14:textId="0A99FED4" w:rsidR="005D2CF6" w:rsidRDefault="005D2CF6" w:rsidP="00C83979">
      <w:pPr>
        <w:pStyle w:val="BodyText2"/>
        <w:ind w:left="108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C6BB6">
        <w:rPr>
          <w:rFonts w:asciiTheme="majorBidi" w:hAnsiTheme="majorBidi" w:cstheme="majorBidi" w:hint="cs"/>
          <w:sz w:val="30"/>
          <w:szCs w:val="30"/>
          <w:cs/>
        </w:rPr>
        <w:t>เป็นผู้ให้การสนับสนุน</w:t>
      </w:r>
      <w:r w:rsidR="004B0B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0BC2">
        <w:rPr>
          <w:rFonts w:asciiTheme="majorBidi" w:hAnsiTheme="majorBidi" w:cstheme="majorBidi"/>
          <w:sz w:val="30"/>
          <w:szCs w:val="30"/>
        </w:rPr>
        <w:t xml:space="preserve">(Sponsor </w:t>
      </w:r>
      <w:r w:rsidR="009775CA">
        <w:rPr>
          <w:rFonts w:asciiTheme="majorBidi" w:hAnsiTheme="majorBidi" w:cstheme="majorBidi"/>
          <w:sz w:val="30"/>
          <w:szCs w:val="30"/>
        </w:rPr>
        <w:t>Undertaking)</w:t>
      </w:r>
      <w:r w:rsidR="005219AC">
        <w:rPr>
          <w:rFonts w:asciiTheme="majorBidi" w:hAnsiTheme="majorBidi" w:cstheme="majorBidi"/>
          <w:sz w:val="30"/>
          <w:szCs w:val="30"/>
        </w:rPr>
        <w:t xml:space="preserve"> </w:t>
      </w:r>
      <w:r w:rsidR="00B8296C">
        <w:rPr>
          <w:rFonts w:asciiTheme="majorBidi" w:hAnsiTheme="majorBidi" w:cstheme="majorBidi" w:hint="cs"/>
          <w:sz w:val="30"/>
          <w:szCs w:val="30"/>
          <w:cs/>
        </w:rPr>
        <w:t>หุ้นกู้อนุพันธ์ที่ออกโดยบร</w:t>
      </w:r>
      <w:r w:rsidR="00344D63">
        <w:rPr>
          <w:rFonts w:asciiTheme="majorBidi" w:hAnsiTheme="majorBidi" w:cstheme="majorBidi" w:hint="cs"/>
          <w:sz w:val="30"/>
          <w:szCs w:val="30"/>
          <w:cs/>
        </w:rPr>
        <w:t>ิ</w:t>
      </w:r>
      <w:r w:rsidR="00B8296C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="000B2A7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296CBF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="00FB5FB3">
        <w:rPr>
          <w:rFonts w:asciiTheme="majorBidi" w:hAnsiTheme="majorBidi" w:cstheme="majorBidi" w:hint="cs"/>
          <w:sz w:val="30"/>
          <w:szCs w:val="30"/>
          <w:cs/>
        </w:rPr>
        <w:t>ในงบการเงินประจำปี</w:t>
      </w:r>
    </w:p>
    <w:p w14:paraId="70EFE456" w14:textId="77777777" w:rsidR="001B597C" w:rsidRPr="00A57B00" w:rsidRDefault="001B597C" w:rsidP="00C83979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  <w:cs/>
        </w:rPr>
      </w:pPr>
    </w:p>
    <w:p w14:paraId="062DF5DC" w14:textId="6367DC9F" w:rsidR="001B597C" w:rsidRPr="00D17C60" w:rsidRDefault="001B597C" w:rsidP="001B597C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lastRenderedPageBreak/>
        <w:t>1</w:t>
      </w:r>
      <w:r w:rsidR="004D7CD6">
        <w:rPr>
          <w:rFonts w:asciiTheme="majorBidi" w:hAnsiTheme="majorBidi" w:cstheme="majorBidi"/>
          <w:sz w:val="30"/>
          <w:szCs w:val="30"/>
        </w:rPr>
        <w:t>4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D17C60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2C3DB05F" w14:textId="77777777" w:rsidR="001B597C" w:rsidRPr="00221F44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77777777" w:rsidR="001B597C" w:rsidRPr="002B11A2" w:rsidRDefault="001B597C" w:rsidP="001B597C">
      <w:pPr>
        <w:ind w:left="540" w:right="-2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บริษัทย่อยในต่างประเทศบางแห่ง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ได้นำสินทรัพย์ต่างๆไปใช้เป็น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หลักประกัน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การกู้ยืมเงินจากสถาบันการเงิน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ประกอบด้วย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อาคาร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และอุปกรณ์ซึ่งมีมูลค่าสุทธิทางบัญชีเป็นจำนวนเงิน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/>
          <w:spacing w:val="-4"/>
          <w:sz w:val="30"/>
          <w:szCs w:val="30"/>
        </w:rPr>
        <w:t xml:space="preserve">11,515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1D8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451D8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2563: 11,156 </w:t>
      </w:r>
      <w:r w:rsidRPr="00451D8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Pr="00451D8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สินทรัพย์หมุนเวียนและไม่หมุนเวียนซึ่งส่วนใหญ่ประกอบด้วย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สินทรัพย์สิทธิการเช่า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สินค้าคงเหลือ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และลูกหนี้สุทธิเจ้าหนี้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ซึ่งมีมูลค่าตามบัญชีจำนวน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/>
          <w:spacing w:val="-4"/>
          <w:sz w:val="30"/>
          <w:szCs w:val="30"/>
        </w:rPr>
        <w:t xml:space="preserve">6,502 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3170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73170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2563: 6,339 </w:t>
      </w:r>
      <w:r w:rsidRPr="00731706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Pr="0073170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21414">
        <w:rPr>
          <w:rFonts w:asciiTheme="majorBidi" w:hAnsiTheme="majorBidi" w:cstheme="majorBidi"/>
          <w:spacing w:val="-4"/>
          <w:sz w:val="30"/>
          <w:szCs w:val="30"/>
        </w:rPr>
        <w:t>5,98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D21414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D2141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D2141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B11A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2B11A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2563: 4,548 </w:t>
      </w:r>
      <w:r w:rsidRPr="002B11A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Pr="002B11A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</w:p>
    <w:p w14:paraId="22CAB38D" w14:textId="74AFB2D0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 w:bidi="ar-SA"/>
        </w:rPr>
      </w:pPr>
    </w:p>
    <w:p w14:paraId="2A3799A9" w14:textId="494181EA" w:rsidR="00E441B4" w:rsidRDefault="00E441B4" w:rsidP="00E441B4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t>1</w:t>
      </w:r>
      <w:r w:rsidR="004D7CD6">
        <w:rPr>
          <w:rFonts w:asciiTheme="majorBidi" w:hAnsiTheme="majorBidi" w:cstheme="majorBidi"/>
          <w:sz w:val="30"/>
          <w:szCs w:val="30"/>
          <w:lang w:val="en-AU"/>
        </w:rPr>
        <w:t>5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เรื่องอื่น</w:t>
      </w:r>
    </w:p>
    <w:p w14:paraId="3AFD714F" w14:textId="77777777" w:rsidR="005A0C04" w:rsidRPr="00221F44" w:rsidRDefault="005A0C04" w:rsidP="005A0C04">
      <w:pPr>
        <w:rPr>
          <w:rFonts w:asciiTheme="majorBidi" w:hAnsiTheme="majorBidi" w:cstheme="majorBidi"/>
          <w:sz w:val="30"/>
          <w:szCs w:val="30"/>
        </w:rPr>
      </w:pPr>
    </w:p>
    <w:p w14:paraId="344D6DDB" w14:textId="10E14E1D" w:rsidR="00065110" w:rsidRPr="00BB0747" w:rsidRDefault="00065110" w:rsidP="005A0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</w:rPr>
      </w:pP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ในไตรมาส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4 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ปี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2563 Chia Tai Investment Co., Ltd. (“CTI”) </w:t>
      </w:r>
      <w:r w:rsidR="009139B9" w:rsidRPr="00BB0747">
        <w:rPr>
          <w:rFonts w:asciiTheme="majorBidi" w:eastAsia="CG Times (W1)" w:hAnsiTheme="majorBidi" w:cstheme="majorBidi" w:hint="cs"/>
          <w:sz w:val="30"/>
          <w:szCs w:val="30"/>
          <w:cs/>
        </w:rPr>
        <w:t>ได้เปลี่ยนสถานะจากบริษัทย่อยเป็นบริษัทร่วมของกลุ่มบริษัท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>ตามที่เปิดเผยในงบการเงินประจำปี</w:t>
      </w:r>
    </w:p>
    <w:p w14:paraId="43D8B981" w14:textId="77777777" w:rsidR="005A0C04" w:rsidRPr="00221F44" w:rsidRDefault="005A0C04" w:rsidP="00DC2306">
      <w:pPr>
        <w:ind w:left="540" w:right="-25"/>
        <w:jc w:val="both"/>
        <w:rPr>
          <w:rFonts w:asciiTheme="majorBidi" w:eastAsia="CG Times (W1)" w:hAnsiTheme="majorBidi" w:cstheme="majorBidi"/>
          <w:spacing w:val="-4"/>
          <w:sz w:val="30"/>
          <w:szCs w:val="30"/>
        </w:rPr>
      </w:pPr>
    </w:p>
    <w:p w14:paraId="197C32B8" w14:textId="3E2BCA2A" w:rsidR="00065110" w:rsidRDefault="00065110" w:rsidP="00C1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</w:rPr>
      </w:pP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ทั้ง</w:t>
      </w:r>
      <w:r w:rsidR="00441017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นี้</w:t>
      </w:r>
      <w:r w:rsidR="00C13668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รายการดังกล่าวมีผลกระทบต่อการเปลี่ยนแปลงของงบกำไรขาดทุนรวมของกลุ่มบริษัทอย่างมีสาระสำคัญกลุ่มบริษัทจึงเปิดเผย</w:t>
      </w:r>
      <w:r w:rsidR="00FA56E8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การเปรียบเทียบ</w:t>
      </w:r>
      <w:r w:rsidR="001161B7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ข้อมูลทางการเงิน</w:t>
      </w:r>
      <w:r w:rsidR="00BB0B9D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ไม่รวม </w:t>
      </w:r>
      <w:r w:rsidR="00BB0B9D" w:rsidRPr="00107772">
        <w:rPr>
          <w:rFonts w:asciiTheme="majorBidi" w:eastAsia="CG Times (W1)" w:hAnsiTheme="majorBidi" w:cstheme="majorBidi"/>
          <w:sz w:val="30"/>
          <w:szCs w:val="30"/>
        </w:rPr>
        <w:t xml:space="preserve">CTI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107772">
        <w:rPr>
          <w:rFonts w:asciiTheme="majorBidi" w:eastAsia="CG Times (W1)" w:hAnsiTheme="majorBidi" w:cstheme="majorBidi"/>
          <w:sz w:val="30"/>
          <w:szCs w:val="30"/>
        </w:rPr>
        <w:t xml:space="preserve">31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มีนาคมเพิ่มเติ</w:t>
      </w:r>
      <w:r w:rsidR="0055476A"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ม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ดังต่อไปนี้</w:t>
      </w:r>
    </w:p>
    <w:p w14:paraId="08B23E91" w14:textId="77777777" w:rsidR="00C13668" w:rsidRPr="00107772" w:rsidRDefault="00C13668" w:rsidP="00441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G Times (W1)" w:hAnsiTheme="majorBidi" w:cstheme="majorBidi"/>
          <w:sz w:val="30"/>
          <w:szCs w:val="30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270"/>
        <w:gridCol w:w="1890"/>
      </w:tblGrid>
      <w:tr w:rsidR="00DE22CC" w:rsidRPr="00A332A5" w14:paraId="6FA00951" w14:textId="77777777" w:rsidTr="00F86E82">
        <w:trPr>
          <w:trHeight w:hRule="exact" w:val="360"/>
          <w:tblHeader/>
        </w:trPr>
        <w:tc>
          <w:tcPr>
            <w:tcW w:w="5760" w:type="dxa"/>
          </w:tcPr>
          <w:p w14:paraId="52D99918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00D30936" w14:textId="0979ADF8" w:rsidR="00DE22CC" w:rsidRPr="00A332A5" w:rsidRDefault="00DE22CC" w:rsidP="00DE22CC">
            <w:pPr>
              <w:tabs>
                <w:tab w:val="clear" w:pos="2580"/>
                <w:tab w:val="left" w:pos="540"/>
                <w:tab w:val="left" w:pos="285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E22CC" w:rsidRPr="00A332A5" w14:paraId="61794654" w14:textId="77777777" w:rsidTr="00F86E82">
        <w:trPr>
          <w:trHeight w:hRule="exact" w:val="360"/>
          <w:tblHeader/>
        </w:trPr>
        <w:tc>
          <w:tcPr>
            <w:tcW w:w="5760" w:type="dxa"/>
          </w:tcPr>
          <w:p w14:paraId="729993C8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14:paraId="08C750F4" w14:textId="0A5F66D1" w:rsidR="00DE22CC" w:rsidRPr="005F7400" w:rsidRDefault="00F16F7F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7400" w:rsidRPr="00A332A5" w14:paraId="3CB4E45D" w14:textId="77777777" w:rsidTr="00F86E82">
        <w:trPr>
          <w:trHeight w:hRule="exact" w:val="360"/>
          <w:tblHeader/>
        </w:trPr>
        <w:tc>
          <w:tcPr>
            <w:tcW w:w="5760" w:type="dxa"/>
          </w:tcPr>
          <w:p w14:paraId="281BD41F" w14:textId="77777777" w:rsidR="005F7400" w:rsidRPr="00A332A5" w:rsidRDefault="005F7400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</w:tcPr>
          <w:p w14:paraId="4EA57636" w14:textId="027982B0" w:rsidR="005F7400" w:rsidRPr="00467D81" w:rsidRDefault="005F7400" w:rsidP="00DE22C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67D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DE22CC" w:rsidRPr="00A332A5" w14:paraId="485AE711" w14:textId="77777777" w:rsidTr="00F86E82">
        <w:trPr>
          <w:trHeight w:hRule="exact" w:val="360"/>
          <w:tblHeader/>
        </w:trPr>
        <w:tc>
          <w:tcPr>
            <w:tcW w:w="5760" w:type="dxa"/>
          </w:tcPr>
          <w:p w14:paraId="641758C5" w14:textId="77777777" w:rsidR="00DE22CC" w:rsidRPr="00A332A5" w:rsidRDefault="00DE22CC" w:rsidP="00DE22C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B57AA8" w14:textId="6622354D" w:rsidR="00DE22CC" w:rsidRPr="00595AF3" w:rsidRDefault="00CF386E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2F7591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BE234E" w14:textId="39F68EC7" w:rsidR="00DE22CC" w:rsidRPr="00E00098" w:rsidRDefault="00141755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2563</w:t>
            </w:r>
          </w:p>
        </w:tc>
      </w:tr>
      <w:tr w:rsidR="00DE22CC" w:rsidRPr="00A332A5" w14:paraId="226817D9" w14:textId="77777777" w:rsidTr="00FC2BBD">
        <w:trPr>
          <w:trHeight w:hRule="exact" w:val="144"/>
          <w:tblHeader/>
        </w:trPr>
        <w:tc>
          <w:tcPr>
            <w:tcW w:w="5760" w:type="dxa"/>
          </w:tcPr>
          <w:p w14:paraId="5D4651F4" w14:textId="77777777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C2F0F4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2AF62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E2F2E6B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E22CC" w:rsidRPr="00A332A5" w14:paraId="111170A4" w14:textId="77777777" w:rsidTr="005F7400">
        <w:trPr>
          <w:trHeight w:hRule="exact" w:val="403"/>
        </w:trPr>
        <w:tc>
          <w:tcPr>
            <w:tcW w:w="5760" w:type="dxa"/>
          </w:tcPr>
          <w:p w14:paraId="0E67AA77" w14:textId="76BA8289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800" w:type="dxa"/>
          </w:tcPr>
          <w:p w14:paraId="3A034769" w14:textId="20946EE5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119,346</w:t>
            </w:r>
          </w:p>
        </w:tc>
        <w:tc>
          <w:tcPr>
            <w:tcW w:w="270" w:type="dxa"/>
          </w:tcPr>
          <w:p w14:paraId="2AD7591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282A2CD" w14:textId="0A5F7A90" w:rsidR="00DE22CC" w:rsidRPr="00A332A5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108,999</w:t>
            </w:r>
          </w:p>
        </w:tc>
      </w:tr>
      <w:tr w:rsidR="00DE22CC" w:rsidRPr="00A332A5" w14:paraId="6107EA7F" w14:textId="77777777" w:rsidTr="005F7400">
        <w:trPr>
          <w:trHeight w:hRule="exact" w:val="403"/>
        </w:trPr>
        <w:tc>
          <w:tcPr>
            <w:tcW w:w="5760" w:type="dxa"/>
          </w:tcPr>
          <w:p w14:paraId="651AF926" w14:textId="67ECBE4B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D52223" w14:textId="35113B93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498B71C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99C48E" w14:textId="330F7B25" w:rsidR="00DE22CC" w:rsidRPr="00A332A5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</w:tr>
      <w:tr w:rsidR="00DE22CC" w:rsidRPr="00A332A5" w14:paraId="46D66241" w14:textId="77777777" w:rsidTr="005F7400">
        <w:trPr>
          <w:trHeight w:hRule="exact" w:val="403"/>
        </w:trPr>
        <w:tc>
          <w:tcPr>
            <w:tcW w:w="5760" w:type="dxa"/>
          </w:tcPr>
          <w:p w14:paraId="32224FE5" w14:textId="1FFFE70A" w:rsidR="00DE22CC" w:rsidRPr="00223F58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5FC84D" w14:textId="05AD0927" w:rsidR="00DE22CC" w:rsidRPr="009815CF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120,093</w:t>
            </w:r>
          </w:p>
        </w:tc>
        <w:tc>
          <w:tcPr>
            <w:tcW w:w="270" w:type="dxa"/>
          </w:tcPr>
          <w:p w14:paraId="1A94101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D39D4DD" w14:textId="0C5CEC8D" w:rsidR="00DE22CC" w:rsidRPr="009815CF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110,848</w:t>
            </w:r>
          </w:p>
        </w:tc>
      </w:tr>
      <w:tr w:rsidR="00DE22CC" w:rsidRPr="00A332A5" w14:paraId="285E71DF" w14:textId="77777777" w:rsidTr="005F7400">
        <w:trPr>
          <w:trHeight w:hRule="exact" w:val="403"/>
        </w:trPr>
        <w:tc>
          <w:tcPr>
            <w:tcW w:w="5760" w:type="dxa"/>
          </w:tcPr>
          <w:p w14:paraId="5C8465D7" w14:textId="11E341AD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43E2DD" w14:textId="27F45BC8" w:rsidR="00DE22CC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95,555</w:t>
            </w:r>
          </w:p>
        </w:tc>
        <w:tc>
          <w:tcPr>
            <w:tcW w:w="270" w:type="dxa"/>
          </w:tcPr>
          <w:p w14:paraId="6D63187E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DAF7C4F" w14:textId="3EEAEFED" w:rsidR="00DE22CC" w:rsidRPr="00A332A5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87,965</w:t>
            </w:r>
          </w:p>
        </w:tc>
      </w:tr>
      <w:tr w:rsidR="00DE22CC" w:rsidRPr="00A332A5" w14:paraId="63495590" w14:textId="77777777" w:rsidTr="005F7400">
        <w:trPr>
          <w:trHeight w:hRule="exact" w:val="403"/>
        </w:trPr>
        <w:tc>
          <w:tcPr>
            <w:tcW w:w="5760" w:type="dxa"/>
          </w:tcPr>
          <w:p w14:paraId="57F7979F" w14:textId="453ACE29" w:rsidR="00DE22CC" w:rsidRPr="00A332A5" w:rsidRDefault="009C1B9F" w:rsidP="009C1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ต้นทุนในการจัดจำหน่ายและ</w:t>
            </w:r>
            <w:r w:rsidR="00DE22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ค่าใช้จ่ายบริหาร</w:t>
            </w:r>
          </w:p>
        </w:tc>
        <w:tc>
          <w:tcPr>
            <w:tcW w:w="1800" w:type="dxa"/>
          </w:tcPr>
          <w:p w14:paraId="50809616" w14:textId="5F1D3CA3" w:rsidR="00DE22CC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11,684</w:t>
            </w:r>
          </w:p>
        </w:tc>
        <w:tc>
          <w:tcPr>
            <w:tcW w:w="270" w:type="dxa"/>
          </w:tcPr>
          <w:p w14:paraId="700AB65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01F41B" w14:textId="3B0A320C" w:rsidR="00DE22CC" w:rsidRPr="00A332A5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10,902</w:t>
            </w:r>
          </w:p>
        </w:tc>
      </w:tr>
      <w:tr w:rsidR="00DE22CC" w:rsidRPr="00A332A5" w14:paraId="497F3D39" w14:textId="77777777" w:rsidTr="005F7400">
        <w:trPr>
          <w:trHeight w:hRule="exact" w:val="403"/>
        </w:trPr>
        <w:tc>
          <w:tcPr>
            <w:tcW w:w="5760" w:type="dxa"/>
          </w:tcPr>
          <w:p w14:paraId="42524D67" w14:textId="285AFACC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0" w:type="dxa"/>
          </w:tcPr>
          <w:p w14:paraId="6A703D02" w14:textId="0A3DF0EA" w:rsidR="00DE22CC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4,098</w:t>
            </w:r>
          </w:p>
        </w:tc>
        <w:tc>
          <w:tcPr>
            <w:tcW w:w="270" w:type="dxa"/>
          </w:tcPr>
          <w:p w14:paraId="6EE178B3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AE05859" w14:textId="06A1D891" w:rsidR="00DE22CC" w:rsidRPr="00A332A5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</w:tr>
      <w:tr w:rsidR="00DE22CC" w:rsidRPr="00A332A5" w14:paraId="5B816A5F" w14:textId="77777777" w:rsidTr="005F7400">
        <w:trPr>
          <w:trHeight w:hRule="exact" w:val="403"/>
        </w:trPr>
        <w:tc>
          <w:tcPr>
            <w:tcW w:w="5760" w:type="dxa"/>
          </w:tcPr>
          <w:p w14:paraId="4CD86D73" w14:textId="1DAE3536" w:rsidR="00DE22CC" w:rsidRPr="00A332A5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D421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EBBB48" w14:textId="70124CF4" w:rsidR="00DE22CC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203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7C7F3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293473" w14:textId="5BD8885E" w:rsidR="00DE22CC" w:rsidRPr="00A332A5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1,969</w:t>
            </w:r>
          </w:p>
        </w:tc>
      </w:tr>
      <w:tr w:rsidR="00DE22CC" w:rsidRPr="00A332A5" w14:paraId="772299B0" w14:textId="77777777" w:rsidTr="005F7400">
        <w:trPr>
          <w:trHeight w:hRule="exact" w:val="403"/>
        </w:trPr>
        <w:tc>
          <w:tcPr>
            <w:tcW w:w="5760" w:type="dxa"/>
          </w:tcPr>
          <w:p w14:paraId="0948B5F9" w14:textId="77895490" w:rsidR="00DE22CC" w:rsidRPr="00223F58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579D052" w14:textId="0CD1632B" w:rsidR="00DE22CC" w:rsidRPr="009815CF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111,40</w:t>
            </w:r>
            <w:r w:rsidR="00A20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39C2D6" w14:textId="77777777" w:rsidR="00DE22CC" w:rsidRPr="00A332A5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BF47EE8" w14:textId="037656C9" w:rsidR="00DE22CC" w:rsidRPr="009815CF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104,303</w:t>
            </w:r>
          </w:p>
        </w:tc>
      </w:tr>
      <w:tr w:rsidR="00DE22CC" w:rsidRPr="00A332A5" w14:paraId="7FF14B9F" w14:textId="77777777" w:rsidTr="005F7400">
        <w:trPr>
          <w:trHeight w:hRule="exact" w:val="403"/>
        </w:trPr>
        <w:tc>
          <w:tcPr>
            <w:tcW w:w="5760" w:type="dxa"/>
          </w:tcPr>
          <w:p w14:paraId="3265AE7D" w14:textId="50C332B4" w:rsidR="00DE22CC" w:rsidRPr="00A14964" w:rsidRDefault="00DE22C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กำไรก่อนส่วนแบ่งกำไรจากเงินลงทุน</w:t>
            </w:r>
            <w:r w:rsidR="003A545C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ในบริษัทร่วมและ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1E3BAFE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63FD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9CD9FDA" w14:textId="77777777" w:rsidR="00DE22CC" w:rsidRPr="00A14964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22CC" w:rsidRPr="00A92F11" w14:paraId="2C15F4C4" w14:textId="77777777" w:rsidTr="005F7400">
        <w:trPr>
          <w:trHeight w:hRule="exact" w:val="403"/>
        </w:trPr>
        <w:tc>
          <w:tcPr>
            <w:tcW w:w="5760" w:type="dxa"/>
          </w:tcPr>
          <w:p w14:paraId="0EDDC77E" w14:textId="3F1C2FAB" w:rsidR="00DE22CC" w:rsidRPr="00A14964" w:rsidRDefault="003A545C" w:rsidP="00DE2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 w:firstLine="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  <w:r w:rsidR="00DE22CC"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และค่าใช้จ่ายภาษีเงินได้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D3ADFDF" w14:textId="49FE33E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</w:t>
            </w:r>
            <w:r w:rsidR="00A20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AB6993" w14:textId="77777777" w:rsidR="00DE22CC" w:rsidRPr="00A14964" w:rsidRDefault="00DE22CC" w:rsidP="00DE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8FDCDBE" w14:textId="1A3BEB9C" w:rsidR="00DE22CC" w:rsidRPr="00A14964" w:rsidRDefault="00DE22CC" w:rsidP="00EE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9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6,545</w:t>
            </w:r>
          </w:p>
        </w:tc>
      </w:tr>
    </w:tbl>
    <w:p w14:paraId="426463E5" w14:textId="77777777" w:rsidR="00DE22CC" w:rsidRDefault="00DE22CC" w:rsidP="001156F8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>
        <w:rPr>
          <w:rFonts w:asciiTheme="majorBidi" w:hAnsiTheme="majorBidi" w:cstheme="majorBidi"/>
          <w:sz w:val="30"/>
          <w:szCs w:val="30"/>
          <w:lang w:val="en-AU"/>
        </w:rPr>
        <w:br w:type="page"/>
      </w:r>
    </w:p>
    <w:p w14:paraId="70FE0C92" w14:textId="3AB16256" w:rsidR="00104ED2" w:rsidRDefault="00EC3607" w:rsidP="001156F8">
      <w:pPr>
        <w:pStyle w:val="Heading8"/>
        <w:ind w:left="540" w:hanging="540"/>
        <w:jc w:val="thaiDistribute"/>
        <w:rPr>
          <w:rFonts w:asciiTheme="majorBidi" w:eastAsia="Tahoma" w:hAnsiTheme="majorBidi" w:cstheme="majorBidi"/>
          <w:sz w:val="30"/>
          <w:szCs w:val="30"/>
        </w:rPr>
      </w:pPr>
      <w:r w:rsidRPr="00E00098">
        <w:rPr>
          <w:rFonts w:asciiTheme="majorBidi" w:hAnsiTheme="majorBidi" w:cstheme="majorBidi"/>
          <w:sz w:val="30"/>
          <w:szCs w:val="30"/>
          <w:lang w:val="en-AU"/>
        </w:rPr>
        <w:lastRenderedPageBreak/>
        <w:t>1</w:t>
      </w:r>
      <w:r w:rsidR="004D7CD6">
        <w:rPr>
          <w:rFonts w:asciiTheme="majorBidi" w:hAnsiTheme="majorBidi" w:cstheme="majorBidi"/>
          <w:sz w:val="30"/>
          <w:szCs w:val="30"/>
        </w:rPr>
        <w:t>6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eastAsia="Tahoma" w:hAnsiTheme="majorBidi" w:cstheme="majorBidi" w:hint="cs"/>
          <w:sz w:val="30"/>
          <w:szCs w:val="30"/>
          <w:cs/>
        </w:rPr>
        <w:t>เหตุการณ์ภายหลังรอบระยะเวลาที่รายงาน</w:t>
      </w:r>
    </w:p>
    <w:p w14:paraId="1E006C0F" w14:textId="77777777" w:rsidR="001156F8" w:rsidRPr="006C48BF" w:rsidRDefault="001156F8" w:rsidP="001156F8">
      <w:pPr>
        <w:rPr>
          <w:sz w:val="30"/>
          <w:szCs w:val="30"/>
        </w:rPr>
      </w:pPr>
    </w:p>
    <w:p w14:paraId="33ED93E2" w14:textId="6EAD0B93" w:rsidR="00B45D00" w:rsidRPr="00B45D00" w:rsidRDefault="00104ED2" w:rsidP="00B45D00">
      <w:pPr>
        <w:tabs>
          <w:tab w:val="clear" w:pos="680"/>
          <w:tab w:val="left" w:pos="540"/>
        </w:tabs>
        <w:ind w:left="1080" w:right="-25" w:hanging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</w:rPr>
        <w:tab/>
      </w:r>
      <w:r>
        <w:rPr>
          <w:rFonts w:asciiTheme="majorBidi" w:hAnsiTheme="majorBidi" w:cstheme="majorBidi"/>
          <w:spacing w:val="-4"/>
          <w:sz w:val="30"/>
          <w:szCs w:val="30"/>
        </w:rPr>
        <w:tab/>
      </w:r>
      <w:r>
        <w:rPr>
          <w:rFonts w:asciiTheme="majorBidi" w:hAnsiTheme="majorBidi" w:cstheme="majorBidi"/>
          <w:spacing w:val="-4"/>
          <w:sz w:val="30"/>
          <w:szCs w:val="30"/>
        </w:rPr>
        <w:tab/>
        <w:t>1</w:t>
      </w:r>
      <w:r w:rsidR="004D7CD6">
        <w:rPr>
          <w:rFonts w:asciiTheme="majorBidi" w:hAnsiTheme="majorBidi" w:cstheme="majorBidi"/>
          <w:spacing w:val="-4"/>
          <w:sz w:val="30"/>
          <w:szCs w:val="30"/>
        </w:rPr>
        <w:t>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.1 </w:t>
      </w:r>
      <w:r>
        <w:rPr>
          <w:rFonts w:asciiTheme="majorBidi" w:hAnsiTheme="majorBidi" w:cstheme="majorBidi"/>
          <w:spacing w:val="-4"/>
          <w:sz w:val="30"/>
          <w:szCs w:val="30"/>
        </w:rPr>
        <w:tab/>
      </w:r>
      <w:r w:rsidR="00B45D00" w:rsidRPr="00B45D0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มีนาคม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คณะกรรมการของบริษัทได้อนุมัติให้บริษัทและ</w:t>
      </w:r>
      <w:r w:rsidR="00D42818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D42818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="002E4CF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เข้าซื้อหุ้นสามัญใน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 xml:space="preserve">C.P. Aquaculture (India) Private Limited (“CPA”) 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>จากบริษัท เครือเจริญโภคภัณฑ์ จ</w:t>
      </w:r>
      <w:r w:rsidR="009D2B5A">
        <w:rPr>
          <w:rFonts w:asciiTheme="majorBidi" w:hAnsiTheme="majorBidi" w:cstheme="majorBidi" w:hint="cs"/>
          <w:spacing w:val="-4"/>
          <w:sz w:val="30"/>
          <w:szCs w:val="30"/>
          <w:cs/>
        </w:rPr>
        <w:t>ำ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>กัด (“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 xml:space="preserve">CPG”) 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ซึ่งเป็นบริษัทที่มีอิทธิพลอย่างมีนัยส</w:t>
      </w:r>
      <w:r w:rsidR="008A149C">
        <w:rPr>
          <w:rFonts w:asciiTheme="majorBidi" w:hAnsiTheme="majorBidi" w:cstheme="majorBidi" w:hint="cs"/>
          <w:spacing w:val="-4"/>
          <w:sz w:val="30"/>
          <w:szCs w:val="30"/>
          <w:cs/>
        </w:rPr>
        <w:t>ำ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คัญของบริษัท และ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 xml:space="preserve">C.T. Progressive (Investment) Ltd. 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</w:t>
      </w:r>
      <w:r w:rsidR="00DF5EF4" w:rsidRPr="00DF5EF4">
        <w:rPr>
          <w:rFonts w:asciiTheme="majorBidi" w:hAnsiTheme="majorBidi" w:cs="Angsana New" w:hint="cs"/>
          <w:spacing w:val="-4"/>
          <w:sz w:val="30"/>
          <w:szCs w:val="30"/>
          <w:cs/>
        </w:rPr>
        <w:t>ที่มีครอบครัวเจียรวนนท์</w:t>
      </w:r>
      <w:r w:rsidR="00161D1E" w:rsidRPr="00DF5EF4">
        <w:rPr>
          <w:rFonts w:asciiTheme="majorBidi" w:hAnsiTheme="majorBidi" w:cs="Angsana New" w:hint="cs"/>
          <w:spacing w:val="-4"/>
          <w:sz w:val="30"/>
          <w:szCs w:val="30"/>
          <w:cs/>
        </w:rPr>
        <w:t>เป็นผู้ถือหุ้น</w:t>
      </w:r>
      <w:r w:rsidR="00DF5EF4" w:rsidRPr="00DF5EF4">
        <w:rPr>
          <w:rFonts w:asciiTheme="majorBidi" w:hAnsiTheme="majorBidi" w:cs="Angsana New" w:hint="cs"/>
          <w:spacing w:val="-4"/>
          <w:sz w:val="30"/>
          <w:szCs w:val="30"/>
          <w:cs/>
        </w:rPr>
        <w:t>สูงสุด</w:t>
      </w:r>
      <w:r w:rsidR="00DF5EF4" w:rsidRPr="00DF5EF4">
        <w:rPr>
          <w:rFonts w:asciiTheme="majorBidi" w:hAnsiTheme="majorBidi" w:cs="Angsana New"/>
          <w:spacing w:val="-4"/>
          <w:sz w:val="30"/>
          <w:szCs w:val="30"/>
          <w:cs/>
        </w:rPr>
        <w:t xml:space="preserve"> (</w:t>
      </w:r>
      <w:r w:rsidR="00DF5EF4" w:rsidRPr="00DF5EF4">
        <w:rPr>
          <w:rFonts w:asciiTheme="majorBidi" w:hAnsiTheme="majorBidi" w:cstheme="majorBidi"/>
          <w:spacing w:val="-4"/>
          <w:sz w:val="30"/>
          <w:szCs w:val="30"/>
        </w:rPr>
        <w:t>ultimate shareholder)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คิดเป็นสัดส่วนรวมร้อยละ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>43.30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ของหุ้นที่ออกและชำระแล้วของ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 xml:space="preserve">CPA 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ในราคารวมทั้งสิ้น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>3,483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ล้านอินเดียรูปี หรือประมาณ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>1,445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ทำให้กลุ่มบริษัทถือหุ้นใน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 xml:space="preserve">CPA 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เพิ่มขึ้นจากเดิมร้อยละ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>31.70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เป็นร้อยละ </w:t>
      </w:r>
      <w:r w:rsidR="00B45D00" w:rsidRPr="00B45D00">
        <w:rPr>
          <w:rFonts w:asciiTheme="majorBidi" w:hAnsiTheme="majorBidi" w:cstheme="majorBidi"/>
          <w:spacing w:val="-4"/>
          <w:sz w:val="30"/>
          <w:szCs w:val="30"/>
        </w:rPr>
        <w:t>75.00</w:t>
      </w:r>
      <w:r w:rsidR="00B45D00" w:rsidRPr="00B45D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ของหุ้นที่ออกและชำระแล้ว</w:t>
      </w:r>
      <w:r w:rsidR="00A4048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ของ </w:t>
      </w:r>
      <w:r w:rsidR="00A40484">
        <w:rPr>
          <w:rFonts w:asciiTheme="majorBidi" w:hAnsiTheme="majorBidi" w:cstheme="majorBidi"/>
          <w:spacing w:val="-4"/>
          <w:sz w:val="30"/>
          <w:szCs w:val="30"/>
        </w:rPr>
        <w:t>CPA</w:t>
      </w:r>
    </w:p>
    <w:p w14:paraId="3074D65E" w14:textId="38DA5165" w:rsidR="008535FC" w:rsidRPr="006C48BF" w:rsidRDefault="008535FC" w:rsidP="008535FC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6407FF" w14:textId="272A0FBE" w:rsidR="005124CC" w:rsidRDefault="003C4C37" w:rsidP="001156F8">
      <w:pPr>
        <w:pStyle w:val="acctmergecolhdg"/>
        <w:spacing w:line="240" w:lineRule="auto"/>
        <w:ind w:left="108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CPA </w:t>
      </w:r>
      <w:r w:rsidR="00A166DE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เป็นบริษัทที่จดทะเบียนจัดตั้งในประเทศอินเดีย</w:t>
      </w:r>
      <w:r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</w:t>
      </w:r>
      <w:r w:rsidR="00A166DE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โดย</w:t>
      </w:r>
      <w:r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ประกอบธุรกิจ</w:t>
      </w:r>
      <w:r w:rsidR="002B3ED4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หลักคือ </w:t>
      </w:r>
      <w:r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ผลิตและจำหน่ายอาหารกุ้ง ฟาร์มเพาะ</w:t>
      </w:r>
      <w:r w:rsidR="0039462D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ฟักลูกกุ้ง</w:t>
      </w:r>
      <w:r w:rsidR="00A727DD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39462D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และจำหน่ายกุ้งแปรรูปขั้นต้น</w:t>
      </w:r>
    </w:p>
    <w:p w14:paraId="75DFDB32" w14:textId="77777777" w:rsidR="0039462D" w:rsidRPr="006C48BF" w:rsidRDefault="0039462D" w:rsidP="001156F8">
      <w:pPr>
        <w:pStyle w:val="acctmergecolhdg"/>
        <w:spacing w:line="240" w:lineRule="auto"/>
        <w:ind w:left="108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</w:pPr>
    </w:p>
    <w:p w14:paraId="750F720C" w14:textId="487A7E7F" w:rsidR="00797FBC" w:rsidRDefault="00AB44FE" w:rsidP="00AB44FE">
      <w:pPr>
        <w:pStyle w:val="acctmergecolhdg"/>
        <w:spacing w:line="240" w:lineRule="auto"/>
        <w:ind w:left="1080"/>
        <w:jc w:val="thaiDistribute"/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</w:pP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ณ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วันที่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="00225202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>2</w:t>
      </w:r>
      <w:r w:rsidR="00507FB2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 xml:space="preserve"> </w:t>
      </w: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เมษายน</w:t>
      </w:r>
      <w:r w:rsidR="00507FB2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 xml:space="preserve"> </w:t>
      </w:r>
      <w:r w:rsidR="00875054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>25</w:t>
      </w:r>
      <w:r w:rsidR="00225202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>64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บริษัทได้ชำระค่าหุ้นแล้วทั้งจำนวนให้แก่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Pr="00AB44FE">
        <w:rPr>
          <w:rFonts w:asciiTheme="majorBidi" w:hAnsiTheme="majorBidi" w:cstheme="majorBidi"/>
          <w:b w:val="0"/>
          <w:spacing w:val="-4"/>
          <w:sz w:val="30"/>
          <w:szCs w:val="30"/>
          <w:lang w:bidi="th-TH"/>
        </w:rPr>
        <w:t xml:space="preserve">CPG </w:t>
      </w: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มูลค่า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="005A7516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>2,478</w:t>
      </w:r>
      <w:r w:rsidRPr="00AB44FE">
        <w:rPr>
          <w:rFonts w:asciiTheme="majorBidi" w:hAnsiTheme="majorBidi" w:cstheme="majorBidi"/>
          <w:b w:val="0"/>
          <w:spacing w:val="-4"/>
          <w:sz w:val="30"/>
          <w:szCs w:val="30"/>
          <w:lang w:bidi="th-TH"/>
        </w:rPr>
        <w:t xml:space="preserve"> </w:t>
      </w: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ล้านอินเดียรูปี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หรือประมาณ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="00A425E5">
        <w:rPr>
          <w:rFonts w:asciiTheme="majorBidi" w:hAnsiTheme="majorBidi" w:cstheme="majorBidi"/>
          <w:b w:val="0"/>
          <w:spacing w:val="-4"/>
          <w:sz w:val="30"/>
          <w:szCs w:val="30"/>
          <w:lang w:bidi="th-TH"/>
        </w:rPr>
        <w:t>1,041</w:t>
      </w:r>
      <w:r w:rsidRPr="00AB44FE">
        <w:rPr>
          <w:rFonts w:asciiTheme="majorBidi" w:hAnsiTheme="majorBidi" w:cstheme="majorBidi"/>
          <w:b w:val="0"/>
          <w:spacing w:val="-4"/>
          <w:sz w:val="30"/>
          <w:szCs w:val="30"/>
          <w:lang w:bidi="th-TH"/>
        </w:rPr>
        <w:t xml:space="preserve"> </w:t>
      </w:r>
      <w:r w:rsidRPr="00AB44FE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ล้านบาท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="004518F1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โดยจะทำให้</w:t>
      </w:r>
      <w:r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="008535FC" w:rsidRPr="00965AA8">
        <w:rPr>
          <w:rFonts w:asciiTheme="majorBidi" w:hAnsiTheme="majorBidi" w:cstheme="majorBidi"/>
          <w:b w:val="0"/>
          <w:spacing w:val="-4"/>
          <w:sz w:val="30"/>
          <w:szCs w:val="30"/>
          <w:lang w:bidi="th-TH"/>
        </w:rPr>
        <w:t xml:space="preserve">CPA </w:t>
      </w:r>
      <w:r w:rsidR="008535FC" w:rsidRPr="00AB44FE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>เปลี่ยนสถานะจากบริษัทร่วมเป็นบริษัทย่อยของบริษัท</w:t>
      </w:r>
    </w:p>
    <w:p w14:paraId="572CEFD3" w14:textId="77777777" w:rsidR="00AB44FE" w:rsidRDefault="00AB44FE" w:rsidP="00AB1603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/>
        </w:rPr>
      </w:pPr>
    </w:p>
    <w:p w14:paraId="376DF2A2" w14:textId="0274A1A2" w:rsidR="00EC3607" w:rsidRDefault="001156F8" w:rsidP="00A7124E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  <w:r w:rsidRPr="00CB6304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1</w:t>
      </w:r>
      <w:r w:rsidR="004D7CD6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6</w:t>
      </w:r>
      <w:r w:rsidRPr="00CB6304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.2</w:t>
      </w:r>
      <w:r w:rsidR="00B561AB" w:rsidRPr="00CB6304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ab/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เมื่อวันที่</w:t>
      </w:r>
      <w:r w:rsidR="00CB6304" w:rsidRPr="00507FB2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="00507FB2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 xml:space="preserve">30 </w:t>
      </w:r>
      <w:r w:rsidR="00CB6304" w:rsidRPr="00507FB2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เมษายน</w:t>
      </w:r>
      <w:r w:rsidR="00507FB2">
        <w:rPr>
          <w:rFonts w:asciiTheme="majorBidi" w:hAnsiTheme="majorBidi" w:cs="Angsana New"/>
          <w:b w:val="0"/>
          <w:spacing w:val="-4"/>
          <w:sz w:val="30"/>
          <w:szCs w:val="30"/>
          <w:lang w:bidi="th-TH"/>
        </w:rPr>
        <w:t xml:space="preserve"> 2564</w:t>
      </w:r>
      <w:r w:rsidR="00CB6304" w:rsidRPr="00507FB2">
        <w:rPr>
          <w:rFonts w:asciiTheme="majorBidi" w:hAnsiTheme="majorBidi" w:cs="Angsana New"/>
          <w:b w:val="0"/>
          <w:spacing w:val="-4"/>
          <w:sz w:val="30"/>
          <w:szCs w:val="30"/>
          <w:cs/>
          <w:lang w:bidi="th-TH"/>
        </w:rPr>
        <w:t xml:space="preserve"> </w:t>
      </w:r>
      <w:r w:rsidR="00CB6304" w:rsidRPr="00507FB2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bidi="th-TH"/>
        </w:rPr>
        <w:t>ที่ประชุม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สามัญ</w:t>
      </w:r>
      <w:r w:rsidR="001B072E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ผู้ถือหุ้น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ประจำปีของบริษัทได้มีมติอนุมัติการจ่ายเงินปันผล จากผลการดำเนินงานของบริษัทประจำปี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E0113A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25</w:t>
      </w:r>
      <w:r w:rsidR="00C314BD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63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ให้แก่ผู้ถือหุ้นรวมทั้งสิ้นในอัตราหุ้นละ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49632F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1.00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บาท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โดยเงินปันผลดังกล่าว</w:t>
      </w:r>
      <w:r w:rsidR="001B072E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บริษัทได้มีการจ่ายครั้งแรกเมื่อวันที่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136C44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11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กันยายน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136C44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2563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เป็นเงินปันผลระหว่างกาลให้แก่ผู้ถือหุ้นไปแล้วในอัตราหุ้นละ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FD08D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0.40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บาท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จึงคงเหลือเป็นเงินปันผลจ่ายครั้งที่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FD08D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ให้กับผู้ถือหุ้นสามัญที่มีสิทธิรับเงินปันผลจำนวน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FD08D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8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,</w:t>
      </w:r>
      <w:r w:rsidR="005A76AF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413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,</w:t>
      </w:r>
      <w:r w:rsidR="005A76AF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568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,</w:t>
      </w:r>
      <w:r w:rsidR="005A76AF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585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หุ้น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ในอัตราหุ้นละ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FD08D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0</w:t>
      </w:r>
      <w:r w:rsidR="00CB6304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.</w:t>
      </w:r>
      <w:r w:rsidR="00710E34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60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บาท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เป็นจำนวนเงินรวม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16B5E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5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,</w:t>
      </w:r>
      <w:r w:rsidR="00C16B5E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048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ล้านบาท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และมีกำหนดจ่าย</w:t>
      </w:r>
      <w:r w:rsidR="0036312A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br/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เงินปันผลดังกล่าวในวันที่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FD08D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28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B6304" w:rsidRPr="009C509F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พฤษภาคม</w:t>
      </w:r>
      <w:r w:rsidR="00CB6304" w:rsidRPr="009C509F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896A88" w:rsidRPr="009C509F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2564</w:t>
      </w:r>
    </w:p>
    <w:p w14:paraId="5124CE98" w14:textId="0C168C91" w:rsidR="00E441B4" w:rsidRDefault="00E441B4" w:rsidP="00A7124E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</w:p>
    <w:p w14:paraId="581B4701" w14:textId="798930F1" w:rsidR="00E441B4" w:rsidRPr="006F541F" w:rsidRDefault="00E441B4" w:rsidP="00A7124E">
      <w:pPr>
        <w:pStyle w:val="acctmergecolhdg"/>
        <w:tabs>
          <w:tab w:val="left" w:pos="1080"/>
        </w:tabs>
        <w:spacing w:line="240" w:lineRule="auto"/>
        <w:ind w:left="1098" w:hanging="549"/>
        <w:jc w:val="thaiDistribute"/>
        <w:rPr>
          <w:rFonts w:cstheme="minorBidi"/>
          <w:sz w:val="30"/>
          <w:szCs w:val="30"/>
          <w:cs/>
          <w:lang w:bidi="th-TH"/>
        </w:rPr>
      </w:pPr>
    </w:p>
    <w:sectPr w:rsidR="00E441B4" w:rsidRPr="006F541F" w:rsidSect="00B55EE6">
      <w:headerReference w:type="default" r:id="rId21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9259F" w14:textId="77777777" w:rsidR="003A3D9F" w:rsidRDefault="003A3D9F" w:rsidP="004956B4">
      <w:r>
        <w:separator/>
      </w:r>
    </w:p>
  </w:endnote>
  <w:endnote w:type="continuationSeparator" w:id="0">
    <w:p w14:paraId="2BF3FD48" w14:textId="77777777" w:rsidR="003A3D9F" w:rsidRDefault="003A3D9F" w:rsidP="004956B4">
      <w:r>
        <w:continuationSeparator/>
      </w:r>
    </w:p>
  </w:endnote>
  <w:endnote w:type="continuationNotice" w:id="1">
    <w:p w14:paraId="57F4D6BF" w14:textId="77777777" w:rsidR="003A3D9F" w:rsidRDefault="003A3D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D34A2" w14:textId="77777777" w:rsidR="00A203BB" w:rsidRPr="003A52C4" w:rsidRDefault="00A203BB" w:rsidP="005A6EB0">
    <w:pPr>
      <w:pStyle w:val="Footer"/>
      <w:tabs>
        <w:tab w:val="clear" w:pos="4678"/>
        <w:tab w:val="center" w:pos="4801"/>
        <w:tab w:val="left" w:pos="7764"/>
      </w:tabs>
      <w:rPr>
        <w:rFonts w:ascii="Angsana New" w:hAnsi="Angsana New" w:cs="Angsana New"/>
        <w:noProof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 w:rsidRPr="003A52C4">
      <w:rPr>
        <w:rFonts w:ascii="Angsana New" w:hAnsi="Angsana New" w:cs="Angsana New"/>
        <w:noProof/>
        <w:sz w:val="30"/>
        <w:szCs w:val="30"/>
      </w:rPr>
      <w:fldChar w:fldCharType="begin"/>
    </w:r>
    <w:r w:rsidRPr="003A52C4">
      <w:rPr>
        <w:rFonts w:ascii="Angsana New" w:hAnsi="Angsana New" w:cs="Angsana New"/>
        <w:noProof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noProof/>
        <w:sz w:val="30"/>
        <w:szCs w:val="30"/>
      </w:rPr>
      <w:fldChar w:fldCharType="separate"/>
    </w:r>
    <w:r w:rsidRPr="00E00098">
      <w:rPr>
        <w:rFonts w:ascii="Angsana New" w:hAnsi="Angsana New" w:cs="Angsana New"/>
        <w:noProof/>
        <w:sz w:val="30"/>
        <w:szCs w:val="30"/>
        <w:lang w:val="en-AU"/>
      </w:rPr>
      <w:t>2</w:t>
    </w:r>
    <w:r w:rsidRPr="003A52C4">
      <w:rPr>
        <w:rFonts w:ascii="Angsana New" w:hAnsi="Angsana New" w:cs="Angsana New"/>
        <w:noProof/>
        <w:sz w:val="30"/>
        <w:szCs w:val="30"/>
      </w:rPr>
      <w:fldChar w:fldCharType="end"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</w:p>
  <w:p w14:paraId="2BF9201E" w14:textId="77777777" w:rsidR="00A203BB" w:rsidRPr="00DF155E" w:rsidRDefault="00A203BB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Courier New" w:hAnsi="Courier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4EF5" w14:textId="77777777" w:rsidR="00A203BB" w:rsidRPr="003A52C4" w:rsidRDefault="00A203BB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Pr="00E00098">
      <w:rPr>
        <w:rFonts w:ascii="Angsana New" w:hAnsi="Angsana New" w:cs="Angsana New"/>
        <w:noProof/>
        <w:sz w:val="30"/>
        <w:szCs w:val="30"/>
        <w:lang w:val="en-AU"/>
      </w:rPr>
      <w:t>2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49C6D130" w14:textId="77777777" w:rsidR="00A203BB" w:rsidRPr="00DF155E" w:rsidRDefault="00A203BB" w:rsidP="009519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6689B" w14:textId="77777777" w:rsidR="00A203BB" w:rsidRPr="003A52C4" w:rsidRDefault="00A203BB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56B7E01E" w14:textId="77777777" w:rsidR="00A203BB" w:rsidRPr="00DF155E" w:rsidRDefault="00A203BB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15F6F" w14:textId="77777777" w:rsidR="00A203BB" w:rsidRPr="003A52C4" w:rsidRDefault="00A203BB">
    <w:pPr>
      <w:pStyle w:val="Footer"/>
      <w:jc w:val="center"/>
      <w:rPr>
        <w:rFonts w:ascii="Angsana New" w:hAnsi="Angsana New" w:cs="Angsana New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E00098">
      <w:rPr>
        <w:rFonts w:ascii="Angsana New" w:hAnsi="Angsana New" w:cs="Angsana New"/>
        <w:noProof/>
        <w:sz w:val="30"/>
        <w:szCs w:val="30"/>
        <w:lang w:val="en-AU"/>
      </w:rPr>
      <w:t>1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20E6E757" w14:textId="77777777" w:rsidR="00A203BB" w:rsidRPr="004D0394" w:rsidRDefault="00A203BB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35D9E" w14:textId="14BFBAEE" w:rsidR="00A203BB" w:rsidRPr="00D83FF5" w:rsidRDefault="00A203BB" w:rsidP="00305033">
    <w:pPr>
      <w:tabs>
        <w:tab w:val="left" w:pos="9000"/>
      </w:tabs>
      <w:rPr>
        <w:rFonts w:ascii="Courier New" w:hAnsi="Courier New"/>
        <w:sz w:val="30"/>
        <w:szCs w:val="30"/>
      </w:rPr>
    </w:pPr>
    <w:r>
      <w:rPr>
        <w:rFonts w:ascii="Courier New" w:hAnsi="Courier New"/>
        <w:sz w:val="30"/>
        <w:szCs w:val="30"/>
      </w:rPr>
      <w:fldChar w:fldCharType="begin"/>
    </w:r>
    <w:r>
      <w:rPr>
        <w:rFonts w:ascii="Courier New" w:hAnsi="Courier New"/>
        <w:sz w:val="30"/>
        <w:szCs w:val="30"/>
      </w:rPr>
      <w:instrText xml:space="preserve"> FILENAME </w:instrText>
    </w:r>
    <w:r>
      <w:rPr>
        <w:rFonts w:ascii="Courier New" w:hAnsi="Courier New"/>
        <w:sz w:val="30"/>
        <w:szCs w:val="30"/>
      </w:rPr>
      <w:fldChar w:fldCharType="separate"/>
    </w:r>
    <w:r>
      <w:rPr>
        <w:rFonts w:ascii="Courier New" w:hAnsi="Courier New"/>
        <w:noProof/>
        <w:sz w:val="30"/>
        <w:szCs w:val="30"/>
      </w:rPr>
      <w:t>CPF_draft FS TH 11.05.21</w:t>
    </w:r>
    <w:r>
      <w:rPr>
        <w:rFonts w:ascii="Courier New" w:hAnsi="Courier New"/>
        <w:sz w:val="30"/>
        <w:szCs w:val="30"/>
      </w:rPr>
      <w:fldChar w:fldCharType="end"/>
    </w:r>
    <w:r>
      <w:rPr>
        <w:rFonts w:ascii="Courier New" w:hAnsi="Courier New" w:hint="cs"/>
        <w:sz w:val="30"/>
        <w:szCs w:val="30"/>
        <w:cs/>
      </w:rPr>
      <w:t xml:space="preserve">                                     </w:t>
    </w:r>
    <w:r>
      <w:rPr>
        <w:rFonts w:ascii="Courier New" w:hAnsi="Courier New"/>
        <w:sz w:val="30"/>
        <w:szCs w:val="30"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  <w:t xml:space="preserve">                                 </w:t>
    </w:r>
    <w:r>
      <w:rPr>
        <w:rFonts w:ascii="Courier New" w:hAnsi="Courier New"/>
        <w:sz w:val="30"/>
        <w:szCs w:val="30"/>
        <w:lang w:val="nl-NL"/>
      </w:rPr>
      <w:fldChar w:fldCharType="begin"/>
    </w:r>
    <w:r w:rsidRPr="00167857">
      <w:rPr>
        <w:rFonts w:ascii="Courier New" w:hAnsi="Courier New"/>
        <w:sz w:val="30"/>
        <w:szCs w:val="30"/>
      </w:rPr>
      <w:instrText xml:space="preserve"> PAGE  \* MERGEFORMAT </w:instrText>
    </w:r>
    <w:r>
      <w:rPr>
        <w:rFonts w:ascii="Courier New" w:hAnsi="Courier New"/>
        <w:sz w:val="30"/>
        <w:szCs w:val="30"/>
        <w:lang w:val="nl-NL"/>
      </w:rPr>
      <w:fldChar w:fldCharType="separate"/>
    </w:r>
    <w:r>
      <w:rPr>
        <w:rFonts w:ascii="Courier New" w:hAnsi="Courier New"/>
        <w:noProof/>
        <w:sz w:val="30"/>
        <w:szCs w:val="30"/>
      </w:rPr>
      <w:t>123</w:t>
    </w:r>
    <w:r>
      <w:rPr>
        <w:rFonts w:ascii="Courier New" w:hAnsi="Courier New"/>
        <w:sz w:val="30"/>
        <w:szCs w:val="30"/>
        <w:lang w:val="nl-NL"/>
      </w:rPr>
      <w:fldChar w:fldCharType="end"/>
    </w:r>
  </w:p>
  <w:p w14:paraId="20DB66F1" w14:textId="77777777" w:rsidR="00A203BB" w:rsidRDefault="00A203B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3AA62" w14:textId="77777777" w:rsidR="00A203BB" w:rsidRPr="003A52C4" w:rsidRDefault="00A203B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134C3604" w14:textId="77777777" w:rsidR="00A203BB" w:rsidRPr="00864539" w:rsidRDefault="00A203BB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9D4D3" w14:textId="77777777" w:rsidR="003A3D9F" w:rsidRDefault="003A3D9F" w:rsidP="004956B4">
      <w:r>
        <w:separator/>
      </w:r>
    </w:p>
  </w:footnote>
  <w:footnote w:type="continuationSeparator" w:id="0">
    <w:p w14:paraId="3654E6E0" w14:textId="77777777" w:rsidR="003A3D9F" w:rsidRDefault="003A3D9F" w:rsidP="004956B4">
      <w:r>
        <w:continuationSeparator/>
      </w:r>
    </w:p>
  </w:footnote>
  <w:footnote w:type="continuationNotice" w:id="1">
    <w:p w14:paraId="4CDDA096" w14:textId="77777777" w:rsidR="003A3D9F" w:rsidRDefault="003A3D9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FE119" w14:textId="77777777" w:rsidR="00A203BB" w:rsidRPr="003A52C4" w:rsidRDefault="00A203BB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16B4224" w14:textId="77777777" w:rsidR="00A203BB" w:rsidRPr="003A52C4" w:rsidRDefault="00A203BB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AD5328D" w14:textId="01BF383E" w:rsidR="00A203BB" w:rsidRPr="003A52C4" w:rsidRDefault="00A203BB" w:rsidP="00F271AD">
    <w:pPr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1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2</w:t>
    </w:r>
    <w:r w:rsidRPr="003A52C4">
      <w:rPr>
        <w:rFonts w:ascii="Angsana New" w:hAnsi="Angsana New" w:cs="Angsana New"/>
        <w:b/>
        <w:bCs/>
        <w:sz w:val="32"/>
        <w:szCs w:val="32"/>
      </w:rPr>
      <w:t>5</w:t>
    </w:r>
    <w:r w:rsidRPr="003A52C4">
      <w:rPr>
        <w:rFonts w:ascii="Angsana New" w:hAnsi="Angsana New" w:cs="Angsana New"/>
        <w:b/>
        <w:bCs/>
        <w:sz w:val="32"/>
        <w:szCs w:val="32"/>
        <w:cs/>
      </w:rPr>
      <w:t>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50010C09" w14:textId="77777777" w:rsidR="00A203BB" w:rsidRPr="009861C2" w:rsidRDefault="00A203BB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4C303" w14:textId="77777777" w:rsidR="00A203BB" w:rsidRPr="00B640EA" w:rsidRDefault="00A203BB" w:rsidP="00C26F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25"/>
      <w:rPr>
        <w:rFonts w:ascii="Angsana New" w:hAnsi="Angsana New" w:cs="Angsana New"/>
        <w:b/>
        <w:bCs/>
        <w:sz w:val="32"/>
        <w:szCs w:val="32"/>
        <w:cs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79A26C7" w14:textId="77777777" w:rsidR="00A203BB" w:rsidRPr="00B640EA" w:rsidRDefault="00A203BB" w:rsidP="00C26F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25"/>
      <w:rPr>
        <w:rFonts w:ascii="Angsana New" w:hAnsi="Angsana New" w:cs="Angsana New"/>
        <w:b/>
        <w:bCs/>
        <w:sz w:val="32"/>
        <w:szCs w:val="32"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FCE6E39" w14:textId="7B48E700" w:rsidR="00A203BB" w:rsidRPr="00B640EA" w:rsidRDefault="00A203BB" w:rsidP="00C26FD2">
    <w:pPr>
      <w:ind w:left="-225"/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640EA">
      <w:rPr>
        <w:rFonts w:ascii="Angsana New" w:hAnsi="Angsana New" w:cs="Angsana New"/>
        <w:b/>
        <w:bCs/>
        <w:sz w:val="32"/>
        <w:szCs w:val="32"/>
      </w:rPr>
      <w:t>3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1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564 </w:t>
    </w:r>
    <w:r w:rsidRPr="00B640EA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3617FC60" w14:textId="1447B32A" w:rsidR="00A203BB" w:rsidRDefault="00A203B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05E2D" w14:textId="77777777" w:rsidR="00A203BB" w:rsidRPr="003A52C4" w:rsidRDefault="00A203BB" w:rsidP="00E71E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297" w:hanging="288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69AE9B" w14:textId="77777777" w:rsidR="00A203BB" w:rsidRPr="003A52C4" w:rsidRDefault="00A203BB" w:rsidP="00E71E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297" w:hanging="288"/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B5C2403" w14:textId="666E2F32" w:rsidR="00A203BB" w:rsidRPr="003A52C4" w:rsidRDefault="00A203BB" w:rsidP="00E71E2E">
    <w:pPr>
      <w:tabs>
        <w:tab w:val="left" w:pos="270"/>
      </w:tabs>
      <w:ind w:left="297" w:hanging="288"/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1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2</w:t>
    </w:r>
    <w:r w:rsidRPr="003A52C4">
      <w:rPr>
        <w:rFonts w:ascii="Angsana New" w:hAnsi="Angsana New" w:cs="Angsana New"/>
        <w:b/>
        <w:bCs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</w:rPr>
      <w:t>64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5139B708" w14:textId="608A455D" w:rsidR="00A203BB" w:rsidRDefault="00A203BB">
    <w:pPr>
      <w:rPr>
        <w:rFonts w:cs="Angsana New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7D4CA" w14:textId="77777777" w:rsidR="00A203BB" w:rsidRPr="003A52C4" w:rsidRDefault="00A203BB" w:rsidP="00E71E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297" w:hanging="18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B4B1EF4" w14:textId="77777777" w:rsidR="00A203BB" w:rsidRPr="003A52C4" w:rsidRDefault="00A203BB" w:rsidP="00E71E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297" w:hanging="18"/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BEF3AC1" w14:textId="77777777" w:rsidR="00A203BB" w:rsidRPr="003A52C4" w:rsidRDefault="00A203BB" w:rsidP="00E71E2E">
    <w:pPr>
      <w:tabs>
        <w:tab w:val="left" w:pos="270"/>
      </w:tabs>
      <w:ind w:left="297" w:hanging="18"/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1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2</w:t>
    </w:r>
    <w:r w:rsidRPr="003A52C4">
      <w:rPr>
        <w:rFonts w:ascii="Angsana New" w:hAnsi="Angsana New" w:cs="Angsana New"/>
        <w:b/>
        <w:bCs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</w:rPr>
      <w:t>64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A203BB" w:rsidRDefault="00A203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36CE4" w14:textId="77777777" w:rsidR="00A203BB" w:rsidRPr="003A52C4" w:rsidRDefault="00A203BB" w:rsidP="00ED32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18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85529BD" w14:textId="77777777" w:rsidR="00A203BB" w:rsidRPr="003A52C4" w:rsidRDefault="00A203BB" w:rsidP="00ED32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18"/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62F195E" w14:textId="77777777" w:rsidR="00A203BB" w:rsidRPr="003A52C4" w:rsidRDefault="00A203BB" w:rsidP="00ED328C">
    <w:pPr>
      <w:tabs>
        <w:tab w:val="clear" w:pos="227"/>
      </w:tabs>
      <w:ind w:hanging="18"/>
      <w:jc w:val="both"/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A52C4">
      <w:rPr>
        <w:rFonts w:ascii="Angsana New" w:hAnsi="Angsana New" w:cs="Angsana New"/>
        <w:b/>
        <w:bCs/>
        <w:sz w:val="32"/>
        <w:szCs w:val="32"/>
      </w:rPr>
      <w:t>3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1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E00098">
      <w:rPr>
        <w:rFonts w:ascii="Angsana New" w:hAnsi="Angsana New" w:cs="Angsana New"/>
        <w:b/>
        <w:bCs/>
        <w:sz w:val="32"/>
        <w:szCs w:val="32"/>
        <w:lang w:val="en-AU"/>
      </w:rPr>
      <w:t>2</w:t>
    </w:r>
    <w:r w:rsidRPr="003A52C4">
      <w:rPr>
        <w:rFonts w:ascii="Angsana New" w:hAnsi="Angsana New" w:cs="Angsana New"/>
        <w:b/>
        <w:bCs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</w:rPr>
      <w:t>64</w:t>
    </w:r>
    <w:r w:rsidRPr="003A52C4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A203BB" w:rsidRDefault="00A20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9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7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0"/>
  </w:num>
  <w:num w:numId="11">
    <w:abstractNumId w:val="16"/>
  </w:num>
  <w:num w:numId="12">
    <w:abstractNumId w:val="21"/>
  </w:num>
  <w:num w:numId="13">
    <w:abstractNumId w:val="17"/>
  </w:num>
  <w:num w:numId="14">
    <w:abstractNumId w:val="12"/>
  </w:num>
  <w:num w:numId="15">
    <w:abstractNumId w:val="1"/>
  </w:num>
  <w:num w:numId="16">
    <w:abstractNumId w:val="15"/>
  </w:num>
  <w:num w:numId="17">
    <w:abstractNumId w:val="14"/>
  </w:num>
  <w:num w:numId="18">
    <w:abstractNumId w:val="19"/>
  </w:num>
  <w:num w:numId="19">
    <w:abstractNumId w:val="3"/>
  </w:num>
  <w:num w:numId="20">
    <w:abstractNumId w:val="7"/>
  </w:num>
  <w:num w:numId="21">
    <w:abstractNumId w:val="20"/>
  </w:num>
  <w:num w:numId="2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1B45"/>
    <w:rsid w:val="000022C2"/>
    <w:rsid w:val="00002354"/>
    <w:rsid w:val="00002C79"/>
    <w:rsid w:val="00002D22"/>
    <w:rsid w:val="00002D31"/>
    <w:rsid w:val="00003007"/>
    <w:rsid w:val="000031FB"/>
    <w:rsid w:val="000034AB"/>
    <w:rsid w:val="00003575"/>
    <w:rsid w:val="0000362B"/>
    <w:rsid w:val="0000366F"/>
    <w:rsid w:val="00003A4B"/>
    <w:rsid w:val="00003B50"/>
    <w:rsid w:val="00003CF4"/>
    <w:rsid w:val="00004347"/>
    <w:rsid w:val="00004592"/>
    <w:rsid w:val="000048DE"/>
    <w:rsid w:val="00004A37"/>
    <w:rsid w:val="00004BE1"/>
    <w:rsid w:val="00004C6C"/>
    <w:rsid w:val="00004D05"/>
    <w:rsid w:val="0000504F"/>
    <w:rsid w:val="00005053"/>
    <w:rsid w:val="00005420"/>
    <w:rsid w:val="00005650"/>
    <w:rsid w:val="000059C8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682"/>
    <w:rsid w:val="00011734"/>
    <w:rsid w:val="000117C7"/>
    <w:rsid w:val="0001185C"/>
    <w:rsid w:val="00011958"/>
    <w:rsid w:val="00011E28"/>
    <w:rsid w:val="00012000"/>
    <w:rsid w:val="00012007"/>
    <w:rsid w:val="00012414"/>
    <w:rsid w:val="00012973"/>
    <w:rsid w:val="00012A2D"/>
    <w:rsid w:val="00012BAD"/>
    <w:rsid w:val="00012BE0"/>
    <w:rsid w:val="00012BFB"/>
    <w:rsid w:val="00012E56"/>
    <w:rsid w:val="0001308B"/>
    <w:rsid w:val="000130EA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6"/>
    <w:rsid w:val="00014C67"/>
    <w:rsid w:val="00015077"/>
    <w:rsid w:val="00015237"/>
    <w:rsid w:val="00015393"/>
    <w:rsid w:val="000153B6"/>
    <w:rsid w:val="00015B25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A4"/>
    <w:rsid w:val="00017D92"/>
    <w:rsid w:val="00017E6F"/>
    <w:rsid w:val="00017EEF"/>
    <w:rsid w:val="00020377"/>
    <w:rsid w:val="00020520"/>
    <w:rsid w:val="000206B1"/>
    <w:rsid w:val="00020955"/>
    <w:rsid w:val="00020AAD"/>
    <w:rsid w:val="00020C9C"/>
    <w:rsid w:val="00020DF6"/>
    <w:rsid w:val="00020EE6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14"/>
    <w:rsid w:val="00021ECF"/>
    <w:rsid w:val="00022029"/>
    <w:rsid w:val="000226E3"/>
    <w:rsid w:val="00022819"/>
    <w:rsid w:val="0002282F"/>
    <w:rsid w:val="00022851"/>
    <w:rsid w:val="00022B51"/>
    <w:rsid w:val="00022D27"/>
    <w:rsid w:val="00022D38"/>
    <w:rsid w:val="00022E8E"/>
    <w:rsid w:val="00022E97"/>
    <w:rsid w:val="0002369A"/>
    <w:rsid w:val="00023744"/>
    <w:rsid w:val="0002379B"/>
    <w:rsid w:val="00023816"/>
    <w:rsid w:val="000238E9"/>
    <w:rsid w:val="00023954"/>
    <w:rsid w:val="00023DB8"/>
    <w:rsid w:val="00023E11"/>
    <w:rsid w:val="00023E63"/>
    <w:rsid w:val="00023F8C"/>
    <w:rsid w:val="00023FC1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93E"/>
    <w:rsid w:val="00026A7F"/>
    <w:rsid w:val="00026C83"/>
    <w:rsid w:val="00026CBE"/>
    <w:rsid w:val="000273E2"/>
    <w:rsid w:val="00027606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BD4"/>
    <w:rsid w:val="00031C38"/>
    <w:rsid w:val="00031E74"/>
    <w:rsid w:val="00031EEC"/>
    <w:rsid w:val="0003206E"/>
    <w:rsid w:val="000321FE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6EF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257"/>
    <w:rsid w:val="0003552A"/>
    <w:rsid w:val="000356CC"/>
    <w:rsid w:val="0003578C"/>
    <w:rsid w:val="000357EA"/>
    <w:rsid w:val="00035AA5"/>
    <w:rsid w:val="00035CAF"/>
    <w:rsid w:val="00036643"/>
    <w:rsid w:val="0003680A"/>
    <w:rsid w:val="00036927"/>
    <w:rsid w:val="00036A93"/>
    <w:rsid w:val="00037043"/>
    <w:rsid w:val="000371F5"/>
    <w:rsid w:val="00037345"/>
    <w:rsid w:val="00037423"/>
    <w:rsid w:val="00037583"/>
    <w:rsid w:val="000377D1"/>
    <w:rsid w:val="00037841"/>
    <w:rsid w:val="00037B04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1224"/>
    <w:rsid w:val="000412C6"/>
    <w:rsid w:val="000412DE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2F89"/>
    <w:rsid w:val="000431EA"/>
    <w:rsid w:val="00043377"/>
    <w:rsid w:val="00043788"/>
    <w:rsid w:val="00043B7C"/>
    <w:rsid w:val="00043CEE"/>
    <w:rsid w:val="000441E6"/>
    <w:rsid w:val="000442A4"/>
    <w:rsid w:val="000443A4"/>
    <w:rsid w:val="000444D8"/>
    <w:rsid w:val="000445A4"/>
    <w:rsid w:val="000447F9"/>
    <w:rsid w:val="000448A0"/>
    <w:rsid w:val="000448DD"/>
    <w:rsid w:val="000448DF"/>
    <w:rsid w:val="00044E80"/>
    <w:rsid w:val="00044E8D"/>
    <w:rsid w:val="00044EC0"/>
    <w:rsid w:val="00044EC4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F1"/>
    <w:rsid w:val="00050E21"/>
    <w:rsid w:val="00050ECD"/>
    <w:rsid w:val="000510DE"/>
    <w:rsid w:val="00051103"/>
    <w:rsid w:val="000511EC"/>
    <w:rsid w:val="0005136A"/>
    <w:rsid w:val="00051378"/>
    <w:rsid w:val="00051CA7"/>
    <w:rsid w:val="00051FE4"/>
    <w:rsid w:val="000521D9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FF"/>
    <w:rsid w:val="00054376"/>
    <w:rsid w:val="000543B5"/>
    <w:rsid w:val="00054411"/>
    <w:rsid w:val="00054674"/>
    <w:rsid w:val="0005478B"/>
    <w:rsid w:val="000547E1"/>
    <w:rsid w:val="00054C6D"/>
    <w:rsid w:val="0005505B"/>
    <w:rsid w:val="0005514A"/>
    <w:rsid w:val="00055167"/>
    <w:rsid w:val="00055234"/>
    <w:rsid w:val="00055530"/>
    <w:rsid w:val="0005559F"/>
    <w:rsid w:val="000555E5"/>
    <w:rsid w:val="00055610"/>
    <w:rsid w:val="000556E7"/>
    <w:rsid w:val="0005578E"/>
    <w:rsid w:val="000557E1"/>
    <w:rsid w:val="00055818"/>
    <w:rsid w:val="00055960"/>
    <w:rsid w:val="000559F3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694"/>
    <w:rsid w:val="000578C4"/>
    <w:rsid w:val="00057DE0"/>
    <w:rsid w:val="00057F80"/>
    <w:rsid w:val="0006013E"/>
    <w:rsid w:val="00060185"/>
    <w:rsid w:val="0006038B"/>
    <w:rsid w:val="00060457"/>
    <w:rsid w:val="000604B5"/>
    <w:rsid w:val="00060700"/>
    <w:rsid w:val="00060C24"/>
    <w:rsid w:val="00060D77"/>
    <w:rsid w:val="0006132F"/>
    <w:rsid w:val="000615D9"/>
    <w:rsid w:val="000616B2"/>
    <w:rsid w:val="00061810"/>
    <w:rsid w:val="000618D8"/>
    <w:rsid w:val="00061A5D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711"/>
    <w:rsid w:val="00064812"/>
    <w:rsid w:val="00064A0F"/>
    <w:rsid w:val="00064BFE"/>
    <w:rsid w:val="00064DDB"/>
    <w:rsid w:val="00064E2B"/>
    <w:rsid w:val="00064F02"/>
    <w:rsid w:val="00065110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3E6"/>
    <w:rsid w:val="0006648E"/>
    <w:rsid w:val="000665D4"/>
    <w:rsid w:val="000667B0"/>
    <w:rsid w:val="00066B9F"/>
    <w:rsid w:val="0006702A"/>
    <w:rsid w:val="0006741C"/>
    <w:rsid w:val="0006776E"/>
    <w:rsid w:val="00067D18"/>
    <w:rsid w:val="00067D22"/>
    <w:rsid w:val="00067D6A"/>
    <w:rsid w:val="00067ED8"/>
    <w:rsid w:val="00067F23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BC8"/>
    <w:rsid w:val="00072C0A"/>
    <w:rsid w:val="0007302E"/>
    <w:rsid w:val="000730B8"/>
    <w:rsid w:val="000730CF"/>
    <w:rsid w:val="000735C7"/>
    <w:rsid w:val="0007367C"/>
    <w:rsid w:val="0007372A"/>
    <w:rsid w:val="000739D9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278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85"/>
    <w:rsid w:val="00075BA6"/>
    <w:rsid w:val="00075C26"/>
    <w:rsid w:val="00075D68"/>
    <w:rsid w:val="00075E55"/>
    <w:rsid w:val="00076003"/>
    <w:rsid w:val="0007616E"/>
    <w:rsid w:val="000764E4"/>
    <w:rsid w:val="000764E8"/>
    <w:rsid w:val="0007679B"/>
    <w:rsid w:val="00076934"/>
    <w:rsid w:val="000770F6"/>
    <w:rsid w:val="000771C3"/>
    <w:rsid w:val="0007723D"/>
    <w:rsid w:val="00077255"/>
    <w:rsid w:val="000772FF"/>
    <w:rsid w:val="000774FF"/>
    <w:rsid w:val="00077665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C30"/>
    <w:rsid w:val="00080C50"/>
    <w:rsid w:val="00080D81"/>
    <w:rsid w:val="00080DB8"/>
    <w:rsid w:val="00080E4B"/>
    <w:rsid w:val="00080F02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3117"/>
    <w:rsid w:val="000832B1"/>
    <w:rsid w:val="0008349C"/>
    <w:rsid w:val="00083551"/>
    <w:rsid w:val="0008356D"/>
    <w:rsid w:val="00083654"/>
    <w:rsid w:val="0008383D"/>
    <w:rsid w:val="000838F4"/>
    <w:rsid w:val="000839A7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82"/>
    <w:rsid w:val="00084D0F"/>
    <w:rsid w:val="00084F4E"/>
    <w:rsid w:val="00084F6D"/>
    <w:rsid w:val="00085427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83A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29B"/>
    <w:rsid w:val="000923B3"/>
    <w:rsid w:val="0009240A"/>
    <w:rsid w:val="00092452"/>
    <w:rsid w:val="000925A6"/>
    <w:rsid w:val="0009260C"/>
    <w:rsid w:val="00092641"/>
    <w:rsid w:val="00092750"/>
    <w:rsid w:val="000927DB"/>
    <w:rsid w:val="00092CCB"/>
    <w:rsid w:val="00092D3E"/>
    <w:rsid w:val="00092D62"/>
    <w:rsid w:val="00092DF0"/>
    <w:rsid w:val="0009302D"/>
    <w:rsid w:val="000933EB"/>
    <w:rsid w:val="0009345A"/>
    <w:rsid w:val="0009386F"/>
    <w:rsid w:val="00093956"/>
    <w:rsid w:val="00093972"/>
    <w:rsid w:val="00093A25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D5B"/>
    <w:rsid w:val="00097F97"/>
    <w:rsid w:val="000A0218"/>
    <w:rsid w:val="000A02B9"/>
    <w:rsid w:val="000A0686"/>
    <w:rsid w:val="000A0B37"/>
    <w:rsid w:val="000A0C14"/>
    <w:rsid w:val="000A0D6E"/>
    <w:rsid w:val="000A0DB1"/>
    <w:rsid w:val="000A0EA3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186"/>
    <w:rsid w:val="000A72CF"/>
    <w:rsid w:val="000A74B7"/>
    <w:rsid w:val="000A7521"/>
    <w:rsid w:val="000A77F9"/>
    <w:rsid w:val="000A7987"/>
    <w:rsid w:val="000A7BD8"/>
    <w:rsid w:val="000A7E06"/>
    <w:rsid w:val="000A7EF0"/>
    <w:rsid w:val="000A7F01"/>
    <w:rsid w:val="000B0105"/>
    <w:rsid w:val="000B01F4"/>
    <w:rsid w:val="000B0239"/>
    <w:rsid w:val="000B0279"/>
    <w:rsid w:val="000B03A0"/>
    <w:rsid w:val="000B0703"/>
    <w:rsid w:val="000B0720"/>
    <w:rsid w:val="000B0819"/>
    <w:rsid w:val="000B0A96"/>
    <w:rsid w:val="000B0C76"/>
    <w:rsid w:val="000B0D21"/>
    <w:rsid w:val="000B0E74"/>
    <w:rsid w:val="000B0FDC"/>
    <w:rsid w:val="000B1236"/>
    <w:rsid w:val="000B14B0"/>
    <w:rsid w:val="000B15A3"/>
    <w:rsid w:val="000B161C"/>
    <w:rsid w:val="000B1637"/>
    <w:rsid w:val="000B16B7"/>
    <w:rsid w:val="000B1729"/>
    <w:rsid w:val="000B179D"/>
    <w:rsid w:val="000B1918"/>
    <w:rsid w:val="000B1B44"/>
    <w:rsid w:val="000B1BEC"/>
    <w:rsid w:val="000B1C8A"/>
    <w:rsid w:val="000B1C94"/>
    <w:rsid w:val="000B205D"/>
    <w:rsid w:val="000B2720"/>
    <w:rsid w:val="000B27A1"/>
    <w:rsid w:val="000B2839"/>
    <w:rsid w:val="000B2A7B"/>
    <w:rsid w:val="000B2B29"/>
    <w:rsid w:val="000B2BD3"/>
    <w:rsid w:val="000B2BD9"/>
    <w:rsid w:val="000B2F40"/>
    <w:rsid w:val="000B3090"/>
    <w:rsid w:val="000B310B"/>
    <w:rsid w:val="000B31ED"/>
    <w:rsid w:val="000B328E"/>
    <w:rsid w:val="000B32CF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7D0"/>
    <w:rsid w:val="000B49F3"/>
    <w:rsid w:val="000B4E88"/>
    <w:rsid w:val="000B4FDC"/>
    <w:rsid w:val="000B558C"/>
    <w:rsid w:val="000B56F9"/>
    <w:rsid w:val="000B59B3"/>
    <w:rsid w:val="000B5BAD"/>
    <w:rsid w:val="000B5DAF"/>
    <w:rsid w:val="000B603E"/>
    <w:rsid w:val="000B644B"/>
    <w:rsid w:val="000B65CF"/>
    <w:rsid w:val="000B66B1"/>
    <w:rsid w:val="000B67B1"/>
    <w:rsid w:val="000B695E"/>
    <w:rsid w:val="000B6C3E"/>
    <w:rsid w:val="000B6DE0"/>
    <w:rsid w:val="000B7195"/>
    <w:rsid w:val="000B71CC"/>
    <w:rsid w:val="000B7281"/>
    <w:rsid w:val="000B750A"/>
    <w:rsid w:val="000B78AD"/>
    <w:rsid w:val="000B7A60"/>
    <w:rsid w:val="000B7D27"/>
    <w:rsid w:val="000B7F49"/>
    <w:rsid w:val="000B7F82"/>
    <w:rsid w:val="000B7FDB"/>
    <w:rsid w:val="000C000B"/>
    <w:rsid w:val="000C0034"/>
    <w:rsid w:val="000C01F1"/>
    <w:rsid w:val="000C0321"/>
    <w:rsid w:val="000C0365"/>
    <w:rsid w:val="000C0370"/>
    <w:rsid w:val="000C0387"/>
    <w:rsid w:val="000C0457"/>
    <w:rsid w:val="000C04B1"/>
    <w:rsid w:val="000C051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429"/>
    <w:rsid w:val="000C25A4"/>
    <w:rsid w:val="000C2732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79F"/>
    <w:rsid w:val="000C4846"/>
    <w:rsid w:val="000C4A0A"/>
    <w:rsid w:val="000C4A64"/>
    <w:rsid w:val="000C4F26"/>
    <w:rsid w:val="000C514D"/>
    <w:rsid w:val="000C51D9"/>
    <w:rsid w:val="000C5765"/>
    <w:rsid w:val="000C57CA"/>
    <w:rsid w:val="000C5851"/>
    <w:rsid w:val="000C5AD3"/>
    <w:rsid w:val="000C5B66"/>
    <w:rsid w:val="000C5DC6"/>
    <w:rsid w:val="000C5E54"/>
    <w:rsid w:val="000C5FAF"/>
    <w:rsid w:val="000C608D"/>
    <w:rsid w:val="000C6110"/>
    <w:rsid w:val="000C61AE"/>
    <w:rsid w:val="000C6589"/>
    <w:rsid w:val="000C666A"/>
    <w:rsid w:val="000C666B"/>
    <w:rsid w:val="000C670E"/>
    <w:rsid w:val="000C693C"/>
    <w:rsid w:val="000C6D34"/>
    <w:rsid w:val="000C6FEC"/>
    <w:rsid w:val="000C7104"/>
    <w:rsid w:val="000C7182"/>
    <w:rsid w:val="000C71AE"/>
    <w:rsid w:val="000C71E3"/>
    <w:rsid w:val="000C74A7"/>
    <w:rsid w:val="000C74EE"/>
    <w:rsid w:val="000C75CA"/>
    <w:rsid w:val="000C76A8"/>
    <w:rsid w:val="000C77A2"/>
    <w:rsid w:val="000C78FF"/>
    <w:rsid w:val="000C7BF5"/>
    <w:rsid w:val="000C7CB3"/>
    <w:rsid w:val="000C7CDA"/>
    <w:rsid w:val="000C7F8A"/>
    <w:rsid w:val="000D00F5"/>
    <w:rsid w:val="000D04E6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19C"/>
    <w:rsid w:val="000D21E0"/>
    <w:rsid w:val="000D221C"/>
    <w:rsid w:val="000D2333"/>
    <w:rsid w:val="000D250F"/>
    <w:rsid w:val="000D267D"/>
    <w:rsid w:val="000D280F"/>
    <w:rsid w:val="000D28AF"/>
    <w:rsid w:val="000D2AD2"/>
    <w:rsid w:val="000D2B86"/>
    <w:rsid w:val="000D2BAF"/>
    <w:rsid w:val="000D30FB"/>
    <w:rsid w:val="000D3333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20"/>
    <w:rsid w:val="000D403E"/>
    <w:rsid w:val="000D4071"/>
    <w:rsid w:val="000D41FB"/>
    <w:rsid w:val="000D4418"/>
    <w:rsid w:val="000D46AC"/>
    <w:rsid w:val="000D4901"/>
    <w:rsid w:val="000D4F06"/>
    <w:rsid w:val="000D5008"/>
    <w:rsid w:val="000D5187"/>
    <w:rsid w:val="000D5565"/>
    <w:rsid w:val="000D588C"/>
    <w:rsid w:val="000D5990"/>
    <w:rsid w:val="000D599D"/>
    <w:rsid w:val="000D5AB7"/>
    <w:rsid w:val="000D5B3B"/>
    <w:rsid w:val="000D5FC5"/>
    <w:rsid w:val="000D60C2"/>
    <w:rsid w:val="000D6121"/>
    <w:rsid w:val="000D6971"/>
    <w:rsid w:val="000D6AF0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CD0"/>
    <w:rsid w:val="000E0D18"/>
    <w:rsid w:val="000E101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B3B"/>
    <w:rsid w:val="000E3C2B"/>
    <w:rsid w:val="000E3FCF"/>
    <w:rsid w:val="000E4226"/>
    <w:rsid w:val="000E42AE"/>
    <w:rsid w:val="000E4654"/>
    <w:rsid w:val="000E480D"/>
    <w:rsid w:val="000E49CB"/>
    <w:rsid w:val="000E4CAE"/>
    <w:rsid w:val="000E4D88"/>
    <w:rsid w:val="000E504E"/>
    <w:rsid w:val="000E5057"/>
    <w:rsid w:val="000E511E"/>
    <w:rsid w:val="000E5599"/>
    <w:rsid w:val="000E56C2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BA7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61B"/>
    <w:rsid w:val="000F47E7"/>
    <w:rsid w:val="000F480A"/>
    <w:rsid w:val="000F4919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205"/>
    <w:rsid w:val="000F629E"/>
    <w:rsid w:val="000F6AD7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322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000"/>
    <w:rsid w:val="0010123E"/>
    <w:rsid w:val="0010138E"/>
    <w:rsid w:val="00101494"/>
    <w:rsid w:val="0010165B"/>
    <w:rsid w:val="00101B3F"/>
    <w:rsid w:val="00101C04"/>
    <w:rsid w:val="00101C0D"/>
    <w:rsid w:val="00101E96"/>
    <w:rsid w:val="0010248F"/>
    <w:rsid w:val="00102494"/>
    <w:rsid w:val="00102516"/>
    <w:rsid w:val="001027FA"/>
    <w:rsid w:val="0010291D"/>
    <w:rsid w:val="00102A46"/>
    <w:rsid w:val="00102A8C"/>
    <w:rsid w:val="00102CB5"/>
    <w:rsid w:val="00102DEC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ED2"/>
    <w:rsid w:val="00104EFB"/>
    <w:rsid w:val="00104F95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5CF0"/>
    <w:rsid w:val="00105F77"/>
    <w:rsid w:val="0010603C"/>
    <w:rsid w:val="001063B0"/>
    <w:rsid w:val="00106409"/>
    <w:rsid w:val="0010666F"/>
    <w:rsid w:val="00106CDD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CA"/>
    <w:rsid w:val="001111E5"/>
    <w:rsid w:val="0011122A"/>
    <w:rsid w:val="001114C7"/>
    <w:rsid w:val="001115EE"/>
    <w:rsid w:val="0011199A"/>
    <w:rsid w:val="00111ADB"/>
    <w:rsid w:val="00111B4C"/>
    <w:rsid w:val="00111F9A"/>
    <w:rsid w:val="001123AE"/>
    <w:rsid w:val="00112593"/>
    <w:rsid w:val="00112726"/>
    <w:rsid w:val="00112908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8F"/>
    <w:rsid w:val="001143CC"/>
    <w:rsid w:val="001144C0"/>
    <w:rsid w:val="001144CE"/>
    <w:rsid w:val="001144F3"/>
    <w:rsid w:val="001145D2"/>
    <w:rsid w:val="001148E3"/>
    <w:rsid w:val="001149A6"/>
    <w:rsid w:val="001149FD"/>
    <w:rsid w:val="001149FF"/>
    <w:rsid w:val="00114CAC"/>
    <w:rsid w:val="001153E5"/>
    <w:rsid w:val="001156F8"/>
    <w:rsid w:val="0011571E"/>
    <w:rsid w:val="00115C82"/>
    <w:rsid w:val="00115E56"/>
    <w:rsid w:val="00115FC5"/>
    <w:rsid w:val="001160E2"/>
    <w:rsid w:val="001161B7"/>
    <w:rsid w:val="001161F3"/>
    <w:rsid w:val="001162EC"/>
    <w:rsid w:val="00116421"/>
    <w:rsid w:val="001165AA"/>
    <w:rsid w:val="001166A4"/>
    <w:rsid w:val="00116BBF"/>
    <w:rsid w:val="00116CE6"/>
    <w:rsid w:val="00117031"/>
    <w:rsid w:val="0011703C"/>
    <w:rsid w:val="0011719C"/>
    <w:rsid w:val="0011743D"/>
    <w:rsid w:val="0011745A"/>
    <w:rsid w:val="001174EC"/>
    <w:rsid w:val="001174FD"/>
    <w:rsid w:val="00117589"/>
    <w:rsid w:val="001177DB"/>
    <w:rsid w:val="0011799D"/>
    <w:rsid w:val="00117B45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814"/>
    <w:rsid w:val="00122AEA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97"/>
    <w:rsid w:val="001238D8"/>
    <w:rsid w:val="00123C66"/>
    <w:rsid w:val="00123D8E"/>
    <w:rsid w:val="00123DD4"/>
    <w:rsid w:val="00123DE2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9DD"/>
    <w:rsid w:val="00125C60"/>
    <w:rsid w:val="00125CB4"/>
    <w:rsid w:val="00125F9C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49F"/>
    <w:rsid w:val="0013050F"/>
    <w:rsid w:val="00130667"/>
    <w:rsid w:val="00130774"/>
    <w:rsid w:val="00130874"/>
    <w:rsid w:val="001309E6"/>
    <w:rsid w:val="00130A77"/>
    <w:rsid w:val="00130A9E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5F4"/>
    <w:rsid w:val="001318AB"/>
    <w:rsid w:val="00131A42"/>
    <w:rsid w:val="00131A7E"/>
    <w:rsid w:val="00131D0B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858"/>
    <w:rsid w:val="00134861"/>
    <w:rsid w:val="0013486F"/>
    <w:rsid w:val="001348A5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F5"/>
    <w:rsid w:val="001357DA"/>
    <w:rsid w:val="00135833"/>
    <w:rsid w:val="00135D85"/>
    <w:rsid w:val="00135DBE"/>
    <w:rsid w:val="00135E61"/>
    <w:rsid w:val="00135FE0"/>
    <w:rsid w:val="00136242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F42"/>
    <w:rsid w:val="00136FE5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7C0"/>
    <w:rsid w:val="00140A62"/>
    <w:rsid w:val="00140A6A"/>
    <w:rsid w:val="00140C9D"/>
    <w:rsid w:val="00140D56"/>
    <w:rsid w:val="00140F64"/>
    <w:rsid w:val="00140FB7"/>
    <w:rsid w:val="00140FE3"/>
    <w:rsid w:val="00141302"/>
    <w:rsid w:val="00141527"/>
    <w:rsid w:val="001416FD"/>
    <w:rsid w:val="00141732"/>
    <w:rsid w:val="00141755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2F89"/>
    <w:rsid w:val="0014336A"/>
    <w:rsid w:val="001435F3"/>
    <w:rsid w:val="001439E9"/>
    <w:rsid w:val="00143A49"/>
    <w:rsid w:val="00143D7F"/>
    <w:rsid w:val="00143E30"/>
    <w:rsid w:val="00143E76"/>
    <w:rsid w:val="00143F53"/>
    <w:rsid w:val="0014406C"/>
    <w:rsid w:val="00144397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2D6"/>
    <w:rsid w:val="001468EB"/>
    <w:rsid w:val="00146DB3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2A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7A0"/>
    <w:rsid w:val="00153924"/>
    <w:rsid w:val="00153930"/>
    <w:rsid w:val="00153B19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911"/>
    <w:rsid w:val="00154989"/>
    <w:rsid w:val="00154C11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1B3"/>
    <w:rsid w:val="001562A0"/>
    <w:rsid w:val="00156304"/>
    <w:rsid w:val="0015647F"/>
    <w:rsid w:val="00156875"/>
    <w:rsid w:val="0015694F"/>
    <w:rsid w:val="00156AAE"/>
    <w:rsid w:val="00156D86"/>
    <w:rsid w:val="00156EB6"/>
    <w:rsid w:val="001572C5"/>
    <w:rsid w:val="00157301"/>
    <w:rsid w:val="00157598"/>
    <w:rsid w:val="001575D0"/>
    <w:rsid w:val="0015760F"/>
    <w:rsid w:val="001576DD"/>
    <w:rsid w:val="00157A5D"/>
    <w:rsid w:val="00157B4B"/>
    <w:rsid w:val="00157C04"/>
    <w:rsid w:val="00157CE1"/>
    <w:rsid w:val="00157DB5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26B"/>
    <w:rsid w:val="001614DB"/>
    <w:rsid w:val="001618A1"/>
    <w:rsid w:val="00161B10"/>
    <w:rsid w:val="00161B3B"/>
    <w:rsid w:val="00161CB4"/>
    <w:rsid w:val="00161D06"/>
    <w:rsid w:val="00161D1E"/>
    <w:rsid w:val="00161D4F"/>
    <w:rsid w:val="00161D6E"/>
    <w:rsid w:val="00161ECD"/>
    <w:rsid w:val="00161F72"/>
    <w:rsid w:val="0016207F"/>
    <w:rsid w:val="001620C9"/>
    <w:rsid w:val="0016236C"/>
    <w:rsid w:val="0016248C"/>
    <w:rsid w:val="001628B6"/>
    <w:rsid w:val="00162935"/>
    <w:rsid w:val="00162AEF"/>
    <w:rsid w:val="00162B34"/>
    <w:rsid w:val="00162C15"/>
    <w:rsid w:val="00162C6F"/>
    <w:rsid w:val="00162DC5"/>
    <w:rsid w:val="00162F96"/>
    <w:rsid w:val="0016326B"/>
    <w:rsid w:val="0016339C"/>
    <w:rsid w:val="00163542"/>
    <w:rsid w:val="00163715"/>
    <w:rsid w:val="00163864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531B"/>
    <w:rsid w:val="00165745"/>
    <w:rsid w:val="001658BE"/>
    <w:rsid w:val="00165B0C"/>
    <w:rsid w:val="00165C30"/>
    <w:rsid w:val="00165C8F"/>
    <w:rsid w:val="00165E6A"/>
    <w:rsid w:val="001661C5"/>
    <w:rsid w:val="001663F2"/>
    <w:rsid w:val="0016640D"/>
    <w:rsid w:val="0016685D"/>
    <w:rsid w:val="001668CB"/>
    <w:rsid w:val="00166957"/>
    <w:rsid w:val="00166977"/>
    <w:rsid w:val="00166B3F"/>
    <w:rsid w:val="00166C28"/>
    <w:rsid w:val="00166FCC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0DA8"/>
    <w:rsid w:val="001710D4"/>
    <w:rsid w:val="001711A1"/>
    <w:rsid w:val="00171254"/>
    <w:rsid w:val="00171301"/>
    <w:rsid w:val="00171385"/>
    <w:rsid w:val="001717D8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AD1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27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9C5"/>
    <w:rsid w:val="00182C4F"/>
    <w:rsid w:val="00182D1B"/>
    <w:rsid w:val="00182EE3"/>
    <w:rsid w:val="00182EE4"/>
    <w:rsid w:val="0018303F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525"/>
    <w:rsid w:val="00186751"/>
    <w:rsid w:val="00186891"/>
    <w:rsid w:val="001868AA"/>
    <w:rsid w:val="0018694C"/>
    <w:rsid w:val="00186B8D"/>
    <w:rsid w:val="00186CB9"/>
    <w:rsid w:val="001870F5"/>
    <w:rsid w:val="00187161"/>
    <w:rsid w:val="0018735F"/>
    <w:rsid w:val="00187423"/>
    <w:rsid w:val="00187550"/>
    <w:rsid w:val="001878B4"/>
    <w:rsid w:val="00187928"/>
    <w:rsid w:val="001879F0"/>
    <w:rsid w:val="00187B5A"/>
    <w:rsid w:val="00187BD3"/>
    <w:rsid w:val="00187C4D"/>
    <w:rsid w:val="00187D7D"/>
    <w:rsid w:val="00187F9E"/>
    <w:rsid w:val="00190055"/>
    <w:rsid w:val="001905AE"/>
    <w:rsid w:val="001905F9"/>
    <w:rsid w:val="0019087C"/>
    <w:rsid w:val="00190F6F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22"/>
    <w:rsid w:val="00192A56"/>
    <w:rsid w:val="00192AA2"/>
    <w:rsid w:val="00192C08"/>
    <w:rsid w:val="00192C09"/>
    <w:rsid w:val="00192CE8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9CA"/>
    <w:rsid w:val="00195AB4"/>
    <w:rsid w:val="00195DED"/>
    <w:rsid w:val="001960B8"/>
    <w:rsid w:val="00196115"/>
    <w:rsid w:val="00196562"/>
    <w:rsid w:val="0019672D"/>
    <w:rsid w:val="001967D1"/>
    <w:rsid w:val="00196AB0"/>
    <w:rsid w:val="00196B67"/>
    <w:rsid w:val="00196BC6"/>
    <w:rsid w:val="00196CBC"/>
    <w:rsid w:val="00196DB5"/>
    <w:rsid w:val="0019701C"/>
    <w:rsid w:val="00197050"/>
    <w:rsid w:val="001971E6"/>
    <w:rsid w:val="00197264"/>
    <w:rsid w:val="0019727B"/>
    <w:rsid w:val="00197609"/>
    <w:rsid w:val="0019765A"/>
    <w:rsid w:val="001977EF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712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5AE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E1"/>
    <w:rsid w:val="001A3C3C"/>
    <w:rsid w:val="001A3CC7"/>
    <w:rsid w:val="001A3D06"/>
    <w:rsid w:val="001A3EEB"/>
    <w:rsid w:val="001A42B9"/>
    <w:rsid w:val="001A43BD"/>
    <w:rsid w:val="001A4558"/>
    <w:rsid w:val="001A47DD"/>
    <w:rsid w:val="001A48FA"/>
    <w:rsid w:val="001A4C10"/>
    <w:rsid w:val="001A4D8D"/>
    <w:rsid w:val="001A4F6E"/>
    <w:rsid w:val="001A50A5"/>
    <w:rsid w:val="001A5211"/>
    <w:rsid w:val="001A522F"/>
    <w:rsid w:val="001A547F"/>
    <w:rsid w:val="001A5666"/>
    <w:rsid w:val="001A5D69"/>
    <w:rsid w:val="001A60FE"/>
    <w:rsid w:val="001A618C"/>
    <w:rsid w:val="001A61A8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B010E"/>
    <w:rsid w:val="001B01F0"/>
    <w:rsid w:val="001B0250"/>
    <w:rsid w:val="001B02FA"/>
    <w:rsid w:val="001B05AB"/>
    <w:rsid w:val="001B072E"/>
    <w:rsid w:val="001B09D4"/>
    <w:rsid w:val="001B0A2F"/>
    <w:rsid w:val="001B0D99"/>
    <w:rsid w:val="001B1008"/>
    <w:rsid w:val="001B102B"/>
    <w:rsid w:val="001B1597"/>
    <w:rsid w:val="001B15D8"/>
    <w:rsid w:val="001B1772"/>
    <w:rsid w:val="001B180F"/>
    <w:rsid w:val="001B19B7"/>
    <w:rsid w:val="001B1C79"/>
    <w:rsid w:val="001B1C98"/>
    <w:rsid w:val="001B1DF3"/>
    <w:rsid w:val="001B1E16"/>
    <w:rsid w:val="001B1EA6"/>
    <w:rsid w:val="001B21A5"/>
    <w:rsid w:val="001B21C6"/>
    <w:rsid w:val="001B2462"/>
    <w:rsid w:val="001B28C2"/>
    <w:rsid w:val="001B2961"/>
    <w:rsid w:val="001B2966"/>
    <w:rsid w:val="001B2A21"/>
    <w:rsid w:val="001B2A76"/>
    <w:rsid w:val="001B2A98"/>
    <w:rsid w:val="001B2F25"/>
    <w:rsid w:val="001B3133"/>
    <w:rsid w:val="001B3251"/>
    <w:rsid w:val="001B3405"/>
    <w:rsid w:val="001B3410"/>
    <w:rsid w:val="001B34B1"/>
    <w:rsid w:val="001B34BD"/>
    <w:rsid w:val="001B35B5"/>
    <w:rsid w:val="001B375C"/>
    <w:rsid w:val="001B3835"/>
    <w:rsid w:val="001B3961"/>
    <w:rsid w:val="001B3BFA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1FF"/>
    <w:rsid w:val="001B5832"/>
    <w:rsid w:val="001B597C"/>
    <w:rsid w:val="001B5B58"/>
    <w:rsid w:val="001B5C11"/>
    <w:rsid w:val="001B5D9F"/>
    <w:rsid w:val="001B5DE8"/>
    <w:rsid w:val="001B5F02"/>
    <w:rsid w:val="001B5F63"/>
    <w:rsid w:val="001B60E1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124"/>
    <w:rsid w:val="001B7214"/>
    <w:rsid w:val="001B759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D1D"/>
    <w:rsid w:val="001C0F8C"/>
    <w:rsid w:val="001C0FB6"/>
    <w:rsid w:val="001C0FF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1ACA"/>
    <w:rsid w:val="001C1AE6"/>
    <w:rsid w:val="001C20FA"/>
    <w:rsid w:val="001C236B"/>
    <w:rsid w:val="001C24F9"/>
    <w:rsid w:val="001C296C"/>
    <w:rsid w:val="001C2E3B"/>
    <w:rsid w:val="001C2EC8"/>
    <w:rsid w:val="001C2FBA"/>
    <w:rsid w:val="001C3069"/>
    <w:rsid w:val="001C3089"/>
    <w:rsid w:val="001C368B"/>
    <w:rsid w:val="001C374F"/>
    <w:rsid w:val="001C38A3"/>
    <w:rsid w:val="001C38BD"/>
    <w:rsid w:val="001C3A5F"/>
    <w:rsid w:val="001C3C64"/>
    <w:rsid w:val="001C3F75"/>
    <w:rsid w:val="001C4192"/>
    <w:rsid w:val="001C46B1"/>
    <w:rsid w:val="001C47C5"/>
    <w:rsid w:val="001C4A45"/>
    <w:rsid w:val="001C4BC4"/>
    <w:rsid w:val="001C4C48"/>
    <w:rsid w:val="001C4CE6"/>
    <w:rsid w:val="001C4D39"/>
    <w:rsid w:val="001C4DE8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1D0"/>
    <w:rsid w:val="001C6244"/>
    <w:rsid w:val="001C6512"/>
    <w:rsid w:val="001C6655"/>
    <w:rsid w:val="001C6971"/>
    <w:rsid w:val="001C6BAA"/>
    <w:rsid w:val="001C6DCF"/>
    <w:rsid w:val="001C6EA8"/>
    <w:rsid w:val="001C6F72"/>
    <w:rsid w:val="001C6FC2"/>
    <w:rsid w:val="001C708B"/>
    <w:rsid w:val="001C7194"/>
    <w:rsid w:val="001C71DF"/>
    <w:rsid w:val="001C7228"/>
    <w:rsid w:val="001C727A"/>
    <w:rsid w:val="001C73E2"/>
    <w:rsid w:val="001C7415"/>
    <w:rsid w:val="001C77FA"/>
    <w:rsid w:val="001C7869"/>
    <w:rsid w:val="001C78D4"/>
    <w:rsid w:val="001C7A9F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27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0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53"/>
    <w:rsid w:val="001D359B"/>
    <w:rsid w:val="001D36DE"/>
    <w:rsid w:val="001D3DE3"/>
    <w:rsid w:val="001D409B"/>
    <w:rsid w:val="001D40B3"/>
    <w:rsid w:val="001D40BE"/>
    <w:rsid w:val="001D420E"/>
    <w:rsid w:val="001D459C"/>
    <w:rsid w:val="001D4CEE"/>
    <w:rsid w:val="001D4EFF"/>
    <w:rsid w:val="001D5435"/>
    <w:rsid w:val="001D5721"/>
    <w:rsid w:val="001D5802"/>
    <w:rsid w:val="001D5B12"/>
    <w:rsid w:val="001D5BB0"/>
    <w:rsid w:val="001D5F2A"/>
    <w:rsid w:val="001D5F7F"/>
    <w:rsid w:val="001D6006"/>
    <w:rsid w:val="001D61D8"/>
    <w:rsid w:val="001D6291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893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0EF8"/>
    <w:rsid w:val="001E118F"/>
    <w:rsid w:val="001E1252"/>
    <w:rsid w:val="001E12B9"/>
    <w:rsid w:val="001E12DA"/>
    <w:rsid w:val="001E13E6"/>
    <w:rsid w:val="001E169D"/>
    <w:rsid w:val="001E191E"/>
    <w:rsid w:val="001E1953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2BAF"/>
    <w:rsid w:val="001E2E50"/>
    <w:rsid w:val="001E2FAA"/>
    <w:rsid w:val="001E3071"/>
    <w:rsid w:val="001E32B9"/>
    <w:rsid w:val="001E3308"/>
    <w:rsid w:val="001E3466"/>
    <w:rsid w:val="001E385B"/>
    <w:rsid w:val="001E3B8F"/>
    <w:rsid w:val="001E3C3B"/>
    <w:rsid w:val="001E3D8B"/>
    <w:rsid w:val="001E3DC8"/>
    <w:rsid w:val="001E3F8B"/>
    <w:rsid w:val="001E4012"/>
    <w:rsid w:val="001E418C"/>
    <w:rsid w:val="001E41AC"/>
    <w:rsid w:val="001E41B6"/>
    <w:rsid w:val="001E472B"/>
    <w:rsid w:val="001E47D6"/>
    <w:rsid w:val="001E47EB"/>
    <w:rsid w:val="001E47F5"/>
    <w:rsid w:val="001E4AB7"/>
    <w:rsid w:val="001E4EC5"/>
    <w:rsid w:val="001E4FE9"/>
    <w:rsid w:val="001E5192"/>
    <w:rsid w:val="001E54A8"/>
    <w:rsid w:val="001E55AC"/>
    <w:rsid w:val="001E57D0"/>
    <w:rsid w:val="001E5C97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E3"/>
    <w:rsid w:val="001E6A5B"/>
    <w:rsid w:val="001E6B35"/>
    <w:rsid w:val="001E6B51"/>
    <w:rsid w:val="001E6C62"/>
    <w:rsid w:val="001E6DE4"/>
    <w:rsid w:val="001E6EA5"/>
    <w:rsid w:val="001E6EB8"/>
    <w:rsid w:val="001E6FA0"/>
    <w:rsid w:val="001E6FFD"/>
    <w:rsid w:val="001E723A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0CE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1CE"/>
    <w:rsid w:val="001F3443"/>
    <w:rsid w:val="001F35F2"/>
    <w:rsid w:val="001F3611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B6D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FFC"/>
    <w:rsid w:val="001F600D"/>
    <w:rsid w:val="001F6093"/>
    <w:rsid w:val="001F614C"/>
    <w:rsid w:val="001F6307"/>
    <w:rsid w:val="001F644E"/>
    <w:rsid w:val="001F6620"/>
    <w:rsid w:val="001F6661"/>
    <w:rsid w:val="001F672E"/>
    <w:rsid w:val="001F67A8"/>
    <w:rsid w:val="001F682A"/>
    <w:rsid w:val="001F68F0"/>
    <w:rsid w:val="001F6BE1"/>
    <w:rsid w:val="001F7124"/>
    <w:rsid w:val="001F72FF"/>
    <w:rsid w:val="001F74F5"/>
    <w:rsid w:val="001F750D"/>
    <w:rsid w:val="001F7667"/>
    <w:rsid w:val="001F7909"/>
    <w:rsid w:val="001F7F1E"/>
    <w:rsid w:val="0020012D"/>
    <w:rsid w:val="0020024C"/>
    <w:rsid w:val="00200355"/>
    <w:rsid w:val="0020038F"/>
    <w:rsid w:val="00200525"/>
    <w:rsid w:val="002006A9"/>
    <w:rsid w:val="00200B77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AA4"/>
    <w:rsid w:val="00201B98"/>
    <w:rsid w:val="00201D53"/>
    <w:rsid w:val="00201F6A"/>
    <w:rsid w:val="00201F95"/>
    <w:rsid w:val="002021A1"/>
    <w:rsid w:val="002021A7"/>
    <w:rsid w:val="002023A2"/>
    <w:rsid w:val="002024A1"/>
    <w:rsid w:val="00202627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6E0"/>
    <w:rsid w:val="00204B6B"/>
    <w:rsid w:val="00204B6D"/>
    <w:rsid w:val="00204BE8"/>
    <w:rsid w:val="00204C79"/>
    <w:rsid w:val="00204D9D"/>
    <w:rsid w:val="00204DB8"/>
    <w:rsid w:val="00204ECC"/>
    <w:rsid w:val="002052DD"/>
    <w:rsid w:val="002055B0"/>
    <w:rsid w:val="00205605"/>
    <w:rsid w:val="00205B5C"/>
    <w:rsid w:val="00205BC1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27"/>
    <w:rsid w:val="00207C3A"/>
    <w:rsid w:val="0021031D"/>
    <w:rsid w:val="0021056F"/>
    <w:rsid w:val="00210822"/>
    <w:rsid w:val="00210A37"/>
    <w:rsid w:val="002111AB"/>
    <w:rsid w:val="002115B6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776"/>
    <w:rsid w:val="00215838"/>
    <w:rsid w:val="002158AD"/>
    <w:rsid w:val="0021598E"/>
    <w:rsid w:val="00215A86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B60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B0A"/>
    <w:rsid w:val="00221B93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AC3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3BD"/>
    <w:rsid w:val="00225410"/>
    <w:rsid w:val="002254C5"/>
    <w:rsid w:val="0022553D"/>
    <w:rsid w:val="00225633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451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0534"/>
    <w:rsid w:val="002310E5"/>
    <w:rsid w:val="0023123B"/>
    <w:rsid w:val="00231242"/>
    <w:rsid w:val="002313CD"/>
    <w:rsid w:val="00231901"/>
    <w:rsid w:val="00231B8D"/>
    <w:rsid w:val="00231CEA"/>
    <w:rsid w:val="00231D1E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3221"/>
    <w:rsid w:val="00233366"/>
    <w:rsid w:val="00233648"/>
    <w:rsid w:val="002336C2"/>
    <w:rsid w:val="002338E8"/>
    <w:rsid w:val="00233964"/>
    <w:rsid w:val="00233B05"/>
    <w:rsid w:val="00233B66"/>
    <w:rsid w:val="00233B90"/>
    <w:rsid w:val="0023412E"/>
    <w:rsid w:val="002341CA"/>
    <w:rsid w:val="002344C2"/>
    <w:rsid w:val="002345FB"/>
    <w:rsid w:val="002346C8"/>
    <w:rsid w:val="00234B19"/>
    <w:rsid w:val="00234F65"/>
    <w:rsid w:val="002350F8"/>
    <w:rsid w:val="0023549C"/>
    <w:rsid w:val="0023583E"/>
    <w:rsid w:val="00235BFD"/>
    <w:rsid w:val="00235C05"/>
    <w:rsid w:val="00235CB8"/>
    <w:rsid w:val="0023623E"/>
    <w:rsid w:val="00236303"/>
    <w:rsid w:val="002367AA"/>
    <w:rsid w:val="00236885"/>
    <w:rsid w:val="00236B78"/>
    <w:rsid w:val="00236C13"/>
    <w:rsid w:val="00236E0B"/>
    <w:rsid w:val="00236EFA"/>
    <w:rsid w:val="002370C4"/>
    <w:rsid w:val="002371FE"/>
    <w:rsid w:val="00237742"/>
    <w:rsid w:val="00237971"/>
    <w:rsid w:val="002379E6"/>
    <w:rsid w:val="00237BD4"/>
    <w:rsid w:val="0024008F"/>
    <w:rsid w:val="00240217"/>
    <w:rsid w:val="002406AD"/>
    <w:rsid w:val="0024071D"/>
    <w:rsid w:val="0024087E"/>
    <w:rsid w:val="0024089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17"/>
    <w:rsid w:val="00242069"/>
    <w:rsid w:val="00242298"/>
    <w:rsid w:val="00242309"/>
    <w:rsid w:val="00242492"/>
    <w:rsid w:val="002424A3"/>
    <w:rsid w:val="0024270F"/>
    <w:rsid w:val="002428F0"/>
    <w:rsid w:val="00242952"/>
    <w:rsid w:val="00242AE5"/>
    <w:rsid w:val="00242B48"/>
    <w:rsid w:val="00242E66"/>
    <w:rsid w:val="0024312D"/>
    <w:rsid w:val="002431E2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327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6CC"/>
    <w:rsid w:val="00247712"/>
    <w:rsid w:val="00247823"/>
    <w:rsid w:val="00247885"/>
    <w:rsid w:val="00247C5E"/>
    <w:rsid w:val="00247C9C"/>
    <w:rsid w:val="00247CB0"/>
    <w:rsid w:val="0025022A"/>
    <w:rsid w:val="00250626"/>
    <w:rsid w:val="0025066E"/>
    <w:rsid w:val="0025078B"/>
    <w:rsid w:val="00250BB5"/>
    <w:rsid w:val="00250CF8"/>
    <w:rsid w:val="00250F31"/>
    <w:rsid w:val="00251095"/>
    <w:rsid w:val="002510BC"/>
    <w:rsid w:val="00251241"/>
    <w:rsid w:val="0025151E"/>
    <w:rsid w:val="002515DC"/>
    <w:rsid w:val="00251621"/>
    <w:rsid w:val="00251B9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311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BA6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57F94"/>
    <w:rsid w:val="002601BE"/>
    <w:rsid w:val="002604EA"/>
    <w:rsid w:val="0026061E"/>
    <w:rsid w:val="00260A76"/>
    <w:rsid w:val="00260C70"/>
    <w:rsid w:val="00260D1D"/>
    <w:rsid w:val="0026113A"/>
    <w:rsid w:val="002611A6"/>
    <w:rsid w:val="00261230"/>
    <w:rsid w:val="00261455"/>
    <w:rsid w:val="00261592"/>
    <w:rsid w:val="002615FA"/>
    <w:rsid w:val="00261731"/>
    <w:rsid w:val="002619B6"/>
    <w:rsid w:val="00261A8E"/>
    <w:rsid w:val="00261AB8"/>
    <w:rsid w:val="00261AC7"/>
    <w:rsid w:val="00261AD0"/>
    <w:rsid w:val="00261B62"/>
    <w:rsid w:val="00261EAA"/>
    <w:rsid w:val="00261F1B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CA9"/>
    <w:rsid w:val="00262D76"/>
    <w:rsid w:val="00263119"/>
    <w:rsid w:val="00263251"/>
    <w:rsid w:val="002634A3"/>
    <w:rsid w:val="00263564"/>
    <w:rsid w:val="002637AC"/>
    <w:rsid w:val="002637CC"/>
    <w:rsid w:val="002637D1"/>
    <w:rsid w:val="00263838"/>
    <w:rsid w:val="00263875"/>
    <w:rsid w:val="00263994"/>
    <w:rsid w:val="00263B67"/>
    <w:rsid w:val="00263BE4"/>
    <w:rsid w:val="00263CA7"/>
    <w:rsid w:val="00263D84"/>
    <w:rsid w:val="00263E21"/>
    <w:rsid w:val="00264186"/>
    <w:rsid w:val="00264341"/>
    <w:rsid w:val="0026442A"/>
    <w:rsid w:val="00264461"/>
    <w:rsid w:val="00264465"/>
    <w:rsid w:val="002646F5"/>
    <w:rsid w:val="00264C1A"/>
    <w:rsid w:val="00264C51"/>
    <w:rsid w:val="0026550A"/>
    <w:rsid w:val="002656EC"/>
    <w:rsid w:val="002656F1"/>
    <w:rsid w:val="00265735"/>
    <w:rsid w:val="00265942"/>
    <w:rsid w:val="00265A63"/>
    <w:rsid w:val="00265C87"/>
    <w:rsid w:val="00265F02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FBF"/>
    <w:rsid w:val="00267500"/>
    <w:rsid w:val="002675FE"/>
    <w:rsid w:val="0026768C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AD6"/>
    <w:rsid w:val="00272B21"/>
    <w:rsid w:val="00272C88"/>
    <w:rsid w:val="00272F1A"/>
    <w:rsid w:val="0027306D"/>
    <w:rsid w:val="002730C7"/>
    <w:rsid w:val="00273284"/>
    <w:rsid w:val="002733B7"/>
    <w:rsid w:val="002734F6"/>
    <w:rsid w:val="00273505"/>
    <w:rsid w:val="0027381A"/>
    <w:rsid w:val="002739D3"/>
    <w:rsid w:val="00273EFE"/>
    <w:rsid w:val="0027402D"/>
    <w:rsid w:val="0027433E"/>
    <w:rsid w:val="002743C9"/>
    <w:rsid w:val="002744D8"/>
    <w:rsid w:val="002745FE"/>
    <w:rsid w:val="0027460F"/>
    <w:rsid w:val="002746EE"/>
    <w:rsid w:val="00274788"/>
    <w:rsid w:val="002748B6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D0D"/>
    <w:rsid w:val="00275D19"/>
    <w:rsid w:val="00275D87"/>
    <w:rsid w:val="00275E7B"/>
    <w:rsid w:val="00275F65"/>
    <w:rsid w:val="002760CE"/>
    <w:rsid w:val="0027656E"/>
    <w:rsid w:val="00276626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64"/>
    <w:rsid w:val="00277BA3"/>
    <w:rsid w:val="00277C82"/>
    <w:rsid w:val="00277DE9"/>
    <w:rsid w:val="00277EF7"/>
    <w:rsid w:val="00280043"/>
    <w:rsid w:val="0028009E"/>
    <w:rsid w:val="002807AB"/>
    <w:rsid w:val="00280836"/>
    <w:rsid w:val="00280BBA"/>
    <w:rsid w:val="00280D17"/>
    <w:rsid w:val="00280EDB"/>
    <w:rsid w:val="00281181"/>
    <w:rsid w:val="002812E8"/>
    <w:rsid w:val="00281506"/>
    <w:rsid w:val="0028184A"/>
    <w:rsid w:val="00281987"/>
    <w:rsid w:val="00281A0D"/>
    <w:rsid w:val="00281EB0"/>
    <w:rsid w:val="002820A5"/>
    <w:rsid w:val="00282222"/>
    <w:rsid w:val="00282398"/>
    <w:rsid w:val="0028246B"/>
    <w:rsid w:val="0028247A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3549"/>
    <w:rsid w:val="00283707"/>
    <w:rsid w:val="002837F7"/>
    <w:rsid w:val="00283D69"/>
    <w:rsid w:val="00283EFC"/>
    <w:rsid w:val="00284262"/>
    <w:rsid w:val="0028455E"/>
    <w:rsid w:val="00284607"/>
    <w:rsid w:val="00284660"/>
    <w:rsid w:val="002848A4"/>
    <w:rsid w:val="00284A58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7E"/>
    <w:rsid w:val="002852FE"/>
    <w:rsid w:val="00285885"/>
    <w:rsid w:val="00285992"/>
    <w:rsid w:val="00285A7B"/>
    <w:rsid w:val="00285AA0"/>
    <w:rsid w:val="00286055"/>
    <w:rsid w:val="00286065"/>
    <w:rsid w:val="00286223"/>
    <w:rsid w:val="00286386"/>
    <w:rsid w:val="0028643E"/>
    <w:rsid w:val="002864E0"/>
    <w:rsid w:val="00286574"/>
    <w:rsid w:val="002865DF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80B"/>
    <w:rsid w:val="0028799D"/>
    <w:rsid w:val="00287A8B"/>
    <w:rsid w:val="00287BDD"/>
    <w:rsid w:val="00287E47"/>
    <w:rsid w:val="0029017C"/>
    <w:rsid w:val="002901C2"/>
    <w:rsid w:val="002904CF"/>
    <w:rsid w:val="002907CE"/>
    <w:rsid w:val="00290803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69F"/>
    <w:rsid w:val="00291746"/>
    <w:rsid w:val="00291871"/>
    <w:rsid w:val="002918A2"/>
    <w:rsid w:val="00291A6D"/>
    <w:rsid w:val="00291C63"/>
    <w:rsid w:val="00291E85"/>
    <w:rsid w:val="0029222F"/>
    <w:rsid w:val="002923CB"/>
    <w:rsid w:val="00292B14"/>
    <w:rsid w:val="00292C9B"/>
    <w:rsid w:val="00292E71"/>
    <w:rsid w:val="00292FB7"/>
    <w:rsid w:val="002932AF"/>
    <w:rsid w:val="002932F2"/>
    <w:rsid w:val="00293979"/>
    <w:rsid w:val="00293A4B"/>
    <w:rsid w:val="00293A61"/>
    <w:rsid w:val="00293C0A"/>
    <w:rsid w:val="00293D25"/>
    <w:rsid w:val="002943AE"/>
    <w:rsid w:val="00294485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428"/>
    <w:rsid w:val="00296519"/>
    <w:rsid w:val="0029679D"/>
    <w:rsid w:val="0029685F"/>
    <w:rsid w:val="00296AB6"/>
    <w:rsid w:val="00296CBF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2CC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DB"/>
    <w:rsid w:val="002A07DC"/>
    <w:rsid w:val="002A0898"/>
    <w:rsid w:val="002A0996"/>
    <w:rsid w:val="002A0A0F"/>
    <w:rsid w:val="002A0FF5"/>
    <w:rsid w:val="002A113D"/>
    <w:rsid w:val="002A12E1"/>
    <w:rsid w:val="002A150C"/>
    <w:rsid w:val="002A153F"/>
    <w:rsid w:val="002A1543"/>
    <w:rsid w:val="002A166B"/>
    <w:rsid w:val="002A1B84"/>
    <w:rsid w:val="002A1C2D"/>
    <w:rsid w:val="002A2181"/>
    <w:rsid w:val="002A22F9"/>
    <w:rsid w:val="002A23B2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F9"/>
    <w:rsid w:val="002A3E27"/>
    <w:rsid w:val="002A3F01"/>
    <w:rsid w:val="002A405B"/>
    <w:rsid w:val="002A432A"/>
    <w:rsid w:val="002A44AB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A5"/>
    <w:rsid w:val="002A60C1"/>
    <w:rsid w:val="002A6277"/>
    <w:rsid w:val="002A6705"/>
    <w:rsid w:val="002A6757"/>
    <w:rsid w:val="002A6BB7"/>
    <w:rsid w:val="002A6C16"/>
    <w:rsid w:val="002A6D6E"/>
    <w:rsid w:val="002A6EBB"/>
    <w:rsid w:val="002A6F8E"/>
    <w:rsid w:val="002A722C"/>
    <w:rsid w:val="002A7332"/>
    <w:rsid w:val="002A7557"/>
    <w:rsid w:val="002A7792"/>
    <w:rsid w:val="002A7851"/>
    <w:rsid w:val="002A7998"/>
    <w:rsid w:val="002A7AD4"/>
    <w:rsid w:val="002A7F14"/>
    <w:rsid w:val="002A7F27"/>
    <w:rsid w:val="002B0262"/>
    <w:rsid w:val="002B04A0"/>
    <w:rsid w:val="002B0757"/>
    <w:rsid w:val="002B090D"/>
    <w:rsid w:val="002B0983"/>
    <w:rsid w:val="002B0A84"/>
    <w:rsid w:val="002B0AE7"/>
    <w:rsid w:val="002B0B6A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D3D"/>
    <w:rsid w:val="002B3ED4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49"/>
    <w:rsid w:val="002C4D70"/>
    <w:rsid w:val="002C4D82"/>
    <w:rsid w:val="002C4E3E"/>
    <w:rsid w:val="002C4EB2"/>
    <w:rsid w:val="002C4FCA"/>
    <w:rsid w:val="002C5239"/>
    <w:rsid w:val="002C5298"/>
    <w:rsid w:val="002C52D8"/>
    <w:rsid w:val="002C54C7"/>
    <w:rsid w:val="002C584C"/>
    <w:rsid w:val="002C58C2"/>
    <w:rsid w:val="002C595D"/>
    <w:rsid w:val="002C5C17"/>
    <w:rsid w:val="002C5CA9"/>
    <w:rsid w:val="002C5DB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828"/>
    <w:rsid w:val="002C796E"/>
    <w:rsid w:val="002C7A6D"/>
    <w:rsid w:val="002C7C5F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8C2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998"/>
    <w:rsid w:val="002D1A02"/>
    <w:rsid w:val="002D1BF5"/>
    <w:rsid w:val="002D1D21"/>
    <w:rsid w:val="002D1FA8"/>
    <w:rsid w:val="002D20CA"/>
    <w:rsid w:val="002D23D2"/>
    <w:rsid w:val="002D2424"/>
    <w:rsid w:val="002D2537"/>
    <w:rsid w:val="002D25F7"/>
    <w:rsid w:val="002D26EA"/>
    <w:rsid w:val="002D296A"/>
    <w:rsid w:val="002D2ECB"/>
    <w:rsid w:val="002D3089"/>
    <w:rsid w:val="002D328A"/>
    <w:rsid w:val="002D33FB"/>
    <w:rsid w:val="002D3566"/>
    <w:rsid w:val="002D37ED"/>
    <w:rsid w:val="002D3B6D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36E"/>
    <w:rsid w:val="002D44C7"/>
    <w:rsid w:val="002D472A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C87"/>
    <w:rsid w:val="002D6124"/>
    <w:rsid w:val="002D61EC"/>
    <w:rsid w:val="002D62C3"/>
    <w:rsid w:val="002D6307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2B"/>
    <w:rsid w:val="002D795E"/>
    <w:rsid w:val="002D79A2"/>
    <w:rsid w:val="002D7B85"/>
    <w:rsid w:val="002D7C90"/>
    <w:rsid w:val="002D7FBE"/>
    <w:rsid w:val="002E0040"/>
    <w:rsid w:val="002E0251"/>
    <w:rsid w:val="002E02B6"/>
    <w:rsid w:val="002E051F"/>
    <w:rsid w:val="002E0637"/>
    <w:rsid w:val="002E08E3"/>
    <w:rsid w:val="002E0A78"/>
    <w:rsid w:val="002E0A95"/>
    <w:rsid w:val="002E0AE3"/>
    <w:rsid w:val="002E1078"/>
    <w:rsid w:val="002E10D2"/>
    <w:rsid w:val="002E11BF"/>
    <w:rsid w:val="002E1337"/>
    <w:rsid w:val="002E14E1"/>
    <w:rsid w:val="002E1B8D"/>
    <w:rsid w:val="002E1DA5"/>
    <w:rsid w:val="002E2007"/>
    <w:rsid w:val="002E2301"/>
    <w:rsid w:val="002E2519"/>
    <w:rsid w:val="002E2702"/>
    <w:rsid w:val="002E2723"/>
    <w:rsid w:val="002E2742"/>
    <w:rsid w:val="002E2750"/>
    <w:rsid w:val="002E2783"/>
    <w:rsid w:val="002E27CF"/>
    <w:rsid w:val="002E28A4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2A1"/>
    <w:rsid w:val="002E43E6"/>
    <w:rsid w:val="002E49AF"/>
    <w:rsid w:val="002E4B18"/>
    <w:rsid w:val="002E4CF7"/>
    <w:rsid w:val="002E4FB6"/>
    <w:rsid w:val="002E50E9"/>
    <w:rsid w:val="002E5305"/>
    <w:rsid w:val="002E57FD"/>
    <w:rsid w:val="002E5851"/>
    <w:rsid w:val="002E58B4"/>
    <w:rsid w:val="002E595B"/>
    <w:rsid w:val="002E5BE4"/>
    <w:rsid w:val="002E5EAA"/>
    <w:rsid w:val="002E5F44"/>
    <w:rsid w:val="002E5FE4"/>
    <w:rsid w:val="002E603F"/>
    <w:rsid w:val="002E6346"/>
    <w:rsid w:val="002E66A9"/>
    <w:rsid w:val="002E698D"/>
    <w:rsid w:val="002E69AF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601"/>
    <w:rsid w:val="002F1751"/>
    <w:rsid w:val="002F1A18"/>
    <w:rsid w:val="002F1C39"/>
    <w:rsid w:val="002F1CD1"/>
    <w:rsid w:val="002F1FD0"/>
    <w:rsid w:val="002F2022"/>
    <w:rsid w:val="002F203C"/>
    <w:rsid w:val="002F2420"/>
    <w:rsid w:val="002F2445"/>
    <w:rsid w:val="002F2562"/>
    <w:rsid w:val="002F2A90"/>
    <w:rsid w:val="002F2AF5"/>
    <w:rsid w:val="002F2C7D"/>
    <w:rsid w:val="002F2DCC"/>
    <w:rsid w:val="002F2E51"/>
    <w:rsid w:val="002F32B4"/>
    <w:rsid w:val="002F32F9"/>
    <w:rsid w:val="002F34E2"/>
    <w:rsid w:val="002F367E"/>
    <w:rsid w:val="002F368A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9B"/>
    <w:rsid w:val="002F6DB0"/>
    <w:rsid w:val="002F6E6B"/>
    <w:rsid w:val="002F709A"/>
    <w:rsid w:val="002F70AA"/>
    <w:rsid w:val="002F7471"/>
    <w:rsid w:val="002F7654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D7"/>
    <w:rsid w:val="00300708"/>
    <w:rsid w:val="0030086C"/>
    <w:rsid w:val="003008BD"/>
    <w:rsid w:val="00300D44"/>
    <w:rsid w:val="00300E2D"/>
    <w:rsid w:val="00300FC4"/>
    <w:rsid w:val="00301002"/>
    <w:rsid w:val="003014D5"/>
    <w:rsid w:val="0030174D"/>
    <w:rsid w:val="0030195D"/>
    <w:rsid w:val="00301A09"/>
    <w:rsid w:val="00301A47"/>
    <w:rsid w:val="00301BB7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9F3"/>
    <w:rsid w:val="00302B1D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4D"/>
    <w:rsid w:val="003068FB"/>
    <w:rsid w:val="00306A0E"/>
    <w:rsid w:val="00306BA1"/>
    <w:rsid w:val="00306BE7"/>
    <w:rsid w:val="00306CFA"/>
    <w:rsid w:val="00306EA3"/>
    <w:rsid w:val="0030709B"/>
    <w:rsid w:val="003070D1"/>
    <w:rsid w:val="003073D1"/>
    <w:rsid w:val="00307821"/>
    <w:rsid w:val="00307A24"/>
    <w:rsid w:val="00307D62"/>
    <w:rsid w:val="0031006D"/>
    <w:rsid w:val="003104A4"/>
    <w:rsid w:val="003105ED"/>
    <w:rsid w:val="0031063F"/>
    <w:rsid w:val="00310712"/>
    <w:rsid w:val="0031094C"/>
    <w:rsid w:val="003109A8"/>
    <w:rsid w:val="00310F4D"/>
    <w:rsid w:val="003110FB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A7"/>
    <w:rsid w:val="003131E0"/>
    <w:rsid w:val="003133D4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D19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389"/>
    <w:rsid w:val="00316C6C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5B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E3"/>
    <w:rsid w:val="00322DD7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F77"/>
    <w:rsid w:val="00324012"/>
    <w:rsid w:val="0032416F"/>
    <w:rsid w:val="00324223"/>
    <w:rsid w:val="003243DD"/>
    <w:rsid w:val="00324436"/>
    <w:rsid w:val="003246D5"/>
    <w:rsid w:val="0032478F"/>
    <w:rsid w:val="00324904"/>
    <w:rsid w:val="00324A98"/>
    <w:rsid w:val="00324CA4"/>
    <w:rsid w:val="00324CC3"/>
    <w:rsid w:val="00325105"/>
    <w:rsid w:val="003251F6"/>
    <w:rsid w:val="00325898"/>
    <w:rsid w:val="003259EE"/>
    <w:rsid w:val="00325ADD"/>
    <w:rsid w:val="00325D43"/>
    <w:rsid w:val="00325E3B"/>
    <w:rsid w:val="00325E67"/>
    <w:rsid w:val="00325FC3"/>
    <w:rsid w:val="003263C1"/>
    <w:rsid w:val="0032679C"/>
    <w:rsid w:val="00326B24"/>
    <w:rsid w:val="00326B5E"/>
    <w:rsid w:val="00326FF8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AF"/>
    <w:rsid w:val="003304CA"/>
    <w:rsid w:val="003304D8"/>
    <w:rsid w:val="0033063C"/>
    <w:rsid w:val="003306C8"/>
    <w:rsid w:val="003306E5"/>
    <w:rsid w:val="00330928"/>
    <w:rsid w:val="0033099C"/>
    <w:rsid w:val="00330C7E"/>
    <w:rsid w:val="00330CD0"/>
    <w:rsid w:val="00330E48"/>
    <w:rsid w:val="00330E59"/>
    <w:rsid w:val="00330F83"/>
    <w:rsid w:val="00330F91"/>
    <w:rsid w:val="003312C0"/>
    <w:rsid w:val="00331301"/>
    <w:rsid w:val="003314ED"/>
    <w:rsid w:val="0033169C"/>
    <w:rsid w:val="0033189D"/>
    <w:rsid w:val="00331A74"/>
    <w:rsid w:val="00331A7C"/>
    <w:rsid w:val="00331B17"/>
    <w:rsid w:val="00331B32"/>
    <w:rsid w:val="00331D0B"/>
    <w:rsid w:val="00332151"/>
    <w:rsid w:val="003321A1"/>
    <w:rsid w:val="0033235F"/>
    <w:rsid w:val="003324D8"/>
    <w:rsid w:val="00332579"/>
    <w:rsid w:val="0033296C"/>
    <w:rsid w:val="00332BB2"/>
    <w:rsid w:val="00332D40"/>
    <w:rsid w:val="00333141"/>
    <w:rsid w:val="00333252"/>
    <w:rsid w:val="003332E8"/>
    <w:rsid w:val="003332ED"/>
    <w:rsid w:val="003333C0"/>
    <w:rsid w:val="00333435"/>
    <w:rsid w:val="00333467"/>
    <w:rsid w:val="00333A31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5141"/>
    <w:rsid w:val="003351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A0"/>
    <w:rsid w:val="00335CC9"/>
    <w:rsid w:val="00335CDC"/>
    <w:rsid w:val="00335CEF"/>
    <w:rsid w:val="00335E4E"/>
    <w:rsid w:val="00335E51"/>
    <w:rsid w:val="00335E5B"/>
    <w:rsid w:val="00335FB6"/>
    <w:rsid w:val="00335FDE"/>
    <w:rsid w:val="00336280"/>
    <w:rsid w:val="00336606"/>
    <w:rsid w:val="003367C6"/>
    <w:rsid w:val="003368FD"/>
    <w:rsid w:val="00336BA9"/>
    <w:rsid w:val="00336EA8"/>
    <w:rsid w:val="0033726A"/>
    <w:rsid w:val="00337344"/>
    <w:rsid w:val="003374BC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699"/>
    <w:rsid w:val="0034177B"/>
    <w:rsid w:val="003418B4"/>
    <w:rsid w:val="00341914"/>
    <w:rsid w:val="00341A0F"/>
    <w:rsid w:val="00341CFE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5CD"/>
    <w:rsid w:val="00343674"/>
    <w:rsid w:val="00343894"/>
    <w:rsid w:val="00343CDF"/>
    <w:rsid w:val="003441A0"/>
    <w:rsid w:val="0034431D"/>
    <w:rsid w:val="003443A1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55DD"/>
    <w:rsid w:val="00345729"/>
    <w:rsid w:val="0034590F"/>
    <w:rsid w:val="00345942"/>
    <w:rsid w:val="00345B29"/>
    <w:rsid w:val="00345F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3E6"/>
    <w:rsid w:val="00347902"/>
    <w:rsid w:val="00347F0E"/>
    <w:rsid w:val="00350763"/>
    <w:rsid w:val="00350783"/>
    <w:rsid w:val="00350968"/>
    <w:rsid w:val="00350AF0"/>
    <w:rsid w:val="00350B21"/>
    <w:rsid w:val="00350D88"/>
    <w:rsid w:val="00350F85"/>
    <w:rsid w:val="003512E2"/>
    <w:rsid w:val="003514AF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8D"/>
    <w:rsid w:val="0035205A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364"/>
    <w:rsid w:val="003534CE"/>
    <w:rsid w:val="003535E3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6E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B49"/>
    <w:rsid w:val="00356F4A"/>
    <w:rsid w:val="0035713A"/>
    <w:rsid w:val="003574C4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B2B"/>
    <w:rsid w:val="00360CC7"/>
    <w:rsid w:val="0036161E"/>
    <w:rsid w:val="00361693"/>
    <w:rsid w:val="00361C55"/>
    <w:rsid w:val="00362091"/>
    <w:rsid w:val="003622A3"/>
    <w:rsid w:val="0036246A"/>
    <w:rsid w:val="0036252D"/>
    <w:rsid w:val="003629C8"/>
    <w:rsid w:val="00363080"/>
    <w:rsid w:val="0036308E"/>
    <w:rsid w:val="003630A0"/>
    <w:rsid w:val="0036312A"/>
    <w:rsid w:val="003632F5"/>
    <w:rsid w:val="0036330C"/>
    <w:rsid w:val="0036345F"/>
    <w:rsid w:val="003634AE"/>
    <w:rsid w:val="003638A3"/>
    <w:rsid w:val="003638EE"/>
    <w:rsid w:val="003638F0"/>
    <w:rsid w:val="00363B36"/>
    <w:rsid w:val="00363C76"/>
    <w:rsid w:val="00363EB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6C2A"/>
    <w:rsid w:val="00366F96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51D"/>
    <w:rsid w:val="003726AF"/>
    <w:rsid w:val="00372B3C"/>
    <w:rsid w:val="00372D9D"/>
    <w:rsid w:val="00372FDF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7F8"/>
    <w:rsid w:val="00374A94"/>
    <w:rsid w:val="00374FCA"/>
    <w:rsid w:val="003750D4"/>
    <w:rsid w:val="003751E8"/>
    <w:rsid w:val="00375211"/>
    <w:rsid w:val="00375351"/>
    <w:rsid w:val="00375887"/>
    <w:rsid w:val="00375BFF"/>
    <w:rsid w:val="00375CC8"/>
    <w:rsid w:val="00375D95"/>
    <w:rsid w:val="00375F5C"/>
    <w:rsid w:val="00376201"/>
    <w:rsid w:val="00376302"/>
    <w:rsid w:val="003766B6"/>
    <w:rsid w:val="00376742"/>
    <w:rsid w:val="00376A29"/>
    <w:rsid w:val="00376AA3"/>
    <w:rsid w:val="00376CDB"/>
    <w:rsid w:val="00376E52"/>
    <w:rsid w:val="00376F96"/>
    <w:rsid w:val="0037714E"/>
    <w:rsid w:val="0037735E"/>
    <w:rsid w:val="00377484"/>
    <w:rsid w:val="00377653"/>
    <w:rsid w:val="003779A4"/>
    <w:rsid w:val="00377C95"/>
    <w:rsid w:val="00377DAA"/>
    <w:rsid w:val="00377F08"/>
    <w:rsid w:val="003800CA"/>
    <w:rsid w:val="0038030A"/>
    <w:rsid w:val="00380338"/>
    <w:rsid w:val="00380500"/>
    <w:rsid w:val="0038057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560"/>
    <w:rsid w:val="00382645"/>
    <w:rsid w:val="00382A23"/>
    <w:rsid w:val="00382B25"/>
    <w:rsid w:val="00382D6A"/>
    <w:rsid w:val="00382D8D"/>
    <w:rsid w:val="00383061"/>
    <w:rsid w:val="003830C8"/>
    <w:rsid w:val="003832D6"/>
    <w:rsid w:val="00383428"/>
    <w:rsid w:val="0038347A"/>
    <w:rsid w:val="003835B4"/>
    <w:rsid w:val="003836E1"/>
    <w:rsid w:val="0038372A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3ED"/>
    <w:rsid w:val="0038448B"/>
    <w:rsid w:val="00384631"/>
    <w:rsid w:val="0038463C"/>
    <w:rsid w:val="00384708"/>
    <w:rsid w:val="00384813"/>
    <w:rsid w:val="00384925"/>
    <w:rsid w:val="00384949"/>
    <w:rsid w:val="00384AB2"/>
    <w:rsid w:val="00384B94"/>
    <w:rsid w:val="00384CBE"/>
    <w:rsid w:val="00385066"/>
    <w:rsid w:val="003850CA"/>
    <w:rsid w:val="0038545B"/>
    <w:rsid w:val="0038554D"/>
    <w:rsid w:val="003855C6"/>
    <w:rsid w:val="003859D0"/>
    <w:rsid w:val="00385A47"/>
    <w:rsid w:val="00385AD9"/>
    <w:rsid w:val="00385DF6"/>
    <w:rsid w:val="00386041"/>
    <w:rsid w:val="00386113"/>
    <w:rsid w:val="0038650D"/>
    <w:rsid w:val="00386678"/>
    <w:rsid w:val="003866B1"/>
    <w:rsid w:val="0038675E"/>
    <w:rsid w:val="00386770"/>
    <w:rsid w:val="00386D6E"/>
    <w:rsid w:val="003870AD"/>
    <w:rsid w:val="003870F9"/>
    <w:rsid w:val="00387283"/>
    <w:rsid w:val="003877B1"/>
    <w:rsid w:val="003878BB"/>
    <w:rsid w:val="00387A15"/>
    <w:rsid w:val="00387C7A"/>
    <w:rsid w:val="00387DAA"/>
    <w:rsid w:val="00387EC5"/>
    <w:rsid w:val="00387F24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935"/>
    <w:rsid w:val="00392B1C"/>
    <w:rsid w:val="003931BC"/>
    <w:rsid w:val="0039323E"/>
    <w:rsid w:val="003932A3"/>
    <w:rsid w:val="00393320"/>
    <w:rsid w:val="003933A2"/>
    <w:rsid w:val="003935C7"/>
    <w:rsid w:val="00393655"/>
    <w:rsid w:val="003937F8"/>
    <w:rsid w:val="0039392E"/>
    <w:rsid w:val="00393ABA"/>
    <w:rsid w:val="00393D06"/>
    <w:rsid w:val="00394001"/>
    <w:rsid w:val="0039427A"/>
    <w:rsid w:val="00394450"/>
    <w:rsid w:val="003944FC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CC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82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0F94"/>
    <w:rsid w:val="003A1345"/>
    <w:rsid w:val="003A153D"/>
    <w:rsid w:val="003A15D2"/>
    <w:rsid w:val="003A1631"/>
    <w:rsid w:val="003A1826"/>
    <w:rsid w:val="003A197A"/>
    <w:rsid w:val="003A1C30"/>
    <w:rsid w:val="003A1EDB"/>
    <w:rsid w:val="003A227D"/>
    <w:rsid w:val="003A2491"/>
    <w:rsid w:val="003A26C2"/>
    <w:rsid w:val="003A27F3"/>
    <w:rsid w:val="003A2B83"/>
    <w:rsid w:val="003A2E60"/>
    <w:rsid w:val="003A2FC6"/>
    <w:rsid w:val="003A34DE"/>
    <w:rsid w:val="003A38B5"/>
    <w:rsid w:val="003A395D"/>
    <w:rsid w:val="003A3C08"/>
    <w:rsid w:val="003A3D9F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D91"/>
    <w:rsid w:val="003A4FF1"/>
    <w:rsid w:val="003A52C4"/>
    <w:rsid w:val="003A545C"/>
    <w:rsid w:val="003A5753"/>
    <w:rsid w:val="003A5A01"/>
    <w:rsid w:val="003A5B98"/>
    <w:rsid w:val="003A5BEA"/>
    <w:rsid w:val="003A5CE2"/>
    <w:rsid w:val="003A5E50"/>
    <w:rsid w:val="003A5FAB"/>
    <w:rsid w:val="003A5FD4"/>
    <w:rsid w:val="003A6057"/>
    <w:rsid w:val="003A6251"/>
    <w:rsid w:val="003A6583"/>
    <w:rsid w:val="003A68FB"/>
    <w:rsid w:val="003A6A0A"/>
    <w:rsid w:val="003A6D06"/>
    <w:rsid w:val="003A6FB5"/>
    <w:rsid w:val="003A7034"/>
    <w:rsid w:val="003A7625"/>
    <w:rsid w:val="003A78E1"/>
    <w:rsid w:val="003A7952"/>
    <w:rsid w:val="003A7959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96"/>
    <w:rsid w:val="003B171F"/>
    <w:rsid w:val="003B17CC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3DAE"/>
    <w:rsid w:val="003B3DFB"/>
    <w:rsid w:val="003B4238"/>
    <w:rsid w:val="003B473D"/>
    <w:rsid w:val="003B475A"/>
    <w:rsid w:val="003B4A70"/>
    <w:rsid w:val="003B4C7A"/>
    <w:rsid w:val="003B4E8C"/>
    <w:rsid w:val="003B5AA8"/>
    <w:rsid w:val="003B5D62"/>
    <w:rsid w:val="003B6170"/>
    <w:rsid w:val="003B6351"/>
    <w:rsid w:val="003B6572"/>
    <w:rsid w:val="003B6602"/>
    <w:rsid w:val="003B6E96"/>
    <w:rsid w:val="003B6EDC"/>
    <w:rsid w:val="003B6FEB"/>
    <w:rsid w:val="003B704F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60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67B"/>
    <w:rsid w:val="003C27EB"/>
    <w:rsid w:val="003C28D7"/>
    <w:rsid w:val="003C2CCC"/>
    <w:rsid w:val="003C2D00"/>
    <w:rsid w:val="003C2D4A"/>
    <w:rsid w:val="003C2E22"/>
    <w:rsid w:val="003C2E90"/>
    <w:rsid w:val="003C2FDC"/>
    <w:rsid w:val="003C303E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37"/>
    <w:rsid w:val="003C4CB4"/>
    <w:rsid w:val="003C4CD3"/>
    <w:rsid w:val="003C4D3C"/>
    <w:rsid w:val="003C5036"/>
    <w:rsid w:val="003C50B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6F73"/>
    <w:rsid w:val="003C71E2"/>
    <w:rsid w:val="003C71FC"/>
    <w:rsid w:val="003C74D7"/>
    <w:rsid w:val="003C7522"/>
    <w:rsid w:val="003C763A"/>
    <w:rsid w:val="003C763B"/>
    <w:rsid w:val="003C768A"/>
    <w:rsid w:val="003C799A"/>
    <w:rsid w:val="003C7AF2"/>
    <w:rsid w:val="003C7B4C"/>
    <w:rsid w:val="003C7B93"/>
    <w:rsid w:val="003C7C62"/>
    <w:rsid w:val="003D0342"/>
    <w:rsid w:val="003D044E"/>
    <w:rsid w:val="003D0473"/>
    <w:rsid w:val="003D0744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3D"/>
    <w:rsid w:val="003D198E"/>
    <w:rsid w:val="003D1A02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2F83"/>
    <w:rsid w:val="003D3080"/>
    <w:rsid w:val="003D30AB"/>
    <w:rsid w:val="003D3212"/>
    <w:rsid w:val="003D325C"/>
    <w:rsid w:val="003D33F1"/>
    <w:rsid w:val="003D3776"/>
    <w:rsid w:val="003D37F0"/>
    <w:rsid w:val="003D38AB"/>
    <w:rsid w:val="003D393F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64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EA4"/>
    <w:rsid w:val="003E1ECC"/>
    <w:rsid w:val="003E1EEB"/>
    <w:rsid w:val="003E1F49"/>
    <w:rsid w:val="003E1FA6"/>
    <w:rsid w:val="003E20B5"/>
    <w:rsid w:val="003E2302"/>
    <w:rsid w:val="003E2371"/>
    <w:rsid w:val="003E2473"/>
    <w:rsid w:val="003E25BE"/>
    <w:rsid w:val="003E27EB"/>
    <w:rsid w:val="003E2B62"/>
    <w:rsid w:val="003E2BFE"/>
    <w:rsid w:val="003E2D49"/>
    <w:rsid w:val="003E30B2"/>
    <w:rsid w:val="003E316C"/>
    <w:rsid w:val="003E3501"/>
    <w:rsid w:val="003E366A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125"/>
    <w:rsid w:val="003E53E0"/>
    <w:rsid w:val="003E53F2"/>
    <w:rsid w:val="003E5474"/>
    <w:rsid w:val="003E559B"/>
    <w:rsid w:val="003E562B"/>
    <w:rsid w:val="003E56D4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D0E"/>
    <w:rsid w:val="003E6F62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47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654"/>
    <w:rsid w:val="003F2732"/>
    <w:rsid w:val="003F288C"/>
    <w:rsid w:val="003F2B08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4074"/>
    <w:rsid w:val="003F41C6"/>
    <w:rsid w:val="003F42A2"/>
    <w:rsid w:val="003F43C6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BA0"/>
    <w:rsid w:val="003F5BAA"/>
    <w:rsid w:val="003F5BCD"/>
    <w:rsid w:val="003F5DCD"/>
    <w:rsid w:val="003F5DF3"/>
    <w:rsid w:val="003F5FD1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2A"/>
    <w:rsid w:val="003F73B3"/>
    <w:rsid w:val="003F747D"/>
    <w:rsid w:val="003F7ABD"/>
    <w:rsid w:val="003F7BEB"/>
    <w:rsid w:val="003F7D76"/>
    <w:rsid w:val="003F7F94"/>
    <w:rsid w:val="00400007"/>
    <w:rsid w:val="004003BF"/>
    <w:rsid w:val="004004D4"/>
    <w:rsid w:val="00400512"/>
    <w:rsid w:val="004008F5"/>
    <w:rsid w:val="0040090D"/>
    <w:rsid w:val="004009CE"/>
    <w:rsid w:val="00400A2D"/>
    <w:rsid w:val="00400E89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9F8"/>
    <w:rsid w:val="00402A30"/>
    <w:rsid w:val="00402AE6"/>
    <w:rsid w:val="00402B0B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A8"/>
    <w:rsid w:val="004042FD"/>
    <w:rsid w:val="004043AD"/>
    <w:rsid w:val="0040447C"/>
    <w:rsid w:val="00404773"/>
    <w:rsid w:val="00404A31"/>
    <w:rsid w:val="00404BA7"/>
    <w:rsid w:val="00404C9E"/>
    <w:rsid w:val="00405348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6D2"/>
    <w:rsid w:val="00410922"/>
    <w:rsid w:val="004109AF"/>
    <w:rsid w:val="00410CF3"/>
    <w:rsid w:val="0041104A"/>
    <w:rsid w:val="00411104"/>
    <w:rsid w:val="00411181"/>
    <w:rsid w:val="004113D5"/>
    <w:rsid w:val="0041140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4AC"/>
    <w:rsid w:val="00412C3C"/>
    <w:rsid w:val="00412C5E"/>
    <w:rsid w:val="00412CEF"/>
    <w:rsid w:val="00412E50"/>
    <w:rsid w:val="0041305F"/>
    <w:rsid w:val="004130C9"/>
    <w:rsid w:val="00413252"/>
    <w:rsid w:val="0041361C"/>
    <w:rsid w:val="0041364C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60AE"/>
    <w:rsid w:val="004160BB"/>
    <w:rsid w:val="00416364"/>
    <w:rsid w:val="004165A7"/>
    <w:rsid w:val="0041688E"/>
    <w:rsid w:val="00416906"/>
    <w:rsid w:val="00416E3A"/>
    <w:rsid w:val="00417090"/>
    <w:rsid w:val="0041722C"/>
    <w:rsid w:val="004172D0"/>
    <w:rsid w:val="00417708"/>
    <w:rsid w:val="00417BC9"/>
    <w:rsid w:val="00417E32"/>
    <w:rsid w:val="00417FC4"/>
    <w:rsid w:val="00420025"/>
    <w:rsid w:val="00420129"/>
    <w:rsid w:val="004201BE"/>
    <w:rsid w:val="004202AA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42D"/>
    <w:rsid w:val="00424600"/>
    <w:rsid w:val="00424636"/>
    <w:rsid w:val="00424B4C"/>
    <w:rsid w:val="00424F3B"/>
    <w:rsid w:val="00424F5C"/>
    <w:rsid w:val="004253D9"/>
    <w:rsid w:val="0042575C"/>
    <w:rsid w:val="00425F77"/>
    <w:rsid w:val="00426083"/>
    <w:rsid w:val="0042620C"/>
    <w:rsid w:val="0042633F"/>
    <w:rsid w:val="00426447"/>
    <w:rsid w:val="00426540"/>
    <w:rsid w:val="004269A6"/>
    <w:rsid w:val="00426A2F"/>
    <w:rsid w:val="00426A98"/>
    <w:rsid w:val="00426D11"/>
    <w:rsid w:val="00426DCA"/>
    <w:rsid w:val="00426F43"/>
    <w:rsid w:val="00426FAF"/>
    <w:rsid w:val="0042716F"/>
    <w:rsid w:val="00427305"/>
    <w:rsid w:val="00427319"/>
    <w:rsid w:val="004274BE"/>
    <w:rsid w:val="00427625"/>
    <w:rsid w:val="004279BC"/>
    <w:rsid w:val="00430180"/>
    <w:rsid w:val="0043019B"/>
    <w:rsid w:val="004302B4"/>
    <w:rsid w:val="0043046E"/>
    <w:rsid w:val="004304C6"/>
    <w:rsid w:val="00430526"/>
    <w:rsid w:val="0043092A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00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6A2"/>
    <w:rsid w:val="00432BBB"/>
    <w:rsid w:val="00432D3D"/>
    <w:rsid w:val="00432DCA"/>
    <w:rsid w:val="00432EC9"/>
    <w:rsid w:val="00432F95"/>
    <w:rsid w:val="004331EE"/>
    <w:rsid w:val="00433224"/>
    <w:rsid w:val="004332B2"/>
    <w:rsid w:val="0043395D"/>
    <w:rsid w:val="00433BC1"/>
    <w:rsid w:val="00433E5A"/>
    <w:rsid w:val="00433FB7"/>
    <w:rsid w:val="00434075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8E7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9D"/>
    <w:rsid w:val="00440DEC"/>
    <w:rsid w:val="00440E32"/>
    <w:rsid w:val="00441017"/>
    <w:rsid w:val="00441259"/>
    <w:rsid w:val="004413A7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927"/>
    <w:rsid w:val="00442AB6"/>
    <w:rsid w:val="00442B4B"/>
    <w:rsid w:val="00442C7C"/>
    <w:rsid w:val="00442D17"/>
    <w:rsid w:val="00442D4C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3F"/>
    <w:rsid w:val="00444689"/>
    <w:rsid w:val="00444AB6"/>
    <w:rsid w:val="00444E57"/>
    <w:rsid w:val="00444ECA"/>
    <w:rsid w:val="00444EF0"/>
    <w:rsid w:val="00445345"/>
    <w:rsid w:val="00445402"/>
    <w:rsid w:val="004456A5"/>
    <w:rsid w:val="0044574C"/>
    <w:rsid w:val="00445CCE"/>
    <w:rsid w:val="00445D86"/>
    <w:rsid w:val="00445E8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0FFC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CD9"/>
    <w:rsid w:val="00451D84"/>
    <w:rsid w:val="00451F87"/>
    <w:rsid w:val="00451FEB"/>
    <w:rsid w:val="00452073"/>
    <w:rsid w:val="004520EE"/>
    <w:rsid w:val="0045229A"/>
    <w:rsid w:val="004523CC"/>
    <w:rsid w:val="004527A1"/>
    <w:rsid w:val="004528E0"/>
    <w:rsid w:val="00452E88"/>
    <w:rsid w:val="0045332F"/>
    <w:rsid w:val="004533D6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900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F0"/>
    <w:rsid w:val="00456494"/>
    <w:rsid w:val="0045658B"/>
    <w:rsid w:val="004565D2"/>
    <w:rsid w:val="0045679F"/>
    <w:rsid w:val="004567B7"/>
    <w:rsid w:val="00456A11"/>
    <w:rsid w:val="00456A80"/>
    <w:rsid w:val="00456C56"/>
    <w:rsid w:val="00456E1D"/>
    <w:rsid w:val="00456E33"/>
    <w:rsid w:val="004575C8"/>
    <w:rsid w:val="004576F3"/>
    <w:rsid w:val="00457799"/>
    <w:rsid w:val="00457873"/>
    <w:rsid w:val="00457B8E"/>
    <w:rsid w:val="00457C18"/>
    <w:rsid w:val="00457DAD"/>
    <w:rsid w:val="00457F8F"/>
    <w:rsid w:val="004600A7"/>
    <w:rsid w:val="004602A1"/>
    <w:rsid w:val="0046076F"/>
    <w:rsid w:val="00460B2D"/>
    <w:rsid w:val="00460F97"/>
    <w:rsid w:val="00461219"/>
    <w:rsid w:val="0046126B"/>
    <w:rsid w:val="004617C6"/>
    <w:rsid w:val="00461C56"/>
    <w:rsid w:val="00461C6C"/>
    <w:rsid w:val="00461DBE"/>
    <w:rsid w:val="00461FCF"/>
    <w:rsid w:val="00462282"/>
    <w:rsid w:val="00462288"/>
    <w:rsid w:val="004622C0"/>
    <w:rsid w:val="004624C4"/>
    <w:rsid w:val="0046272F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037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D81"/>
    <w:rsid w:val="00467E40"/>
    <w:rsid w:val="00467F68"/>
    <w:rsid w:val="00470128"/>
    <w:rsid w:val="004706EC"/>
    <w:rsid w:val="0047099D"/>
    <w:rsid w:val="00470B52"/>
    <w:rsid w:val="00470BB7"/>
    <w:rsid w:val="00470D0C"/>
    <w:rsid w:val="00471117"/>
    <w:rsid w:val="004711A2"/>
    <w:rsid w:val="004713F3"/>
    <w:rsid w:val="00471419"/>
    <w:rsid w:val="0047145B"/>
    <w:rsid w:val="00471A0F"/>
    <w:rsid w:val="00471A25"/>
    <w:rsid w:val="00471B7A"/>
    <w:rsid w:val="00471CED"/>
    <w:rsid w:val="004721C3"/>
    <w:rsid w:val="00472223"/>
    <w:rsid w:val="004724E8"/>
    <w:rsid w:val="004727FB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B3D"/>
    <w:rsid w:val="00473C1E"/>
    <w:rsid w:val="00473E06"/>
    <w:rsid w:val="00473E4E"/>
    <w:rsid w:val="004740BE"/>
    <w:rsid w:val="004741A6"/>
    <w:rsid w:val="0047424B"/>
    <w:rsid w:val="004743D4"/>
    <w:rsid w:val="00474482"/>
    <w:rsid w:val="004744F5"/>
    <w:rsid w:val="00474869"/>
    <w:rsid w:val="0047499A"/>
    <w:rsid w:val="00474B36"/>
    <w:rsid w:val="00474C79"/>
    <w:rsid w:val="00474F50"/>
    <w:rsid w:val="004750F1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80011"/>
    <w:rsid w:val="00480252"/>
    <w:rsid w:val="0048090C"/>
    <w:rsid w:val="004809AC"/>
    <w:rsid w:val="00480BAB"/>
    <w:rsid w:val="00480C66"/>
    <w:rsid w:val="00480E51"/>
    <w:rsid w:val="00480EFA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252"/>
    <w:rsid w:val="004824CC"/>
    <w:rsid w:val="004824F1"/>
    <w:rsid w:val="004826B3"/>
    <w:rsid w:val="004828D9"/>
    <w:rsid w:val="00482AA2"/>
    <w:rsid w:val="00482D28"/>
    <w:rsid w:val="00482F02"/>
    <w:rsid w:val="00483216"/>
    <w:rsid w:val="0048329B"/>
    <w:rsid w:val="004833D9"/>
    <w:rsid w:val="0048343E"/>
    <w:rsid w:val="004836E0"/>
    <w:rsid w:val="004837C1"/>
    <w:rsid w:val="004837E2"/>
    <w:rsid w:val="00483879"/>
    <w:rsid w:val="0048399E"/>
    <w:rsid w:val="00483D87"/>
    <w:rsid w:val="00483E40"/>
    <w:rsid w:val="0048415D"/>
    <w:rsid w:val="0048416D"/>
    <w:rsid w:val="00484381"/>
    <w:rsid w:val="00484537"/>
    <w:rsid w:val="00484B08"/>
    <w:rsid w:val="00484C42"/>
    <w:rsid w:val="00484D04"/>
    <w:rsid w:val="00484F6C"/>
    <w:rsid w:val="00485123"/>
    <w:rsid w:val="00485145"/>
    <w:rsid w:val="00485315"/>
    <w:rsid w:val="004854EA"/>
    <w:rsid w:val="0048575F"/>
    <w:rsid w:val="00485AD2"/>
    <w:rsid w:val="00485C3E"/>
    <w:rsid w:val="00485CE4"/>
    <w:rsid w:val="00485E6F"/>
    <w:rsid w:val="00485FBA"/>
    <w:rsid w:val="00486003"/>
    <w:rsid w:val="00486357"/>
    <w:rsid w:val="00486367"/>
    <w:rsid w:val="004864AE"/>
    <w:rsid w:val="004864D9"/>
    <w:rsid w:val="004869E5"/>
    <w:rsid w:val="00486ACF"/>
    <w:rsid w:val="00486BB7"/>
    <w:rsid w:val="00486C54"/>
    <w:rsid w:val="00486D9D"/>
    <w:rsid w:val="0048710E"/>
    <w:rsid w:val="004871B4"/>
    <w:rsid w:val="004872C6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40D"/>
    <w:rsid w:val="0049548B"/>
    <w:rsid w:val="004956B4"/>
    <w:rsid w:val="004959BE"/>
    <w:rsid w:val="00495AE9"/>
    <w:rsid w:val="00495C57"/>
    <w:rsid w:val="004962A5"/>
    <w:rsid w:val="004962C9"/>
    <w:rsid w:val="0049630A"/>
    <w:rsid w:val="0049632F"/>
    <w:rsid w:val="004963B4"/>
    <w:rsid w:val="004964A5"/>
    <w:rsid w:val="00496523"/>
    <w:rsid w:val="0049663D"/>
    <w:rsid w:val="004968B9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701"/>
    <w:rsid w:val="004A1794"/>
    <w:rsid w:val="004A1BE7"/>
    <w:rsid w:val="004A1DD7"/>
    <w:rsid w:val="004A2008"/>
    <w:rsid w:val="004A237B"/>
    <w:rsid w:val="004A2468"/>
    <w:rsid w:val="004A2533"/>
    <w:rsid w:val="004A25E8"/>
    <w:rsid w:val="004A296C"/>
    <w:rsid w:val="004A2AB2"/>
    <w:rsid w:val="004A2C72"/>
    <w:rsid w:val="004A2CD0"/>
    <w:rsid w:val="004A2DAF"/>
    <w:rsid w:val="004A300C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404F"/>
    <w:rsid w:val="004A40B4"/>
    <w:rsid w:val="004A416D"/>
    <w:rsid w:val="004A4491"/>
    <w:rsid w:val="004A4701"/>
    <w:rsid w:val="004A47A4"/>
    <w:rsid w:val="004A4918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3E3"/>
    <w:rsid w:val="004A65D8"/>
    <w:rsid w:val="004A689B"/>
    <w:rsid w:val="004A6A7D"/>
    <w:rsid w:val="004A6AB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C1C"/>
    <w:rsid w:val="004A7D1A"/>
    <w:rsid w:val="004A7DA3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863"/>
    <w:rsid w:val="004B0BC2"/>
    <w:rsid w:val="004B0CD8"/>
    <w:rsid w:val="004B0E21"/>
    <w:rsid w:val="004B12E0"/>
    <w:rsid w:val="004B17B1"/>
    <w:rsid w:val="004B17F6"/>
    <w:rsid w:val="004B18DF"/>
    <w:rsid w:val="004B1B7A"/>
    <w:rsid w:val="004B1B8F"/>
    <w:rsid w:val="004B1C6D"/>
    <w:rsid w:val="004B1D02"/>
    <w:rsid w:val="004B1DD1"/>
    <w:rsid w:val="004B1E1F"/>
    <w:rsid w:val="004B1E37"/>
    <w:rsid w:val="004B209E"/>
    <w:rsid w:val="004B229E"/>
    <w:rsid w:val="004B2594"/>
    <w:rsid w:val="004B26E9"/>
    <w:rsid w:val="004B2C96"/>
    <w:rsid w:val="004B321F"/>
    <w:rsid w:val="004B34C3"/>
    <w:rsid w:val="004B35E3"/>
    <w:rsid w:val="004B36B4"/>
    <w:rsid w:val="004B38FD"/>
    <w:rsid w:val="004B3F28"/>
    <w:rsid w:val="004B3F4A"/>
    <w:rsid w:val="004B3F7C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88"/>
    <w:rsid w:val="004B591B"/>
    <w:rsid w:val="004B5B5C"/>
    <w:rsid w:val="004B5DC4"/>
    <w:rsid w:val="004B6177"/>
    <w:rsid w:val="004B62C8"/>
    <w:rsid w:val="004B6449"/>
    <w:rsid w:val="004B66D4"/>
    <w:rsid w:val="004B68A4"/>
    <w:rsid w:val="004B69D5"/>
    <w:rsid w:val="004B6C2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B7C7D"/>
    <w:rsid w:val="004B7D31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8D4"/>
    <w:rsid w:val="004C191C"/>
    <w:rsid w:val="004C1B3E"/>
    <w:rsid w:val="004C1BC5"/>
    <w:rsid w:val="004C1BF9"/>
    <w:rsid w:val="004C210B"/>
    <w:rsid w:val="004C226F"/>
    <w:rsid w:val="004C227F"/>
    <w:rsid w:val="004C24C1"/>
    <w:rsid w:val="004C26A7"/>
    <w:rsid w:val="004C2755"/>
    <w:rsid w:val="004C27AD"/>
    <w:rsid w:val="004C295C"/>
    <w:rsid w:val="004C2AEE"/>
    <w:rsid w:val="004C2E55"/>
    <w:rsid w:val="004C3221"/>
    <w:rsid w:val="004C3236"/>
    <w:rsid w:val="004C33FD"/>
    <w:rsid w:val="004C3578"/>
    <w:rsid w:val="004C35BC"/>
    <w:rsid w:val="004C36E3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1B0"/>
    <w:rsid w:val="004C6240"/>
    <w:rsid w:val="004C62D8"/>
    <w:rsid w:val="004C636D"/>
    <w:rsid w:val="004C6550"/>
    <w:rsid w:val="004C6655"/>
    <w:rsid w:val="004C68B3"/>
    <w:rsid w:val="004C6A2B"/>
    <w:rsid w:val="004C6B6D"/>
    <w:rsid w:val="004C6BD3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EC"/>
    <w:rsid w:val="004D0021"/>
    <w:rsid w:val="004D00CE"/>
    <w:rsid w:val="004D01D3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0BE"/>
    <w:rsid w:val="004D40FA"/>
    <w:rsid w:val="004D4433"/>
    <w:rsid w:val="004D45D4"/>
    <w:rsid w:val="004D4C4A"/>
    <w:rsid w:val="004D4D9D"/>
    <w:rsid w:val="004D515D"/>
    <w:rsid w:val="004D5169"/>
    <w:rsid w:val="004D550A"/>
    <w:rsid w:val="004D5588"/>
    <w:rsid w:val="004D5620"/>
    <w:rsid w:val="004D56DB"/>
    <w:rsid w:val="004D58C6"/>
    <w:rsid w:val="004D591B"/>
    <w:rsid w:val="004D5960"/>
    <w:rsid w:val="004D5B56"/>
    <w:rsid w:val="004D5D04"/>
    <w:rsid w:val="004D5F36"/>
    <w:rsid w:val="004D60B3"/>
    <w:rsid w:val="004D6313"/>
    <w:rsid w:val="004D6386"/>
    <w:rsid w:val="004D67E6"/>
    <w:rsid w:val="004D69CF"/>
    <w:rsid w:val="004D6BB8"/>
    <w:rsid w:val="004D6BC7"/>
    <w:rsid w:val="004D6C41"/>
    <w:rsid w:val="004D6CA2"/>
    <w:rsid w:val="004D6EC0"/>
    <w:rsid w:val="004D6F5E"/>
    <w:rsid w:val="004D6F95"/>
    <w:rsid w:val="004D6FC0"/>
    <w:rsid w:val="004D70CF"/>
    <w:rsid w:val="004D7332"/>
    <w:rsid w:val="004D7425"/>
    <w:rsid w:val="004D7472"/>
    <w:rsid w:val="004D7615"/>
    <w:rsid w:val="004D7618"/>
    <w:rsid w:val="004D77F7"/>
    <w:rsid w:val="004D7B49"/>
    <w:rsid w:val="004D7C24"/>
    <w:rsid w:val="004D7CD6"/>
    <w:rsid w:val="004D7DB4"/>
    <w:rsid w:val="004D7E5E"/>
    <w:rsid w:val="004D7ED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402A"/>
    <w:rsid w:val="004E4101"/>
    <w:rsid w:val="004E412C"/>
    <w:rsid w:val="004E416A"/>
    <w:rsid w:val="004E4266"/>
    <w:rsid w:val="004E4523"/>
    <w:rsid w:val="004E4596"/>
    <w:rsid w:val="004E462F"/>
    <w:rsid w:val="004E46CC"/>
    <w:rsid w:val="004E478B"/>
    <w:rsid w:val="004E4AE8"/>
    <w:rsid w:val="004E4BC5"/>
    <w:rsid w:val="004E5307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AC9"/>
    <w:rsid w:val="004E7C00"/>
    <w:rsid w:val="004E7C1E"/>
    <w:rsid w:val="004E7C76"/>
    <w:rsid w:val="004E7E01"/>
    <w:rsid w:val="004E7F9C"/>
    <w:rsid w:val="004E7FBD"/>
    <w:rsid w:val="004E7FE7"/>
    <w:rsid w:val="004F00ED"/>
    <w:rsid w:val="004F0137"/>
    <w:rsid w:val="004F0444"/>
    <w:rsid w:val="004F08DA"/>
    <w:rsid w:val="004F0945"/>
    <w:rsid w:val="004F0B8B"/>
    <w:rsid w:val="004F0D3A"/>
    <w:rsid w:val="004F0FC7"/>
    <w:rsid w:val="004F104F"/>
    <w:rsid w:val="004F11D2"/>
    <w:rsid w:val="004F13C2"/>
    <w:rsid w:val="004F140F"/>
    <w:rsid w:val="004F15B6"/>
    <w:rsid w:val="004F16EA"/>
    <w:rsid w:val="004F1805"/>
    <w:rsid w:val="004F1930"/>
    <w:rsid w:val="004F1AC0"/>
    <w:rsid w:val="004F1EC5"/>
    <w:rsid w:val="004F22A1"/>
    <w:rsid w:val="004F23CE"/>
    <w:rsid w:val="004F26F9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AE1"/>
    <w:rsid w:val="004F3BE8"/>
    <w:rsid w:val="004F3C78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620"/>
    <w:rsid w:val="004F6707"/>
    <w:rsid w:val="004F6793"/>
    <w:rsid w:val="004F67A3"/>
    <w:rsid w:val="004F6990"/>
    <w:rsid w:val="004F6B8A"/>
    <w:rsid w:val="004F6FA7"/>
    <w:rsid w:val="004F710C"/>
    <w:rsid w:val="004F7128"/>
    <w:rsid w:val="004F72BB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4F7EB4"/>
    <w:rsid w:val="00500537"/>
    <w:rsid w:val="0050060E"/>
    <w:rsid w:val="00500A8A"/>
    <w:rsid w:val="00500B34"/>
    <w:rsid w:val="00500D14"/>
    <w:rsid w:val="00500DB2"/>
    <w:rsid w:val="0050117E"/>
    <w:rsid w:val="0050132E"/>
    <w:rsid w:val="00501F5D"/>
    <w:rsid w:val="00501F6B"/>
    <w:rsid w:val="00501F81"/>
    <w:rsid w:val="00502026"/>
    <w:rsid w:val="005020FD"/>
    <w:rsid w:val="00502174"/>
    <w:rsid w:val="00502605"/>
    <w:rsid w:val="0050263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8FD"/>
    <w:rsid w:val="00503A59"/>
    <w:rsid w:val="00503B1D"/>
    <w:rsid w:val="00503C4D"/>
    <w:rsid w:val="00503CAC"/>
    <w:rsid w:val="00503EB3"/>
    <w:rsid w:val="00503EC4"/>
    <w:rsid w:val="00503F81"/>
    <w:rsid w:val="0050413B"/>
    <w:rsid w:val="005041D6"/>
    <w:rsid w:val="00504375"/>
    <w:rsid w:val="0050442A"/>
    <w:rsid w:val="00504505"/>
    <w:rsid w:val="005045AE"/>
    <w:rsid w:val="00504C9E"/>
    <w:rsid w:val="00504D51"/>
    <w:rsid w:val="00504DFC"/>
    <w:rsid w:val="00505135"/>
    <w:rsid w:val="00505184"/>
    <w:rsid w:val="00505398"/>
    <w:rsid w:val="005054EC"/>
    <w:rsid w:val="00505547"/>
    <w:rsid w:val="00505A0A"/>
    <w:rsid w:val="00506008"/>
    <w:rsid w:val="0050623A"/>
    <w:rsid w:val="00506269"/>
    <w:rsid w:val="00506AE4"/>
    <w:rsid w:val="00506D15"/>
    <w:rsid w:val="00506E7A"/>
    <w:rsid w:val="00507231"/>
    <w:rsid w:val="00507482"/>
    <w:rsid w:val="00507677"/>
    <w:rsid w:val="005078F0"/>
    <w:rsid w:val="00507C0E"/>
    <w:rsid w:val="00507D41"/>
    <w:rsid w:val="00507EF7"/>
    <w:rsid w:val="00507FB2"/>
    <w:rsid w:val="0051001B"/>
    <w:rsid w:val="005101D5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B54"/>
    <w:rsid w:val="00511CBF"/>
    <w:rsid w:val="00511F28"/>
    <w:rsid w:val="0051203C"/>
    <w:rsid w:val="0051238E"/>
    <w:rsid w:val="005124CC"/>
    <w:rsid w:val="00512545"/>
    <w:rsid w:val="005125C0"/>
    <w:rsid w:val="0051264F"/>
    <w:rsid w:val="005127D9"/>
    <w:rsid w:val="0051298F"/>
    <w:rsid w:val="00512B0F"/>
    <w:rsid w:val="00512C89"/>
    <w:rsid w:val="00512DF0"/>
    <w:rsid w:val="00512E15"/>
    <w:rsid w:val="005130CA"/>
    <w:rsid w:val="005130E3"/>
    <w:rsid w:val="00513566"/>
    <w:rsid w:val="005136E0"/>
    <w:rsid w:val="00513B50"/>
    <w:rsid w:val="00513BB1"/>
    <w:rsid w:val="00513EE9"/>
    <w:rsid w:val="00513FBE"/>
    <w:rsid w:val="00514315"/>
    <w:rsid w:val="005144A2"/>
    <w:rsid w:val="005146AC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2D0"/>
    <w:rsid w:val="005156AB"/>
    <w:rsid w:val="005156D8"/>
    <w:rsid w:val="0051570E"/>
    <w:rsid w:val="005158B2"/>
    <w:rsid w:val="005158EB"/>
    <w:rsid w:val="00515A98"/>
    <w:rsid w:val="00516126"/>
    <w:rsid w:val="0051641B"/>
    <w:rsid w:val="005164B5"/>
    <w:rsid w:val="005164EF"/>
    <w:rsid w:val="005165A9"/>
    <w:rsid w:val="005165D9"/>
    <w:rsid w:val="005166B4"/>
    <w:rsid w:val="0051680A"/>
    <w:rsid w:val="00516986"/>
    <w:rsid w:val="005169AE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9D"/>
    <w:rsid w:val="00520FAC"/>
    <w:rsid w:val="005214B0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FC"/>
    <w:rsid w:val="005222C7"/>
    <w:rsid w:val="005225E9"/>
    <w:rsid w:val="00522691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806"/>
    <w:rsid w:val="005249A5"/>
    <w:rsid w:val="00524A60"/>
    <w:rsid w:val="00524AC8"/>
    <w:rsid w:val="00524C77"/>
    <w:rsid w:val="00524C7D"/>
    <w:rsid w:val="00524D40"/>
    <w:rsid w:val="00524DAE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70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3000D"/>
    <w:rsid w:val="0053000E"/>
    <w:rsid w:val="005301E4"/>
    <w:rsid w:val="0053045B"/>
    <w:rsid w:val="0053050D"/>
    <w:rsid w:val="005309D3"/>
    <w:rsid w:val="00530ADB"/>
    <w:rsid w:val="00530D13"/>
    <w:rsid w:val="00530D32"/>
    <w:rsid w:val="00531108"/>
    <w:rsid w:val="005311BB"/>
    <w:rsid w:val="00531383"/>
    <w:rsid w:val="00531A4F"/>
    <w:rsid w:val="00531B90"/>
    <w:rsid w:val="00531C3F"/>
    <w:rsid w:val="00531E56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C34"/>
    <w:rsid w:val="00534CAC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37F93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88"/>
    <w:rsid w:val="00541ABA"/>
    <w:rsid w:val="00541BE1"/>
    <w:rsid w:val="00541F9A"/>
    <w:rsid w:val="00542167"/>
    <w:rsid w:val="005422EE"/>
    <w:rsid w:val="005425F9"/>
    <w:rsid w:val="0054266D"/>
    <w:rsid w:val="00542926"/>
    <w:rsid w:val="00542B32"/>
    <w:rsid w:val="00542D32"/>
    <w:rsid w:val="00543024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20E"/>
    <w:rsid w:val="00545530"/>
    <w:rsid w:val="00545AEE"/>
    <w:rsid w:val="00545BF2"/>
    <w:rsid w:val="00545D97"/>
    <w:rsid w:val="00545FC9"/>
    <w:rsid w:val="005460FB"/>
    <w:rsid w:val="0054613C"/>
    <w:rsid w:val="0054647E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D9B"/>
    <w:rsid w:val="00550F24"/>
    <w:rsid w:val="00550FAC"/>
    <w:rsid w:val="005513C3"/>
    <w:rsid w:val="00551656"/>
    <w:rsid w:val="0055167C"/>
    <w:rsid w:val="005517B2"/>
    <w:rsid w:val="005519B7"/>
    <w:rsid w:val="00551BD1"/>
    <w:rsid w:val="00551D06"/>
    <w:rsid w:val="00551D11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E2C"/>
    <w:rsid w:val="00552FD4"/>
    <w:rsid w:val="00553025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B58"/>
    <w:rsid w:val="00554D5F"/>
    <w:rsid w:val="00554E05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939"/>
    <w:rsid w:val="00562D6F"/>
    <w:rsid w:val="00563280"/>
    <w:rsid w:val="005632CA"/>
    <w:rsid w:val="00563311"/>
    <w:rsid w:val="0056392D"/>
    <w:rsid w:val="00563AD9"/>
    <w:rsid w:val="00563BBE"/>
    <w:rsid w:val="00563BE7"/>
    <w:rsid w:val="005641A9"/>
    <w:rsid w:val="005642D4"/>
    <w:rsid w:val="0056434B"/>
    <w:rsid w:val="005644F9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0D8"/>
    <w:rsid w:val="0056674D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9F6"/>
    <w:rsid w:val="00570EB8"/>
    <w:rsid w:val="00570F0C"/>
    <w:rsid w:val="00570F94"/>
    <w:rsid w:val="00570FC8"/>
    <w:rsid w:val="00570FF0"/>
    <w:rsid w:val="00571772"/>
    <w:rsid w:val="005717CD"/>
    <w:rsid w:val="00571834"/>
    <w:rsid w:val="00571A07"/>
    <w:rsid w:val="00571BC6"/>
    <w:rsid w:val="00571BD0"/>
    <w:rsid w:val="00571F22"/>
    <w:rsid w:val="00572139"/>
    <w:rsid w:val="00572149"/>
    <w:rsid w:val="0057217B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5C0"/>
    <w:rsid w:val="00573641"/>
    <w:rsid w:val="00573723"/>
    <w:rsid w:val="00573994"/>
    <w:rsid w:val="00573E91"/>
    <w:rsid w:val="00573F4E"/>
    <w:rsid w:val="00573F5D"/>
    <w:rsid w:val="00573FCF"/>
    <w:rsid w:val="00574278"/>
    <w:rsid w:val="005745EC"/>
    <w:rsid w:val="0057481F"/>
    <w:rsid w:val="00574963"/>
    <w:rsid w:val="00574AA6"/>
    <w:rsid w:val="00574AD0"/>
    <w:rsid w:val="00574C8A"/>
    <w:rsid w:val="00574DEF"/>
    <w:rsid w:val="00575119"/>
    <w:rsid w:val="00575134"/>
    <w:rsid w:val="0057520A"/>
    <w:rsid w:val="0057534B"/>
    <w:rsid w:val="005754D2"/>
    <w:rsid w:val="00575527"/>
    <w:rsid w:val="005756C9"/>
    <w:rsid w:val="00575B7E"/>
    <w:rsid w:val="00576152"/>
    <w:rsid w:val="005764BE"/>
    <w:rsid w:val="0057652D"/>
    <w:rsid w:val="00576C0D"/>
    <w:rsid w:val="00576FA1"/>
    <w:rsid w:val="0057707A"/>
    <w:rsid w:val="00577249"/>
    <w:rsid w:val="00577464"/>
    <w:rsid w:val="0057750D"/>
    <w:rsid w:val="0057761C"/>
    <w:rsid w:val="00577683"/>
    <w:rsid w:val="005777F5"/>
    <w:rsid w:val="00577839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D52"/>
    <w:rsid w:val="00580F65"/>
    <w:rsid w:val="0058105C"/>
    <w:rsid w:val="00581564"/>
    <w:rsid w:val="005816E2"/>
    <w:rsid w:val="0058182F"/>
    <w:rsid w:val="00581936"/>
    <w:rsid w:val="005819FB"/>
    <w:rsid w:val="00581B8B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11F"/>
    <w:rsid w:val="005831CC"/>
    <w:rsid w:val="005832D2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371"/>
    <w:rsid w:val="005864A9"/>
    <w:rsid w:val="00586694"/>
    <w:rsid w:val="0058676A"/>
    <w:rsid w:val="0058676F"/>
    <w:rsid w:val="005868BB"/>
    <w:rsid w:val="00586A2A"/>
    <w:rsid w:val="00586B7B"/>
    <w:rsid w:val="00586C02"/>
    <w:rsid w:val="00587296"/>
    <w:rsid w:val="005873F8"/>
    <w:rsid w:val="00587564"/>
    <w:rsid w:val="0058766D"/>
    <w:rsid w:val="0058784F"/>
    <w:rsid w:val="00587C08"/>
    <w:rsid w:val="00587CA5"/>
    <w:rsid w:val="00587CEE"/>
    <w:rsid w:val="005903E3"/>
    <w:rsid w:val="005905F2"/>
    <w:rsid w:val="005907C7"/>
    <w:rsid w:val="005908D9"/>
    <w:rsid w:val="00590C35"/>
    <w:rsid w:val="00590DAF"/>
    <w:rsid w:val="00590E8A"/>
    <w:rsid w:val="00591202"/>
    <w:rsid w:val="00591359"/>
    <w:rsid w:val="005914D2"/>
    <w:rsid w:val="005917AE"/>
    <w:rsid w:val="00591823"/>
    <w:rsid w:val="00591ACD"/>
    <w:rsid w:val="00591AFA"/>
    <w:rsid w:val="00591B55"/>
    <w:rsid w:val="00591CC3"/>
    <w:rsid w:val="00591E90"/>
    <w:rsid w:val="00592071"/>
    <w:rsid w:val="005920CD"/>
    <w:rsid w:val="00592108"/>
    <w:rsid w:val="005922BA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E6E"/>
    <w:rsid w:val="00592F50"/>
    <w:rsid w:val="00593299"/>
    <w:rsid w:val="005934FB"/>
    <w:rsid w:val="00593788"/>
    <w:rsid w:val="00593A12"/>
    <w:rsid w:val="00593BC6"/>
    <w:rsid w:val="00593C4C"/>
    <w:rsid w:val="00593F5C"/>
    <w:rsid w:val="00593FB7"/>
    <w:rsid w:val="00594124"/>
    <w:rsid w:val="00594419"/>
    <w:rsid w:val="00594509"/>
    <w:rsid w:val="0059454F"/>
    <w:rsid w:val="0059467F"/>
    <w:rsid w:val="005946A6"/>
    <w:rsid w:val="00594A77"/>
    <w:rsid w:val="00594F48"/>
    <w:rsid w:val="00595038"/>
    <w:rsid w:val="00595397"/>
    <w:rsid w:val="0059552F"/>
    <w:rsid w:val="00595640"/>
    <w:rsid w:val="005956A5"/>
    <w:rsid w:val="0059571B"/>
    <w:rsid w:val="00595722"/>
    <w:rsid w:val="00595873"/>
    <w:rsid w:val="005959F8"/>
    <w:rsid w:val="00595AB3"/>
    <w:rsid w:val="00595AF3"/>
    <w:rsid w:val="00595B21"/>
    <w:rsid w:val="00595C13"/>
    <w:rsid w:val="00595D91"/>
    <w:rsid w:val="00595F31"/>
    <w:rsid w:val="00595FD1"/>
    <w:rsid w:val="00596042"/>
    <w:rsid w:val="0059617B"/>
    <w:rsid w:val="0059656D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D2"/>
    <w:rsid w:val="005A13EA"/>
    <w:rsid w:val="005A1660"/>
    <w:rsid w:val="005A1915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6F5"/>
    <w:rsid w:val="005A2AC0"/>
    <w:rsid w:val="005A2BBD"/>
    <w:rsid w:val="005A324A"/>
    <w:rsid w:val="005A337C"/>
    <w:rsid w:val="005A3459"/>
    <w:rsid w:val="005A346C"/>
    <w:rsid w:val="005A3615"/>
    <w:rsid w:val="005A3A79"/>
    <w:rsid w:val="005A3CAC"/>
    <w:rsid w:val="005A3E1B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5BE"/>
    <w:rsid w:val="005A6AF6"/>
    <w:rsid w:val="005A6EB0"/>
    <w:rsid w:val="005A70FA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B17"/>
    <w:rsid w:val="005A7CE6"/>
    <w:rsid w:val="005A7D58"/>
    <w:rsid w:val="005B029C"/>
    <w:rsid w:val="005B05E2"/>
    <w:rsid w:val="005B0A44"/>
    <w:rsid w:val="005B0AFB"/>
    <w:rsid w:val="005B0C99"/>
    <w:rsid w:val="005B11BD"/>
    <w:rsid w:val="005B14B7"/>
    <w:rsid w:val="005B168D"/>
    <w:rsid w:val="005B16EA"/>
    <w:rsid w:val="005B17B8"/>
    <w:rsid w:val="005B17E1"/>
    <w:rsid w:val="005B1867"/>
    <w:rsid w:val="005B19B3"/>
    <w:rsid w:val="005B1A85"/>
    <w:rsid w:val="005B246C"/>
    <w:rsid w:val="005B288F"/>
    <w:rsid w:val="005B2C5E"/>
    <w:rsid w:val="005B2ED8"/>
    <w:rsid w:val="005B3308"/>
    <w:rsid w:val="005B35F3"/>
    <w:rsid w:val="005B3623"/>
    <w:rsid w:val="005B3A56"/>
    <w:rsid w:val="005B3C8D"/>
    <w:rsid w:val="005B3EA0"/>
    <w:rsid w:val="005B40F4"/>
    <w:rsid w:val="005B4198"/>
    <w:rsid w:val="005B4199"/>
    <w:rsid w:val="005B426F"/>
    <w:rsid w:val="005B44E5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96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D63"/>
    <w:rsid w:val="005B7D6B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657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F3"/>
    <w:rsid w:val="005C2670"/>
    <w:rsid w:val="005C26D1"/>
    <w:rsid w:val="005C26EE"/>
    <w:rsid w:val="005C29AD"/>
    <w:rsid w:val="005C2A8E"/>
    <w:rsid w:val="005C2C02"/>
    <w:rsid w:val="005C2E0B"/>
    <w:rsid w:val="005C2EDA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323"/>
    <w:rsid w:val="005C5415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390"/>
    <w:rsid w:val="005D03B6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A47"/>
    <w:rsid w:val="005D1A5B"/>
    <w:rsid w:val="005D1BFA"/>
    <w:rsid w:val="005D1C69"/>
    <w:rsid w:val="005D1F5E"/>
    <w:rsid w:val="005D219D"/>
    <w:rsid w:val="005D21E3"/>
    <w:rsid w:val="005D22DD"/>
    <w:rsid w:val="005D22FC"/>
    <w:rsid w:val="005D2703"/>
    <w:rsid w:val="005D27DF"/>
    <w:rsid w:val="005D2CF6"/>
    <w:rsid w:val="005D2D4F"/>
    <w:rsid w:val="005D2F18"/>
    <w:rsid w:val="005D2F6A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816"/>
    <w:rsid w:val="005D4D6F"/>
    <w:rsid w:val="005D4D73"/>
    <w:rsid w:val="005D5055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333"/>
    <w:rsid w:val="005D73B9"/>
    <w:rsid w:val="005D7402"/>
    <w:rsid w:val="005D74C5"/>
    <w:rsid w:val="005D7540"/>
    <w:rsid w:val="005D7832"/>
    <w:rsid w:val="005D7F1D"/>
    <w:rsid w:val="005E0424"/>
    <w:rsid w:val="005E06FE"/>
    <w:rsid w:val="005E07AE"/>
    <w:rsid w:val="005E105A"/>
    <w:rsid w:val="005E12A7"/>
    <w:rsid w:val="005E1447"/>
    <w:rsid w:val="005E14F0"/>
    <w:rsid w:val="005E15A1"/>
    <w:rsid w:val="005E15A4"/>
    <w:rsid w:val="005E16CA"/>
    <w:rsid w:val="005E1942"/>
    <w:rsid w:val="005E1AE7"/>
    <w:rsid w:val="005E1DD6"/>
    <w:rsid w:val="005E1F95"/>
    <w:rsid w:val="005E212F"/>
    <w:rsid w:val="005E271D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474"/>
    <w:rsid w:val="005E5792"/>
    <w:rsid w:val="005E58B1"/>
    <w:rsid w:val="005E595E"/>
    <w:rsid w:val="005E59DF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705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BD"/>
    <w:rsid w:val="005F0FFA"/>
    <w:rsid w:val="005F1896"/>
    <w:rsid w:val="005F1BBD"/>
    <w:rsid w:val="005F1C55"/>
    <w:rsid w:val="005F1E36"/>
    <w:rsid w:val="005F2142"/>
    <w:rsid w:val="005F241F"/>
    <w:rsid w:val="005F264B"/>
    <w:rsid w:val="005F2966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CFD"/>
    <w:rsid w:val="005F3DE8"/>
    <w:rsid w:val="005F40AD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9F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232"/>
    <w:rsid w:val="006013B3"/>
    <w:rsid w:val="00601619"/>
    <w:rsid w:val="00601754"/>
    <w:rsid w:val="00601A5A"/>
    <w:rsid w:val="00601C73"/>
    <w:rsid w:val="00601C86"/>
    <w:rsid w:val="00601CC7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274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54D"/>
    <w:rsid w:val="006046D0"/>
    <w:rsid w:val="00604746"/>
    <w:rsid w:val="0060485F"/>
    <w:rsid w:val="0060488D"/>
    <w:rsid w:val="006048FD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C85"/>
    <w:rsid w:val="00605CE5"/>
    <w:rsid w:val="00605F71"/>
    <w:rsid w:val="00605FD1"/>
    <w:rsid w:val="00606085"/>
    <w:rsid w:val="006061CF"/>
    <w:rsid w:val="00606538"/>
    <w:rsid w:val="00606604"/>
    <w:rsid w:val="00606608"/>
    <w:rsid w:val="006067B6"/>
    <w:rsid w:val="00606A80"/>
    <w:rsid w:val="00606B54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749"/>
    <w:rsid w:val="0060781F"/>
    <w:rsid w:val="00607872"/>
    <w:rsid w:val="0060795A"/>
    <w:rsid w:val="00607A39"/>
    <w:rsid w:val="00607B17"/>
    <w:rsid w:val="00607B96"/>
    <w:rsid w:val="00607BE4"/>
    <w:rsid w:val="00607D31"/>
    <w:rsid w:val="00607D33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6EE"/>
    <w:rsid w:val="00611829"/>
    <w:rsid w:val="00611841"/>
    <w:rsid w:val="00611C1F"/>
    <w:rsid w:val="00611D02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663"/>
    <w:rsid w:val="00613B12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45F"/>
    <w:rsid w:val="00616566"/>
    <w:rsid w:val="00616568"/>
    <w:rsid w:val="0061662F"/>
    <w:rsid w:val="00616649"/>
    <w:rsid w:val="0061689C"/>
    <w:rsid w:val="00616B18"/>
    <w:rsid w:val="00616BE3"/>
    <w:rsid w:val="00616D2C"/>
    <w:rsid w:val="00616F27"/>
    <w:rsid w:val="00616FBB"/>
    <w:rsid w:val="00616FD4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2FD"/>
    <w:rsid w:val="0062159D"/>
    <w:rsid w:val="0062159F"/>
    <w:rsid w:val="006217CF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847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6D"/>
    <w:rsid w:val="00630E88"/>
    <w:rsid w:val="00630F2A"/>
    <w:rsid w:val="00630FAD"/>
    <w:rsid w:val="0063113A"/>
    <w:rsid w:val="00631372"/>
    <w:rsid w:val="00631AB0"/>
    <w:rsid w:val="00631AC3"/>
    <w:rsid w:val="00632040"/>
    <w:rsid w:val="006320E5"/>
    <w:rsid w:val="006322E7"/>
    <w:rsid w:val="00632361"/>
    <w:rsid w:val="00632800"/>
    <w:rsid w:val="00632A31"/>
    <w:rsid w:val="00632EB8"/>
    <w:rsid w:val="00632EBC"/>
    <w:rsid w:val="00632F2E"/>
    <w:rsid w:val="0063313F"/>
    <w:rsid w:val="006331F4"/>
    <w:rsid w:val="006334A3"/>
    <w:rsid w:val="006335B5"/>
    <w:rsid w:val="006339FF"/>
    <w:rsid w:val="00633B39"/>
    <w:rsid w:val="00633CC5"/>
    <w:rsid w:val="00633CDA"/>
    <w:rsid w:val="00633E01"/>
    <w:rsid w:val="00633E18"/>
    <w:rsid w:val="00633E7A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4C3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E7C"/>
    <w:rsid w:val="00640EC4"/>
    <w:rsid w:val="00640F0F"/>
    <w:rsid w:val="0064109B"/>
    <w:rsid w:val="006411B3"/>
    <w:rsid w:val="00641314"/>
    <w:rsid w:val="00641325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C84"/>
    <w:rsid w:val="00641D33"/>
    <w:rsid w:val="006421A1"/>
    <w:rsid w:val="0064228E"/>
    <w:rsid w:val="00642334"/>
    <w:rsid w:val="00642574"/>
    <w:rsid w:val="006426E1"/>
    <w:rsid w:val="00642738"/>
    <w:rsid w:val="006429FD"/>
    <w:rsid w:val="00642B9C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D2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8B"/>
    <w:rsid w:val="00645E72"/>
    <w:rsid w:val="006460D9"/>
    <w:rsid w:val="00646109"/>
    <w:rsid w:val="0064625B"/>
    <w:rsid w:val="00646296"/>
    <w:rsid w:val="006462C6"/>
    <w:rsid w:val="006464C6"/>
    <w:rsid w:val="006465F7"/>
    <w:rsid w:val="006467ED"/>
    <w:rsid w:val="00646938"/>
    <w:rsid w:val="00646A4C"/>
    <w:rsid w:val="00646B91"/>
    <w:rsid w:val="00646DC4"/>
    <w:rsid w:val="00646DE2"/>
    <w:rsid w:val="00646FD4"/>
    <w:rsid w:val="0064723D"/>
    <w:rsid w:val="00647468"/>
    <w:rsid w:val="00647500"/>
    <w:rsid w:val="00647B19"/>
    <w:rsid w:val="00647B53"/>
    <w:rsid w:val="006500AC"/>
    <w:rsid w:val="0065040D"/>
    <w:rsid w:val="0065076F"/>
    <w:rsid w:val="00650A1A"/>
    <w:rsid w:val="00650A30"/>
    <w:rsid w:val="00650A76"/>
    <w:rsid w:val="00650BCD"/>
    <w:rsid w:val="00650CA4"/>
    <w:rsid w:val="00650DD7"/>
    <w:rsid w:val="00650F24"/>
    <w:rsid w:val="006511C5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10B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6E"/>
    <w:rsid w:val="00656E21"/>
    <w:rsid w:val="00656F16"/>
    <w:rsid w:val="006571B4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726"/>
    <w:rsid w:val="00660BB5"/>
    <w:rsid w:val="00660CAB"/>
    <w:rsid w:val="00660DDC"/>
    <w:rsid w:val="00660FE5"/>
    <w:rsid w:val="006611AE"/>
    <w:rsid w:val="006611E5"/>
    <w:rsid w:val="00661A23"/>
    <w:rsid w:val="00661C38"/>
    <w:rsid w:val="00661C9E"/>
    <w:rsid w:val="00661F56"/>
    <w:rsid w:val="00662170"/>
    <w:rsid w:val="00662224"/>
    <w:rsid w:val="00662264"/>
    <w:rsid w:val="006625A9"/>
    <w:rsid w:val="0066273C"/>
    <w:rsid w:val="0066295D"/>
    <w:rsid w:val="006629C3"/>
    <w:rsid w:val="00662BA2"/>
    <w:rsid w:val="00662D8A"/>
    <w:rsid w:val="00662EBC"/>
    <w:rsid w:val="00662F29"/>
    <w:rsid w:val="0066305F"/>
    <w:rsid w:val="006631D6"/>
    <w:rsid w:val="006633AE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4D1A"/>
    <w:rsid w:val="0066533F"/>
    <w:rsid w:val="006653ED"/>
    <w:rsid w:val="0066555E"/>
    <w:rsid w:val="0066574E"/>
    <w:rsid w:val="00665883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6D"/>
    <w:rsid w:val="0066737C"/>
    <w:rsid w:val="006673AA"/>
    <w:rsid w:val="006676C3"/>
    <w:rsid w:val="0066770A"/>
    <w:rsid w:val="00667900"/>
    <w:rsid w:val="00667905"/>
    <w:rsid w:val="00667FD1"/>
    <w:rsid w:val="006701CC"/>
    <w:rsid w:val="006704E3"/>
    <w:rsid w:val="00670865"/>
    <w:rsid w:val="006709B4"/>
    <w:rsid w:val="00670E3E"/>
    <w:rsid w:val="00670F4D"/>
    <w:rsid w:val="00671066"/>
    <w:rsid w:val="00671274"/>
    <w:rsid w:val="006714B6"/>
    <w:rsid w:val="006716B8"/>
    <w:rsid w:val="00671775"/>
    <w:rsid w:val="00671835"/>
    <w:rsid w:val="00671928"/>
    <w:rsid w:val="00671BD4"/>
    <w:rsid w:val="00671DC6"/>
    <w:rsid w:val="006720AE"/>
    <w:rsid w:val="00672414"/>
    <w:rsid w:val="00672645"/>
    <w:rsid w:val="00672A12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3C0"/>
    <w:rsid w:val="006745CF"/>
    <w:rsid w:val="006746CC"/>
    <w:rsid w:val="00674736"/>
    <w:rsid w:val="006748B2"/>
    <w:rsid w:val="00674932"/>
    <w:rsid w:val="00674AEB"/>
    <w:rsid w:val="00674BBA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AD"/>
    <w:rsid w:val="006758BD"/>
    <w:rsid w:val="00675986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3F9"/>
    <w:rsid w:val="0068047C"/>
    <w:rsid w:val="0068063F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CDF"/>
    <w:rsid w:val="00682CE9"/>
    <w:rsid w:val="00682DD9"/>
    <w:rsid w:val="00682FB4"/>
    <w:rsid w:val="00682FCF"/>
    <w:rsid w:val="00683348"/>
    <w:rsid w:val="00683535"/>
    <w:rsid w:val="00683575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0B"/>
    <w:rsid w:val="0068699F"/>
    <w:rsid w:val="006877B6"/>
    <w:rsid w:val="00687B99"/>
    <w:rsid w:val="00687D02"/>
    <w:rsid w:val="00687D23"/>
    <w:rsid w:val="00687DD5"/>
    <w:rsid w:val="00690191"/>
    <w:rsid w:val="006901F0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2C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1E1"/>
    <w:rsid w:val="0069244F"/>
    <w:rsid w:val="006924C1"/>
    <w:rsid w:val="00692526"/>
    <w:rsid w:val="00692541"/>
    <w:rsid w:val="0069257A"/>
    <w:rsid w:val="006926DC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FB7"/>
    <w:rsid w:val="0069411F"/>
    <w:rsid w:val="006941E9"/>
    <w:rsid w:val="00694372"/>
    <w:rsid w:val="006943C4"/>
    <w:rsid w:val="006944AE"/>
    <w:rsid w:val="006944E6"/>
    <w:rsid w:val="00694596"/>
    <w:rsid w:val="00694649"/>
    <w:rsid w:val="006946BB"/>
    <w:rsid w:val="00694880"/>
    <w:rsid w:val="00694890"/>
    <w:rsid w:val="00694994"/>
    <w:rsid w:val="00694B28"/>
    <w:rsid w:val="00694B37"/>
    <w:rsid w:val="00694B68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E6A"/>
    <w:rsid w:val="00695F31"/>
    <w:rsid w:val="00695F3F"/>
    <w:rsid w:val="00696244"/>
    <w:rsid w:val="0069626A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87F"/>
    <w:rsid w:val="00697931"/>
    <w:rsid w:val="00697942"/>
    <w:rsid w:val="00697A81"/>
    <w:rsid w:val="00697AE0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5B"/>
    <w:rsid w:val="006A279E"/>
    <w:rsid w:val="006A285F"/>
    <w:rsid w:val="006A30AB"/>
    <w:rsid w:val="006A30FA"/>
    <w:rsid w:val="006A317D"/>
    <w:rsid w:val="006A3180"/>
    <w:rsid w:val="006A3267"/>
    <w:rsid w:val="006A3288"/>
    <w:rsid w:val="006A32F5"/>
    <w:rsid w:val="006A33CA"/>
    <w:rsid w:val="006A388A"/>
    <w:rsid w:val="006A388B"/>
    <w:rsid w:val="006A39C6"/>
    <w:rsid w:val="006A3A96"/>
    <w:rsid w:val="006A3AF9"/>
    <w:rsid w:val="006A3D51"/>
    <w:rsid w:val="006A3F11"/>
    <w:rsid w:val="006A3F50"/>
    <w:rsid w:val="006A3FB7"/>
    <w:rsid w:val="006A4548"/>
    <w:rsid w:val="006A456E"/>
    <w:rsid w:val="006A472F"/>
    <w:rsid w:val="006A48F7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51B"/>
    <w:rsid w:val="006A7BD6"/>
    <w:rsid w:val="006A7C82"/>
    <w:rsid w:val="006A7D55"/>
    <w:rsid w:val="006A7F6C"/>
    <w:rsid w:val="006A7F7D"/>
    <w:rsid w:val="006A7FC1"/>
    <w:rsid w:val="006B0028"/>
    <w:rsid w:val="006B04F0"/>
    <w:rsid w:val="006B05C0"/>
    <w:rsid w:val="006B0665"/>
    <w:rsid w:val="006B06AB"/>
    <w:rsid w:val="006B06D2"/>
    <w:rsid w:val="006B06FF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6AF"/>
    <w:rsid w:val="006B4767"/>
    <w:rsid w:val="006B47B2"/>
    <w:rsid w:val="006B47BB"/>
    <w:rsid w:val="006B48CE"/>
    <w:rsid w:val="006B4ACA"/>
    <w:rsid w:val="006B4B4C"/>
    <w:rsid w:val="006B4B79"/>
    <w:rsid w:val="006B4E92"/>
    <w:rsid w:val="006B56A7"/>
    <w:rsid w:val="006B5704"/>
    <w:rsid w:val="006B58E8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E04"/>
    <w:rsid w:val="006C0F73"/>
    <w:rsid w:val="006C0F9A"/>
    <w:rsid w:val="006C16D5"/>
    <w:rsid w:val="006C184E"/>
    <w:rsid w:val="006C1CED"/>
    <w:rsid w:val="006C211F"/>
    <w:rsid w:val="006C2167"/>
    <w:rsid w:val="006C2300"/>
    <w:rsid w:val="006C24D9"/>
    <w:rsid w:val="006C2527"/>
    <w:rsid w:val="006C262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5D1"/>
    <w:rsid w:val="006C38B2"/>
    <w:rsid w:val="006C3C6F"/>
    <w:rsid w:val="006C4388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DA"/>
    <w:rsid w:val="006C6834"/>
    <w:rsid w:val="006C68D4"/>
    <w:rsid w:val="006C6ABC"/>
    <w:rsid w:val="006C6B0F"/>
    <w:rsid w:val="006C6BFC"/>
    <w:rsid w:val="006C6DE0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94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0B5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60B"/>
    <w:rsid w:val="006D4707"/>
    <w:rsid w:val="006D4921"/>
    <w:rsid w:val="006D4930"/>
    <w:rsid w:val="006D496F"/>
    <w:rsid w:val="006D4A7A"/>
    <w:rsid w:val="006D4B11"/>
    <w:rsid w:val="006D4C9C"/>
    <w:rsid w:val="006D5125"/>
    <w:rsid w:val="006D5137"/>
    <w:rsid w:val="006D51F1"/>
    <w:rsid w:val="006D5233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20"/>
    <w:rsid w:val="006D6130"/>
    <w:rsid w:val="006D619F"/>
    <w:rsid w:val="006D6517"/>
    <w:rsid w:val="006D6548"/>
    <w:rsid w:val="006D680F"/>
    <w:rsid w:val="006D6A27"/>
    <w:rsid w:val="006D6B08"/>
    <w:rsid w:val="006D6E0B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3B"/>
    <w:rsid w:val="006E07ED"/>
    <w:rsid w:val="006E0862"/>
    <w:rsid w:val="006E08C2"/>
    <w:rsid w:val="006E0D87"/>
    <w:rsid w:val="006E0DF8"/>
    <w:rsid w:val="006E0FA2"/>
    <w:rsid w:val="006E1222"/>
    <w:rsid w:val="006E14DF"/>
    <w:rsid w:val="006E16FA"/>
    <w:rsid w:val="006E1CA4"/>
    <w:rsid w:val="006E1D2B"/>
    <w:rsid w:val="006E2176"/>
    <w:rsid w:val="006E2A6A"/>
    <w:rsid w:val="006E2FE6"/>
    <w:rsid w:val="006E3079"/>
    <w:rsid w:val="006E3861"/>
    <w:rsid w:val="006E3D63"/>
    <w:rsid w:val="006E3E07"/>
    <w:rsid w:val="006E4182"/>
    <w:rsid w:val="006E4679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9B"/>
    <w:rsid w:val="006E60F4"/>
    <w:rsid w:val="006E612F"/>
    <w:rsid w:val="006E6265"/>
    <w:rsid w:val="006E64D2"/>
    <w:rsid w:val="006E663C"/>
    <w:rsid w:val="006E68B6"/>
    <w:rsid w:val="006E6BF3"/>
    <w:rsid w:val="006E6D5A"/>
    <w:rsid w:val="006E6F8A"/>
    <w:rsid w:val="006E6FBC"/>
    <w:rsid w:val="006E7205"/>
    <w:rsid w:val="006E7253"/>
    <w:rsid w:val="006E73F1"/>
    <w:rsid w:val="006E7798"/>
    <w:rsid w:val="006E791C"/>
    <w:rsid w:val="006E7A6D"/>
    <w:rsid w:val="006E7D0F"/>
    <w:rsid w:val="006E7EB2"/>
    <w:rsid w:val="006E7EF9"/>
    <w:rsid w:val="006F02B2"/>
    <w:rsid w:val="006F04D0"/>
    <w:rsid w:val="006F04E3"/>
    <w:rsid w:val="006F0B07"/>
    <w:rsid w:val="006F0D2C"/>
    <w:rsid w:val="006F0D9E"/>
    <w:rsid w:val="006F0EE8"/>
    <w:rsid w:val="006F0FE9"/>
    <w:rsid w:val="006F104B"/>
    <w:rsid w:val="006F1072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1F17"/>
    <w:rsid w:val="006F2124"/>
    <w:rsid w:val="006F21D5"/>
    <w:rsid w:val="006F2483"/>
    <w:rsid w:val="006F2562"/>
    <w:rsid w:val="006F2748"/>
    <w:rsid w:val="006F2B54"/>
    <w:rsid w:val="006F2CBE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839"/>
    <w:rsid w:val="006F3887"/>
    <w:rsid w:val="006F3E06"/>
    <w:rsid w:val="006F3E17"/>
    <w:rsid w:val="006F410F"/>
    <w:rsid w:val="006F4189"/>
    <w:rsid w:val="006F4204"/>
    <w:rsid w:val="006F425F"/>
    <w:rsid w:val="006F43FB"/>
    <w:rsid w:val="006F4550"/>
    <w:rsid w:val="006F472D"/>
    <w:rsid w:val="006F48E8"/>
    <w:rsid w:val="006F4A5E"/>
    <w:rsid w:val="006F4C1D"/>
    <w:rsid w:val="006F517C"/>
    <w:rsid w:val="006F52A8"/>
    <w:rsid w:val="006F5413"/>
    <w:rsid w:val="006F541F"/>
    <w:rsid w:val="006F5493"/>
    <w:rsid w:val="006F576A"/>
    <w:rsid w:val="006F57A5"/>
    <w:rsid w:val="006F5814"/>
    <w:rsid w:val="006F5882"/>
    <w:rsid w:val="006F59D7"/>
    <w:rsid w:val="006F5AC8"/>
    <w:rsid w:val="006F5CB1"/>
    <w:rsid w:val="006F5CE3"/>
    <w:rsid w:val="006F5CFC"/>
    <w:rsid w:val="006F5E5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A6A"/>
    <w:rsid w:val="00700B48"/>
    <w:rsid w:val="00700CF4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CF"/>
    <w:rsid w:val="00704E75"/>
    <w:rsid w:val="00705028"/>
    <w:rsid w:val="00705119"/>
    <w:rsid w:val="007051FA"/>
    <w:rsid w:val="00705433"/>
    <w:rsid w:val="0070549A"/>
    <w:rsid w:val="007055D1"/>
    <w:rsid w:val="0070560F"/>
    <w:rsid w:val="007059DD"/>
    <w:rsid w:val="00705CC1"/>
    <w:rsid w:val="00705D63"/>
    <w:rsid w:val="00705EDA"/>
    <w:rsid w:val="007060F5"/>
    <w:rsid w:val="007062BB"/>
    <w:rsid w:val="00706695"/>
    <w:rsid w:val="007066B9"/>
    <w:rsid w:val="00706A09"/>
    <w:rsid w:val="00706AA9"/>
    <w:rsid w:val="00706BBF"/>
    <w:rsid w:val="00706BD8"/>
    <w:rsid w:val="00706DDB"/>
    <w:rsid w:val="00706F19"/>
    <w:rsid w:val="007071D5"/>
    <w:rsid w:val="0070765C"/>
    <w:rsid w:val="00707989"/>
    <w:rsid w:val="00707A23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2008"/>
    <w:rsid w:val="007122AA"/>
    <w:rsid w:val="0071283E"/>
    <w:rsid w:val="00712861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A94"/>
    <w:rsid w:val="00715483"/>
    <w:rsid w:val="00715528"/>
    <w:rsid w:val="0071572A"/>
    <w:rsid w:val="00715744"/>
    <w:rsid w:val="00715765"/>
    <w:rsid w:val="007157A3"/>
    <w:rsid w:val="00715D6A"/>
    <w:rsid w:val="00715E9A"/>
    <w:rsid w:val="007160F9"/>
    <w:rsid w:val="00716122"/>
    <w:rsid w:val="0071622F"/>
    <w:rsid w:val="0071633C"/>
    <w:rsid w:val="00716598"/>
    <w:rsid w:val="00716643"/>
    <w:rsid w:val="007166D6"/>
    <w:rsid w:val="00716979"/>
    <w:rsid w:val="007169BD"/>
    <w:rsid w:val="00716BA5"/>
    <w:rsid w:val="00716CBF"/>
    <w:rsid w:val="00716DA4"/>
    <w:rsid w:val="00716EC4"/>
    <w:rsid w:val="00716ED3"/>
    <w:rsid w:val="00716F6D"/>
    <w:rsid w:val="0071730A"/>
    <w:rsid w:val="0071753D"/>
    <w:rsid w:val="0071754D"/>
    <w:rsid w:val="0071764E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13"/>
    <w:rsid w:val="0072298C"/>
    <w:rsid w:val="00722E1E"/>
    <w:rsid w:val="007234D3"/>
    <w:rsid w:val="007234FE"/>
    <w:rsid w:val="007235AC"/>
    <w:rsid w:val="00723A38"/>
    <w:rsid w:val="00723AC5"/>
    <w:rsid w:val="00723B54"/>
    <w:rsid w:val="00723C76"/>
    <w:rsid w:val="00723DE2"/>
    <w:rsid w:val="00723E5A"/>
    <w:rsid w:val="0072408A"/>
    <w:rsid w:val="0072420D"/>
    <w:rsid w:val="007242B9"/>
    <w:rsid w:val="007243EB"/>
    <w:rsid w:val="007244EA"/>
    <w:rsid w:val="00724968"/>
    <w:rsid w:val="00724A02"/>
    <w:rsid w:val="00724CB6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D8"/>
    <w:rsid w:val="00727B41"/>
    <w:rsid w:val="00727D51"/>
    <w:rsid w:val="00727DFE"/>
    <w:rsid w:val="007303B9"/>
    <w:rsid w:val="00730540"/>
    <w:rsid w:val="007306F8"/>
    <w:rsid w:val="00730838"/>
    <w:rsid w:val="0073084B"/>
    <w:rsid w:val="007309EA"/>
    <w:rsid w:val="00730D06"/>
    <w:rsid w:val="00730D31"/>
    <w:rsid w:val="00730F2A"/>
    <w:rsid w:val="00730F50"/>
    <w:rsid w:val="00731185"/>
    <w:rsid w:val="007316E4"/>
    <w:rsid w:val="00731706"/>
    <w:rsid w:val="00731C66"/>
    <w:rsid w:val="00731CD1"/>
    <w:rsid w:val="00731D02"/>
    <w:rsid w:val="00731D17"/>
    <w:rsid w:val="00731D6C"/>
    <w:rsid w:val="00731E66"/>
    <w:rsid w:val="00731FD7"/>
    <w:rsid w:val="00731FE7"/>
    <w:rsid w:val="007320FC"/>
    <w:rsid w:val="007322B3"/>
    <w:rsid w:val="0073239A"/>
    <w:rsid w:val="007323EF"/>
    <w:rsid w:val="007324C0"/>
    <w:rsid w:val="007324CF"/>
    <w:rsid w:val="0073268A"/>
    <w:rsid w:val="007326BF"/>
    <w:rsid w:val="007328AB"/>
    <w:rsid w:val="00732D58"/>
    <w:rsid w:val="0073304A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6F2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E52"/>
    <w:rsid w:val="00736019"/>
    <w:rsid w:val="00736251"/>
    <w:rsid w:val="007362B2"/>
    <w:rsid w:val="00736309"/>
    <w:rsid w:val="00736628"/>
    <w:rsid w:val="00736664"/>
    <w:rsid w:val="00736E72"/>
    <w:rsid w:val="00736F4F"/>
    <w:rsid w:val="0073704A"/>
    <w:rsid w:val="0073709A"/>
    <w:rsid w:val="007371BB"/>
    <w:rsid w:val="00737617"/>
    <w:rsid w:val="00737741"/>
    <w:rsid w:val="00737B54"/>
    <w:rsid w:val="00740391"/>
    <w:rsid w:val="00740940"/>
    <w:rsid w:val="00740CBC"/>
    <w:rsid w:val="00740CDE"/>
    <w:rsid w:val="0074136C"/>
    <w:rsid w:val="007415C6"/>
    <w:rsid w:val="0074178B"/>
    <w:rsid w:val="0074196C"/>
    <w:rsid w:val="00741D09"/>
    <w:rsid w:val="00741E74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A"/>
    <w:rsid w:val="007430A2"/>
    <w:rsid w:val="007433EC"/>
    <w:rsid w:val="00743788"/>
    <w:rsid w:val="007439FF"/>
    <w:rsid w:val="00743AE2"/>
    <w:rsid w:val="00743B44"/>
    <w:rsid w:val="00743E72"/>
    <w:rsid w:val="00743E7F"/>
    <w:rsid w:val="00743F14"/>
    <w:rsid w:val="0074400C"/>
    <w:rsid w:val="0074430E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7F8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7054"/>
    <w:rsid w:val="00747382"/>
    <w:rsid w:val="007476D7"/>
    <w:rsid w:val="007477F7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8C4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5D8"/>
    <w:rsid w:val="0075471F"/>
    <w:rsid w:val="00754829"/>
    <w:rsid w:val="00754B5E"/>
    <w:rsid w:val="007554A9"/>
    <w:rsid w:val="007556F0"/>
    <w:rsid w:val="00755892"/>
    <w:rsid w:val="0075598F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079"/>
    <w:rsid w:val="0075711A"/>
    <w:rsid w:val="00757225"/>
    <w:rsid w:val="0075725D"/>
    <w:rsid w:val="007574AB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7A5"/>
    <w:rsid w:val="00760812"/>
    <w:rsid w:val="007608D0"/>
    <w:rsid w:val="007609A4"/>
    <w:rsid w:val="007609FD"/>
    <w:rsid w:val="00760CEA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7"/>
    <w:rsid w:val="007655FA"/>
    <w:rsid w:val="00765A9F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13E"/>
    <w:rsid w:val="007703AA"/>
    <w:rsid w:val="00770404"/>
    <w:rsid w:val="00770422"/>
    <w:rsid w:val="00770A99"/>
    <w:rsid w:val="00771294"/>
    <w:rsid w:val="007712B5"/>
    <w:rsid w:val="007713B9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26C"/>
    <w:rsid w:val="00774395"/>
    <w:rsid w:val="00774494"/>
    <w:rsid w:val="007745C4"/>
    <w:rsid w:val="007746F5"/>
    <w:rsid w:val="00774796"/>
    <w:rsid w:val="00774CAE"/>
    <w:rsid w:val="00774D47"/>
    <w:rsid w:val="00774E5B"/>
    <w:rsid w:val="00774F53"/>
    <w:rsid w:val="0077500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C6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356"/>
    <w:rsid w:val="00777604"/>
    <w:rsid w:val="007778DD"/>
    <w:rsid w:val="00777AFA"/>
    <w:rsid w:val="00777B6B"/>
    <w:rsid w:val="00777DA5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C66"/>
    <w:rsid w:val="00781E48"/>
    <w:rsid w:val="00781FCE"/>
    <w:rsid w:val="0078202A"/>
    <w:rsid w:val="0078203D"/>
    <w:rsid w:val="00782170"/>
    <w:rsid w:val="00782409"/>
    <w:rsid w:val="00782465"/>
    <w:rsid w:val="007824A1"/>
    <w:rsid w:val="007824A7"/>
    <w:rsid w:val="00782C2E"/>
    <w:rsid w:val="00782C3B"/>
    <w:rsid w:val="00782CA3"/>
    <w:rsid w:val="00782EAC"/>
    <w:rsid w:val="0078306D"/>
    <w:rsid w:val="0078334D"/>
    <w:rsid w:val="007834DE"/>
    <w:rsid w:val="0078365E"/>
    <w:rsid w:val="00783747"/>
    <w:rsid w:val="00783765"/>
    <w:rsid w:val="00783A88"/>
    <w:rsid w:val="00783EA3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EFF"/>
    <w:rsid w:val="00785238"/>
    <w:rsid w:val="0078541A"/>
    <w:rsid w:val="007854B2"/>
    <w:rsid w:val="0078551D"/>
    <w:rsid w:val="00785522"/>
    <w:rsid w:val="00785553"/>
    <w:rsid w:val="0078570B"/>
    <w:rsid w:val="0078572E"/>
    <w:rsid w:val="00785767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617"/>
    <w:rsid w:val="00787632"/>
    <w:rsid w:val="00787697"/>
    <w:rsid w:val="007876A0"/>
    <w:rsid w:val="007876F9"/>
    <w:rsid w:val="00787889"/>
    <w:rsid w:val="00787B47"/>
    <w:rsid w:val="00787B8F"/>
    <w:rsid w:val="00787BB4"/>
    <w:rsid w:val="007900E1"/>
    <w:rsid w:val="00790467"/>
    <w:rsid w:val="007904CD"/>
    <w:rsid w:val="007904DF"/>
    <w:rsid w:val="007907AF"/>
    <w:rsid w:val="007907DB"/>
    <w:rsid w:val="007909FB"/>
    <w:rsid w:val="00790A90"/>
    <w:rsid w:val="00790AA8"/>
    <w:rsid w:val="00790B18"/>
    <w:rsid w:val="00790DB5"/>
    <w:rsid w:val="00790DBF"/>
    <w:rsid w:val="00790ECF"/>
    <w:rsid w:val="0079107F"/>
    <w:rsid w:val="007911EF"/>
    <w:rsid w:val="00791500"/>
    <w:rsid w:val="007915C9"/>
    <w:rsid w:val="007915FB"/>
    <w:rsid w:val="007917BF"/>
    <w:rsid w:val="00791B11"/>
    <w:rsid w:val="00791B58"/>
    <w:rsid w:val="00791C5C"/>
    <w:rsid w:val="00792500"/>
    <w:rsid w:val="00792576"/>
    <w:rsid w:val="00792769"/>
    <w:rsid w:val="00792E68"/>
    <w:rsid w:val="00792F94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60B6"/>
    <w:rsid w:val="007963F5"/>
    <w:rsid w:val="007964BB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DDB"/>
    <w:rsid w:val="00797F44"/>
    <w:rsid w:val="00797FBC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E7"/>
    <w:rsid w:val="007A2134"/>
    <w:rsid w:val="007A22EF"/>
    <w:rsid w:val="007A242B"/>
    <w:rsid w:val="007A26CE"/>
    <w:rsid w:val="007A2B57"/>
    <w:rsid w:val="007A2C45"/>
    <w:rsid w:val="007A2C85"/>
    <w:rsid w:val="007A3341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781"/>
    <w:rsid w:val="007A4B77"/>
    <w:rsid w:val="007A4E81"/>
    <w:rsid w:val="007A4FAA"/>
    <w:rsid w:val="007A5173"/>
    <w:rsid w:val="007A5305"/>
    <w:rsid w:val="007A53BC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6E0"/>
    <w:rsid w:val="007A67B7"/>
    <w:rsid w:val="007A6839"/>
    <w:rsid w:val="007A6963"/>
    <w:rsid w:val="007A6AE3"/>
    <w:rsid w:val="007A6B90"/>
    <w:rsid w:val="007A6BFA"/>
    <w:rsid w:val="007A6C47"/>
    <w:rsid w:val="007A6D50"/>
    <w:rsid w:val="007A6E1F"/>
    <w:rsid w:val="007A7007"/>
    <w:rsid w:val="007A719C"/>
    <w:rsid w:val="007A72E5"/>
    <w:rsid w:val="007A7364"/>
    <w:rsid w:val="007A73E5"/>
    <w:rsid w:val="007A7432"/>
    <w:rsid w:val="007A7452"/>
    <w:rsid w:val="007A7480"/>
    <w:rsid w:val="007A7663"/>
    <w:rsid w:val="007A7824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9EE"/>
    <w:rsid w:val="007B0B9F"/>
    <w:rsid w:val="007B0CD2"/>
    <w:rsid w:val="007B109D"/>
    <w:rsid w:val="007B10B2"/>
    <w:rsid w:val="007B1155"/>
    <w:rsid w:val="007B13B8"/>
    <w:rsid w:val="007B1693"/>
    <w:rsid w:val="007B16AB"/>
    <w:rsid w:val="007B17AC"/>
    <w:rsid w:val="007B1A6C"/>
    <w:rsid w:val="007B1D5F"/>
    <w:rsid w:val="007B22AC"/>
    <w:rsid w:val="007B24F9"/>
    <w:rsid w:val="007B2552"/>
    <w:rsid w:val="007B2755"/>
    <w:rsid w:val="007B29A4"/>
    <w:rsid w:val="007B2B1B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A6D"/>
    <w:rsid w:val="007B3AD0"/>
    <w:rsid w:val="007B3D96"/>
    <w:rsid w:val="007B3E30"/>
    <w:rsid w:val="007B3F2A"/>
    <w:rsid w:val="007B48F9"/>
    <w:rsid w:val="007B4AC5"/>
    <w:rsid w:val="007B50FB"/>
    <w:rsid w:val="007B517E"/>
    <w:rsid w:val="007B5383"/>
    <w:rsid w:val="007B541B"/>
    <w:rsid w:val="007B544F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8B"/>
    <w:rsid w:val="007B742E"/>
    <w:rsid w:val="007B76A1"/>
    <w:rsid w:val="007B7FA8"/>
    <w:rsid w:val="007C0048"/>
    <w:rsid w:val="007C02D3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F18"/>
    <w:rsid w:val="007C1F62"/>
    <w:rsid w:val="007C1F68"/>
    <w:rsid w:val="007C2494"/>
    <w:rsid w:val="007C251C"/>
    <w:rsid w:val="007C255A"/>
    <w:rsid w:val="007C2714"/>
    <w:rsid w:val="007C2911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C49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B3F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B48"/>
    <w:rsid w:val="007D1B66"/>
    <w:rsid w:val="007D1C9C"/>
    <w:rsid w:val="007D2013"/>
    <w:rsid w:val="007D2206"/>
    <w:rsid w:val="007D2262"/>
    <w:rsid w:val="007D2316"/>
    <w:rsid w:val="007D2425"/>
    <w:rsid w:val="007D243C"/>
    <w:rsid w:val="007D258E"/>
    <w:rsid w:val="007D262A"/>
    <w:rsid w:val="007D2880"/>
    <w:rsid w:val="007D299F"/>
    <w:rsid w:val="007D2AAA"/>
    <w:rsid w:val="007D2D01"/>
    <w:rsid w:val="007D2D94"/>
    <w:rsid w:val="007D2F3B"/>
    <w:rsid w:val="007D31CC"/>
    <w:rsid w:val="007D350D"/>
    <w:rsid w:val="007D37D1"/>
    <w:rsid w:val="007D3873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4C90"/>
    <w:rsid w:val="007D4F6A"/>
    <w:rsid w:val="007D5112"/>
    <w:rsid w:val="007D513A"/>
    <w:rsid w:val="007D51CE"/>
    <w:rsid w:val="007D5537"/>
    <w:rsid w:val="007D5576"/>
    <w:rsid w:val="007D5627"/>
    <w:rsid w:val="007D56A5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798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450"/>
    <w:rsid w:val="007E27D6"/>
    <w:rsid w:val="007E2950"/>
    <w:rsid w:val="007E2AB2"/>
    <w:rsid w:val="007E2F2E"/>
    <w:rsid w:val="007E3015"/>
    <w:rsid w:val="007E311E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3FC"/>
    <w:rsid w:val="007E4422"/>
    <w:rsid w:val="007E44F9"/>
    <w:rsid w:val="007E464C"/>
    <w:rsid w:val="007E46F5"/>
    <w:rsid w:val="007E4AC4"/>
    <w:rsid w:val="007E4B14"/>
    <w:rsid w:val="007E4BDE"/>
    <w:rsid w:val="007E5224"/>
    <w:rsid w:val="007E5226"/>
    <w:rsid w:val="007E59A8"/>
    <w:rsid w:val="007E61F5"/>
    <w:rsid w:val="007E6369"/>
    <w:rsid w:val="007E63D3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2B5"/>
    <w:rsid w:val="007E72CD"/>
    <w:rsid w:val="007E735F"/>
    <w:rsid w:val="007E74F1"/>
    <w:rsid w:val="007E752E"/>
    <w:rsid w:val="007E7569"/>
    <w:rsid w:val="007E774F"/>
    <w:rsid w:val="007E7BBA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424"/>
    <w:rsid w:val="007F153B"/>
    <w:rsid w:val="007F1862"/>
    <w:rsid w:val="007F189A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070"/>
    <w:rsid w:val="007F3170"/>
    <w:rsid w:val="007F31B8"/>
    <w:rsid w:val="007F3496"/>
    <w:rsid w:val="007F3615"/>
    <w:rsid w:val="007F36AD"/>
    <w:rsid w:val="007F39D1"/>
    <w:rsid w:val="007F39D4"/>
    <w:rsid w:val="007F3A1B"/>
    <w:rsid w:val="007F3A5A"/>
    <w:rsid w:val="007F3CF6"/>
    <w:rsid w:val="007F3DDE"/>
    <w:rsid w:val="007F3F3C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0AE"/>
    <w:rsid w:val="007F51AF"/>
    <w:rsid w:val="007F5368"/>
    <w:rsid w:val="007F5415"/>
    <w:rsid w:val="007F541A"/>
    <w:rsid w:val="007F571B"/>
    <w:rsid w:val="007F577E"/>
    <w:rsid w:val="007F5892"/>
    <w:rsid w:val="007F5901"/>
    <w:rsid w:val="007F5A8E"/>
    <w:rsid w:val="007F5CBB"/>
    <w:rsid w:val="007F5CD3"/>
    <w:rsid w:val="007F5DCA"/>
    <w:rsid w:val="007F5F5D"/>
    <w:rsid w:val="007F5F95"/>
    <w:rsid w:val="007F5FAE"/>
    <w:rsid w:val="007F604A"/>
    <w:rsid w:val="007F60D8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100"/>
    <w:rsid w:val="00801117"/>
    <w:rsid w:val="00801196"/>
    <w:rsid w:val="008011CE"/>
    <w:rsid w:val="00801405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96F"/>
    <w:rsid w:val="00805A84"/>
    <w:rsid w:val="00805EE0"/>
    <w:rsid w:val="00805EE7"/>
    <w:rsid w:val="008064F1"/>
    <w:rsid w:val="008065ED"/>
    <w:rsid w:val="00806757"/>
    <w:rsid w:val="008067D9"/>
    <w:rsid w:val="00806D0F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6F0"/>
    <w:rsid w:val="0081070B"/>
    <w:rsid w:val="008109C3"/>
    <w:rsid w:val="00810A38"/>
    <w:rsid w:val="00810A76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8C"/>
    <w:rsid w:val="00812EAD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E0C"/>
    <w:rsid w:val="00815FA8"/>
    <w:rsid w:val="00815FC1"/>
    <w:rsid w:val="008162E2"/>
    <w:rsid w:val="008166D4"/>
    <w:rsid w:val="008168B8"/>
    <w:rsid w:val="0081697D"/>
    <w:rsid w:val="00816A59"/>
    <w:rsid w:val="00816D06"/>
    <w:rsid w:val="00816DE8"/>
    <w:rsid w:val="0081715E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C43"/>
    <w:rsid w:val="00820E7E"/>
    <w:rsid w:val="008212F0"/>
    <w:rsid w:val="00821391"/>
    <w:rsid w:val="00821832"/>
    <w:rsid w:val="008218BA"/>
    <w:rsid w:val="008218EA"/>
    <w:rsid w:val="00821B06"/>
    <w:rsid w:val="00821BC0"/>
    <w:rsid w:val="00821F93"/>
    <w:rsid w:val="00821FF1"/>
    <w:rsid w:val="00822283"/>
    <w:rsid w:val="00822288"/>
    <w:rsid w:val="0082269C"/>
    <w:rsid w:val="00822CB6"/>
    <w:rsid w:val="00822D87"/>
    <w:rsid w:val="00822E25"/>
    <w:rsid w:val="008231E5"/>
    <w:rsid w:val="0082332D"/>
    <w:rsid w:val="00823A8C"/>
    <w:rsid w:val="00823AFF"/>
    <w:rsid w:val="00823C64"/>
    <w:rsid w:val="00823CB5"/>
    <w:rsid w:val="00824369"/>
    <w:rsid w:val="008247DC"/>
    <w:rsid w:val="008248A6"/>
    <w:rsid w:val="00824C0E"/>
    <w:rsid w:val="00824E5B"/>
    <w:rsid w:val="0082521E"/>
    <w:rsid w:val="00825223"/>
    <w:rsid w:val="008252EF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AE4"/>
    <w:rsid w:val="00826B0F"/>
    <w:rsid w:val="00826B9E"/>
    <w:rsid w:val="00826D88"/>
    <w:rsid w:val="0082726F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9BF"/>
    <w:rsid w:val="00833C38"/>
    <w:rsid w:val="00833F5F"/>
    <w:rsid w:val="00834098"/>
    <w:rsid w:val="008340C4"/>
    <w:rsid w:val="00834205"/>
    <w:rsid w:val="00834290"/>
    <w:rsid w:val="008343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67"/>
    <w:rsid w:val="00835668"/>
    <w:rsid w:val="008356FC"/>
    <w:rsid w:val="00835840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E5"/>
    <w:rsid w:val="00837DE8"/>
    <w:rsid w:val="00837DF1"/>
    <w:rsid w:val="00837F5D"/>
    <w:rsid w:val="00837FC9"/>
    <w:rsid w:val="00840001"/>
    <w:rsid w:val="00840363"/>
    <w:rsid w:val="00840546"/>
    <w:rsid w:val="008406AC"/>
    <w:rsid w:val="008407A6"/>
    <w:rsid w:val="00840895"/>
    <w:rsid w:val="008408B7"/>
    <w:rsid w:val="00840D44"/>
    <w:rsid w:val="00840EF1"/>
    <w:rsid w:val="00841384"/>
    <w:rsid w:val="008413E5"/>
    <w:rsid w:val="008413E6"/>
    <w:rsid w:val="00841469"/>
    <w:rsid w:val="0084165D"/>
    <w:rsid w:val="00841747"/>
    <w:rsid w:val="00841A3C"/>
    <w:rsid w:val="00841AF7"/>
    <w:rsid w:val="00841E70"/>
    <w:rsid w:val="0084214D"/>
    <w:rsid w:val="008421C6"/>
    <w:rsid w:val="008425AD"/>
    <w:rsid w:val="008425C7"/>
    <w:rsid w:val="008427AD"/>
    <w:rsid w:val="00842925"/>
    <w:rsid w:val="00842A4D"/>
    <w:rsid w:val="00842CE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8ED"/>
    <w:rsid w:val="00843BCE"/>
    <w:rsid w:val="00843C45"/>
    <w:rsid w:val="00843DFC"/>
    <w:rsid w:val="00843EF5"/>
    <w:rsid w:val="00843F42"/>
    <w:rsid w:val="00843FF4"/>
    <w:rsid w:val="00844499"/>
    <w:rsid w:val="0084471C"/>
    <w:rsid w:val="0084483B"/>
    <w:rsid w:val="008448AE"/>
    <w:rsid w:val="0084493E"/>
    <w:rsid w:val="00844AC5"/>
    <w:rsid w:val="00845051"/>
    <w:rsid w:val="0084519D"/>
    <w:rsid w:val="008453A5"/>
    <w:rsid w:val="00845429"/>
    <w:rsid w:val="00845549"/>
    <w:rsid w:val="0084566F"/>
    <w:rsid w:val="00845919"/>
    <w:rsid w:val="008459D5"/>
    <w:rsid w:val="00845AD6"/>
    <w:rsid w:val="00845D60"/>
    <w:rsid w:val="00845F14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A7B"/>
    <w:rsid w:val="008500CE"/>
    <w:rsid w:val="00850304"/>
    <w:rsid w:val="0085054A"/>
    <w:rsid w:val="00850903"/>
    <w:rsid w:val="00850B79"/>
    <w:rsid w:val="00850CF7"/>
    <w:rsid w:val="00850F61"/>
    <w:rsid w:val="0085104A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5FC"/>
    <w:rsid w:val="00853768"/>
    <w:rsid w:val="00853A30"/>
    <w:rsid w:val="00853AC8"/>
    <w:rsid w:val="00853D1E"/>
    <w:rsid w:val="00853EBA"/>
    <w:rsid w:val="0085448F"/>
    <w:rsid w:val="00854543"/>
    <w:rsid w:val="00854572"/>
    <w:rsid w:val="0085460D"/>
    <w:rsid w:val="00854976"/>
    <w:rsid w:val="0085499F"/>
    <w:rsid w:val="00854AB3"/>
    <w:rsid w:val="00854C62"/>
    <w:rsid w:val="00854E0A"/>
    <w:rsid w:val="00854FDE"/>
    <w:rsid w:val="00854FF7"/>
    <w:rsid w:val="0085514F"/>
    <w:rsid w:val="008552F1"/>
    <w:rsid w:val="0085530C"/>
    <w:rsid w:val="00855459"/>
    <w:rsid w:val="0085594C"/>
    <w:rsid w:val="008559FF"/>
    <w:rsid w:val="00855A57"/>
    <w:rsid w:val="00855C25"/>
    <w:rsid w:val="00855F06"/>
    <w:rsid w:val="00855FA5"/>
    <w:rsid w:val="00856A18"/>
    <w:rsid w:val="00856BDD"/>
    <w:rsid w:val="00856BFF"/>
    <w:rsid w:val="00856EAE"/>
    <w:rsid w:val="00856F06"/>
    <w:rsid w:val="00856F53"/>
    <w:rsid w:val="00857018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1A"/>
    <w:rsid w:val="00863F6A"/>
    <w:rsid w:val="00863FCD"/>
    <w:rsid w:val="00864130"/>
    <w:rsid w:val="008641F8"/>
    <w:rsid w:val="0086426B"/>
    <w:rsid w:val="008643AE"/>
    <w:rsid w:val="00864527"/>
    <w:rsid w:val="00864539"/>
    <w:rsid w:val="00864592"/>
    <w:rsid w:val="008646B9"/>
    <w:rsid w:val="008647E5"/>
    <w:rsid w:val="00864811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B1C"/>
    <w:rsid w:val="00865DF8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30"/>
    <w:rsid w:val="00867DD3"/>
    <w:rsid w:val="00867E34"/>
    <w:rsid w:val="00867E39"/>
    <w:rsid w:val="00867FFB"/>
    <w:rsid w:val="00870407"/>
    <w:rsid w:val="00870417"/>
    <w:rsid w:val="00870943"/>
    <w:rsid w:val="008709E4"/>
    <w:rsid w:val="00870B69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DC7"/>
    <w:rsid w:val="00871DEC"/>
    <w:rsid w:val="00872013"/>
    <w:rsid w:val="00872147"/>
    <w:rsid w:val="00872595"/>
    <w:rsid w:val="008725D9"/>
    <w:rsid w:val="00872670"/>
    <w:rsid w:val="008728BD"/>
    <w:rsid w:val="008728D9"/>
    <w:rsid w:val="00872A12"/>
    <w:rsid w:val="00872C7C"/>
    <w:rsid w:val="00872CA6"/>
    <w:rsid w:val="00872E9E"/>
    <w:rsid w:val="00872EC7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0F9"/>
    <w:rsid w:val="008742EC"/>
    <w:rsid w:val="0087430F"/>
    <w:rsid w:val="008744A4"/>
    <w:rsid w:val="0087479B"/>
    <w:rsid w:val="00874D97"/>
    <w:rsid w:val="00874E27"/>
    <w:rsid w:val="00874E5B"/>
    <w:rsid w:val="00874E79"/>
    <w:rsid w:val="00874EA2"/>
    <w:rsid w:val="00875054"/>
    <w:rsid w:val="008750FA"/>
    <w:rsid w:val="00875229"/>
    <w:rsid w:val="008752A4"/>
    <w:rsid w:val="00875339"/>
    <w:rsid w:val="008757AC"/>
    <w:rsid w:val="00875876"/>
    <w:rsid w:val="00875941"/>
    <w:rsid w:val="00875AD1"/>
    <w:rsid w:val="00875CAF"/>
    <w:rsid w:val="00876008"/>
    <w:rsid w:val="00876121"/>
    <w:rsid w:val="0087618B"/>
    <w:rsid w:val="00876255"/>
    <w:rsid w:val="008764A4"/>
    <w:rsid w:val="008764C0"/>
    <w:rsid w:val="008767A5"/>
    <w:rsid w:val="008769EC"/>
    <w:rsid w:val="00876D28"/>
    <w:rsid w:val="00876D51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DC3"/>
    <w:rsid w:val="00880DF7"/>
    <w:rsid w:val="00880F1A"/>
    <w:rsid w:val="008818B4"/>
    <w:rsid w:val="00881AF9"/>
    <w:rsid w:val="00881C5C"/>
    <w:rsid w:val="00881EB8"/>
    <w:rsid w:val="008821EE"/>
    <w:rsid w:val="0088239D"/>
    <w:rsid w:val="00882442"/>
    <w:rsid w:val="00882561"/>
    <w:rsid w:val="00882873"/>
    <w:rsid w:val="00882CC5"/>
    <w:rsid w:val="00882E80"/>
    <w:rsid w:val="00882E8C"/>
    <w:rsid w:val="00882E9F"/>
    <w:rsid w:val="00882EFC"/>
    <w:rsid w:val="00883484"/>
    <w:rsid w:val="0088358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C71"/>
    <w:rsid w:val="00884C8A"/>
    <w:rsid w:val="00884FFE"/>
    <w:rsid w:val="00885217"/>
    <w:rsid w:val="00885247"/>
    <w:rsid w:val="008855A0"/>
    <w:rsid w:val="008857AA"/>
    <w:rsid w:val="0088596E"/>
    <w:rsid w:val="008859FF"/>
    <w:rsid w:val="00885A53"/>
    <w:rsid w:val="00885BDD"/>
    <w:rsid w:val="00885D79"/>
    <w:rsid w:val="00885ECD"/>
    <w:rsid w:val="008862BE"/>
    <w:rsid w:val="008862C7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20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4086"/>
    <w:rsid w:val="008940E7"/>
    <w:rsid w:val="008942AE"/>
    <w:rsid w:val="008943F8"/>
    <w:rsid w:val="00894516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88"/>
    <w:rsid w:val="00896AEB"/>
    <w:rsid w:val="00896E32"/>
    <w:rsid w:val="00896FE7"/>
    <w:rsid w:val="008970E0"/>
    <w:rsid w:val="0089744A"/>
    <w:rsid w:val="00897760"/>
    <w:rsid w:val="00897799"/>
    <w:rsid w:val="008979C6"/>
    <w:rsid w:val="00897A8D"/>
    <w:rsid w:val="00897B55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AB"/>
    <w:rsid w:val="008A12ED"/>
    <w:rsid w:val="008A149C"/>
    <w:rsid w:val="008A14EA"/>
    <w:rsid w:val="008A1618"/>
    <w:rsid w:val="008A1FE3"/>
    <w:rsid w:val="008A21B4"/>
    <w:rsid w:val="008A246A"/>
    <w:rsid w:val="008A2537"/>
    <w:rsid w:val="008A26B0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CE5"/>
    <w:rsid w:val="008A3D40"/>
    <w:rsid w:val="008A3EB1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6D5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A9F"/>
    <w:rsid w:val="008B1C8D"/>
    <w:rsid w:val="008B1CD8"/>
    <w:rsid w:val="008B1D3F"/>
    <w:rsid w:val="008B1E0B"/>
    <w:rsid w:val="008B1E1F"/>
    <w:rsid w:val="008B1EE3"/>
    <w:rsid w:val="008B20B3"/>
    <w:rsid w:val="008B2406"/>
    <w:rsid w:val="008B2420"/>
    <w:rsid w:val="008B2501"/>
    <w:rsid w:val="008B284B"/>
    <w:rsid w:val="008B2AB8"/>
    <w:rsid w:val="008B2EDC"/>
    <w:rsid w:val="008B3167"/>
    <w:rsid w:val="008B3187"/>
    <w:rsid w:val="008B3272"/>
    <w:rsid w:val="008B3541"/>
    <w:rsid w:val="008B3B01"/>
    <w:rsid w:val="008B3B58"/>
    <w:rsid w:val="008B3BBD"/>
    <w:rsid w:val="008B3C3B"/>
    <w:rsid w:val="008B3CD6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1E9"/>
    <w:rsid w:val="008B5274"/>
    <w:rsid w:val="008B530A"/>
    <w:rsid w:val="008B53BE"/>
    <w:rsid w:val="008B55C4"/>
    <w:rsid w:val="008B566D"/>
    <w:rsid w:val="008B5808"/>
    <w:rsid w:val="008B59AC"/>
    <w:rsid w:val="008B604B"/>
    <w:rsid w:val="008B611F"/>
    <w:rsid w:val="008B63B0"/>
    <w:rsid w:val="008B672C"/>
    <w:rsid w:val="008B6916"/>
    <w:rsid w:val="008B69FB"/>
    <w:rsid w:val="008B6A0B"/>
    <w:rsid w:val="008B6BC8"/>
    <w:rsid w:val="008B6E98"/>
    <w:rsid w:val="008B705D"/>
    <w:rsid w:val="008B743E"/>
    <w:rsid w:val="008B769D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701"/>
    <w:rsid w:val="008C0A5D"/>
    <w:rsid w:val="008C0D41"/>
    <w:rsid w:val="008C11B9"/>
    <w:rsid w:val="008C138C"/>
    <w:rsid w:val="008C149B"/>
    <w:rsid w:val="008C18AA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B6D"/>
    <w:rsid w:val="008C7E10"/>
    <w:rsid w:val="008D0049"/>
    <w:rsid w:val="008D0182"/>
    <w:rsid w:val="008D029C"/>
    <w:rsid w:val="008D02AB"/>
    <w:rsid w:val="008D051E"/>
    <w:rsid w:val="008D083B"/>
    <w:rsid w:val="008D0DC3"/>
    <w:rsid w:val="008D1116"/>
    <w:rsid w:val="008D122D"/>
    <w:rsid w:val="008D1272"/>
    <w:rsid w:val="008D128C"/>
    <w:rsid w:val="008D13E1"/>
    <w:rsid w:val="008D1434"/>
    <w:rsid w:val="008D15C9"/>
    <w:rsid w:val="008D165A"/>
    <w:rsid w:val="008D1663"/>
    <w:rsid w:val="008D169A"/>
    <w:rsid w:val="008D1845"/>
    <w:rsid w:val="008D1A96"/>
    <w:rsid w:val="008D1B3E"/>
    <w:rsid w:val="008D1C24"/>
    <w:rsid w:val="008D2209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718"/>
    <w:rsid w:val="008E19B4"/>
    <w:rsid w:val="008E1DA3"/>
    <w:rsid w:val="008E1DF3"/>
    <w:rsid w:val="008E1EDE"/>
    <w:rsid w:val="008E1FC1"/>
    <w:rsid w:val="008E236B"/>
    <w:rsid w:val="008E247E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5B"/>
    <w:rsid w:val="008E5B9C"/>
    <w:rsid w:val="008E5DBE"/>
    <w:rsid w:val="008E5DE2"/>
    <w:rsid w:val="008E5E54"/>
    <w:rsid w:val="008E60E6"/>
    <w:rsid w:val="008E65B8"/>
    <w:rsid w:val="008E685D"/>
    <w:rsid w:val="008E69C9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705"/>
    <w:rsid w:val="008F0959"/>
    <w:rsid w:val="008F099A"/>
    <w:rsid w:val="008F09E9"/>
    <w:rsid w:val="008F0A06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D9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60D"/>
    <w:rsid w:val="008F59B1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B11"/>
    <w:rsid w:val="008F7BD2"/>
    <w:rsid w:val="008F7DC6"/>
    <w:rsid w:val="00900010"/>
    <w:rsid w:val="00900064"/>
    <w:rsid w:val="009000DA"/>
    <w:rsid w:val="009001E8"/>
    <w:rsid w:val="00900698"/>
    <w:rsid w:val="009006E7"/>
    <w:rsid w:val="00900D5B"/>
    <w:rsid w:val="00900E8C"/>
    <w:rsid w:val="00900E9D"/>
    <w:rsid w:val="00900F60"/>
    <w:rsid w:val="00900FFD"/>
    <w:rsid w:val="0090121C"/>
    <w:rsid w:val="0090123A"/>
    <w:rsid w:val="00901432"/>
    <w:rsid w:val="00901984"/>
    <w:rsid w:val="00901A0A"/>
    <w:rsid w:val="00901AF3"/>
    <w:rsid w:val="00901DFA"/>
    <w:rsid w:val="00901E58"/>
    <w:rsid w:val="00901E90"/>
    <w:rsid w:val="00901FE8"/>
    <w:rsid w:val="009025DB"/>
    <w:rsid w:val="009028F5"/>
    <w:rsid w:val="00902A11"/>
    <w:rsid w:val="00902B86"/>
    <w:rsid w:val="00902BFF"/>
    <w:rsid w:val="00902CAB"/>
    <w:rsid w:val="00902D52"/>
    <w:rsid w:val="00902DF9"/>
    <w:rsid w:val="00902E59"/>
    <w:rsid w:val="00902F21"/>
    <w:rsid w:val="0090343F"/>
    <w:rsid w:val="00903507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D9"/>
    <w:rsid w:val="009046CE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30D"/>
    <w:rsid w:val="009114B5"/>
    <w:rsid w:val="00911734"/>
    <w:rsid w:val="00911783"/>
    <w:rsid w:val="009117A5"/>
    <w:rsid w:val="00911950"/>
    <w:rsid w:val="0091198C"/>
    <w:rsid w:val="00911A99"/>
    <w:rsid w:val="00911E54"/>
    <w:rsid w:val="00912037"/>
    <w:rsid w:val="009123A1"/>
    <w:rsid w:val="009128C6"/>
    <w:rsid w:val="00912ABC"/>
    <w:rsid w:val="00912C4A"/>
    <w:rsid w:val="00912C77"/>
    <w:rsid w:val="00912D30"/>
    <w:rsid w:val="00912D32"/>
    <w:rsid w:val="00912F72"/>
    <w:rsid w:val="00913109"/>
    <w:rsid w:val="00913197"/>
    <w:rsid w:val="00913261"/>
    <w:rsid w:val="009133DC"/>
    <w:rsid w:val="0091348F"/>
    <w:rsid w:val="009137D0"/>
    <w:rsid w:val="009139B9"/>
    <w:rsid w:val="00913C71"/>
    <w:rsid w:val="00913D52"/>
    <w:rsid w:val="009141CD"/>
    <w:rsid w:val="00914573"/>
    <w:rsid w:val="009147C4"/>
    <w:rsid w:val="00914944"/>
    <w:rsid w:val="009149EC"/>
    <w:rsid w:val="00914AAF"/>
    <w:rsid w:val="00914AD7"/>
    <w:rsid w:val="00914C81"/>
    <w:rsid w:val="00914E84"/>
    <w:rsid w:val="00915129"/>
    <w:rsid w:val="009153EB"/>
    <w:rsid w:val="00915770"/>
    <w:rsid w:val="00915DDB"/>
    <w:rsid w:val="00915E94"/>
    <w:rsid w:val="00915EB8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86B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F2"/>
    <w:rsid w:val="00917D12"/>
    <w:rsid w:val="00917DD9"/>
    <w:rsid w:val="00917F4C"/>
    <w:rsid w:val="00917F61"/>
    <w:rsid w:val="00917FB7"/>
    <w:rsid w:val="00917FDC"/>
    <w:rsid w:val="0092045D"/>
    <w:rsid w:val="009204ED"/>
    <w:rsid w:val="00920593"/>
    <w:rsid w:val="00920690"/>
    <w:rsid w:val="00920747"/>
    <w:rsid w:val="009207DF"/>
    <w:rsid w:val="009209B6"/>
    <w:rsid w:val="00920A2C"/>
    <w:rsid w:val="00920B23"/>
    <w:rsid w:val="00920CBC"/>
    <w:rsid w:val="00920D2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263"/>
    <w:rsid w:val="00922378"/>
    <w:rsid w:val="0092237D"/>
    <w:rsid w:val="009226C7"/>
    <w:rsid w:val="00922FE8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2FD"/>
    <w:rsid w:val="009244D1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E83"/>
    <w:rsid w:val="00926F34"/>
    <w:rsid w:val="00926FCD"/>
    <w:rsid w:val="00927435"/>
    <w:rsid w:val="0092751C"/>
    <w:rsid w:val="0092778C"/>
    <w:rsid w:val="009277D3"/>
    <w:rsid w:val="00927B0A"/>
    <w:rsid w:val="00927BF8"/>
    <w:rsid w:val="00927D21"/>
    <w:rsid w:val="00927E29"/>
    <w:rsid w:val="00927EB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691"/>
    <w:rsid w:val="0093176F"/>
    <w:rsid w:val="00931A58"/>
    <w:rsid w:val="00931EA5"/>
    <w:rsid w:val="00932098"/>
    <w:rsid w:val="0093250D"/>
    <w:rsid w:val="00932611"/>
    <w:rsid w:val="0093275F"/>
    <w:rsid w:val="00932BC9"/>
    <w:rsid w:val="00932CB1"/>
    <w:rsid w:val="00932ED8"/>
    <w:rsid w:val="00932F91"/>
    <w:rsid w:val="00932FAB"/>
    <w:rsid w:val="0093301E"/>
    <w:rsid w:val="009330AC"/>
    <w:rsid w:val="009331AE"/>
    <w:rsid w:val="0093346A"/>
    <w:rsid w:val="009334F2"/>
    <w:rsid w:val="0093359D"/>
    <w:rsid w:val="00933661"/>
    <w:rsid w:val="0093380A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A72"/>
    <w:rsid w:val="00934AA3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F7"/>
    <w:rsid w:val="00936086"/>
    <w:rsid w:val="009361D3"/>
    <w:rsid w:val="00936279"/>
    <w:rsid w:val="009362B4"/>
    <w:rsid w:val="0093639F"/>
    <w:rsid w:val="00936551"/>
    <w:rsid w:val="009365D3"/>
    <w:rsid w:val="0093674E"/>
    <w:rsid w:val="009367AF"/>
    <w:rsid w:val="009368F9"/>
    <w:rsid w:val="00936CAD"/>
    <w:rsid w:val="00936D0D"/>
    <w:rsid w:val="00936EE8"/>
    <w:rsid w:val="00936F3C"/>
    <w:rsid w:val="0093701E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62"/>
    <w:rsid w:val="00940BB4"/>
    <w:rsid w:val="00940BF4"/>
    <w:rsid w:val="00940C82"/>
    <w:rsid w:val="00940D11"/>
    <w:rsid w:val="00940D7E"/>
    <w:rsid w:val="00940E70"/>
    <w:rsid w:val="0094115A"/>
    <w:rsid w:val="009414B3"/>
    <w:rsid w:val="00941C4C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306B"/>
    <w:rsid w:val="009431F3"/>
    <w:rsid w:val="00943297"/>
    <w:rsid w:val="0094333E"/>
    <w:rsid w:val="00943705"/>
    <w:rsid w:val="00943886"/>
    <w:rsid w:val="00943A69"/>
    <w:rsid w:val="00943D82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509C"/>
    <w:rsid w:val="009452B2"/>
    <w:rsid w:val="00945465"/>
    <w:rsid w:val="00945835"/>
    <w:rsid w:val="009459C2"/>
    <w:rsid w:val="00945D38"/>
    <w:rsid w:val="0094636F"/>
    <w:rsid w:val="009463E7"/>
    <w:rsid w:val="009466FA"/>
    <w:rsid w:val="00946E2D"/>
    <w:rsid w:val="00946EEB"/>
    <w:rsid w:val="00946F15"/>
    <w:rsid w:val="009471E5"/>
    <w:rsid w:val="009473EA"/>
    <w:rsid w:val="009474D7"/>
    <w:rsid w:val="00947661"/>
    <w:rsid w:val="00947871"/>
    <w:rsid w:val="00947B8F"/>
    <w:rsid w:val="00947EE5"/>
    <w:rsid w:val="009501E5"/>
    <w:rsid w:val="00950861"/>
    <w:rsid w:val="00950A33"/>
    <w:rsid w:val="00950DBA"/>
    <w:rsid w:val="00950E00"/>
    <w:rsid w:val="009511E4"/>
    <w:rsid w:val="0095142D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2AC"/>
    <w:rsid w:val="009533E4"/>
    <w:rsid w:val="0095353C"/>
    <w:rsid w:val="00953560"/>
    <w:rsid w:val="009535A5"/>
    <w:rsid w:val="00953818"/>
    <w:rsid w:val="00953A4A"/>
    <w:rsid w:val="00953CA5"/>
    <w:rsid w:val="00953EB0"/>
    <w:rsid w:val="0095437F"/>
    <w:rsid w:val="00954472"/>
    <w:rsid w:val="00954474"/>
    <w:rsid w:val="0095454B"/>
    <w:rsid w:val="00954582"/>
    <w:rsid w:val="00954608"/>
    <w:rsid w:val="009546D7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38"/>
    <w:rsid w:val="00955D4D"/>
    <w:rsid w:val="00956071"/>
    <w:rsid w:val="00956543"/>
    <w:rsid w:val="00956594"/>
    <w:rsid w:val="00956665"/>
    <w:rsid w:val="00956942"/>
    <w:rsid w:val="00956B07"/>
    <w:rsid w:val="00956C91"/>
    <w:rsid w:val="0095708F"/>
    <w:rsid w:val="009570D4"/>
    <w:rsid w:val="0095716B"/>
    <w:rsid w:val="0095740C"/>
    <w:rsid w:val="0095761A"/>
    <w:rsid w:val="00957DAA"/>
    <w:rsid w:val="0096028E"/>
    <w:rsid w:val="00960369"/>
    <w:rsid w:val="00960632"/>
    <w:rsid w:val="00960A6D"/>
    <w:rsid w:val="00960AA6"/>
    <w:rsid w:val="00960B8B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147"/>
    <w:rsid w:val="009621F0"/>
    <w:rsid w:val="0096234C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8A0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B81"/>
    <w:rsid w:val="00967DF3"/>
    <w:rsid w:val="009702E0"/>
    <w:rsid w:val="009702E3"/>
    <w:rsid w:val="0097059D"/>
    <w:rsid w:val="00970801"/>
    <w:rsid w:val="009708A6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92C"/>
    <w:rsid w:val="00971B4F"/>
    <w:rsid w:val="00971C27"/>
    <w:rsid w:val="00971E95"/>
    <w:rsid w:val="0097211C"/>
    <w:rsid w:val="0097224D"/>
    <w:rsid w:val="00972265"/>
    <w:rsid w:val="00972295"/>
    <w:rsid w:val="009722FD"/>
    <w:rsid w:val="00972472"/>
    <w:rsid w:val="009727B4"/>
    <w:rsid w:val="009728E3"/>
    <w:rsid w:val="00972910"/>
    <w:rsid w:val="00972C22"/>
    <w:rsid w:val="00972D62"/>
    <w:rsid w:val="00972E4D"/>
    <w:rsid w:val="00972ED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9B0"/>
    <w:rsid w:val="00975A80"/>
    <w:rsid w:val="00975BAB"/>
    <w:rsid w:val="00975BF8"/>
    <w:rsid w:val="00975CAE"/>
    <w:rsid w:val="00975DC8"/>
    <w:rsid w:val="00975E81"/>
    <w:rsid w:val="00975F27"/>
    <w:rsid w:val="00975F4A"/>
    <w:rsid w:val="009760D9"/>
    <w:rsid w:val="00976316"/>
    <w:rsid w:val="00976895"/>
    <w:rsid w:val="009768C1"/>
    <w:rsid w:val="00976930"/>
    <w:rsid w:val="00976DCC"/>
    <w:rsid w:val="00976E8F"/>
    <w:rsid w:val="00976F0D"/>
    <w:rsid w:val="0097723D"/>
    <w:rsid w:val="009773C7"/>
    <w:rsid w:val="009775C4"/>
    <w:rsid w:val="009775CA"/>
    <w:rsid w:val="00977666"/>
    <w:rsid w:val="0097793D"/>
    <w:rsid w:val="00977A6C"/>
    <w:rsid w:val="00977A98"/>
    <w:rsid w:val="00977D71"/>
    <w:rsid w:val="00977DA4"/>
    <w:rsid w:val="009803E1"/>
    <w:rsid w:val="009805C0"/>
    <w:rsid w:val="00980614"/>
    <w:rsid w:val="00980648"/>
    <w:rsid w:val="00980662"/>
    <w:rsid w:val="009807EE"/>
    <w:rsid w:val="00980983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1FB2"/>
    <w:rsid w:val="00982108"/>
    <w:rsid w:val="00982404"/>
    <w:rsid w:val="0098260C"/>
    <w:rsid w:val="00982879"/>
    <w:rsid w:val="00982B97"/>
    <w:rsid w:val="00982C50"/>
    <w:rsid w:val="00982DFE"/>
    <w:rsid w:val="00982F6F"/>
    <w:rsid w:val="00983041"/>
    <w:rsid w:val="00983213"/>
    <w:rsid w:val="0098334A"/>
    <w:rsid w:val="009838CE"/>
    <w:rsid w:val="00983A8B"/>
    <w:rsid w:val="00983CC0"/>
    <w:rsid w:val="00983DB3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D72"/>
    <w:rsid w:val="00984E6E"/>
    <w:rsid w:val="00984F92"/>
    <w:rsid w:val="009850B5"/>
    <w:rsid w:val="009850C7"/>
    <w:rsid w:val="00985178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3C6"/>
    <w:rsid w:val="009875FD"/>
    <w:rsid w:val="009876CE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CBF"/>
    <w:rsid w:val="00992E8B"/>
    <w:rsid w:val="00992FD5"/>
    <w:rsid w:val="00993160"/>
    <w:rsid w:val="009931AD"/>
    <w:rsid w:val="009934BF"/>
    <w:rsid w:val="009934C5"/>
    <w:rsid w:val="009935BA"/>
    <w:rsid w:val="0099371B"/>
    <w:rsid w:val="009939CA"/>
    <w:rsid w:val="009939DB"/>
    <w:rsid w:val="00993A86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AF5"/>
    <w:rsid w:val="00997FDA"/>
    <w:rsid w:val="009A010A"/>
    <w:rsid w:val="009A0167"/>
    <w:rsid w:val="009A036E"/>
    <w:rsid w:val="009A0439"/>
    <w:rsid w:val="009A04E9"/>
    <w:rsid w:val="009A04F5"/>
    <w:rsid w:val="009A05C5"/>
    <w:rsid w:val="009A05CB"/>
    <w:rsid w:val="009A0631"/>
    <w:rsid w:val="009A06BB"/>
    <w:rsid w:val="009A06C3"/>
    <w:rsid w:val="009A0801"/>
    <w:rsid w:val="009A088F"/>
    <w:rsid w:val="009A0CDF"/>
    <w:rsid w:val="009A0D4A"/>
    <w:rsid w:val="009A12FE"/>
    <w:rsid w:val="009A1342"/>
    <w:rsid w:val="009A147C"/>
    <w:rsid w:val="009A1572"/>
    <w:rsid w:val="009A17C4"/>
    <w:rsid w:val="009A1AD6"/>
    <w:rsid w:val="009A1B55"/>
    <w:rsid w:val="009A1C83"/>
    <w:rsid w:val="009A1ED0"/>
    <w:rsid w:val="009A1FB8"/>
    <w:rsid w:val="009A235C"/>
    <w:rsid w:val="009A239C"/>
    <w:rsid w:val="009A242E"/>
    <w:rsid w:val="009A246E"/>
    <w:rsid w:val="009A29C2"/>
    <w:rsid w:val="009A2A6C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AA9"/>
    <w:rsid w:val="009A7C1B"/>
    <w:rsid w:val="009A7CE2"/>
    <w:rsid w:val="009A7FAE"/>
    <w:rsid w:val="009B0121"/>
    <w:rsid w:val="009B026A"/>
    <w:rsid w:val="009B0464"/>
    <w:rsid w:val="009B092F"/>
    <w:rsid w:val="009B0D23"/>
    <w:rsid w:val="009B0F44"/>
    <w:rsid w:val="009B0FC1"/>
    <w:rsid w:val="009B1288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386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40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6B"/>
    <w:rsid w:val="009B45EB"/>
    <w:rsid w:val="009B4623"/>
    <w:rsid w:val="009B471B"/>
    <w:rsid w:val="009B4A99"/>
    <w:rsid w:val="009B4B6A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A46"/>
    <w:rsid w:val="009B5AB4"/>
    <w:rsid w:val="009B5B1E"/>
    <w:rsid w:val="009B5C29"/>
    <w:rsid w:val="009B5CF9"/>
    <w:rsid w:val="009B5DD1"/>
    <w:rsid w:val="009B624D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C0189"/>
    <w:rsid w:val="009C0234"/>
    <w:rsid w:val="009C06EF"/>
    <w:rsid w:val="009C07A5"/>
    <w:rsid w:val="009C0922"/>
    <w:rsid w:val="009C0BAB"/>
    <w:rsid w:val="009C0F35"/>
    <w:rsid w:val="009C0FC1"/>
    <w:rsid w:val="009C1021"/>
    <w:rsid w:val="009C1205"/>
    <w:rsid w:val="009C122E"/>
    <w:rsid w:val="009C12A6"/>
    <w:rsid w:val="009C13EB"/>
    <w:rsid w:val="009C14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D3"/>
    <w:rsid w:val="009C1BDE"/>
    <w:rsid w:val="009C1C78"/>
    <w:rsid w:val="009C1C82"/>
    <w:rsid w:val="009C1DBD"/>
    <w:rsid w:val="009C215A"/>
    <w:rsid w:val="009C23BF"/>
    <w:rsid w:val="009C256E"/>
    <w:rsid w:val="009C2726"/>
    <w:rsid w:val="009C2A94"/>
    <w:rsid w:val="009C2B9B"/>
    <w:rsid w:val="009C2BDE"/>
    <w:rsid w:val="009C2CAD"/>
    <w:rsid w:val="009C31CE"/>
    <w:rsid w:val="009C3282"/>
    <w:rsid w:val="009C328D"/>
    <w:rsid w:val="009C3315"/>
    <w:rsid w:val="009C34AB"/>
    <w:rsid w:val="009C3952"/>
    <w:rsid w:val="009C39D7"/>
    <w:rsid w:val="009C3C43"/>
    <w:rsid w:val="009C3E7B"/>
    <w:rsid w:val="009C4066"/>
    <w:rsid w:val="009C425A"/>
    <w:rsid w:val="009C457A"/>
    <w:rsid w:val="009C4735"/>
    <w:rsid w:val="009C4866"/>
    <w:rsid w:val="009C49B2"/>
    <w:rsid w:val="009C4C72"/>
    <w:rsid w:val="009C4F7A"/>
    <w:rsid w:val="009C509F"/>
    <w:rsid w:val="009C5410"/>
    <w:rsid w:val="009C553A"/>
    <w:rsid w:val="009C55BE"/>
    <w:rsid w:val="009C55BF"/>
    <w:rsid w:val="009C5640"/>
    <w:rsid w:val="009C5AD8"/>
    <w:rsid w:val="009C6155"/>
    <w:rsid w:val="009C61CB"/>
    <w:rsid w:val="009C62CD"/>
    <w:rsid w:val="009C64D4"/>
    <w:rsid w:val="009C65A8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C9C"/>
    <w:rsid w:val="009D0F9D"/>
    <w:rsid w:val="009D106F"/>
    <w:rsid w:val="009D1112"/>
    <w:rsid w:val="009D114B"/>
    <w:rsid w:val="009D11A8"/>
    <w:rsid w:val="009D148E"/>
    <w:rsid w:val="009D15F2"/>
    <w:rsid w:val="009D162D"/>
    <w:rsid w:val="009D1664"/>
    <w:rsid w:val="009D17D7"/>
    <w:rsid w:val="009D1819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C1C"/>
    <w:rsid w:val="009D2CA4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3FFC"/>
    <w:rsid w:val="009D403A"/>
    <w:rsid w:val="009D44A6"/>
    <w:rsid w:val="009D45F3"/>
    <w:rsid w:val="009D46DE"/>
    <w:rsid w:val="009D48AC"/>
    <w:rsid w:val="009D494E"/>
    <w:rsid w:val="009D4BE5"/>
    <w:rsid w:val="009D4EF0"/>
    <w:rsid w:val="009D5059"/>
    <w:rsid w:val="009D50ED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4D6"/>
    <w:rsid w:val="009D651A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4A2"/>
    <w:rsid w:val="009D7502"/>
    <w:rsid w:val="009D76AF"/>
    <w:rsid w:val="009D76DA"/>
    <w:rsid w:val="009D780D"/>
    <w:rsid w:val="009D7944"/>
    <w:rsid w:val="009D79B6"/>
    <w:rsid w:val="009D7C4B"/>
    <w:rsid w:val="009D7D8E"/>
    <w:rsid w:val="009D7DCD"/>
    <w:rsid w:val="009D7DE4"/>
    <w:rsid w:val="009D7E5F"/>
    <w:rsid w:val="009D7EB2"/>
    <w:rsid w:val="009D7F47"/>
    <w:rsid w:val="009D7FD7"/>
    <w:rsid w:val="009E01FC"/>
    <w:rsid w:val="009E0232"/>
    <w:rsid w:val="009E0442"/>
    <w:rsid w:val="009E064C"/>
    <w:rsid w:val="009E0880"/>
    <w:rsid w:val="009E0DC5"/>
    <w:rsid w:val="009E0E44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A5B"/>
    <w:rsid w:val="009E3EEE"/>
    <w:rsid w:val="009E3F91"/>
    <w:rsid w:val="009E468E"/>
    <w:rsid w:val="009E47A2"/>
    <w:rsid w:val="009E4870"/>
    <w:rsid w:val="009E48C9"/>
    <w:rsid w:val="009E4ADC"/>
    <w:rsid w:val="009E4B2C"/>
    <w:rsid w:val="009E4E8E"/>
    <w:rsid w:val="009E4F30"/>
    <w:rsid w:val="009E505A"/>
    <w:rsid w:val="009E5146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8EF"/>
    <w:rsid w:val="009E5E0B"/>
    <w:rsid w:val="009E5F3A"/>
    <w:rsid w:val="009E6298"/>
    <w:rsid w:val="009E62D4"/>
    <w:rsid w:val="009E6313"/>
    <w:rsid w:val="009E63A3"/>
    <w:rsid w:val="009E675C"/>
    <w:rsid w:val="009E678F"/>
    <w:rsid w:val="009E6A37"/>
    <w:rsid w:val="009E6B1B"/>
    <w:rsid w:val="009E6C59"/>
    <w:rsid w:val="009E6E57"/>
    <w:rsid w:val="009E6E61"/>
    <w:rsid w:val="009E7438"/>
    <w:rsid w:val="009E74E8"/>
    <w:rsid w:val="009E76F3"/>
    <w:rsid w:val="009E79F3"/>
    <w:rsid w:val="009E7B28"/>
    <w:rsid w:val="009E7B50"/>
    <w:rsid w:val="009E7BC9"/>
    <w:rsid w:val="009E7DD0"/>
    <w:rsid w:val="009E7F0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0ED"/>
    <w:rsid w:val="009F116E"/>
    <w:rsid w:val="009F1393"/>
    <w:rsid w:val="009F13DF"/>
    <w:rsid w:val="009F14F7"/>
    <w:rsid w:val="009F14FD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34D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134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A00279"/>
    <w:rsid w:val="00A0032C"/>
    <w:rsid w:val="00A00538"/>
    <w:rsid w:val="00A005B4"/>
    <w:rsid w:val="00A00607"/>
    <w:rsid w:val="00A006AB"/>
    <w:rsid w:val="00A00932"/>
    <w:rsid w:val="00A00946"/>
    <w:rsid w:val="00A0096A"/>
    <w:rsid w:val="00A00DF0"/>
    <w:rsid w:val="00A00E1C"/>
    <w:rsid w:val="00A0135E"/>
    <w:rsid w:val="00A015A1"/>
    <w:rsid w:val="00A016C1"/>
    <w:rsid w:val="00A01926"/>
    <w:rsid w:val="00A019AB"/>
    <w:rsid w:val="00A0200D"/>
    <w:rsid w:val="00A02205"/>
    <w:rsid w:val="00A0228B"/>
    <w:rsid w:val="00A02298"/>
    <w:rsid w:val="00A02450"/>
    <w:rsid w:val="00A02486"/>
    <w:rsid w:val="00A028CE"/>
    <w:rsid w:val="00A02919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57D"/>
    <w:rsid w:val="00A04613"/>
    <w:rsid w:val="00A04788"/>
    <w:rsid w:val="00A0481D"/>
    <w:rsid w:val="00A04BC4"/>
    <w:rsid w:val="00A04D9D"/>
    <w:rsid w:val="00A04EC6"/>
    <w:rsid w:val="00A051CD"/>
    <w:rsid w:val="00A051FA"/>
    <w:rsid w:val="00A0524C"/>
    <w:rsid w:val="00A0535C"/>
    <w:rsid w:val="00A053B3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BA4"/>
    <w:rsid w:val="00A06D1F"/>
    <w:rsid w:val="00A06EE2"/>
    <w:rsid w:val="00A06F68"/>
    <w:rsid w:val="00A07042"/>
    <w:rsid w:val="00A0707C"/>
    <w:rsid w:val="00A0718D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46"/>
    <w:rsid w:val="00A11657"/>
    <w:rsid w:val="00A11CCA"/>
    <w:rsid w:val="00A11E1B"/>
    <w:rsid w:val="00A11F03"/>
    <w:rsid w:val="00A12067"/>
    <w:rsid w:val="00A1249B"/>
    <w:rsid w:val="00A1280C"/>
    <w:rsid w:val="00A128AA"/>
    <w:rsid w:val="00A129D2"/>
    <w:rsid w:val="00A12AB4"/>
    <w:rsid w:val="00A12AC9"/>
    <w:rsid w:val="00A12BEB"/>
    <w:rsid w:val="00A12D4B"/>
    <w:rsid w:val="00A12D99"/>
    <w:rsid w:val="00A12E05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9EB"/>
    <w:rsid w:val="00A15FEF"/>
    <w:rsid w:val="00A1600D"/>
    <w:rsid w:val="00A165D5"/>
    <w:rsid w:val="00A16693"/>
    <w:rsid w:val="00A166DE"/>
    <w:rsid w:val="00A1674A"/>
    <w:rsid w:val="00A16DBB"/>
    <w:rsid w:val="00A16DE1"/>
    <w:rsid w:val="00A171F1"/>
    <w:rsid w:val="00A17506"/>
    <w:rsid w:val="00A175DD"/>
    <w:rsid w:val="00A1764B"/>
    <w:rsid w:val="00A1783B"/>
    <w:rsid w:val="00A17C84"/>
    <w:rsid w:val="00A17C99"/>
    <w:rsid w:val="00A17C9E"/>
    <w:rsid w:val="00A17E28"/>
    <w:rsid w:val="00A17EA9"/>
    <w:rsid w:val="00A17FB3"/>
    <w:rsid w:val="00A201E4"/>
    <w:rsid w:val="00A201F2"/>
    <w:rsid w:val="00A203BB"/>
    <w:rsid w:val="00A20582"/>
    <w:rsid w:val="00A207FD"/>
    <w:rsid w:val="00A209FA"/>
    <w:rsid w:val="00A20B52"/>
    <w:rsid w:val="00A20CEC"/>
    <w:rsid w:val="00A20DE5"/>
    <w:rsid w:val="00A20E75"/>
    <w:rsid w:val="00A2108B"/>
    <w:rsid w:val="00A21187"/>
    <w:rsid w:val="00A21487"/>
    <w:rsid w:val="00A21706"/>
    <w:rsid w:val="00A218F5"/>
    <w:rsid w:val="00A21BDF"/>
    <w:rsid w:val="00A21D43"/>
    <w:rsid w:val="00A21E0E"/>
    <w:rsid w:val="00A21E2C"/>
    <w:rsid w:val="00A21F6D"/>
    <w:rsid w:val="00A22191"/>
    <w:rsid w:val="00A22266"/>
    <w:rsid w:val="00A22281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D0"/>
    <w:rsid w:val="00A23569"/>
    <w:rsid w:val="00A2356B"/>
    <w:rsid w:val="00A236E4"/>
    <w:rsid w:val="00A2393D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4F0F"/>
    <w:rsid w:val="00A25109"/>
    <w:rsid w:val="00A25112"/>
    <w:rsid w:val="00A251DA"/>
    <w:rsid w:val="00A253A9"/>
    <w:rsid w:val="00A253BC"/>
    <w:rsid w:val="00A253C0"/>
    <w:rsid w:val="00A25401"/>
    <w:rsid w:val="00A25742"/>
    <w:rsid w:val="00A25833"/>
    <w:rsid w:val="00A25937"/>
    <w:rsid w:val="00A25A2C"/>
    <w:rsid w:val="00A25B4C"/>
    <w:rsid w:val="00A26061"/>
    <w:rsid w:val="00A261D4"/>
    <w:rsid w:val="00A26431"/>
    <w:rsid w:val="00A264AF"/>
    <w:rsid w:val="00A2659E"/>
    <w:rsid w:val="00A26791"/>
    <w:rsid w:val="00A267BA"/>
    <w:rsid w:val="00A267D2"/>
    <w:rsid w:val="00A26955"/>
    <w:rsid w:val="00A26983"/>
    <w:rsid w:val="00A26FDD"/>
    <w:rsid w:val="00A27389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C12"/>
    <w:rsid w:val="00A32CFE"/>
    <w:rsid w:val="00A32D4E"/>
    <w:rsid w:val="00A32F8E"/>
    <w:rsid w:val="00A33106"/>
    <w:rsid w:val="00A33138"/>
    <w:rsid w:val="00A332A5"/>
    <w:rsid w:val="00A3334D"/>
    <w:rsid w:val="00A333AE"/>
    <w:rsid w:val="00A334A5"/>
    <w:rsid w:val="00A33BF9"/>
    <w:rsid w:val="00A33E17"/>
    <w:rsid w:val="00A33F07"/>
    <w:rsid w:val="00A33F6E"/>
    <w:rsid w:val="00A340CC"/>
    <w:rsid w:val="00A3426B"/>
    <w:rsid w:val="00A343B3"/>
    <w:rsid w:val="00A345D0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484"/>
    <w:rsid w:val="00A4059C"/>
    <w:rsid w:val="00A40647"/>
    <w:rsid w:val="00A4071E"/>
    <w:rsid w:val="00A4073E"/>
    <w:rsid w:val="00A4085E"/>
    <w:rsid w:val="00A409B9"/>
    <w:rsid w:val="00A40AFE"/>
    <w:rsid w:val="00A40DF0"/>
    <w:rsid w:val="00A41006"/>
    <w:rsid w:val="00A41078"/>
    <w:rsid w:val="00A41100"/>
    <w:rsid w:val="00A411C7"/>
    <w:rsid w:val="00A413BC"/>
    <w:rsid w:val="00A4153A"/>
    <w:rsid w:val="00A41606"/>
    <w:rsid w:val="00A41697"/>
    <w:rsid w:val="00A417AC"/>
    <w:rsid w:val="00A4195A"/>
    <w:rsid w:val="00A41A7E"/>
    <w:rsid w:val="00A41F28"/>
    <w:rsid w:val="00A41F42"/>
    <w:rsid w:val="00A41FD8"/>
    <w:rsid w:val="00A42185"/>
    <w:rsid w:val="00A425E5"/>
    <w:rsid w:val="00A4269F"/>
    <w:rsid w:val="00A426DF"/>
    <w:rsid w:val="00A4273C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802"/>
    <w:rsid w:val="00A43911"/>
    <w:rsid w:val="00A4398A"/>
    <w:rsid w:val="00A43A40"/>
    <w:rsid w:val="00A43B27"/>
    <w:rsid w:val="00A43C45"/>
    <w:rsid w:val="00A43D8F"/>
    <w:rsid w:val="00A4408A"/>
    <w:rsid w:val="00A440CD"/>
    <w:rsid w:val="00A4442E"/>
    <w:rsid w:val="00A44949"/>
    <w:rsid w:val="00A44E1E"/>
    <w:rsid w:val="00A45090"/>
    <w:rsid w:val="00A45276"/>
    <w:rsid w:val="00A453AD"/>
    <w:rsid w:val="00A453DD"/>
    <w:rsid w:val="00A45518"/>
    <w:rsid w:val="00A45520"/>
    <w:rsid w:val="00A45579"/>
    <w:rsid w:val="00A4557E"/>
    <w:rsid w:val="00A45BD8"/>
    <w:rsid w:val="00A45C58"/>
    <w:rsid w:val="00A45C75"/>
    <w:rsid w:val="00A4678F"/>
    <w:rsid w:val="00A46881"/>
    <w:rsid w:val="00A468F7"/>
    <w:rsid w:val="00A46BBF"/>
    <w:rsid w:val="00A46C05"/>
    <w:rsid w:val="00A46C62"/>
    <w:rsid w:val="00A46E0D"/>
    <w:rsid w:val="00A46E2F"/>
    <w:rsid w:val="00A4706E"/>
    <w:rsid w:val="00A4723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99"/>
    <w:rsid w:val="00A521D0"/>
    <w:rsid w:val="00A523A5"/>
    <w:rsid w:val="00A5281C"/>
    <w:rsid w:val="00A529AE"/>
    <w:rsid w:val="00A52CA0"/>
    <w:rsid w:val="00A5322A"/>
    <w:rsid w:val="00A53781"/>
    <w:rsid w:val="00A53D7F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469"/>
    <w:rsid w:val="00A55934"/>
    <w:rsid w:val="00A559B1"/>
    <w:rsid w:val="00A55BCB"/>
    <w:rsid w:val="00A55D6C"/>
    <w:rsid w:val="00A55DCC"/>
    <w:rsid w:val="00A55EA4"/>
    <w:rsid w:val="00A55F43"/>
    <w:rsid w:val="00A5624F"/>
    <w:rsid w:val="00A562A6"/>
    <w:rsid w:val="00A56332"/>
    <w:rsid w:val="00A563B1"/>
    <w:rsid w:val="00A56673"/>
    <w:rsid w:val="00A569C2"/>
    <w:rsid w:val="00A570B9"/>
    <w:rsid w:val="00A570E1"/>
    <w:rsid w:val="00A572BF"/>
    <w:rsid w:val="00A575CE"/>
    <w:rsid w:val="00A576E8"/>
    <w:rsid w:val="00A57754"/>
    <w:rsid w:val="00A57AB3"/>
    <w:rsid w:val="00A57B00"/>
    <w:rsid w:val="00A57C0C"/>
    <w:rsid w:val="00A57C34"/>
    <w:rsid w:val="00A57D84"/>
    <w:rsid w:val="00A600AD"/>
    <w:rsid w:val="00A600AE"/>
    <w:rsid w:val="00A60193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0DA"/>
    <w:rsid w:val="00A612F9"/>
    <w:rsid w:val="00A614E9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12E"/>
    <w:rsid w:val="00A62292"/>
    <w:rsid w:val="00A62561"/>
    <w:rsid w:val="00A62578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569"/>
    <w:rsid w:val="00A63CFD"/>
    <w:rsid w:val="00A63D9B"/>
    <w:rsid w:val="00A63E29"/>
    <w:rsid w:val="00A64461"/>
    <w:rsid w:val="00A644AA"/>
    <w:rsid w:val="00A644F6"/>
    <w:rsid w:val="00A6484A"/>
    <w:rsid w:val="00A64984"/>
    <w:rsid w:val="00A64E58"/>
    <w:rsid w:val="00A64FD6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A4F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FE5"/>
    <w:rsid w:val="00A711F5"/>
    <w:rsid w:val="00A7124E"/>
    <w:rsid w:val="00A713FF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7DD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2F69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3EE4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42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A9B"/>
    <w:rsid w:val="00A80B0F"/>
    <w:rsid w:val="00A80BAF"/>
    <w:rsid w:val="00A80C7E"/>
    <w:rsid w:val="00A80D48"/>
    <w:rsid w:val="00A81265"/>
    <w:rsid w:val="00A81736"/>
    <w:rsid w:val="00A817F3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23F"/>
    <w:rsid w:val="00A833F0"/>
    <w:rsid w:val="00A83448"/>
    <w:rsid w:val="00A83678"/>
    <w:rsid w:val="00A8386F"/>
    <w:rsid w:val="00A83A43"/>
    <w:rsid w:val="00A83A49"/>
    <w:rsid w:val="00A83D2B"/>
    <w:rsid w:val="00A83D8B"/>
    <w:rsid w:val="00A83EBF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B48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4EA"/>
    <w:rsid w:val="00A86526"/>
    <w:rsid w:val="00A86637"/>
    <w:rsid w:val="00A866BE"/>
    <w:rsid w:val="00A8682B"/>
    <w:rsid w:val="00A86A14"/>
    <w:rsid w:val="00A86A87"/>
    <w:rsid w:val="00A86AA8"/>
    <w:rsid w:val="00A872A9"/>
    <w:rsid w:val="00A879FC"/>
    <w:rsid w:val="00A87AB0"/>
    <w:rsid w:val="00A87E25"/>
    <w:rsid w:val="00A87FB2"/>
    <w:rsid w:val="00A90145"/>
    <w:rsid w:val="00A90241"/>
    <w:rsid w:val="00A90567"/>
    <w:rsid w:val="00A905D8"/>
    <w:rsid w:val="00A90749"/>
    <w:rsid w:val="00A907BF"/>
    <w:rsid w:val="00A90842"/>
    <w:rsid w:val="00A909B0"/>
    <w:rsid w:val="00A90CFB"/>
    <w:rsid w:val="00A91052"/>
    <w:rsid w:val="00A91183"/>
    <w:rsid w:val="00A9141B"/>
    <w:rsid w:val="00A9160D"/>
    <w:rsid w:val="00A916C6"/>
    <w:rsid w:val="00A91841"/>
    <w:rsid w:val="00A919DE"/>
    <w:rsid w:val="00A91CD6"/>
    <w:rsid w:val="00A91D57"/>
    <w:rsid w:val="00A91DB1"/>
    <w:rsid w:val="00A92058"/>
    <w:rsid w:val="00A9210E"/>
    <w:rsid w:val="00A92116"/>
    <w:rsid w:val="00A92600"/>
    <w:rsid w:val="00A926F4"/>
    <w:rsid w:val="00A92745"/>
    <w:rsid w:val="00A92767"/>
    <w:rsid w:val="00A9288B"/>
    <w:rsid w:val="00A92A2C"/>
    <w:rsid w:val="00A92F11"/>
    <w:rsid w:val="00A92F21"/>
    <w:rsid w:val="00A92FD8"/>
    <w:rsid w:val="00A9339B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A75"/>
    <w:rsid w:val="00A94E0B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0F6D"/>
    <w:rsid w:val="00AA107B"/>
    <w:rsid w:val="00AA10B0"/>
    <w:rsid w:val="00AA1168"/>
    <w:rsid w:val="00AA1305"/>
    <w:rsid w:val="00AA1479"/>
    <w:rsid w:val="00AA1769"/>
    <w:rsid w:val="00AA1847"/>
    <w:rsid w:val="00AA193A"/>
    <w:rsid w:val="00AA1A09"/>
    <w:rsid w:val="00AA1AD8"/>
    <w:rsid w:val="00AA1B40"/>
    <w:rsid w:val="00AA1B72"/>
    <w:rsid w:val="00AA1BD1"/>
    <w:rsid w:val="00AA1CA5"/>
    <w:rsid w:val="00AA1D63"/>
    <w:rsid w:val="00AA1D9C"/>
    <w:rsid w:val="00AA1FA5"/>
    <w:rsid w:val="00AA2198"/>
    <w:rsid w:val="00AA234D"/>
    <w:rsid w:val="00AA250D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497"/>
    <w:rsid w:val="00AA3640"/>
    <w:rsid w:val="00AA366C"/>
    <w:rsid w:val="00AA3C57"/>
    <w:rsid w:val="00AA3C6D"/>
    <w:rsid w:val="00AA4108"/>
    <w:rsid w:val="00AA43B3"/>
    <w:rsid w:val="00AA44A5"/>
    <w:rsid w:val="00AA44DB"/>
    <w:rsid w:val="00AA4657"/>
    <w:rsid w:val="00AA46E6"/>
    <w:rsid w:val="00AA4734"/>
    <w:rsid w:val="00AA4875"/>
    <w:rsid w:val="00AA4AF2"/>
    <w:rsid w:val="00AA4CC2"/>
    <w:rsid w:val="00AA4F4D"/>
    <w:rsid w:val="00AA5180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3E3"/>
    <w:rsid w:val="00AB1408"/>
    <w:rsid w:val="00AB15B2"/>
    <w:rsid w:val="00AB1603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312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9BC"/>
    <w:rsid w:val="00AB3A08"/>
    <w:rsid w:val="00AB3D02"/>
    <w:rsid w:val="00AB3E61"/>
    <w:rsid w:val="00AB4321"/>
    <w:rsid w:val="00AB4461"/>
    <w:rsid w:val="00AB4490"/>
    <w:rsid w:val="00AB44FE"/>
    <w:rsid w:val="00AB451D"/>
    <w:rsid w:val="00AB4603"/>
    <w:rsid w:val="00AB4610"/>
    <w:rsid w:val="00AB4912"/>
    <w:rsid w:val="00AB4BFB"/>
    <w:rsid w:val="00AB4CA5"/>
    <w:rsid w:val="00AB4CD3"/>
    <w:rsid w:val="00AB5098"/>
    <w:rsid w:val="00AB510F"/>
    <w:rsid w:val="00AB5203"/>
    <w:rsid w:val="00AB5409"/>
    <w:rsid w:val="00AB543E"/>
    <w:rsid w:val="00AB5655"/>
    <w:rsid w:val="00AB57A1"/>
    <w:rsid w:val="00AB5A5E"/>
    <w:rsid w:val="00AB5AB6"/>
    <w:rsid w:val="00AB5CB4"/>
    <w:rsid w:val="00AB5E37"/>
    <w:rsid w:val="00AB5F10"/>
    <w:rsid w:val="00AB5F61"/>
    <w:rsid w:val="00AB6227"/>
    <w:rsid w:val="00AB622E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44"/>
    <w:rsid w:val="00AB7DED"/>
    <w:rsid w:val="00AC03DD"/>
    <w:rsid w:val="00AC059B"/>
    <w:rsid w:val="00AC067C"/>
    <w:rsid w:val="00AC0774"/>
    <w:rsid w:val="00AC083E"/>
    <w:rsid w:val="00AC08BF"/>
    <w:rsid w:val="00AC0A9E"/>
    <w:rsid w:val="00AC0C8E"/>
    <w:rsid w:val="00AC0D1D"/>
    <w:rsid w:val="00AC0E28"/>
    <w:rsid w:val="00AC0E5D"/>
    <w:rsid w:val="00AC0EAE"/>
    <w:rsid w:val="00AC1245"/>
    <w:rsid w:val="00AC12D1"/>
    <w:rsid w:val="00AC12FF"/>
    <w:rsid w:val="00AC146F"/>
    <w:rsid w:val="00AC150D"/>
    <w:rsid w:val="00AC17CC"/>
    <w:rsid w:val="00AC1855"/>
    <w:rsid w:val="00AC1A06"/>
    <w:rsid w:val="00AC1B16"/>
    <w:rsid w:val="00AC1B34"/>
    <w:rsid w:val="00AC1D3E"/>
    <w:rsid w:val="00AC1EE0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8B7"/>
    <w:rsid w:val="00AC3E57"/>
    <w:rsid w:val="00AC41D2"/>
    <w:rsid w:val="00AC422D"/>
    <w:rsid w:val="00AC446C"/>
    <w:rsid w:val="00AC45F2"/>
    <w:rsid w:val="00AC4976"/>
    <w:rsid w:val="00AC4D06"/>
    <w:rsid w:val="00AC4E46"/>
    <w:rsid w:val="00AC50D6"/>
    <w:rsid w:val="00AC537B"/>
    <w:rsid w:val="00AC5463"/>
    <w:rsid w:val="00AC5473"/>
    <w:rsid w:val="00AC55CC"/>
    <w:rsid w:val="00AC55FD"/>
    <w:rsid w:val="00AC5758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95A"/>
    <w:rsid w:val="00AC6B3F"/>
    <w:rsid w:val="00AC6C9E"/>
    <w:rsid w:val="00AC6D7D"/>
    <w:rsid w:val="00AC6EC3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0E3A"/>
    <w:rsid w:val="00AD114F"/>
    <w:rsid w:val="00AD1189"/>
    <w:rsid w:val="00AD1366"/>
    <w:rsid w:val="00AD13D0"/>
    <w:rsid w:val="00AD1585"/>
    <w:rsid w:val="00AD16DA"/>
    <w:rsid w:val="00AD17A3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82"/>
    <w:rsid w:val="00AD27B6"/>
    <w:rsid w:val="00AD27F7"/>
    <w:rsid w:val="00AD2891"/>
    <w:rsid w:val="00AD2A43"/>
    <w:rsid w:val="00AD2CB8"/>
    <w:rsid w:val="00AD2CCA"/>
    <w:rsid w:val="00AD2DCF"/>
    <w:rsid w:val="00AD2F5B"/>
    <w:rsid w:val="00AD30CF"/>
    <w:rsid w:val="00AD319B"/>
    <w:rsid w:val="00AD3524"/>
    <w:rsid w:val="00AD35A6"/>
    <w:rsid w:val="00AD3765"/>
    <w:rsid w:val="00AD37B6"/>
    <w:rsid w:val="00AD37FB"/>
    <w:rsid w:val="00AD3A35"/>
    <w:rsid w:val="00AD3EB5"/>
    <w:rsid w:val="00AD3FAA"/>
    <w:rsid w:val="00AD44F0"/>
    <w:rsid w:val="00AD4873"/>
    <w:rsid w:val="00AD48A5"/>
    <w:rsid w:val="00AD48AA"/>
    <w:rsid w:val="00AD4B4A"/>
    <w:rsid w:val="00AD4D2F"/>
    <w:rsid w:val="00AD4E76"/>
    <w:rsid w:val="00AD4F52"/>
    <w:rsid w:val="00AD4FBC"/>
    <w:rsid w:val="00AD4FE3"/>
    <w:rsid w:val="00AD5242"/>
    <w:rsid w:val="00AD54C2"/>
    <w:rsid w:val="00AD5799"/>
    <w:rsid w:val="00AD58BC"/>
    <w:rsid w:val="00AD5ADF"/>
    <w:rsid w:val="00AD5B33"/>
    <w:rsid w:val="00AD5CE4"/>
    <w:rsid w:val="00AD5F1C"/>
    <w:rsid w:val="00AD5F5C"/>
    <w:rsid w:val="00AD6079"/>
    <w:rsid w:val="00AD61FE"/>
    <w:rsid w:val="00AD644B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CC"/>
    <w:rsid w:val="00AE05FF"/>
    <w:rsid w:val="00AE074C"/>
    <w:rsid w:val="00AE0883"/>
    <w:rsid w:val="00AE0B5F"/>
    <w:rsid w:val="00AE0BB3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AB8"/>
    <w:rsid w:val="00AE2B2B"/>
    <w:rsid w:val="00AE2BBD"/>
    <w:rsid w:val="00AE2C84"/>
    <w:rsid w:val="00AE2C9A"/>
    <w:rsid w:val="00AE2EF0"/>
    <w:rsid w:val="00AE2F9E"/>
    <w:rsid w:val="00AE330A"/>
    <w:rsid w:val="00AE3317"/>
    <w:rsid w:val="00AE3607"/>
    <w:rsid w:val="00AE36D6"/>
    <w:rsid w:val="00AE3850"/>
    <w:rsid w:val="00AE3A8A"/>
    <w:rsid w:val="00AE3AA6"/>
    <w:rsid w:val="00AE3DA8"/>
    <w:rsid w:val="00AE3DE1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8BE"/>
    <w:rsid w:val="00AE6AC0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83A"/>
    <w:rsid w:val="00AF0A7E"/>
    <w:rsid w:val="00AF0A92"/>
    <w:rsid w:val="00AF0ABD"/>
    <w:rsid w:val="00AF0BA5"/>
    <w:rsid w:val="00AF0BD9"/>
    <w:rsid w:val="00AF0DC4"/>
    <w:rsid w:val="00AF0F8F"/>
    <w:rsid w:val="00AF0FB8"/>
    <w:rsid w:val="00AF1164"/>
    <w:rsid w:val="00AF1238"/>
    <w:rsid w:val="00AF143D"/>
    <w:rsid w:val="00AF144F"/>
    <w:rsid w:val="00AF1725"/>
    <w:rsid w:val="00AF19FD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75E"/>
    <w:rsid w:val="00AF480C"/>
    <w:rsid w:val="00AF4D89"/>
    <w:rsid w:val="00AF5021"/>
    <w:rsid w:val="00AF5026"/>
    <w:rsid w:val="00AF5076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1C5"/>
    <w:rsid w:val="00AF62A6"/>
    <w:rsid w:val="00AF62B8"/>
    <w:rsid w:val="00AF666E"/>
    <w:rsid w:val="00AF675B"/>
    <w:rsid w:val="00AF6852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17"/>
    <w:rsid w:val="00B00BA9"/>
    <w:rsid w:val="00B00D68"/>
    <w:rsid w:val="00B00E7D"/>
    <w:rsid w:val="00B01016"/>
    <w:rsid w:val="00B010A2"/>
    <w:rsid w:val="00B011D4"/>
    <w:rsid w:val="00B012B9"/>
    <w:rsid w:val="00B01475"/>
    <w:rsid w:val="00B015A9"/>
    <w:rsid w:val="00B015B8"/>
    <w:rsid w:val="00B019D2"/>
    <w:rsid w:val="00B01ADE"/>
    <w:rsid w:val="00B01B5C"/>
    <w:rsid w:val="00B01F9E"/>
    <w:rsid w:val="00B02587"/>
    <w:rsid w:val="00B02653"/>
    <w:rsid w:val="00B026EF"/>
    <w:rsid w:val="00B02768"/>
    <w:rsid w:val="00B02A0F"/>
    <w:rsid w:val="00B02A62"/>
    <w:rsid w:val="00B02CDE"/>
    <w:rsid w:val="00B02D56"/>
    <w:rsid w:val="00B031C8"/>
    <w:rsid w:val="00B03321"/>
    <w:rsid w:val="00B03387"/>
    <w:rsid w:val="00B03AA5"/>
    <w:rsid w:val="00B03BC8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61E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7A0"/>
    <w:rsid w:val="00B10AA4"/>
    <w:rsid w:val="00B10BE1"/>
    <w:rsid w:val="00B10C67"/>
    <w:rsid w:val="00B11100"/>
    <w:rsid w:val="00B11265"/>
    <w:rsid w:val="00B11467"/>
    <w:rsid w:val="00B114F3"/>
    <w:rsid w:val="00B1176C"/>
    <w:rsid w:val="00B118FE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2EC5"/>
    <w:rsid w:val="00B1301E"/>
    <w:rsid w:val="00B13631"/>
    <w:rsid w:val="00B136B8"/>
    <w:rsid w:val="00B1374F"/>
    <w:rsid w:val="00B13970"/>
    <w:rsid w:val="00B13A72"/>
    <w:rsid w:val="00B13B7A"/>
    <w:rsid w:val="00B13DCE"/>
    <w:rsid w:val="00B13F4E"/>
    <w:rsid w:val="00B13FA3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9C2"/>
    <w:rsid w:val="00B15D36"/>
    <w:rsid w:val="00B15E55"/>
    <w:rsid w:val="00B160D8"/>
    <w:rsid w:val="00B161B7"/>
    <w:rsid w:val="00B16234"/>
    <w:rsid w:val="00B1634A"/>
    <w:rsid w:val="00B163E3"/>
    <w:rsid w:val="00B16532"/>
    <w:rsid w:val="00B16778"/>
    <w:rsid w:val="00B167A3"/>
    <w:rsid w:val="00B169BA"/>
    <w:rsid w:val="00B16AE9"/>
    <w:rsid w:val="00B17140"/>
    <w:rsid w:val="00B1716E"/>
    <w:rsid w:val="00B171F8"/>
    <w:rsid w:val="00B17208"/>
    <w:rsid w:val="00B17250"/>
    <w:rsid w:val="00B1744C"/>
    <w:rsid w:val="00B17940"/>
    <w:rsid w:val="00B17A24"/>
    <w:rsid w:val="00B17F45"/>
    <w:rsid w:val="00B2015B"/>
    <w:rsid w:val="00B2027E"/>
    <w:rsid w:val="00B205B2"/>
    <w:rsid w:val="00B207E0"/>
    <w:rsid w:val="00B20A1B"/>
    <w:rsid w:val="00B20BEA"/>
    <w:rsid w:val="00B20CC4"/>
    <w:rsid w:val="00B20E24"/>
    <w:rsid w:val="00B20EBC"/>
    <w:rsid w:val="00B20EE4"/>
    <w:rsid w:val="00B21145"/>
    <w:rsid w:val="00B2115B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E71"/>
    <w:rsid w:val="00B21F32"/>
    <w:rsid w:val="00B21FC7"/>
    <w:rsid w:val="00B225B2"/>
    <w:rsid w:val="00B226E8"/>
    <w:rsid w:val="00B22970"/>
    <w:rsid w:val="00B22ACC"/>
    <w:rsid w:val="00B23559"/>
    <w:rsid w:val="00B236D1"/>
    <w:rsid w:val="00B23964"/>
    <w:rsid w:val="00B23B08"/>
    <w:rsid w:val="00B23C20"/>
    <w:rsid w:val="00B23CD1"/>
    <w:rsid w:val="00B23CF3"/>
    <w:rsid w:val="00B23EB3"/>
    <w:rsid w:val="00B2403F"/>
    <w:rsid w:val="00B243E1"/>
    <w:rsid w:val="00B244E4"/>
    <w:rsid w:val="00B2454D"/>
    <w:rsid w:val="00B245A1"/>
    <w:rsid w:val="00B24831"/>
    <w:rsid w:val="00B2484C"/>
    <w:rsid w:val="00B24939"/>
    <w:rsid w:val="00B24A2D"/>
    <w:rsid w:val="00B24C8B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808"/>
    <w:rsid w:val="00B2685D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838"/>
    <w:rsid w:val="00B27995"/>
    <w:rsid w:val="00B27B37"/>
    <w:rsid w:val="00B27B9D"/>
    <w:rsid w:val="00B27DA4"/>
    <w:rsid w:val="00B27DDB"/>
    <w:rsid w:val="00B27E40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1F8F"/>
    <w:rsid w:val="00B3208D"/>
    <w:rsid w:val="00B321F6"/>
    <w:rsid w:val="00B322FC"/>
    <w:rsid w:val="00B329B0"/>
    <w:rsid w:val="00B32A0F"/>
    <w:rsid w:val="00B32C38"/>
    <w:rsid w:val="00B32F02"/>
    <w:rsid w:val="00B332FE"/>
    <w:rsid w:val="00B335CE"/>
    <w:rsid w:val="00B3365F"/>
    <w:rsid w:val="00B336B6"/>
    <w:rsid w:val="00B33960"/>
    <w:rsid w:val="00B33B5D"/>
    <w:rsid w:val="00B33BEF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AEE"/>
    <w:rsid w:val="00B35C3C"/>
    <w:rsid w:val="00B36013"/>
    <w:rsid w:val="00B36352"/>
    <w:rsid w:val="00B3680B"/>
    <w:rsid w:val="00B36871"/>
    <w:rsid w:val="00B36908"/>
    <w:rsid w:val="00B369D8"/>
    <w:rsid w:val="00B36A69"/>
    <w:rsid w:val="00B36E0F"/>
    <w:rsid w:val="00B36E17"/>
    <w:rsid w:val="00B3712E"/>
    <w:rsid w:val="00B37447"/>
    <w:rsid w:val="00B37732"/>
    <w:rsid w:val="00B379D9"/>
    <w:rsid w:val="00B37C22"/>
    <w:rsid w:val="00B37D5E"/>
    <w:rsid w:val="00B37DA3"/>
    <w:rsid w:val="00B40123"/>
    <w:rsid w:val="00B40172"/>
    <w:rsid w:val="00B401B6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2B1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82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87"/>
    <w:rsid w:val="00B45D00"/>
    <w:rsid w:val="00B45DF2"/>
    <w:rsid w:val="00B45FC3"/>
    <w:rsid w:val="00B4650A"/>
    <w:rsid w:val="00B465A1"/>
    <w:rsid w:val="00B46866"/>
    <w:rsid w:val="00B46CE3"/>
    <w:rsid w:val="00B46D47"/>
    <w:rsid w:val="00B47008"/>
    <w:rsid w:val="00B4728E"/>
    <w:rsid w:val="00B472BF"/>
    <w:rsid w:val="00B47369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46A"/>
    <w:rsid w:val="00B516C6"/>
    <w:rsid w:val="00B516CA"/>
    <w:rsid w:val="00B517AF"/>
    <w:rsid w:val="00B518E3"/>
    <w:rsid w:val="00B51BE5"/>
    <w:rsid w:val="00B51C9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FF5"/>
    <w:rsid w:val="00B54090"/>
    <w:rsid w:val="00B541FE"/>
    <w:rsid w:val="00B543C6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9E5"/>
    <w:rsid w:val="00B57A62"/>
    <w:rsid w:val="00B57B81"/>
    <w:rsid w:val="00B57C0F"/>
    <w:rsid w:val="00B57D1D"/>
    <w:rsid w:val="00B57F0D"/>
    <w:rsid w:val="00B60216"/>
    <w:rsid w:val="00B603AE"/>
    <w:rsid w:val="00B60541"/>
    <w:rsid w:val="00B606A2"/>
    <w:rsid w:val="00B60709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FB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292"/>
    <w:rsid w:val="00B66293"/>
    <w:rsid w:val="00B668CE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695"/>
    <w:rsid w:val="00B709B1"/>
    <w:rsid w:val="00B70B82"/>
    <w:rsid w:val="00B70C10"/>
    <w:rsid w:val="00B70C59"/>
    <w:rsid w:val="00B70DA2"/>
    <w:rsid w:val="00B70EF9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A2"/>
    <w:rsid w:val="00B736B5"/>
    <w:rsid w:val="00B73941"/>
    <w:rsid w:val="00B7396C"/>
    <w:rsid w:val="00B73FE6"/>
    <w:rsid w:val="00B7402B"/>
    <w:rsid w:val="00B74395"/>
    <w:rsid w:val="00B743F7"/>
    <w:rsid w:val="00B74489"/>
    <w:rsid w:val="00B74688"/>
    <w:rsid w:val="00B747B1"/>
    <w:rsid w:val="00B7493F"/>
    <w:rsid w:val="00B74FAB"/>
    <w:rsid w:val="00B75424"/>
    <w:rsid w:val="00B7565C"/>
    <w:rsid w:val="00B757BC"/>
    <w:rsid w:val="00B7583F"/>
    <w:rsid w:val="00B759BC"/>
    <w:rsid w:val="00B75CCA"/>
    <w:rsid w:val="00B76075"/>
    <w:rsid w:val="00B76173"/>
    <w:rsid w:val="00B7634A"/>
    <w:rsid w:val="00B76437"/>
    <w:rsid w:val="00B76498"/>
    <w:rsid w:val="00B7649D"/>
    <w:rsid w:val="00B76642"/>
    <w:rsid w:val="00B7674C"/>
    <w:rsid w:val="00B767B1"/>
    <w:rsid w:val="00B76805"/>
    <w:rsid w:val="00B768F8"/>
    <w:rsid w:val="00B76923"/>
    <w:rsid w:val="00B769BF"/>
    <w:rsid w:val="00B76B72"/>
    <w:rsid w:val="00B76DA0"/>
    <w:rsid w:val="00B76F99"/>
    <w:rsid w:val="00B77057"/>
    <w:rsid w:val="00B7747C"/>
    <w:rsid w:val="00B77834"/>
    <w:rsid w:val="00B77A2B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1074"/>
    <w:rsid w:val="00B811CD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BC"/>
    <w:rsid w:val="00B867F3"/>
    <w:rsid w:val="00B868D3"/>
    <w:rsid w:val="00B86A52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8C6"/>
    <w:rsid w:val="00B878E8"/>
    <w:rsid w:val="00B87A45"/>
    <w:rsid w:val="00B87BE5"/>
    <w:rsid w:val="00B87BFE"/>
    <w:rsid w:val="00B87C0C"/>
    <w:rsid w:val="00B87C1C"/>
    <w:rsid w:val="00B87D45"/>
    <w:rsid w:val="00B87F65"/>
    <w:rsid w:val="00B904C0"/>
    <w:rsid w:val="00B908DD"/>
    <w:rsid w:val="00B908F6"/>
    <w:rsid w:val="00B90906"/>
    <w:rsid w:val="00B909B8"/>
    <w:rsid w:val="00B90A25"/>
    <w:rsid w:val="00B90B23"/>
    <w:rsid w:val="00B90EAB"/>
    <w:rsid w:val="00B914AA"/>
    <w:rsid w:val="00B91627"/>
    <w:rsid w:val="00B91DB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FBC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F9"/>
    <w:rsid w:val="00B94F91"/>
    <w:rsid w:val="00B950ED"/>
    <w:rsid w:val="00B950FC"/>
    <w:rsid w:val="00B9516C"/>
    <w:rsid w:val="00B951AC"/>
    <w:rsid w:val="00B95265"/>
    <w:rsid w:val="00B95373"/>
    <w:rsid w:val="00B95465"/>
    <w:rsid w:val="00B95655"/>
    <w:rsid w:val="00B9565B"/>
    <w:rsid w:val="00B9575D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7B"/>
    <w:rsid w:val="00BA02EC"/>
    <w:rsid w:val="00BA0301"/>
    <w:rsid w:val="00BA056F"/>
    <w:rsid w:val="00BA05CF"/>
    <w:rsid w:val="00BA066A"/>
    <w:rsid w:val="00BA089A"/>
    <w:rsid w:val="00BA0AD8"/>
    <w:rsid w:val="00BA0BE8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4D86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82"/>
    <w:rsid w:val="00BB0093"/>
    <w:rsid w:val="00BB0112"/>
    <w:rsid w:val="00BB0277"/>
    <w:rsid w:val="00BB035A"/>
    <w:rsid w:val="00BB066C"/>
    <w:rsid w:val="00BB06B7"/>
    <w:rsid w:val="00BB0747"/>
    <w:rsid w:val="00BB08E4"/>
    <w:rsid w:val="00BB0937"/>
    <w:rsid w:val="00BB0B9D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03"/>
    <w:rsid w:val="00BB1620"/>
    <w:rsid w:val="00BB162A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55D"/>
    <w:rsid w:val="00BB35E4"/>
    <w:rsid w:val="00BB36CB"/>
    <w:rsid w:val="00BB393D"/>
    <w:rsid w:val="00BB3AB8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0D5"/>
    <w:rsid w:val="00BB52F7"/>
    <w:rsid w:val="00BB53B7"/>
    <w:rsid w:val="00BB5433"/>
    <w:rsid w:val="00BB54E9"/>
    <w:rsid w:val="00BB54EA"/>
    <w:rsid w:val="00BB57CD"/>
    <w:rsid w:val="00BB57E1"/>
    <w:rsid w:val="00BB58DD"/>
    <w:rsid w:val="00BB5994"/>
    <w:rsid w:val="00BB5AE1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254"/>
    <w:rsid w:val="00BC027A"/>
    <w:rsid w:val="00BC0792"/>
    <w:rsid w:val="00BC09C7"/>
    <w:rsid w:val="00BC0BB4"/>
    <w:rsid w:val="00BC0D93"/>
    <w:rsid w:val="00BC108C"/>
    <w:rsid w:val="00BC1101"/>
    <w:rsid w:val="00BC11CA"/>
    <w:rsid w:val="00BC12B2"/>
    <w:rsid w:val="00BC12FD"/>
    <w:rsid w:val="00BC1519"/>
    <w:rsid w:val="00BC152E"/>
    <w:rsid w:val="00BC1625"/>
    <w:rsid w:val="00BC18B0"/>
    <w:rsid w:val="00BC196E"/>
    <w:rsid w:val="00BC197F"/>
    <w:rsid w:val="00BC1A14"/>
    <w:rsid w:val="00BC1CB6"/>
    <w:rsid w:val="00BC1CF9"/>
    <w:rsid w:val="00BC1D19"/>
    <w:rsid w:val="00BC1D38"/>
    <w:rsid w:val="00BC1D39"/>
    <w:rsid w:val="00BC201C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07"/>
    <w:rsid w:val="00BC455C"/>
    <w:rsid w:val="00BC46CD"/>
    <w:rsid w:val="00BC470C"/>
    <w:rsid w:val="00BC485C"/>
    <w:rsid w:val="00BC4B2E"/>
    <w:rsid w:val="00BC4F07"/>
    <w:rsid w:val="00BC4F3C"/>
    <w:rsid w:val="00BC5028"/>
    <w:rsid w:val="00BC5074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6E5A"/>
    <w:rsid w:val="00BC700B"/>
    <w:rsid w:val="00BC745A"/>
    <w:rsid w:val="00BC745E"/>
    <w:rsid w:val="00BC7530"/>
    <w:rsid w:val="00BC76CD"/>
    <w:rsid w:val="00BC7856"/>
    <w:rsid w:val="00BC7931"/>
    <w:rsid w:val="00BC79E6"/>
    <w:rsid w:val="00BC79F8"/>
    <w:rsid w:val="00BC7DEA"/>
    <w:rsid w:val="00BD01B3"/>
    <w:rsid w:val="00BD03F5"/>
    <w:rsid w:val="00BD0598"/>
    <w:rsid w:val="00BD0667"/>
    <w:rsid w:val="00BD075C"/>
    <w:rsid w:val="00BD080E"/>
    <w:rsid w:val="00BD08BA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3CD"/>
    <w:rsid w:val="00BD26BA"/>
    <w:rsid w:val="00BD26DB"/>
    <w:rsid w:val="00BD2995"/>
    <w:rsid w:val="00BD2E05"/>
    <w:rsid w:val="00BD2FD7"/>
    <w:rsid w:val="00BD30E1"/>
    <w:rsid w:val="00BD3212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9"/>
    <w:rsid w:val="00BD54EA"/>
    <w:rsid w:val="00BD54EC"/>
    <w:rsid w:val="00BD56FB"/>
    <w:rsid w:val="00BD577A"/>
    <w:rsid w:val="00BD5783"/>
    <w:rsid w:val="00BD57E1"/>
    <w:rsid w:val="00BD582E"/>
    <w:rsid w:val="00BD5860"/>
    <w:rsid w:val="00BD590E"/>
    <w:rsid w:val="00BD5AA1"/>
    <w:rsid w:val="00BD5B83"/>
    <w:rsid w:val="00BD5BFB"/>
    <w:rsid w:val="00BD5C53"/>
    <w:rsid w:val="00BD5D38"/>
    <w:rsid w:val="00BD5DA5"/>
    <w:rsid w:val="00BD5E03"/>
    <w:rsid w:val="00BD5FB2"/>
    <w:rsid w:val="00BD62E2"/>
    <w:rsid w:val="00BD6616"/>
    <w:rsid w:val="00BD67DD"/>
    <w:rsid w:val="00BD6850"/>
    <w:rsid w:val="00BD6A57"/>
    <w:rsid w:val="00BD6B88"/>
    <w:rsid w:val="00BD71C7"/>
    <w:rsid w:val="00BD75E9"/>
    <w:rsid w:val="00BD76A3"/>
    <w:rsid w:val="00BD76C0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5B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41F"/>
    <w:rsid w:val="00BE5422"/>
    <w:rsid w:val="00BE580A"/>
    <w:rsid w:val="00BE5852"/>
    <w:rsid w:val="00BE5AEF"/>
    <w:rsid w:val="00BE5AF0"/>
    <w:rsid w:val="00BE61A3"/>
    <w:rsid w:val="00BE64CB"/>
    <w:rsid w:val="00BE6B8B"/>
    <w:rsid w:val="00BE6D1E"/>
    <w:rsid w:val="00BE6DC7"/>
    <w:rsid w:val="00BE6F76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822"/>
    <w:rsid w:val="00BF0D78"/>
    <w:rsid w:val="00BF0E55"/>
    <w:rsid w:val="00BF0F89"/>
    <w:rsid w:val="00BF1042"/>
    <w:rsid w:val="00BF108B"/>
    <w:rsid w:val="00BF1160"/>
    <w:rsid w:val="00BF14D8"/>
    <w:rsid w:val="00BF167D"/>
    <w:rsid w:val="00BF16A8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23E"/>
    <w:rsid w:val="00BF35F7"/>
    <w:rsid w:val="00BF38E0"/>
    <w:rsid w:val="00BF397C"/>
    <w:rsid w:val="00BF3A2B"/>
    <w:rsid w:val="00BF3A58"/>
    <w:rsid w:val="00BF3CA1"/>
    <w:rsid w:val="00BF3CBA"/>
    <w:rsid w:val="00BF3CE0"/>
    <w:rsid w:val="00BF3F90"/>
    <w:rsid w:val="00BF449B"/>
    <w:rsid w:val="00BF4864"/>
    <w:rsid w:val="00BF49DE"/>
    <w:rsid w:val="00BF4A98"/>
    <w:rsid w:val="00BF4B5A"/>
    <w:rsid w:val="00BF4E03"/>
    <w:rsid w:val="00BF50F9"/>
    <w:rsid w:val="00BF51AB"/>
    <w:rsid w:val="00BF5317"/>
    <w:rsid w:val="00BF55DA"/>
    <w:rsid w:val="00BF560B"/>
    <w:rsid w:val="00BF5638"/>
    <w:rsid w:val="00BF5A9B"/>
    <w:rsid w:val="00BF5E43"/>
    <w:rsid w:val="00BF5E60"/>
    <w:rsid w:val="00BF5F12"/>
    <w:rsid w:val="00BF640B"/>
    <w:rsid w:val="00BF64E4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6B0"/>
    <w:rsid w:val="00BF7761"/>
    <w:rsid w:val="00BF79E6"/>
    <w:rsid w:val="00BF7DF3"/>
    <w:rsid w:val="00C001CE"/>
    <w:rsid w:val="00C00242"/>
    <w:rsid w:val="00C0069D"/>
    <w:rsid w:val="00C00B94"/>
    <w:rsid w:val="00C00D28"/>
    <w:rsid w:val="00C011D4"/>
    <w:rsid w:val="00C012F2"/>
    <w:rsid w:val="00C013B3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BE1"/>
    <w:rsid w:val="00C07CAF"/>
    <w:rsid w:val="00C07CF4"/>
    <w:rsid w:val="00C100BE"/>
    <w:rsid w:val="00C101C0"/>
    <w:rsid w:val="00C102F7"/>
    <w:rsid w:val="00C1032F"/>
    <w:rsid w:val="00C10550"/>
    <w:rsid w:val="00C1058A"/>
    <w:rsid w:val="00C107E8"/>
    <w:rsid w:val="00C108C8"/>
    <w:rsid w:val="00C10915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A3D"/>
    <w:rsid w:val="00C11BA1"/>
    <w:rsid w:val="00C11C41"/>
    <w:rsid w:val="00C11C53"/>
    <w:rsid w:val="00C11C5F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61"/>
    <w:rsid w:val="00C134B5"/>
    <w:rsid w:val="00C134FE"/>
    <w:rsid w:val="00C13667"/>
    <w:rsid w:val="00C13668"/>
    <w:rsid w:val="00C137F2"/>
    <w:rsid w:val="00C138E7"/>
    <w:rsid w:val="00C1398A"/>
    <w:rsid w:val="00C139E5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D6B"/>
    <w:rsid w:val="00C15E31"/>
    <w:rsid w:val="00C1609F"/>
    <w:rsid w:val="00C160DD"/>
    <w:rsid w:val="00C1611E"/>
    <w:rsid w:val="00C161C3"/>
    <w:rsid w:val="00C1631D"/>
    <w:rsid w:val="00C16714"/>
    <w:rsid w:val="00C16964"/>
    <w:rsid w:val="00C16B5E"/>
    <w:rsid w:val="00C16D48"/>
    <w:rsid w:val="00C16E53"/>
    <w:rsid w:val="00C16EEB"/>
    <w:rsid w:val="00C17211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B2"/>
    <w:rsid w:val="00C2035A"/>
    <w:rsid w:val="00C2040E"/>
    <w:rsid w:val="00C2058D"/>
    <w:rsid w:val="00C205FA"/>
    <w:rsid w:val="00C20770"/>
    <w:rsid w:val="00C207FC"/>
    <w:rsid w:val="00C20B4A"/>
    <w:rsid w:val="00C21576"/>
    <w:rsid w:val="00C21857"/>
    <w:rsid w:val="00C2185F"/>
    <w:rsid w:val="00C218E3"/>
    <w:rsid w:val="00C21A86"/>
    <w:rsid w:val="00C21BBF"/>
    <w:rsid w:val="00C21E98"/>
    <w:rsid w:val="00C21EE4"/>
    <w:rsid w:val="00C21F10"/>
    <w:rsid w:val="00C221E1"/>
    <w:rsid w:val="00C223C9"/>
    <w:rsid w:val="00C22508"/>
    <w:rsid w:val="00C22A5D"/>
    <w:rsid w:val="00C22B88"/>
    <w:rsid w:val="00C22BFE"/>
    <w:rsid w:val="00C22C5C"/>
    <w:rsid w:val="00C22D58"/>
    <w:rsid w:val="00C22F0B"/>
    <w:rsid w:val="00C22F7A"/>
    <w:rsid w:val="00C23201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42BA"/>
    <w:rsid w:val="00C24373"/>
    <w:rsid w:val="00C24A40"/>
    <w:rsid w:val="00C24B49"/>
    <w:rsid w:val="00C24C6D"/>
    <w:rsid w:val="00C24C80"/>
    <w:rsid w:val="00C24CD1"/>
    <w:rsid w:val="00C24E04"/>
    <w:rsid w:val="00C24ECB"/>
    <w:rsid w:val="00C25377"/>
    <w:rsid w:val="00C2537B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B63"/>
    <w:rsid w:val="00C25ED1"/>
    <w:rsid w:val="00C26412"/>
    <w:rsid w:val="00C265CB"/>
    <w:rsid w:val="00C269EF"/>
    <w:rsid w:val="00C26BCA"/>
    <w:rsid w:val="00C26CA4"/>
    <w:rsid w:val="00C26FD2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9F"/>
    <w:rsid w:val="00C30403"/>
    <w:rsid w:val="00C3059F"/>
    <w:rsid w:val="00C308A8"/>
    <w:rsid w:val="00C30951"/>
    <w:rsid w:val="00C30D65"/>
    <w:rsid w:val="00C30DBD"/>
    <w:rsid w:val="00C30EF7"/>
    <w:rsid w:val="00C30FB3"/>
    <w:rsid w:val="00C31005"/>
    <w:rsid w:val="00C3116B"/>
    <w:rsid w:val="00C312FD"/>
    <w:rsid w:val="00C314B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0CE"/>
    <w:rsid w:val="00C33383"/>
    <w:rsid w:val="00C33496"/>
    <w:rsid w:val="00C3366F"/>
    <w:rsid w:val="00C337F9"/>
    <w:rsid w:val="00C33BFA"/>
    <w:rsid w:val="00C33CA9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C27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6C"/>
    <w:rsid w:val="00C407D9"/>
    <w:rsid w:val="00C40811"/>
    <w:rsid w:val="00C40878"/>
    <w:rsid w:val="00C40A09"/>
    <w:rsid w:val="00C40A47"/>
    <w:rsid w:val="00C40AD4"/>
    <w:rsid w:val="00C40B4F"/>
    <w:rsid w:val="00C40BE7"/>
    <w:rsid w:val="00C40E16"/>
    <w:rsid w:val="00C40E36"/>
    <w:rsid w:val="00C40ED6"/>
    <w:rsid w:val="00C4131A"/>
    <w:rsid w:val="00C41585"/>
    <w:rsid w:val="00C41589"/>
    <w:rsid w:val="00C4195C"/>
    <w:rsid w:val="00C41D09"/>
    <w:rsid w:val="00C41D8D"/>
    <w:rsid w:val="00C41EBC"/>
    <w:rsid w:val="00C41F24"/>
    <w:rsid w:val="00C42288"/>
    <w:rsid w:val="00C42373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C39"/>
    <w:rsid w:val="00C47058"/>
    <w:rsid w:val="00C47164"/>
    <w:rsid w:val="00C47201"/>
    <w:rsid w:val="00C472A5"/>
    <w:rsid w:val="00C4785D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228C"/>
    <w:rsid w:val="00C522D9"/>
    <w:rsid w:val="00C522F5"/>
    <w:rsid w:val="00C52485"/>
    <w:rsid w:val="00C525B9"/>
    <w:rsid w:val="00C52715"/>
    <w:rsid w:val="00C52814"/>
    <w:rsid w:val="00C52834"/>
    <w:rsid w:val="00C528E6"/>
    <w:rsid w:val="00C52B78"/>
    <w:rsid w:val="00C52BAD"/>
    <w:rsid w:val="00C52C53"/>
    <w:rsid w:val="00C532A0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82B"/>
    <w:rsid w:val="00C578D9"/>
    <w:rsid w:val="00C57A90"/>
    <w:rsid w:val="00C57AB3"/>
    <w:rsid w:val="00C57C4F"/>
    <w:rsid w:val="00C57DE0"/>
    <w:rsid w:val="00C57F5F"/>
    <w:rsid w:val="00C601B5"/>
    <w:rsid w:val="00C6059D"/>
    <w:rsid w:val="00C60694"/>
    <w:rsid w:val="00C60789"/>
    <w:rsid w:val="00C6095C"/>
    <w:rsid w:val="00C609F6"/>
    <w:rsid w:val="00C60A3E"/>
    <w:rsid w:val="00C60A48"/>
    <w:rsid w:val="00C60A56"/>
    <w:rsid w:val="00C60CE0"/>
    <w:rsid w:val="00C60ED7"/>
    <w:rsid w:val="00C60F6A"/>
    <w:rsid w:val="00C610B4"/>
    <w:rsid w:val="00C6116B"/>
    <w:rsid w:val="00C61283"/>
    <w:rsid w:val="00C61471"/>
    <w:rsid w:val="00C6150F"/>
    <w:rsid w:val="00C61612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72F"/>
    <w:rsid w:val="00C63988"/>
    <w:rsid w:val="00C63A65"/>
    <w:rsid w:val="00C63A73"/>
    <w:rsid w:val="00C63B7F"/>
    <w:rsid w:val="00C63C0F"/>
    <w:rsid w:val="00C63E23"/>
    <w:rsid w:val="00C63FEC"/>
    <w:rsid w:val="00C64225"/>
    <w:rsid w:val="00C643B7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EB"/>
    <w:rsid w:val="00C651EF"/>
    <w:rsid w:val="00C6521F"/>
    <w:rsid w:val="00C652B8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D07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DF4"/>
    <w:rsid w:val="00C713FF"/>
    <w:rsid w:val="00C71413"/>
    <w:rsid w:val="00C71490"/>
    <w:rsid w:val="00C71502"/>
    <w:rsid w:val="00C71594"/>
    <w:rsid w:val="00C715CF"/>
    <w:rsid w:val="00C71630"/>
    <w:rsid w:val="00C716C9"/>
    <w:rsid w:val="00C7183C"/>
    <w:rsid w:val="00C71A07"/>
    <w:rsid w:val="00C71ADF"/>
    <w:rsid w:val="00C71C99"/>
    <w:rsid w:val="00C71DF5"/>
    <w:rsid w:val="00C71F86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526"/>
    <w:rsid w:val="00C7461E"/>
    <w:rsid w:val="00C74905"/>
    <w:rsid w:val="00C74ACD"/>
    <w:rsid w:val="00C74D85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E11"/>
    <w:rsid w:val="00C76F8A"/>
    <w:rsid w:val="00C76FA4"/>
    <w:rsid w:val="00C773F5"/>
    <w:rsid w:val="00C7756A"/>
    <w:rsid w:val="00C775EA"/>
    <w:rsid w:val="00C77654"/>
    <w:rsid w:val="00C776BE"/>
    <w:rsid w:val="00C776DC"/>
    <w:rsid w:val="00C77713"/>
    <w:rsid w:val="00C7779F"/>
    <w:rsid w:val="00C77A77"/>
    <w:rsid w:val="00C77AFD"/>
    <w:rsid w:val="00C77BCE"/>
    <w:rsid w:val="00C77BE5"/>
    <w:rsid w:val="00C77C04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239"/>
    <w:rsid w:val="00C81461"/>
    <w:rsid w:val="00C8157C"/>
    <w:rsid w:val="00C8173D"/>
    <w:rsid w:val="00C817CD"/>
    <w:rsid w:val="00C8182B"/>
    <w:rsid w:val="00C81905"/>
    <w:rsid w:val="00C81957"/>
    <w:rsid w:val="00C819FD"/>
    <w:rsid w:val="00C81B80"/>
    <w:rsid w:val="00C81D3F"/>
    <w:rsid w:val="00C81E06"/>
    <w:rsid w:val="00C81FE4"/>
    <w:rsid w:val="00C8217A"/>
    <w:rsid w:val="00C8220F"/>
    <w:rsid w:val="00C82226"/>
    <w:rsid w:val="00C8233C"/>
    <w:rsid w:val="00C824CC"/>
    <w:rsid w:val="00C825D0"/>
    <w:rsid w:val="00C827D6"/>
    <w:rsid w:val="00C82A1B"/>
    <w:rsid w:val="00C82A59"/>
    <w:rsid w:val="00C82AD3"/>
    <w:rsid w:val="00C82D3F"/>
    <w:rsid w:val="00C82F2C"/>
    <w:rsid w:val="00C82F2D"/>
    <w:rsid w:val="00C82FA3"/>
    <w:rsid w:val="00C82FB3"/>
    <w:rsid w:val="00C830AA"/>
    <w:rsid w:val="00C83402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DD"/>
    <w:rsid w:val="00C840F6"/>
    <w:rsid w:val="00C84104"/>
    <w:rsid w:val="00C8425B"/>
    <w:rsid w:val="00C845A5"/>
    <w:rsid w:val="00C8466D"/>
    <w:rsid w:val="00C84734"/>
    <w:rsid w:val="00C84B46"/>
    <w:rsid w:val="00C850F6"/>
    <w:rsid w:val="00C8511E"/>
    <w:rsid w:val="00C851D5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5F94"/>
    <w:rsid w:val="00C8609E"/>
    <w:rsid w:val="00C860A8"/>
    <w:rsid w:val="00C86406"/>
    <w:rsid w:val="00C86A50"/>
    <w:rsid w:val="00C86A87"/>
    <w:rsid w:val="00C86A9A"/>
    <w:rsid w:val="00C86AAC"/>
    <w:rsid w:val="00C86B07"/>
    <w:rsid w:val="00C86D8A"/>
    <w:rsid w:val="00C86F2B"/>
    <w:rsid w:val="00C86F6A"/>
    <w:rsid w:val="00C8746E"/>
    <w:rsid w:val="00C87650"/>
    <w:rsid w:val="00C877DF"/>
    <w:rsid w:val="00C87A2B"/>
    <w:rsid w:val="00C87D61"/>
    <w:rsid w:val="00C87E8C"/>
    <w:rsid w:val="00C87E9C"/>
    <w:rsid w:val="00C90100"/>
    <w:rsid w:val="00C907F8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C5"/>
    <w:rsid w:val="00C919E1"/>
    <w:rsid w:val="00C91D65"/>
    <w:rsid w:val="00C91F56"/>
    <w:rsid w:val="00C92217"/>
    <w:rsid w:val="00C9266B"/>
    <w:rsid w:val="00C927FF"/>
    <w:rsid w:val="00C92814"/>
    <w:rsid w:val="00C92BA0"/>
    <w:rsid w:val="00C92DE1"/>
    <w:rsid w:val="00C92E1C"/>
    <w:rsid w:val="00C92E51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4FB4"/>
    <w:rsid w:val="00C95023"/>
    <w:rsid w:val="00C9530E"/>
    <w:rsid w:val="00C954F5"/>
    <w:rsid w:val="00C955E8"/>
    <w:rsid w:val="00C95951"/>
    <w:rsid w:val="00C95A9D"/>
    <w:rsid w:val="00C95B52"/>
    <w:rsid w:val="00C95E84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4F"/>
    <w:rsid w:val="00C976D9"/>
    <w:rsid w:val="00C97730"/>
    <w:rsid w:val="00C97A32"/>
    <w:rsid w:val="00C97B39"/>
    <w:rsid w:val="00C97DB5"/>
    <w:rsid w:val="00C97E07"/>
    <w:rsid w:val="00C97EB0"/>
    <w:rsid w:val="00CA0010"/>
    <w:rsid w:val="00CA0012"/>
    <w:rsid w:val="00CA01A4"/>
    <w:rsid w:val="00CA020D"/>
    <w:rsid w:val="00CA040D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EF"/>
    <w:rsid w:val="00CA1917"/>
    <w:rsid w:val="00CA19AC"/>
    <w:rsid w:val="00CA1B3A"/>
    <w:rsid w:val="00CA1B41"/>
    <w:rsid w:val="00CA1C0B"/>
    <w:rsid w:val="00CA1CD5"/>
    <w:rsid w:val="00CA2221"/>
    <w:rsid w:val="00CA2396"/>
    <w:rsid w:val="00CA24DC"/>
    <w:rsid w:val="00CA2750"/>
    <w:rsid w:val="00CA2792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420E"/>
    <w:rsid w:val="00CA4241"/>
    <w:rsid w:val="00CA4326"/>
    <w:rsid w:val="00CA4616"/>
    <w:rsid w:val="00CA466A"/>
    <w:rsid w:val="00CA489C"/>
    <w:rsid w:val="00CA4A01"/>
    <w:rsid w:val="00CA4A7D"/>
    <w:rsid w:val="00CA4AF4"/>
    <w:rsid w:val="00CA4CAF"/>
    <w:rsid w:val="00CA4E4F"/>
    <w:rsid w:val="00CA4E7C"/>
    <w:rsid w:val="00CA4EC1"/>
    <w:rsid w:val="00CA4ED5"/>
    <w:rsid w:val="00CA4FB4"/>
    <w:rsid w:val="00CA53B8"/>
    <w:rsid w:val="00CA5677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FF"/>
    <w:rsid w:val="00CA63D0"/>
    <w:rsid w:val="00CA660F"/>
    <w:rsid w:val="00CA6955"/>
    <w:rsid w:val="00CA6BF4"/>
    <w:rsid w:val="00CA6E00"/>
    <w:rsid w:val="00CA7161"/>
    <w:rsid w:val="00CA7205"/>
    <w:rsid w:val="00CA7609"/>
    <w:rsid w:val="00CA76B8"/>
    <w:rsid w:val="00CA77EA"/>
    <w:rsid w:val="00CA7802"/>
    <w:rsid w:val="00CA7C3F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0EB9"/>
    <w:rsid w:val="00CB1038"/>
    <w:rsid w:val="00CB109F"/>
    <w:rsid w:val="00CB114B"/>
    <w:rsid w:val="00CB1668"/>
    <w:rsid w:val="00CB16B9"/>
    <w:rsid w:val="00CB19CC"/>
    <w:rsid w:val="00CB1DAF"/>
    <w:rsid w:val="00CB1ED5"/>
    <w:rsid w:val="00CB1FA1"/>
    <w:rsid w:val="00CB200D"/>
    <w:rsid w:val="00CB208B"/>
    <w:rsid w:val="00CB22FF"/>
    <w:rsid w:val="00CB25EA"/>
    <w:rsid w:val="00CB2675"/>
    <w:rsid w:val="00CB27E2"/>
    <w:rsid w:val="00CB28E1"/>
    <w:rsid w:val="00CB2BC7"/>
    <w:rsid w:val="00CB2C99"/>
    <w:rsid w:val="00CB2F10"/>
    <w:rsid w:val="00CB301A"/>
    <w:rsid w:val="00CB320B"/>
    <w:rsid w:val="00CB3235"/>
    <w:rsid w:val="00CB35E0"/>
    <w:rsid w:val="00CB3670"/>
    <w:rsid w:val="00CB3712"/>
    <w:rsid w:val="00CB3C16"/>
    <w:rsid w:val="00CB3C29"/>
    <w:rsid w:val="00CB3DE0"/>
    <w:rsid w:val="00CB3E27"/>
    <w:rsid w:val="00CB4300"/>
    <w:rsid w:val="00CB4770"/>
    <w:rsid w:val="00CB4A7A"/>
    <w:rsid w:val="00CB4CFC"/>
    <w:rsid w:val="00CB4F95"/>
    <w:rsid w:val="00CB5040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27"/>
    <w:rsid w:val="00CB6F43"/>
    <w:rsid w:val="00CB6FB9"/>
    <w:rsid w:val="00CB7797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38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400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CE2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9A2"/>
    <w:rsid w:val="00CC4CC1"/>
    <w:rsid w:val="00CC4CDB"/>
    <w:rsid w:val="00CC4DE8"/>
    <w:rsid w:val="00CC4E7D"/>
    <w:rsid w:val="00CC510A"/>
    <w:rsid w:val="00CC51D7"/>
    <w:rsid w:val="00CC52AD"/>
    <w:rsid w:val="00CC5407"/>
    <w:rsid w:val="00CC5701"/>
    <w:rsid w:val="00CC5A04"/>
    <w:rsid w:val="00CC5AAF"/>
    <w:rsid w:val="00CC5CDA"/>
    <w:rsid w:val="00CC5F7E"/>
    <w:rsid w:val="00CC6065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D9A"/>
    <w:rsid w:val="00CC7E41"/>
    <w:rsid w:val="00CC7F2E"/>
    <w:rsid w:val="00CD024C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017"/>
    <w:rsid w:val="00CD1157"/>
    <w:rsid w:val="00CD133B"/>
    <w:rsid w:val="00CD1689"/>
    <w:rsid w:val="00CD1712"/>
    <w:rsid w:val="00CD1842"/>
    <w:rsid w:val="00CD189F"/>
    <w:rsid w:val="00CD1C9B"/>
    <w:rsid w:val="00CD230B"/>
    <w:rsid w:val="00CD24BE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29A"/>
    <w:rsid w:val="00CD52DB"/>
    <w:rsid w:val="00CD5322"/>
    <w:rsid w:val="00CD5605"/>
    <w:rsid w:val="00CD565C"/>
    <w:rsid w:val="00CD585D"/>
    <w:rsid w:val="00CD5C9B"/>
    <w:rsid w:val="00CD5F82"/>
    <w:rsid w:val="00CD63BB"/>
    <w:rsid w:val="00CD64CA"/>
    <w:rsid w:val="00CD6D3D"/>
    <w:rsid w:val="00CD6FCC"/>
    <w:rsid w:val="00CD7159"/>
    <w:rsid w:val="00CD718D"/>
    <w:rsid w:val="00CD7386"/>
    <w:rsid w:val="00CD7653"/>
    <w:rsid w:val="00CD7803"/>
    <w:rsid w:val="00CD787A"/>
    <w:rsid w:val="00CD7AB7"/>
    <w:rsid w:val="00CD7FD0"/>
    <w:rsid w:val="00CE0549"/>
    <w:rsid w:val="00CE058D"/>
    <w:rsid w:val="00CE05AC"/>
    <w:rsid w:val="00CE0657"/>
    <w:rsid w:val="00CE0663"/>
    <w:rsid w:val="00CE0966"/>
    <w:rsid w:val="00CE0A93"/>
    <w:rsid w:val="00CE0B52"/>
    <w:rsid w:val="00CE0B68"/>
    <w:rsid w:val="00CE0BF3"/>
    <w:rsid w:val="00CE0CAB"/>
    <w:rsid w:val="00CE0D61"/>
    <w:rsid w:val="00CE0E17"/>
    <w:rsid w:val="00CE0ECC"/>
    <w:rsid w:val="00CE0EFE"/>
    <w:rsid w:val="00CE10B2"/>
    <w:rsid w:val="00CE1231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C64"/>
    <w:rsid w:val="00CE2D45"/>
    <w:rsid w:val="00CE306C"/>
    <w:rsid w:val="00CE3206"/>
    <w:rsid w:val="00CE329F"/>
    <w:rsid w:val="00CE33A6"/>
    <w:rsid w:val="00CE3567"/>
    <w:rsid w:val="00CE358D"/>
    <w:rsid w:val="00CE369D"/>
    <w:rsid w:val="00CE38D1"/>
    <w:rsid w:val="00CE3A4A"/>
    <w:rsid w:val="00CE3B06"/>
    <w:rsid w:val="00CE3BA5"/>
    <w:rsid w:val="00CE3CA5"/>
    <w:rsid w:val="00CE3F66"/>
    <w:rsid w:val="00CE4480"/>
    <w:rsid w:val="00CE4687"/>
    <w:rsid w:val="00CE47E6"/>
    <w:rsid w:val="00CE496F"/>
    <w:rsid w:val="00CE49B1"/>
    <w:rsid w:val="00CE4A6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F4"/>
    <w:rsid w:val="00CE727C"/>
    <w:rsid w:val="00CE72B9"/>
    <w:rsid w:val="00CE730F"/>
    <w:rsid w:val="00CE74DF"/>
    <w:rsid w:val="00CE781D"/>
    <w:rsid w:val="00CE7A34"/>
    <w:rsid w:val="00CE7AF0"/>
    <w:rsid w:val="00CF0028"/>
    <w:rsid w:val="00CF015C"/>
    <w:rsid w:val="00CF0486"/>
    <w:rsid w:val="00CF05B9"/>
    <w:rsid w:val="00CF0606"/>
    <w:rsid w:val="00CF0672"/>
    <w:rsid w:val="00CF06FD"/>
    <w:rsid w:val="00CF094D"/>
    <w:rsid w:val="00CF09E0"/>
    <w:rsid w:val="00CF0AE4"/>
    <w:rsid w:val="00CF0EFB"/>
    <w:rsid w:val="00CF0F34"/>
    <w:rsid w:val="00CF102D"/>
    <w:rsid w:val="00CF118A"/>
    <w:rsid w:val="00CF141A"/>
    <w:rsid w:val="00CF17FD"/>
    <w:rsid w:val="00CF1D42"/>
    <w:rsid w:val="00CF1D4D"/>
    <w:rsid w:val="00CF1D79"/>
    <w:rsid w:val="00CF20DC"/>
    <w:rsid w:val="00CF2211"/>
    <w:rsid w:val="00CF2817"/>
    <w:rsid w:val="00CF2863"/>
    <w:rsid w:val="00CF28DD"/>
    <w:rsid w:val="00CF29F4"/>
    <w:rsid w:val="00CF2F16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619"/>
    <w:rsid w:val="00CF7C64"/>
    <w:rsid w:val="00CF7EEC"/>
    <w:rsid w:val="00CF7FCE"/>
    <w:rsid w:val="00D005A8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677"/>
    <w:rsid w:val="00D01722"/>
    <w:rsid w:val="00D01C6B"/>
    <w:rsid w:val="00D01D72"/>
    <w:rsid w:val="00D01D87"/>
    <w:rsid w:val="00D01FD1"/>
    <w:rsid w:val="00D0226A"/>
    <w:rsid w:val="00D022C2"/>
    <w:rsid w:val="00D02B7B"/>
    <w:rsid w:val="00D02D31"/>
    <w:rsid w:val="00D02E61"/>
    <w:rsid w:val="00D031B4"/>
    <w:rsid w:val="00D032A1"/>
    <w:rsid w:val="00D032F5"/>
    <w:rsid w:val="00D035CB"/>
    <w:rsid w:val="00D039D4"/>
    <w:rsid w:val="00D03C7B"/>
    <w:rsid w:val="00D03D17"/>
    <w:rsid w:val="00D040F1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518"/>
    <w:rsid w:val="00D056EF"/>
    <w:rsid w:val="00D05981"/>
    <w:rsid w:val="00D05AB6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96D"/>
    <w:rsid w:val="00D06B37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28F"/>
    <w:rsid w:val="00D113D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D91"/>
    <w:rsid w:val="00D14EB4"/>
    <w:rsid w:val="00D1537D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0DC"/>
    <w:rsid w:val="00D16195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294"/>
    <w:rsid w:val="00D176B4"/>
    <w:rsid w:val="00D179C5"/>
    <w:rsid w:val="00D17C0C"/>
    <w:rsid w:val="00D17C60"/>
    <w:rsid w:val="00D17D7F"/>
    <w:rsid w:val="00D17F9D"/>
    <w:rsid w:val="00D2000E"/>
    <w:rsid w:val="00D20071"/>
    <w:rsid w:val="00D203D4"/>
    <w:rsid w:val="00D20528"/>
    <w:rsid w:val="00D20706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14"/>
    <w:rsid w:val="00D214E8"/>
    <w:rsid w:val="00D216CD"/>
    <w:rsid w:val="00D218E9"/>
    <w:rsid w:val="00D21A18"/>
    <w:rsid w:val="00D21ABA"/>
    <w:rsid w:val="00D21ABC"/>
    <w:rsid w:val="00D21EF4"/>
    <w:rsid w:val="00D21F0F"/>
    <w:rsid w:val="00D22012"/>
    <w:rsid w:val="00D2212C"/>
    <w:rsid w:val="00D22304"/>
    <w:rsid w:val="00D226F6"/>
    <w:rsid w:val="00D227EE"/>
    <w:rsid w:val="00D22835"/>
    <w:rsid w:val="00D228A5"/>
    <w:rsid w:val="00D2293A"/>
    <w:rsid w:val="00D22A8E"/>
    <w:rsid w:val="00D22C71"/>
    <w:rsid w:val="00D23284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D8"/>
    <w:rsid w:val="00D25061"/>
    <w:rsid w:val="00D25194"/>
    <w:rsid w:val="00D254BA"/>
    <w:rsid w:val="00D256AC"/>
    <w:rsid w:val="00D259AB"/>
    <w:rsid w:val="00D25A4B"/>
    <w:rsid w:val="00D25B43"/>
    <w:rsid w:val="00D25DA6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999"/>
    <w:rsid w:val="00D27AEA"/>
    <w:rsid w:val="00D27D77"/>
    <w:rsid w:val="00D30300"/>
    <w:rsid w:val="00D3049B"/>
    <w:rsid w:val="00D30513"/>
    <w:rsid w:val="00D3070F"/>
    <w:rsid w:val="00D308A2"/>
    <w:rsid w:val="00D30AD9"/>
    <w:rsid w:val="00D30B8D"/>
    <w:rsid w:val="00D30C1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321E"/>
    <w:rsid w:val="00D33433"/>
    <w:rsid w:val="00D33667"/>
    <w:rsid w:val="00D33800"/>
    <w:rsid w:val="00D338E7"/>
    <w:rsid w:val="00D339F5"/>
    <w:rsid w:val="00D33DF8"/>
    <w:rsid w:val="00D33F9C"/>
    <w:rsid w:val="00D33FA0"/>
    <w:rsid w:val="00D3401F"/>
    <w:rsid w:val="00D340D6"/>
    <w:rsid w:val="00D34295"/>
    <w:rsid w:val="00D3434B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965"/>
    <w:rsid w:val="00D35AAB"/>
    <w:rsid w:val="00D35C54"/>
    <w:rsid w:val="00D35D0F"/>
    <w:rsid w:val="00D35F91"/>
    <w:rsid w:val="00D35FB3"/>
    <w:rsid w:val="00D36340"/>
    <w:rsid w:val="00D36365"/>
    <w:rsid w:val="00D36439"/>
    <w:rsid w:val="00D3654D"/>
    <w:rsid w:val="00D366C3"/>
    <w:rsid w:val="00D366FB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37F37"/>
    <w:rsid w:val="00D400F3"/>
    <w:rsid w:val="00D403F8"/>
    <w:rsid w:val="00D40563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111"/>
    <w:rsid w:val="00D42215"/>
    <w:rsid w:val="00D422D5"/>
    <w:rsid w:val="00D4241E"/>
    <w:rsid w:val="00D42777"/>
    <w:rsid w:val="00D4278D"/>
    <w:rsid w:val="00D42818"/>
    <w:rsid w:val="00D428D7"/>
    <w:rsid w:val="00D42C9E"/>
    <w:rsid w:val="00D42CF3"/>
    <w:rsid w:val="00D42D67"/>
    <w:rsid w:val="00D4314C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F02"/>
    <w:rsid w:val="00D44083"/>
    <w:rsid w:val="00D44130"/>
    <w:rsid w:val="00D44212"/>
    <w:rsid w:val="00D44655"/>
    <w:rsid w:val="00D44780"/>
    <w:rsid w:val="00D449F6"/>
    <w:rsid w:val="00D44A7E"/>
    <w:rsid w:val="00D44CD0"/>
    <w:rsid w:val="00D44F72"/>
    <w:rsid w:val="00D452C8"/>
    <w:rsid w:val="00D455C7"/>
    <w:rsid w:val="00D4566A"/>
    <w:rsid w:val="00D45AD6"/>
    <w:rsid w:val="00D45B3B"/>
    <w:rsid w:val="00D45C6C"/>
    <w:rsid w:val="00D45CE7"/>
    <w:rsid w:val="00D45F48"/>
    <w:rsid w:val="00D4602A"/>
    <w:rsid w:val="00D460C4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360"/>
    <w:rsid w:val="00D474B1"/>
    <w:rsid w:val="00D4751C"/>
    <w:rsid w:val="00D47595"/>
    <w:rsid w:val="00D4780B"/>
    <w:rsid w:val="00D479E5"/>
    <w:rsid w:val="00D47BC0"/>
    <w:rsid w:val="00D47D84"/>
    <w:rsid w:val="00D5083B"/>
    <w:rsid w:val="00D50B38"/>
    <w:rsid w:val="00D50B43"/>
    <w:rsid w:val="00D50CD1"/>
    <w:rsid w:val="00D50F47"/>
    <w:rsid w:val="00D51131"/>
    <w:rsid w:val="00D516F8"/>
    <w:rsid w:val="00D51750"/>
    <w:rsid w:val="00D51955"/>
    <w:rsid w:val="00D51BE6"/>
    <w:rsid w:val="00D51C2B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477"/>
    <w:rsid w:val="00D53687"/>
    <w:rsid w:val="00D536DF"/>
    <w:rsid w:val="00D536F2"/>
    <w:rsid w:val="00D5383C"/>
    <w:rsid w:val="00D539B9"/>
    <w:rsid w:val="00D539CF"/>
    <w:rsid w:val="00D53A8F"/>
    <w:rsid w:val="00D53BB7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2DD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291"/>
    <w:rsid w:val="00D61967"/>
    <w:rsid w:val="00D61F4B"/>
    <w:rsid w:val="00D61F7A"/>
    <w:rsid w:val="00D61FA7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70100"/>
    <w:rsid w:val="00D7068F"/>
    <w:rsid w:val="00D70789"/>
    <w:rsid w:val="00D708A5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6D"/>
    <w:rsid w:val="00D74D98"/>
    <w:rsid w:val="00D7518F"/>
    <w:rsid w:val="00D7531F"/>
    <w:rsid w:val="00D75351"/>
    <w:rsid w:val="00D753BC"/>
    <w:rsid w:val="00D75428"/>
    <w:rsid w:val="00D754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083"/>
    <w:rsid w:val="00D7708C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C35"/>
    <w:rsid w:val="00D77DF1"/>
    <w:rsid w:val="00D800E2"/>
    <w:rsid w:val="00D80118"/>
    <w:rsid w:val="00D80563"/>
    <w:rsid w:val="00D8057A"/>
    <w:rsid w:val="00D80594"/>
    <w:rsid w:val="00D805D6"/>
    <w:rsid w:val="00D80681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16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94E"/>
    <w:rsid w:val="00D8395B"/>
    <w:rsid w:val="00D839D8"/>
    <w:rsid w:val="00D83A1A"/>
    <w:rsid w:val="00D83B86"/>
    <w:rsid w:val="00D83B9F"/>
    <w:rsid w:val="00D83D05"/>
    <w:rsid w:val="00D83D53"/>
    <w:rsid w:val="00D83DBA"/>
    <w:rsid w:val="00D83FDC"/>
    <w:rsid w:val="00D83FF5"/>
    <w:rsid w:val="00D840DA"/>
    <w:rsid w:val="00D842AD"/>
    <w:rsid w:val="00D84346"/>
    <w:rsid w:val="00D84421"/>
    <w:rsid w:val="00D84C56"/>
    <w:rsid w:val="00D84CE5"/>
    <w:rsid w:val="00D84FEF"/>
    <w:rsid w:val="00D850EB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103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5DF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C08"/>
    <w:rsid w:val="00D91F01"/>
    <w:rsid w:val="00D9238E"/>
    <w:rsid w:val="00D9242F"/>
    <w:rsid w:val="00D924C0"/>
    <w:rsid w:val="00D925D3"/>
    <w:rsid w:val="00D92F75"/>
    <w:rsid w:val="00D930C7"/>
    <w:rsid w:val="00D93191"/>
    <w:rsid w:val="00D931A7"/>
    <w:rsid w:val="00D9375D"/>
    <w:rsid w:val="00D93938"/>
    <w:rsid w:val="00D93C8E"/>
    <w:rsid w:val="00D93C92"/>
    <w:rsid w:val="00D93DBC"/>
    <w:rsid w:val="00D93E2B"/>
    <w:rsid w:val="00D93E6B"/>
    <w:rsid w:val="00D94157"/>
    <w:rsid w:val="00D94163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69"/>
    <w:rsid w:val="00D97C38"/>
    <w:rsid w:val="00D97E27"/>
    <w:rsid w:val="00D97E79"/>
    <w:rsid w:val="00D97F47"/>
    <w:rsid w:val="00DA0151"/>
    <w:rsid w:val="00DA01CC"/>
    <w:rsid w:val="00DA048F"/>
    <w:rsid w:val="00DA0723"/>
    <w:rsid w:val="00DA0823"/>
    <w:rsid w:val="00DA0847"/>
    <w:rsid w:val="00DA09F7"/>
    <w:rsid w:val="00DA0B7E"/>
    <w:rsid w:val="00DA0E15"/>
    <w:rsid w:val="00DA116A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1D"/>
    <w:rsid w:val="00DA33E8"/>
    <w:rsid w:val="00DA3449"/>
    <w:rsid w:val="00DA34B4"/>
    <w:rsid w:val="00DA35DB"/>
    <w:rsid w:val="00DA3605"/>
    <w:rsid w:val="00DA3660"/>
    <w:rsid w:val="00DA36A6"/>
    <w:rsid w:val="00DA37AF"/>
    <w:rsid w:val="00DA3825"/>
    <w:rsid w:val="00DA3FFB"/>
    <w:rsid w:val="00DA4035"/>
    <w:rsid w:val="00DA40F9"/>
    <w:rsid w:val="00DA4118"/>
    <w:rsid w:val="00DA4270"/>
    <w:rsid w:val="00DA46AA"/>
    <w:rsid w:val="00DA4792"/>
    <w:rsid w:val="00DA490F"/>
    <w:rsid w:val="00DA5339"/>
    <w:rsid w:val="00DA53A6"/>
    <w:rsid w:val="00DA54E9"/>
    <w:rsid w:val="00DA5666"/>
    <w:rsid w:val="00DA5B7A"/>
    <w:rsid w:val="00DA5BD0"/>
    <w:rsid w:val="00DA5C6E"/>
    <w:rsid w:val="00DA5EFA"/>
    <w:rsid w:val="00DA5FEB"/>
    <w:rsid w:val="00DA6026"/>
    <w:rsid w:val="00DA605F"/>
    <w:rsid w:val="00DA643F"/>
    <w:rsid w:val="00DA6726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7C"/>
    <w:rsid w:val="00DA7050"/>
    <w:rsid w:val="00DA71F6"/>
    <w:rsid w:val="00DA7204"/>
    <w:rsid w:val="00DA7B79"/>
    <w:rsid w:val="00DA7C0E"/>
    <w:rsid w:val="00DA7C47"/>
    <w:rsid w:val="00DA7D7F"/>
    <w:rsid w:val="00DA7DB4"/>
    <w:rsid w:val="00DA7E3B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491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3060"/>
    <w:rsid w:val="00DB30E1"/>
    <w:rsid w:val="00DB311A"/>
    <w:rsid w:val="00DB3384"/>
    <w:rsid w:val="00DB3496"/>
    <w:rsid w:val="00DB34B6"/>
    <w:rsid w:val="00DB3537"/>
    <w:rsid w:val="00DB35FF"/>
    <w:rsid w:val="00DB38BB"/>
    <w:rsid w:val="00DB3A9E"/>
    <w:rsid w:val="00DB3B60"/>
    <w:rsid w:val="00DB3C95"/>
    <w:rsid w:val="00DB3EF2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6F7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612F"/>
    <w:rsid w:val="00DB63CE"/>
    <w:rsid w:val="00DB68BC"/>
    <w:rsid w:val="00DB68DA"/>
    <w:rsid w:val="00DB6968"/>
    <w:rsid w:val="00DB6CFF"/>
    <w:rsid w:val="00DB6E52"/>
    <w:rsid w:val="00DB760B"/>
    <w:rsid w:val="00DB77DC"/>
    <w:rsid w:val="00DB7988"/>
    <w:rsid w:val="00DB7D5D"/>
    <w:rsid w:val="00DB7E09"/>
    <w:rsid w:val="00DB7E9A"/>
    <w:rsid w:val="00DB7ECE"/>
    <w:rsid w:val="00DB7F21"/>
    <w:rsid w:val="00DC037C"/>
    <w:rsid w:val="00DC06EB"/>
    <w:rsid w:val="00DC083B"/>
    <w:rsid w:val="00DC085B"/>
    <w:rsid w:val="00DC094D"/>
    <w:rsid w:val="00DC0A32"/>
    <w:rsid w:val="00DC0B47"/>
    <w:rsid w:val="00DC0D41"/>
    <w:rsid w:val="00DC0E43"/>
    <w:rsid w:val="00DC10CC"/>
    <w:rsid w:val="00DC152F"/>
    <w:rsid w:val="00DC16C6"/>
    <w:rsid w:val="00DC1BB5"/>
    <w:rsid w:val="00DC1C01"/>
    <w:rsid w:val="00DC1EEB"/>
    <w:rsid w:val="00DC20FA"/>
    <w:rsid w:val="00DC2115"/>
    <w:rsid w:val="00DC2231"/>
    <w:rsid w:val="00DC2306"/>
    <w:rsid w:val="00DC236E"/>
    <w:rsid w:val="00DC2772"/>
    <w:rsid w:val="00DC2921"/>
    <w:rsid w:val="00DC2D72"/>
    <w:rsid w:val="00DC2DF1"/>
    <w:rsid w:val="00DC2F8A"/>
    <w:rsid w:val="00DC2FE3"/>
    <w:rsid w:val="00DC2FEB"/>
    <w:rsid w:val="00DC31D4"/>
    <w:rsid w:val="00DC3370"/>
    <w:rsid w:val="00DC3444"/>
    <w:rsid w:val="00DC3594"/>
    <w:rsid w:val="00DC3880"/>
    <w:rsid w:val="00DC3BA5"/>
    <w:rsid w:val="00DC3BB1"/>
    <w:rsid w:val="00DC3CEB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5FC2"/>
    <w:rsid w:val="00DC60F4"/>
    <w:rsid w:val="00DC611E"/>
    <w:rsid w:val="00DC6125"/>
    <w:rsid w:val="00DC68BD"/>
    <w:rsid w:val="00DC69BD"/>
    <w:rsid w:val="00DC6A5D"/>
    <w:rsid w:val="00DC6A7B"/>
    <w:rsid w:val="00DC6B4A"/>
    <w:rsid w:val="00DC6BB6"/>
    <w:rsid w:val="00DC6BD1"/>
    <w:rsid w:val="00DC6C53"/>
    <w:rsid w:val="00DC6D24"/>
    <w:rsid w:val="00DC6E76"/>
    <w:rsid w:val="00DC6F10"/>
    <w:rsid w:val="00DC71CA"/>
    <w:rsid w:val="00DC721A"/>
    <w:rsid w:val="00DC7398"/>
    <w:rsid w:val="00DC75A4"/>
    <w:rsid w:val="00DC7989"/>
    <w:rsid w:val="00DC7AE9"/>
    <w:rsid w:val="00DC7DD0"/>
    <w:rsid w:val="00DC7EA1"/>
    <w:rsid w:val="00DC7EE8"/>
    <w:rsid w:val="00DD029B"/>
    <w:rsid w:val="00DD052D"/>
    <w:rsid w:val="00DD054B"/>
    <w:rsid w:val="00DD06D0"/>
    <w:rsid w:val="00DD0868"/>
    <w:rsid w:val="00DD09D0"/>
    <w:rsid w:val="00DD0A2C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5FA"/>
    <w:rsid w:val="00DD263A"/>
    <w:rsid w:val="00DD2A2D"/>
    <w:rsid w:val="00DD2A93"/>
    <w:rsid w:val="00DD2B51"/>
    <w:rsid w:val="00DD2B86"/>
    <w:rsid w:val="00DD2D01"/>
    <w:rsid w:val="00DD2F67"/>
    <w:rsid w:val="00DD2FA0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522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C3"/>
    <w:rsid w:val="00DD546C"/>
    <w:rsid w:val="00DD55B5"/>
    <w:rsid w:val="00DD5805"/>
    <w:rsid w:val="00DD5826"/>
    <w:rsid w:val="00DD5854"/>
    <w:rsid w:val="00DD59DA"/>
    <w:rsid w:val="00DD5A06"/>
    <w:rsid w:val="00DD5A9F"/>
    <w:rsid w:val="00DD5BDD"/>
    <w:rsid w:val="00DD5D54"/>
    <w:rsid w:val="00DD5E54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15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F0"/>
    <w:rsid w:val="00DE0358"/>
    <w:rsid w:val="00DE03C5"/>
    <w:rsid w:val="00DE0513"/>
    <w:rsid w:val="00DE057D"/>
    <w:rsid w:val="00DE05B2"/>
    <w:rsid w:val="00DE08CA"/>
    <w:rsid w:val="00DE09F8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DD3"/>
    <w:rsid w:val="00DE3029"/>
    <w:rsid w:val="00DE33E8"/>
    <w:rsid w:val="00DE3457"/>
    <w:rsid w:val="00DE3576"/>
    <w:rsid w:val="00DE3699"/>
    <w:rsid w:val="00DE374A"/>
    <w:rsid w:val="00DE3A08"/>
    <w:rsid w:val="00DE3BB4"/>
    <w:rsid w:val="00DE3C84"/>
    <w:rsid w:val="00DE3CC4"/>
    <w:rsid w:val="00DE3F7E"/>
    <w:rsid w:val="00DE421A"/>
    <w:rsid w:val="00DE43A5"/>
    <w:rsid w:val="00DE4489"/>
    <w:rsid w:val="00DE462C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1FF"/>
    <w:rsid w:val="00DE528A"/>
    <w:rsid w:val="00DE52C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444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A20"/>
    <w:rsid w:val="00DE7A4A"/>
    <w:rsid w:val="00DF0286"/>
    <w:rsid w:val="00DF054B"/>
    <w:rsid w:val="00DF07D8"/>
    <w:rsid w:val="00DF0946"/>
    <w:rsid w:val="00DF0B38"/>
    <w:rsid w:val="00DF0C10"/>
    <w:rsid w:val="00DF0D9A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C79"/>
    <w:rsid w:val="00DF2D8A"/>
    <w:rsid w:val="00DF2F26"/>
    <w:rsid w:val="00DF2FE9"/>
    <w:rsid w:val="00DF3358"/>
    <w:rsid w:val="00DF357C"/>
    <w:rsid w:val="00DF37F6"/>
    <w:rsid w:val="00DF38F3"/>
    <w:rsid w:val="00DF3C09"/>
    <w:rsid w:val="00DF3C3C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EF4"/>
    <w:rsid w:val="00DF5F38"/>
    <w:rsid w:val="00DF6031"/>
    <w:rsid w:val="00DF60D2"/>
    <w:rsid w:val="00DF6301"/>
    <w:rsid w:val="00DF6379"/>
    <w:rsid w:val="00DF63DE"/>
    <w:rsid w:val="00DF64E1"/>
    <w:rsid w:val="00DF651A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4FA"/>
    <w:rsid w:val="00DF7546"/>
    <w:rsid w:val="00DF77C9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255"/>
    <w:rsid w:val="00E0031C"/>
    <w:rsid w:val="00E003D0"/>
    <w:rsid w:val="00E00717"/>
    <w:rsid w:val="00E0087A"/>
    <w:rsid w:val="00E008F3"/>
    <w:rsid w:val="00E00A29"/>
    <w:rsid w:val="00E00DF2"/>
    <w:rsid w:val="00E00FCB"/>
    <w:rsid w:val="00E0103C"/>
    <w:rsid w:val="00E0106B"/>
    <w:rsid w:val="00E0113A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C42"/>
    <w:rsid w:val="00E01D1A"/>
    <w:rsid w:val="00E01D33"/>
    <w:rsid w:val="00E01D44"/>
    <w:rsid w:val="00E01D6B"/>
    <w:rsid w:val="00E01FE4"/>
    <w:rsid w:val="00E01FFD"/>
    <w:rsid w:val="00E02156"/>
    <w:rsid w:val="00E021C3"/>
    <w:rsid w:val="00E02213"/>
    <w:rsid w:val="00E0248F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8CE"/>
    <w:rsid w:val="00E03BBB"/>
    <w:rsid w:val="00E03BE5"/>
    <w:rsid w:val="00E03C50"/>
    <w:rsid w:val="00E03C9D"/>
    <w:rsid w:val="00E03D70"/>
    <w:rsid w:val="00E03D82"/>
    <w:rsid w:val="00E03E97"/>
    <w:rsid w:val="00E04131"/>
    <w:rsid w:val="00E04267"/>
    <w:rsid w:val="00E042B2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92"/>
    <w:rsid w:val="00E06D63"/>
    <w:rsid w:val="00E06D6A"/>
    <w:rsid w:val="00E0725A"/>
    <w:rsid w:val="00E074D8"/>
    <w:rsid w:val="00E075F5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67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DA7"/>
    <w:rsid w:val="00E11EC4"/>
    <w:rsid w:val="00E11FE6"/>
    <w:rsid w:val="00E12017"/>
    <w:rsid w:val="00E12612"/>
    <w:rsid w:val="00E12639"/>
    <w:rsid w:val="00E127D7"/>
    <w:rsid w:val="00E1282D"/>
    <w:rsid w:val="00E128AB"/>
    <w:rsid w:val="00E12CA0"/>
    <w:rsid w:val="00E12D2E"/>
    <w:rsid w:val="00E12EF6"/>
    <w:rsid w:val="00E12FD2"/>
    <w:rsid w:val="00E13163"/>
    <w:rsid w:val="00E1361C"/>
    <w:rsid w:val="00E13682"/>
    <w:rsid w:val="00E13800"/>
    <w:rsid w:val="00E138A4"/>
    <w:rsid w:val="00E13948"/>
    <w:rsid w:val="00E139BE"/>
    <w:rsid w:val="00E13C82"/>
    <w:rsid w:val="00E13D7D"/>
    <w:rsid w:val="00E13E04"/>
    <w:rsid w:val="00E13E9F"/>
    <w:rsid w:val="00E14096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B72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17F8A"/>
    <w:rsid w:val="00E200E4"/>
    <w:rsid w:val="00E204BE"/>
    <w:rsid w:val="00E20556"/>
    <w:rsid w:val="00E2097F"/>
    <w:rsid w:val="00E209B6"/>
    <w:rsid w:val="00E20A41"/>
    <w:rsid w:val="00E20AE1"/>
    <w:rsid w:val="00E20B22"/>
    <w:rsid w:val="00E20D60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1FCD"/>
    <w:rsid w:val="00E22536"/>
    <w:rsid w:val="00E22732"/>
    <w:rsid w:val="00E22A31"/>
    <w:rsid w:val="00E22AA2"/>
    <w:rsid w:val="00E22C59"/>
    <w:rsid w:val="00E22D00"/>
    <w:rsid w:val="00E23080"/>
    <w:rsid w:val="00E23136"/>
    <w:rsid w:val="00E2336E"/>
    <w:rsid w:val="00E2347C"/>
    <w:rsid w:val="00E2371E"/>
    <w:rsid w:val="00E2381D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0C"/>
    <w:rsid w:val="00E24E19"/>
    <w:rsid w:val="00E24E64"/>
    <w:rsid w:val="00E24E75"/>
    <w:rsid w:val="00E24FFA"/>
    <w:rsid w:val="00E25049"/>
    <w:rsid w:val="00E2515E"/>
    <w:rsid w:val="00E25171"/>
    <w:rsid w:val="00E25195"/>
    <w:rsid w:val="00E25264"/>
    <w:rsid w:val="00E2528A"/>
    <w:rsid w:val="00E25475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B11"/>
    <w:rsid w:val="00E26C9C"/>
    <w:rsid w:val="00E26D53"/>
    <w:rsid w:val="00E26DD9"/>
    <w:rsid w:val="00E2703A"/>
    <w:rsid w:val="00E27269"/>
    <w:rsid w:val="00E272F2"/>
    <w:rsid w:val="00E27323"/>
    <w:rsid w:val="00E2739B"/>
    <w:rsid w:val="00E27443"/>
    <w:rsid w:val="00E27868"/>
    <w:rsid w:val="00E279AF"/>
    <w:rsid w:val="00E30052"/>
    <w:rsid w:val="00E302B4"/>
    <w:rsid w:val="00E302B9"/>
    <w:rsid w:val="00E30766"/>
    <w:rsid w:val="00E30950"/>
    <w:rsid w:val="00E3095A"/>
    <w:rsid w:val="00E30A73"/>
    <w:rsid w:val="00E30B0C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23F"/>
    <w:rsid w:val="00E33337"/>
    <w:rsid w:val="00E333E7"/>
    <w:rsid w:val="00E3344E"/>
    <w:rsid w:val="00E337BB"/>
    <w:rsid w:val="00E339F5"/>
    <w:rsid w:val="00E33B81"/>
    <w:rsid w:val="00E33BDE"/>
    <w:rsid w:val="00E33C7B"/>
    <w:rsid w:val="00E341D2"/>
    <w:rsid w:val="00E342CC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C44"/>
    <w:rsid w:val="00E35EA9"/>
    <w:rsid w:val="00E35F9E"/>
    <w:rsid w:val="00E36377"/>
    <w:rsid w:val="00E36CC9"/>
    <w:rsid w:val="00E36DD5"/>
    <w:rsid w:val="00E36E3E"/>
    <w:rsid w:val="00E37081"/>
    <w:rsid w:val="00E371B5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147"/>
    <w:rsid w:val="00E441B4"/>
    <w:rsid w:val="00E44248"/>
    <w:rsid w:val="00E4450F"/>
    <w:rsid w:val="00E4458F"/>
    <w:rsid w:val="00E446A1"/>
    <w:rsid w:val="00E44A90"/>
    <w:rsid w:val="00E44AD3"/>
    <w:rsid w:val="00E44C56"/>
    <w:rsid w:val="00E44C64"/>
    <w:rsid w:val="00E44D98"/>
    <w:rsid w:val="00E45039"/>
    <w:rsid w:val="00E451E9"/>
    <w:rsid w:val="00E45262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8BE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957"/>
    <w:rsid w:val="00E50A04"/>
    <w:rsid w:val="00E50AC5"/>
    <w:rsid w:val="00E50DAA"/>
    <w:rsid w:val="00E50F3E"/>
    <w:rsid w:val="00E510C1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22C4"/>
    <w:rsid w:val="00E52465"/>
    <w:rsid w:val="00E52535"/>
    <w:rsid w:val="00E525D0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F9B"/>
    <w:rsid w:val="00E561EA"/>
    <w:rsid w:val="00E562F5"/>
    <w:rsid w:val="00E5631D"/>
    <w:rsid w:val="00E563BC"/>
    <w:rsid w:val="00E563FC"/>
    <w:rsid w:val="00E5652C"/>
    <w:rsid w:val="00E565C5"/>
    <w:rsid w:val="00E567ED"/>
    <w:rsid w:val="00E56A13"/>
    <w:rsid w:val="00E56A2F"/>
    <w:rsid w:val="00E56C40"/>
    <w:rsid w:val="00E56EEC"/>
    <w:rsid w:val="00E57011"/>
    <w:rsid w:val="00E5702D"/>
    <w:rsid w:val="00E57062"/>
    <w:rsid w:val="00E57064"/>
    <w:rsid w:val="00E57161"/>
    <w:rsid w:val="00E571D9"/>
    <w:rsid w:val="00E5720C"/>
    <w:rsid w:val="00E57552"/>
    <w:rsid w:val="00E57899"/>
    <w:rsid w:val="00E57C1C"/>
    <w:rsid w:val="00E602C8"/>
    <w:rsid w:val="00E6048B"/>
    <w:rsid w:val="00E60492"/>
    <w:rsid w:val="00E604BD"/>
    <w:rsid w:val="00E605E0"/>
    <w:rsid w:val="00E606A4"/>
    <w:rsid w:val="00E607FB"/>
    <w:rsid w:val="00E609A1"/>
    <w:rsid w:val="00E60B5B"/>
    <w:rsid w:val="00E60B9F"/>
    <w:rsid w:val="00E60C77"/>
    <w:rsid w:val="00E60DE1"/>
    <w:rsid w:val="00E60E04"/>
    <w:rsid w:val="00E61310"/>
    <w:rsid w:val="00E61471"/>
    <w:rsid w:val="00E6156C"/>
    <w:rsid w:val="00E6163A"/>
    <w:rsid w:val="00E61A3A"/>
    <w:rsid w:val="00E61A7B"/>
    <w:rsid w:val="00E61ADF"/>
    <w:rsid w:val="00E61BA5"/>
    <w:rsid w:val="00E61BAE"/>
    <w:rsid w:val="00E61C7C"/>
    <w:rsid w:val="00E61CE0"/>
    <w:rsid w:val="00E62002"/>
    <w:rsid w:val="00E620D5"/>
    <w:rsid w:val="00E62345"/>
    <w:rsid w:val="00E623E1"/>
    <w:rsid w:val="00E623F1"/>
    <w:rsid w:val="00E625A0"/>
    <w:rsid w:val="00E62683"/>
    <w:rsid w:val="00E627E1"/>
    <w:rsid w:val="00E62C86"/>
    <w:rsid w:val="00E62EBA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122"/>
    <w:rsid w:val="00E6444F"/>
    <w:rsid w:val="00E64481"/>
    <w:rsid w:val="00E645B6"/>
    <w:rsid w:val="00E646DF"/>
    <w:rsid w:val="00E64706"/>
    <w:rsid w:val="00E64A98"/>
    <w:rsid w:val="00E64AED"/>
    <w:rsid w:val="00E64F79"/>
    <w:rsid w:val="00E6523F"/>
    <w:rsid w:val="00E652D0"/>
    <w:rsid w:val="00E65417"/>
    <w:rsid w:val="00E65457"/>
    <w:rsid w:val="00E6575A"/>
    <w:rsid w:val="00E65CAF"/>
    <w:rsid w:val="00E65CD8"/>
    <w:rsid w:val="00E65EAF"/>
    <w:rsid w:val="00E65F9F"/>
    <w:rsid w:val="00E66153"/>
    <w:rsid w:val="00E6648F"/>
    <w:rsid w:val="00E665CD"/>
    <w:rsid w:val="00E66628"/>
    <w:rsid w:val="00E6695E"/>
    <w:rsid w:val="00E669E0"/>
    <w:rsid w:val="00E66A12"/>
    <w:rsid w:val="00E66C28"/>
    <w:rsid w:val="00E66D36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AF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ACD"/>
    <w:rsid w:val="00E71B72"/>
    <w:rsid w:val="00E71D77"/>
    <w:rsid w:val="00E71E2E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575"/>
    <w:rsid w:val="00E736C8"/>
    <w:rsid w:val="00E73770"/>
    <w:rsid w:val="00E73899"/>
    <w:rsid w:val="00E73B2A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52"/>
    <w:rsid w:val="00E74E22"/>
    <w:rsid w:val="00E74ECC"/>
    <w:rsid w:val="00E7511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6085"/>
    <w:rsid w:val="00E7611F"/>
    <w:rsid w:val="00E76263"/>
    <w:rsid w:val="00E76335"/>
    <w:rsid w:val="00E7678C"/>
    <w:rsid w:val="00E76895"/>
    <w:rsid w:val="00E76A41"/>
    <w:rsid w:val="00E76ACE"/>
    <w:rsid w:val="00E76AD4"/>
    <w:rsid w:val="00E76C37"/>
    <w:rsid w:val="00E76D2F"/>
    <w:rsid w:val="00E76E08"/>
    <w:rsid w:val="00E76E19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E36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C35"/>
    <w:rsid w:val="00E82EBD"/>
    <w:rsid w:val="00E8314F"/>
    <w:rsid w:val="00E8341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5086"/>
    <w:rsid w:val="00E85276"/>
    <w:rsid w:val="00E85290"/>
    <w:rsid w:val="00E854AA"/>
    <w:rsid w:val="00E854B2"/>
    <w:rsid w:val="00E85563"/>
    <w:rsid w:val="00E856EF"/>
    <w:rsid w:val="00E858C4"/>
    <w:rsid w:val="00E85985"/>
    <w:rsid w:val="00E85DF1"/>
    <w:rsid w:val="00E85FAC"/>
    <w:rsid w:val="00E8600F"/>
    <w:rsid w:val="00E86114"/>
    <w:rsid w:val="00E8630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E0B"/>
    <w:rsid w:val="00E86F1D"/>
    <w:rsid w:val="00E87106"/>
    <w:rsid w:val="00E87715"/>
    <w:rsid w:val="00E87763"/>
    <w:rsid w:val="00E877C6"/>
    <w:rsid w:val="00E877E4"/>
    <w:rsid w:val="00E87A46"/>
    <w:rsid w:val="00E87BBA"/>
    <w:rsid w:val="00E900DE"/>
    <w:rsid w:val="00E900FA"/>
    <w:rsid w:val="00E901FB"/>
    <w:rsid w:val="00E90221"/>
    <w:rsid w:val="00E903C5"/>
    <w:rsid w:val="00E903E1"/>
    <w:rsid w:val="00E90445"/>
    <w:rsid w:val="00E90616"/>
    <w:rsid w:val="00E90654"/>
    <w:rsid w:val="00E906E5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590"/>
    <w:rsid w:val="00E91A19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EB8"/>
    <w:rsid w:val="00E92EE5"/>
    <w:rsid w:val="00E92FF9"/>
    <w:rsid w:val="00E930AD"/>
    <w:rsid w:val="00E933E0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562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3D6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526"/>
    <w:rsid w:val="00EA1795"/>
    <w:rsid w:val="00EA17A5"/>
    <w:rsid w:val="00EA1A2A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0D7"/>
    <w:rsid w:val="00EA513D"/>
    <w:rsid w:val="00EA5206"/>
    <w:rsid w:val="00EA565F"/>
    <w:rsid w:val="00EA577C"/>
    <w:rsid w:val="00EA5878"/>
    <w:rsid w:val="00EA589A"/>
    <w:rsid w:val="00EA5E75"/>
    <w:rsid w:val="00EA5EF1"/>
    <w:rsid w:val="00EA61C8"/>
    <w:rsid w:val="00EA625D"/>
    <w:rsid w:val="00EA6286"/>
    <w:rsid w:val="00EA63DE"/>
    <w:rsid w:val="00EA6A86"/>
    <w:rsid w:val="00EA6AF6"/>
    <w:rsid w:val="00EA6B85"/>
    <w:rsid w:val="00EA6D0F"/>
    <w:rsid w:val="00EA6D8A"/>
    <w:rsid w:val="00EA6EF9"/>
    <w:rsid w:val="00EA6FA8"/>
    <w:rsid w:val="00EA70ED"/>
    <w:rsid w:val="00EA7347"/>
    <w:rsid w:val="00EA74C9"/>
    <w:rsid w:val="00EA75BA"/>
    <w:rsid w:val="00EA7881"/>
    <w:rsid w:val="00EA79AE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B74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D25"/>
    <w:rsid w:val="00EB4077"/>
    <w:rsid w:val="00EB42AF"/>
    <w:rsid w:val="00EB43F3"/>
    <w:rsid w:val="00EB454E"/>
    <w:rsid w:val="00EB46A1"/>
    <w:rsid w:val="00EB4851"/>
    <w:rsid w:val="00EB4BA2"/>
    <w:rsid w:val="00EB4FA3"/>
    <w:rsid w:val="00EB503D"/>
    <w:rsid w:val="00EB5167"/>
    <w:rsid w:val="00EB524C"/>
    <w:rsid w:val="00EB52F3"/>
    <w:rsid w:val="00EB5A6D"/>
    <w:rsid w:val="00EB5BDF"/>
    <w:rsid w:val="00EB5BF4"/>
    <w:rsid w:val="00EB5D8E"/>
    <w:rsid w:val="00EB6167"/>
    <w:rsid w:val="00EB616E"/>
    <w:rsid w:val="00EB62BF"/>
    <w:rsid w:val="00EB6372"/>
    <w:rsid w:val="00EB6495"/>
    <w:rsid w:val="00EB64C2"/>
    <w:rsid w:val="00EB6608"/>
    <w:rsid w:val="00EB6A08"/>
    <w:rsid w:val="00EB6AA6"/>
    <w:rsid w:val="00EB6AEC"/>
    <w:rsid w:val="00EB6C24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F"/>
    <w:rsid w:val="00EB777A"/>
    <w:rsid w:val="00EB7834"/>
    <w:rsid w:val="00EB78B9"/>
    <w:rsid w:val="00EC04C2"/>
    <w:rsid w:val="00EC05D1"/>
    <w:rsid w:val="00EC082E"/>
    <w:rsid w:val="00EC0A25"/>
    <w:rsid w:val="00EC0B24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ABE"/>
    <w:rsid w:val="00EC2E07"/>
    <w:rsid w:val="00EC31BB"/>
    <w:rsid w:val="00EC32EE"/>
    <w:rsid w:val="00EC3333"/>
    <w:rsid w:val="00EC3607"/>
    <w:rsid w:val="00EC37BD"/>
    <w:rsid w:val="00EC384C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DA"/>
    <w:rsid w:val="00ED112D"/>
    <w:rsid w:val="00ED1199"/>
    <w:rsid w:val="00ED174D"/>
    <w:rsid w:val="00ED1778"/>
    <w:rsid w:val="00ED1847"/>
    <w:rsid w:val="00ED1E25"/>
    <w:rsid w:val="00ED1E96"/>
    <w:rsid w:val="00ED1EC2"/>
    <w:rsid w:val="00ED1FEE"/>
    <w:rsid w:val="00ED21A9"/>
    <w:rsid w:val="00ED21E8"/>
    <w:rsid w:val="00ED223E"/>
    <w:rsid w:val="00ED2358"/>
    <w:rsid w:val="00ED25CC"/>
    <w:rsid w:val="00ED2641"/>
    <w:rsid w:val="00ED26EF"/>
    <w:rsid w:val="00ED2807"/>
    <w:rsid w:val="00ED29E4"/>
    <w:rsid w:val="00ED2E13"/>
    <w:rsid w:val="00ED2FB7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AB"/>
    <w:rsid w:val="00ED4B20"/>
    <w:rsid w:val="00ED4D48"/>
    <w:rsid w:val="00ED4E40"/>
    <w:rsid w:val="00ED4E94"/>
    <w:rsid w:val="00ED4FE8"/>
    <w:rsid w:val="00ED5052"/>
    <w:rsid w:val="00ED5078"/>
    <w:rsid w:val="00ED5409"/>
    <w:rsid w:val="00ED567F"/>
    <w:rsid w:val="00ED56CC"/>
    <w:rsid w:val="00ED59A9"/>
    <w:rsid w:val="00ED5AAC"/>
    <w:rsid w:val="00ED5D06"/>
    <w:rsid w:val="00ED5EB8"/>
    <w:rsid w:val="00ED5F5A"/>
    <w:rsid w:val="00ED629B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ED"/>
    <w:rsid w:val="00EE04F4"/>
    <w:rsid w:val="00EE05DA"/>
    <w:rsid w:val="00EE063A"/>
    <w:rsid w:val="00EE065B"/>
    <w:rsid w:val="00EE08F7"/>
    <w:rsid w:val="00EE0A30"/>
    <w:rsid w:val="00EE0CAA"/>
    <w:rsid w:val="00EE0FB6"/>
    <w:rsid w:val="00EE1099"/>
    <w:rsid w:val="00EE1251"/>
    <w:rsid w:val="00EE14CD"/>
    <w:rsid w:val="00EE15BA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452"/>
    <w:rsid w:val="00EE3476"/>
    <w:rsid w:val="00EE35B3"/>
    <w:rsid w:val="00EE37BA"/>
    <w:rsid w:val="00EE387B"/>
    <w:rsid w:val="00EE39A8"/>
    <w:rsid w:val="00EE3C4F"/>
    <w:rsid w:val="00EE3F32"/>
    <w:rsid w:val="00EE3FD6"/>
    <w:rsid w:val="00EE4077"/>
    <w:rsid w:val="00EE4137"/>
    <w:rsid w:val="00EE421A"/>
    <w:rsid w:val="00EE43BE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DF7"/>
    <w:rsid w:val="00EE4FCE"/>
    <w:rsid w:val="00EE50CA"/>
    <w:rsid w:val="00EE5111"/>
    <w:rsid w:val="00EE566E"/>
    <w:rsid w:val="00EE56B5"/>
    <w:rsid w:val="00EE5855"/>
    <w:rsid w:val="00EE59D2"/>
    <w:rsid w:val="00EE5CF6"/>
    <w:rsid w:val="00EE5DEA"/>
    <w:rsid w:val="00EE5EE8"/>
    <w:rsid w:val="00EE5F28"/>
    <w:rsid w:val="00EE5F74"/>
    <w:rsid w:val="00EE6079"/>
    <w:rsid w:val="00EE623B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55"/>
    <w:rsid w:val="00EE7695"/>
    <w:rsid w:val="00EE7721"/>
    <w:rsid w:val="00EE7851"/>
    <w:rsid w:val="00EE799B"/>
    <w:rsid w:val="00EE7BE5"/>
    <w:rsid w:val="00EE7BED"/>
    <w:rsid w:val="00EE7E32"/>
    <w:rsid w:val="00EE7F23"/>
    <w:rsid w:val="00EF00D2"/>
    <w:rsid w:val="00EF014B"/>
    <w:rsid w:val="00EF0245"/>
    <w:rsid w:val="00EF0567"/>
    <w:rsid w:val="00EF06FB"/>
    <w:rsid w:val="00EF07D4"/>
    <w:rsid w:val="00EF080A"/>
    <w:rsid w:val="00EF0A28"/>
    <w:rsid w:val="00EF0DFD"/>
    <w:rsid w:val="00EF102C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31"/>
    <w:rsid w:val="00EF33F0"/>
    <w:rsid w:val="00EF37BD"/>
    <w:rsid w:val="00EF3BE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0B4"/>
    <w:rsid w:val="00EF5100"/>
    <w:rsid w:val="00EF51D4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6F61"/>
    <w:rsid w:val="00EF7065"/>
    <w:rsid w:val="00EF7135"/>
    <w:rsid w:val="00EF791B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13"/>
    <w:rsid w:val="00F00981"/>
    <w:rsid w:val="00F00B0A"/>
    <w:rsid w:val="00F00B1E"/>
    <w:rsid w:val="00F00BA4"/>
    <w:rsid w:val="00F00C76"/>
    <w:rsid w:val="00F00C79"/>
    <w:rsid w:val="00F00EFA"/>
    <w:rsid w:val="00F01125"/>
    <w:rsid w:val="00F0150C"/>
    <w:rsid w:val="00F01864"/>
    <w:rsid w:val="00F018D0"/>
    <w:rsid w:val="00F01AB3"/>
    <w:rsid w:val="00F01C3F"/>
    <w:rsid w:val="00F01C71"/>
    <w:rsid w:val="00F022AE"/>
    <w:rsid w:val="00F027A0"/>
    <w:rsid w:val="00F028FF"/>
    <w:rsid w:val="00F029B6"/>
    <w:rsid w:val="00F02BC4"/>
    <w:rsid w:val="00F02CA1"/>
    <w:rsid w:val="00F032EA"/>
    <w:rsid w:val="00F0343D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04"/>
    <w:rsid w:val="00F04630"/>
    <w:rsid w:val="00F0478F"/>
    <w:rsid w:val="00F04B98"/>
    <w:rsid w:val="00F04DC7"/>
    <w:rsid w:val="00F04E34"/>
    <w:rsid w:val="00F051C1"/>
    <w:rsid w:val="00F05260"/>
    <w:rsid w:val="00F0568A"/>
    <w:rsid w:val="00F0579A"/>
    <w:rsid w:val="00F059C7"/>
    <w:rsid w:val="00F05AE0"/>
    <w:rsid w:val="00F05BEA"/>
    <w:rsid w:val="00F05D4B"/>
    <w:rsid w:val="00F0601E"/>
    <w:rsid w:val="00F0616B"/>
    <w:rsid w:val="00F06653"/>
    <w:rsid w:val="00F066E4"/>
    <w:rsid w:val="00F0670F"/>
    <w:rsid w:val="00F067E2"/>
    <w:rsid w:val="00F06892"/>
    <w:rsid w:val="00F068D6"/>
    <w:rsid w:val="00F06A50"/>
    <w:rsid w:val="00F06B49"/>
    <w:rsid w:val="00F06FAD"/>
    <w:rsid w:val="00F06FDF"/>
    <w:rsid w:val="00F0737E"/>
    <w:rsid w:val="00F0739A"/>
    <w:rsid w:val="00F07491"/>
    <w:rsid w:val="00F07579"/>
    <w:rsid w:val="00F0763D"/>
    <w:rsid w:val="00F076C3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A8"/>
    <w:rsid w:val="00F136AC"/>
    <w:rsid w:val="00F13907"/>
    <w:rsid w:val="00F13BA0"/>
    <w:rsid w:val="00F13BA4"/>
    <w:rsid w:val="00F13D0D"/>
    <w:rsid w:val="00F13F34"/>
    <w:rsid w:val="00F13F37"/>
    <w:rsid w:val="00F13F6A"/>
    <w:rsid w:val="00F13FA6"/>
    <w:rsid w:val="00F140A9"/>
    <w:rsid w:val="00F140EF"/>
    <w:rsid w:val="00F144E7"/>
    <w:rsid w:val="00F14642"/>
    <w:rsid w:val="00F14A26"/>
    <w:rsid w:val="00F14E1D"/>
    <w:rsid w:val="00F14F58"/>
    <w:rsid w:val="00F15135"/>
    <w:rsid w:val="00F15239"/>
    <w:rsid w:val="00F153E9"/>
    <w:rsid w:val="00F155DE"/>
    <w:rsid w:val="00F156A4"/>
    <w:rsid w:val="00F15907"/>
    <w:rsid w:val="00F15B5D"/>
    <w:rsid w:val="00F15C3E"/>
    <w:rsid w:val="00F15C94"/>
    <w:rsid w:val="00F15E3F"/>
    <w:rsid w:val="00F16366"/>
    <w:rsid w:val="00F16923"/>
    <w:rsid w:val="00F16D0B"/>
    <w:rsid w:val="00F16DA4"/>
    <w:rsid w:val="00F16F7F"/>
    <w:rsid w:val="00F17675"/>
    <w:rsid w:val="00F17699"/>
    <w:rsid w:val="00F17714"/>
    <w:rsid w:val="00F17BFC"/>
    <w:rsid w:val="00F17D96"/>
    <w:rsid w:val="00F17EB3"/>
    <w:rsid w:val="00F17F8A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FE"/>
    <w:rsid w:val="00F217BE"/>
    <w:rsid w:val="00F2181A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82F"/>
    <w:rsid w:val="00F228AB"/>
    <w:rsid w:val="00F22BE2"/>
    <w:rsid w:val="00F22E59"/>
    <w:rsid w:val="00F23097"/>
    <w:rsid w:val="00F231C9"/>
    <w:rsid w:val="00F2339F"/>
    <w:rsid w:val="00F2370D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FC"/>
    <w:rsid w:val="00F24983"/>
    <w:rsid w:val="00F24986"/>
    <w:rsid w:val="00F24995"/>
    <w:rsid w:val="00F24CBA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A3B"/>
    <w:rsid w:val="00F25EAB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09E5"/>
    <w:rsid w:val="00F30E0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E2"/>
    <w:rsid w:val="00F32F7D"/>
    <w:rsid w:val="00F33782"/>
    <w:rsid w:val="00F337A1"/>
    <w:rsid w:val="00F33BAE"/>
    <w:rsid w:val="00F33C3A"/>
    <w:rsid w:val="00F33C63"/>
    <w:rsid w:val="00F33D5D"/>
    <w:rsid w:val="00F33D73"/>
    <w:rsid w:val="00F33DD3"/>
    <w:rsid w:val="00F341D3"/>
    <w:rsid w:val="00F34211"/>
    <w:rsid w:val="00F342B8"/>
    <w:rsid w:val="00F3437D"/>
    <w:rsid w:val="00F343D7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683"/>
    <w:rsid w:val="00F35738"/>
    <w:rsid w:val="00F3581C"/>
    <w:rsid w:val="00F359DB"/>
    <w:rsid w:val="00F35ABE"/>
    <w:rsid w:val="00F35B69"/>
    <w:rsid w:val="00F35C17"/>
    <w:rsid w:val="00F35D2C"/>
    <w:rsid w:val="00F35DB5"/>
    <w:rsid w:val="00F362C4"/>
    <w:rsid w:val="00F366C9"/>
    <w:rsid w:val="00F36718"/>
    <w:rsid w:val="00F367BA"/>
    <w:rsid w:val="00F368DC"/>
    <w:rsid w:val="00F36C9C"/>
    <w:rsid w:val="00F36E35"/>
    <w:rsid w:val="00F36F71"/>
    <w:rsid w:val="00F37A36"/>
    <w:rsid w:val="00F37B36"/>
    <w:rsid w:val="00F40036"/>
    <w:rsid w:val="00F402B8"/>
    <w:rsid w:val="00F402CE"/>
    <w:rsid w:val="00F4078B"/>
    <w:rsid w:val="00F409B2"/>
    <w:rsid w:val="00F40C58"/>
    <w:rsid w:val="00F40D22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61"/>
    <w:rsid w:val="00F43241"/>
    <w:rsid w:val="00F43257"/>
    <w:rsid w:val="00F43606"/>
    <w:rsid w:val="00F4362C"/>
    <w:rsid w:val="00F4365F"/>
    <w:rsid w:val="00F436AF"/>
    <w:rsid w:val="00F43B51"/>
    <w:rsid w:val="00F43B5B"/>
    <w:rsid w:val="00F43B90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B6E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DB"/>
    <w:rsid w:val="00F460E9"/>
    <w:rsid w:val="00F4615F"/>
    <w:rsid w:val="00F463C8"/>
    <w:rsid w:val="00F467A3"/>
    <w:rsid w:val="00F46848"/>
    <w:rsid w:val="00F46909"/>
    <w:rsid w:val="00F46BF5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C55"/>
    <w:rsid w:val="00F47F50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BFC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965"/>
    <w:rsid w:val="00F52BBB"/>
    <w:rsid w:val="00F52BBE"/>
    <w:rsid w:val="00F52C23"/>
    <w:rsid w:val="00F52DFA"/>
    <w:rsid w:val="00F52FE4"/>
    <w:rsid w:val="00F53A7D"/>
    <w:rsid w:val="00F53A91"/>
    <w:rsid w:val="00F53BED"/>
    <w:rsid w:val="00F53E29"/>
    <w:rsid w:val="00F53E99"/>
    <w:rsid w:val="00F542DC"/>
    <w:rsid w:val="00F543D4"/>
    <w:rsid w:val="00F544A4"/>
    <w:rsid w:val="00F545FF"/>
    <w:rsid w:val="00F54736"/>
    <w:rsid w:val="00F54A09"/>
    <w:rsid w:val="00F54C06"/>
    <w:rsid w:val="00F54D92"/>
    <w:rsid w:val="00F550BF"/>
    <w:rsid w:val="00F553CA"/>
    <w:rsid w:val="00F553E6"/>
    <w:rsid w:val="00F556BB"/>
    <w:rsid w:val="00F55758"/>
    <w:rsid w:val="00F55851"/>
    <w:rsid w:val="00F5595D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6D8C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0EE"/>
    <w:rsid w:val="00F61174"/>
    <w:rsid w:val="00F613E5"/>
    <w:rsid w:val="00F614ED"/>
    <w:rsid w:val="00F6165F"/>
    <w:rsid w:val="00F61975"/>
    <w:rsid w:val="00F61983"/>
    <w:rsid w:val="00F61BE8"/>
    <w:rsid w:val="00F61CDA"/>
    <w:rsid w:val="00F6222C"/>
    <w:rsid w:val="00F6242D"/>
    <w:rsid w:val="00F625F6"/>
    <w:rsid w:val="00F62693"/>
    <w:rsid w:val="00F62695"/>
    <w:rsid w:val="00F62806"/>
    <w:rsid w:val="00F629FC"/>
    <w:rsid w:val="00F62C33"/>
    <w:rsid w:val="00F62DEE"/>
    <w:rsid w:val="00F62EB6"/>
    <w:rsid w:val="00F63045"/>
    <w:rsid w:val="00F6310B"/>
    <w:rsid w:val="00F63523"/>
    <w:rsid w:val="00F635C6"/>
    <w:rsid w:val="00F63602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E89"/>
    <w:rsid w:val="00F671D3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D2B"/>
    <w:rsid w:val="00F67FD7"/>
    <w:rsid w:val="00F70228"/>
    <w:rsid w:val="00F7025D"/>
    <w:rsid w:val="00F708FB"/>
    <w:rsid w:val="00F70CD1"/>
    <w:rsid w:val="00F70DAD"/>
    <w:rsid w:val="00F70E5E"/>
    <w:rsid w:val="00F70E9F"/>
    <w:rsid w:val="00F710D8"/>
    <w:rsid w:val="00F7128F"/>
    <w:rsid w:val="00F7137F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50A"/>
    <w:rsid w:val="00F74785"/>
    <w:rsid w:val="00F74B27"/>
    <w:rsid w:val="00F74DCB"/>
    <w:rsid w:val="00F74DEC"/>
    <w:rsid w:val="00F74FE2"/>
    <w:rsid w:val="00F7504F"/>
    <w:rsid w:val="00F7515B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3EB"/>
    <w:rsid w:val="00F76449"/>
    <w:rsid w:val="00F7650A"/>
    <w:rsid w:val="00F765DF"/>
    <w:rsid w:val="00F766A8"/>
    <w:rsid w:val="00F767F2"/>
    <w:rsid w:val="00F76906"/>
    <w:rsid w:val="00F76AA3"/>
    <w:rsid w:val="00F76AD1"/>
    <w:rsid w:val="00F76B1F"/>
    <w:rsid w:val="00F76B54"/>
    <w:rsid w:val="00F76D13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64"/>
    <w:rsid w:val="00F81484"/>
    <w:rsid w:val="00F8156B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55B"/>
    <w:rsid w:val="00F8269B"/>
    <w:rsid w:val="00F826EA"/>
    <w:rsid w:val="00F8276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DB"/>
    <w:rsid w:val="00F8351E"/>
    <w:rsid w:val="00F83764"/>
    <w:rsid w:val="00F83EA2"/>
    <w:rsid w:val="00F83FB7"/>
    <w:rsid w:val="00F84002"/>
    <w:rsid w:val="00F84133"/>
    <w:rsid w:val="00F84347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6E82"/>
    <w:rsid w:val="00F874F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AC2"/>
    <w:rsid w:val="00F90B26"/>
    <w:rsid w:val="00F911D7"/>
    <w:rsid w:val="00F91251"/>
    <w:rsid w:val="00F9147B"/>
    <w:rsid w:val="00F914F7"/>
    <w:rsid w:val="00F91563"/>
    <w:rsid w:val="00F916BD"/>
    <w:rsid w:val="00F91705"/>
    <w:rsid w:val="00F917EE"/>
    <w:rsid w:val="00F91A46"/>
    <w:rsid w:val="00F92271"/>
    <w:rsid w:val="00F92321"/>
    <w:rsid w:val="00F9239B"/>
    <w:rsid w:val="00F923A0"/>
    <w:rsid w:val="00F925A7"/>
    <w:rsid w:val="00F92615"/>
    <w:rsid w:val="00F92707"/>
    <w:rsid w:val="00F92C82"/>
    <w:rsid w:val="00F92D5B"/>
    <w:rsid w:val="00F92F00"/>
    <w:rsid w:val="00F9301D"/>
    <w:rsid w:val="00F9303B"/>
    <w:rsid w:val="00F931EC"/>
    <w:rsid w:val="00F93314"/>
    <w:rsid w:val="00F93528"/>
    <w:rsid w:val="00F9353B"/>
    <w:rsid w:val="00F93866"/>
    <w:rsid w:val="00F938A8"/>
    <w:rsid w:val="00F93E55"/>
    <w:rsid w:val="00F93F72"/>
    <w:rsid w:val="00F9406E"/>
    <w:rsid w:val="00F940C0"/>
    <w:rsid w:val="00F94221"/>
    <w:rsid w:val="00F94281"/>
    <w:rsid w:val="00F944D1"/>
    <w:rsid w:val="00F94746"/>
    <w:rsid w:val="00F949EC"/>
    <w:rsid w:val="00F94A3B"/>
    <w:rsid w:val="00F94C6E"/>
    <w:rsid w:val="00F94C9C"/>
    <w:rsid w:val="00F94D0C"/>
    <w:rsid w:val="00F94EDC"/>
    <w:rsid w:val="00F94FBE"/>
    <w:rsid w:val="00F951C9"/>
    <w:rsid w:val="00F9549E"/>
    <w:rsid w:val="00F955BF"/>
    <w:rsid w:val="00F955E4"/>
    <w:rsid w:val="00F95693"/>
    <w:rsid w:val="00F958B7"/>
    <w:rsid w:val="00F95953"/>
    <w:rsid w:val="00F95C62"/>
    <w:rsid w:val="00F965F1"/>
    <w:rsid w:val="00F966B2"/>
    <w:rsid w:val="00F96CE7"/>
    <w:rsid w:val="00F96D4D"/>
    <w:rsid w:val="00F96E44"/>
    <w:rsid w:val="00F97440"/>
    <w:rsid w:val="00F9748C"/>
    <w:rsid w:val="00F97A56"/>
    <w:rsid w:val="00F97B5F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D45"/>
    <w:rsid w:val="00FA1128"/>
    <w:rsid w:val="00FA123A"/>
    <w:rsid w:val="00FA13E6"/>
    <w:rsid w:val="00FA1451"/>
    <w:rsid w:val="00FA1691"/>
    <w:rsid w:val="00FA18E8"/>
    <w:rsid w:val="00FA197C"/>
    <w:rsid w:val="00FA1BF8"/>
    <w:rsid w:val="00FA1CAD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3DB"/>
    <w:rsid w:val="00FA3415"/>
    <w:rsid w:val="00FA34AA"/>
    <w:rsid w:val="00FA3A6F"/>
    <w:rsid w:val="00FA4275"/>
    <w:rsid w:val="00FA43A7"/>
    <w:rsid w:val="00FA45E0"/>
    <w:rsid w:val="00FA479F"/>
    <w:rsid w:val="00FA4916"/>
    <w:rsid w:val="00FA4924"/>
    <w:rsid w:val="00FA4AC7"/>
    <w:rsid w:val="00FA4F5E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85"/>
    <w:rsid w:val="00FA7F1E"/>
    <w:rsid w:val="00FB0440"/>
    <w:rsid w:val="00FB04E9"/>
    <w:rsid w:val="00FB0627"/>
    <w:rsid w:val="00FB0638"/>
    <w:rsid w:val="00FB0731"/>
    <w:rsid w:val="00FB084B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8E8"/>
    <w:rsid w:val="00FB1991"/>
    <w:rsid w:val="00FB1AE0"/>
    <w:rsid w:val="00FB1AE8"/>
    <w:rsid w:val="00FB1F16"/>
    <w:rsid w:val="00FB23A8"/>
    <w:rsid w:val="00FB24E4"/>
    <w:rsid w:val="00FB25C6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615"/>
    <w:rsid w:val="00FB361C"/>
    <w:rsid w:val="00FB3641"/>
    <w:rsid w:val="00FB37A6"/>
    <w:rsid w:val="00FB38AA"/>
    <w:rsid w:val="00FB39CC"/>
    <w:rsid w:val="00FB3A7B"/>
    <w:rsid w:val="00FB3B16"/>
    <w:rsid w:val="00FB3D90"/>
    <w:rsid w:val="00FB3DC5"/>
    <w:rsid w:val="00FB3EB4"/>
    <w:rsid w:val="00FB3EF9"/>
    <w:rsid w:val="00FB3FB8"/>
    <w:rsid w:val="00FB40A8"/>
    <w:rsid w:val="00FB4116"/>
    <w:rsid w:val="00FB4126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4DA7"/>
    <w:rsid w:val="00FB5162"/>
    <w:rsid w:val="00FB516C"/>
    <w:rsid w:val="00FB5294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5FB3"/>
    <w:rsid w:val="00FB609A"/>
    <w:rsid w:val="00FB614E"/>
    <w:rsid w:val="00FB64F7"/>
    <w:rsid w:val="00FB66F6"/>
    <w:rsid w:val="00FB6CF7"/>
    <w:rsid w:val="00FB6F03"/>
    <w:rsid w:val="00FB6F4F"/>
    <w:rsid w:val="00FB70B7"/>
    <w:rsid w:val="00FB732C"/>
    <w:rsid w:val="00FB784A"/>
    <w:rsid w:val="00FB7A57"/>
    <w:rsid w:val="00FB7AE6"/>
    <w:rsid w:val="00FB7B3C"/>
    <w:rsid w:val="00FB7B48"/>
    <w:rsid w:val="00FB7DA4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AD1"/>
    <w:rsid w:val="00FC0EF8"/>
    <w:rsid w:val="00FC1161"/>
    <w:rsid w:val="00FC11BB"/>
    <w:rsid w:val="00FC11DB"/>
    <w:rsid w:val="00FC1380"/>
    <w:rsid w:val="00FC159C"/>
    <w:rsid w:val="00FC15AE"/>
    <w:rsid w:val="00FC1944"/>
    <w:rsid w:val="00FC1C7B"/>
    <w:rsid w:val="00FC1D0A"/>
    <w:rsid w:val="00FC1DDF"/>
    <w:rsid w:val="00FC1E21"/>
    <w:rsid w:val="00FC2171"/>
    <w:rsid w:val="00FC236A"/>
    <w:rsid w:val="00FC243F"/>
    <w:rsid w:val="00FC2474"/>
    <w:rsid w:val="00FC2994"/>
    <w:rsid w:val="00FC2A36"/>
    <w:rsid w:val="00FC2A6A"/>
    <w:rsid w:val="00FC2BBD"/>
    <w:rsid w:val="00FC2BCE"/>
    <w:rsid w:val="00FC2E3D"/>
    <w:rsid w:val="00FC320D"/>
    <w:rsid w:val="00FC33E4"/>
    <w:rsid w:val="00FC38A9"/>
    <w:rsid w:val="00FC3D43"/>
    <w:rsid w:val="00FC3F9A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1D7"/>
    <w:rsid w:val="00FC528E"/>
    <w:rsid w:val="00FC52B1"/>
    <w:rsid w:val="00FC53D2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A0F"/>
    <w:rsid w:val="00FC6A5E"/>
    <w:rsid w:val="00FC6AE8"/>
    <w:rsid w:val="00FC6BC5"/>
    <w:rsid w:val="00FC70D8"/>
    <w:rsid w:val="00FC7405"/>
    <w:rsid w:val="00FC7512"/>
    <w:rsid w:val="00FC75B5"/>
    <w:rsid w:val="00FC7780"/>
    <w:rsid w:val="00FC7831"/>
    <w:rsid w:val="00FC7B9F"/>
    <w:rsid w:val="00FD0226"/>
    <w:rsid w:val="00FD0491"/>
    <w:rsid w:val="00FD08DF"/>
    <w:rsid w:val="00FD0B3A"/>
    <w:rsid w:val="00FD0B65"/>
    <w:rsid w:val="00FD0BC6"/>
    <w:rsid w:val="00FD0D64"/>
    <w:rsid w:val="00FD0DC1"/>
    <w:rsid w:val="00FD1246"/>
    <w:rsid w:val="00FD144F"/>
    <w:rsid w:val="00FD1678"/>
    <w:rsid w:val="00FD1746"/>
    <w:rsid w:val="00FD1753"/>
    <w:rsid w:val="00FD18B1"/>
    <w:rsid w:val="00FD1E3E"/>
    <w:rsid w:val="00FD1FB6"/>
    <w:rsid w:val="00FD1FB9"/>
    <w:rsid w:val="00FD2071"/>
    <w:rsid w:val="00FD20E9"/>
    <w:rsid w:val="00FD232A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065"/>
    <w:rsid w:val="00FD51AA"/>
    <w:rsid w:val="00FD51BD"/>
    <w:rsid w:val="00FD5500"/>
    <w:rsid w:val="00FD5627"/>
    <w:rsid w:val="00FD5888"/>
    <w:rsid w:val="00FD5A02"/>
    <w:rsid w:val="00FD5AAB"/>
    <w:rsid w:val="00FD5B27"/>
    <w:rsid w:val="00FD5C87"/>
    <w:rsid w:val="00FD5E94"/>
    <w:rsid w:val="00FD683C"/>
    <w:rsid w:val="00FD6859"/>
    <w:rsid w:val="00FD68A3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115"/>
    <w:rsid w:val="00FD7118"/>
    <w:rsid w:val="00FD779B"/>
    <w:rsid w:val="00FD7861"/>
    <w:rsid w:val="00FD797F"/>
    <w:rsid w:val="00FD79BF"/>
    <w:rsid w:val="00FD7A0F"/>
    <w:rsid w:val="00FD7B0D"/>
    <w:rsid w:val="00FD7CE1"/>
    <w:rsid w:val="00FD7D20"/>
    <w:rsid w:val="00FE000E"/>
    <w:rsid w:val="00FE03D4"/>
    <w:rsid w:val="00FE048A"/>
    <w:rsid w:val="00FE0680"/>
    <w:rsid w:val="00FE09DF"/>
    <w:rsid w:val="00FE0A7B"/>
    <w:rsid w:val="00FE0B71"/>
    <w:rsid w:val="00FE0B8C"/>
    <w:rsid w:val="00FE0F0B"/>
    <w:rsid w:val="00FE0F3D"/>
    <w:rsid w:val="00FE1355"/>
    <w:rsid w:val="00FE192A"/>
    <w:rsid w:val="00FE1A2E"/>
    <w:rsid w:val="00FE1AB8"/>
    <w:rsid w:val="00FE1AFC"/>
    <w:rsid w:val="00FE1C97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269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86E"/>
    <w:rsid w:val="00FE4877"/>
    <w:rsid w:val="00FE4CC3"/>
    <w:rsid w:val="00FE4F5D"/>
    <w:rsid w:val="00FE510C"/>
    <w:rsid w:val="00FE51D9"/>
    <w:rsid w:val="00FE541F"/>
    <w:rsid w:val="00FE56CF"/>
    <w:rsid w:val="00FE58D0"/>
    <w:rsid w:val="00FE5931"/>
    <w:rsid w:val="00FE5943"/>
    <w:rsid w:val="00FE59C9"/>
    <w:rsid w:val="00FE5C5E"/>
    <w:rsid w:val="00FE5CCA"/>
    <w:rsid w:val="00FE5E27"/>
    <w:rsid w:val="00FE5ED3"/>
    <w:rsid w:val="00FE6072"/>
    <w:rsid w:val="00FE6135"/>
    <w:rsid w:val="00FE6154"/>
    <w:rsid w:val="00FE67AD"/>
    <w:rsid w:val="00FE6A28"/>
    <w:rsid w:val="00FE6C60"/>
    <w:rsid w:val="00FE6D4D"/>
    <w:rsid w:val="00FE6DE7"/>
    <w:rsid w:val="00FE6E97"/>
    <w:rsid w:val="00FE711F"/>
    <w:rsid w:val="00FE71FD"/>
    <w:rsid w:val="00FE7321"/>
    <w:rsid w:val="00FE790E"/>
    <w:rsid w:val="00FE79EA"/>
    <w:rsid w:val="00FE7D57"/>
    <w:rsid w:val="00FE7DF9"/>
    <w:rsid w:val="00FF0313"/>
    <w:rsid w:val="00FF06A1"/>
    <w:rsid w:val="00FF06D0"/>
    <w:rsid w:val="00FF07A2"/>
    <w:rsid w:val="00FF09A1"/>
    <w:rsid w:val="00FF0AA2"/>
    <w:rsid w:val="00FF0BFE"/>
    <w:rsid w:val="00FF0EFF"/>
    <w:rsid w:val="00FF1026"/>
    <w:rsid w:val="00FF1041"/>
    <w:rsid w:val="00FF10B2"/>
    <w:rsid w:val="00FF12A5"/>
    <w:rsid w:val="00FF133B"/>
    <w:rsid w:val="00FF151F"/>
    <w:rsid w:val="00FF162E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300B"/>
    <w:rsid w:val="00FF3102"/>
    <w:rsid w:val="00FF384C"/>
    <w:rsid w:val="00FF3C52"/>
    <w:rsid w:val="00FF3C54"/>
    <w:rsid w:val="00FF3DD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50D4"/>
    <w:rsid w:val="00FF529B"/>
    <w:rsid w:val="00FF52F2"/>
    <w:rsid w:val="00FF5396"/>
    <w:rsid w:val="00FF54C7"/>
    <w:rsid w:val="00FF551C"/>
    <w:rsid w:val="00FF5528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C74"/>
    <w:rsid w:val="00FF7C95"/>
    <w:rsid w:val="0FD69162"/>
    <w:rsid w:val="2871A908"/>
    <w:rsid w:val="2919F6AA"/>
    <w:rsid w:val="2AD8C88C"/>
    <w:rsid w:val="2EAA8CD3"/>
    <w:rsid w:val="3CB939E9"/>
    <w:rsid w:val="4B44AE46"/>
    <w:rsid w:val="5C02E63A"/>
    <w:rsid w:val="6604DEAE"/>
    <w:rsid w:val="69B023E8"/>
    <w:rsid w:val="70CC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1593C2C2-D504-4445-BDBC-D50189A5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</TotalTime>
  <Pages>41</Pages>
  <Words>6878</Words>
  <Characters>39209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Nuttatiya, Chidsin</cp:lastModifiedBy>
  <cp:revision>4</cp:revision>
  <cp:lastPrinted>2020-05-19T03:09:00Z</cp:lastPrinted>
  <dcterms:created xsi:type="dcterms:W3CDTF">2021-05-12T08:07:00Z</dcterms:created>
  <dcterms:modified xsi:type="dcterms:W3CDTF">2021-05-13T04:11:00Z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