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E8E5D" w14:textId="77777777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117B1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361F7C">
        <w:rPr>
          <w:rFonts w:ascii="Angsana New" w:hAnsi="Angsana New" w:hint="cs"/>
          <w:b/>
          <w:bCs/>
          <w:sz w:val="32"/>
          <w:szCs w:val="32"/>
          <w:cs/>
        </w:rPr>
        <w:t>คัมเวล คอร์ปอเรชั่น</w:t>
      </w:r>
      <w:r w:rsidRPr="00117B1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822A5E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3502E7">
        <w:rPr>
          <w:rFonts w:ascii="Angsana New" w:hAnsi="Angsana New"/>
          <w:b/>
          <w:bCs/>
          <w:sz w:val="32"/>
          <w:szCs w:val="32"/>
        </w:rPr>
        <w:t xml:space="preserve"> </w:t>
      </w:r>
      <w:r w:rsidR="003502E7" w:rsidRPr="00494247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A688205" w14:textId="77777777" w:rsidR="00117B13" w:rsidRPr="00533250" w:rsidRDefault="00117B13" w:rsidP="00117B13">
      <w:pP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</w:rPr>
      </w:pPr>
      <w:r w:rsidRPr="005332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7B3C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0650B397" w14:textId="77777777" w:rsidR="00117B13" w:rsidRDefault="00117B13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งวด </w:t>
      </w:r>
      <w:r w:rsidR="00601F4E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เดือน 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Pr="00264423">
        <w:rPr>
          <w:rFonts w:ascii="Angsana New" w:hAnsi="Angsana New"/>
          <w:b/>
          <w:bCs/>
          <w:sz w:val="32"/>
          <w:szCs w:val="32"/>
          <w:lang w:val="en-US"/>
        </w:rPr>
        <w:t xml:space="preserve">31 </w:t>
      </w:r>
      <w:r w:rsidR="00601F4E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มีนาคม</w:t>
      </w:r>
      <w:r w:rsidRPr="0026442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B72FDD">
        <w:rPr>
          <w:rFonts w:ascii="Angsana New" w:hAnsi="Angsana New"/>
          <w:b/>
          <w:bCs/>
          <w:sz w:val="32"/>
          <w:szCs w:val="32"/>
          <w:lang w:val="en-US"/>
        </w:rPr>
        <w:t>256</w:t>
      </w:r>
      <w:r w:rsidR="005F226E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</w:p>
    <w:p w14:paraId="61065D0E" w14:textId="77777777" w:rsid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(ยังไม่ได้ตรวจสอบ</w:t>
      </w:r>
      <w:r>
        <w:rPr>
          <w:rFonts w:ascii="Angsana New" w:hAnsi="Angsana New"/>
          <w:b/>
          <w:bCs/>
          <w:sz w:val="32"/>
          <w:szCs w:val="32"/>
          <w:lang w:val="en-US"/>
        </w:rPr>
        <w:t>/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สอบทานแล้ว)</w:t>
      </w:r>
    </w:p>
    <w:p w14:paraId="4C2CBA93" w14:textId="77777777" w:rsidR="00D47C8E" w:rsidRPr="00D47C8E" w:rsidRDefault="00D47C8E" w:rsidP="00117B13">
      <w:pPr>
        <w:pBdr>
          <w:bottom w:val="single" w:sz="4" w:space="1" w:color="auto"/>
        </w:pBdr>
        <w:spacing w:line="240" w:lineRule="atLeast"/>
        <w:ind w:right="387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6AFE8718" w14:textId="77777777" w:rsidR="00117B13" w:rsidRPr="00117B13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4191A0ED" w14:textId="77777777" w:rsidR="004A5132" w:rsidRPr="00795E48" w:rsidRDefault="0029555F" w:rsidP="00BB0E64">
      <w:pPr>
        <w:numPr>
          <w:ilvl w:val="0"/>
          <w:numId w:val="3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795E48">
        <w:rPr>
          <w:rFonts w:ascii="Angsana New" w:hAnsi="Angsana New" w:hint="cs"/>
          <w:b/>
          <w:bCs/>
          <w:sz w:val="30"/>
          <w:szCs w:val="30"/>
          <w:cs/>
        </w:rPr>
        <w:t>ข้อมูล</w:t>
      </w:r>
      <w:r w:rsidR="004A5132" w:rsidRPr="00795E48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0AD76BA8" w14:textId="77777777" w:rsidR="007172E2" w:rsidRDefault="004A5132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 xml:space="preserve">บริษัท </w:t>
      </w:r>
      <w:r w:rsidR="00361F7C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795E48">
        <w:rPr>
          <w:rFonts w:ascii="Angsana New" w:hAnsi="Angsana New"/>
          <w:sz w:val="30"/>
          <w:szCs w:val="30"/>
          <w:cs/>
        </w:rPr>
        <w:t xml:space="preserve"> จำกัด</w:t>
      </w:r>
      <w:r w:rsidR="001840A9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CC2609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="00117B13">
        <w:rPr>
          <w:rFonts w:ascii="Angsana New" w:hAnsi="Angsana New" w:hint="cs"/>
          <w:sz w:val="30"/>
          <w:szCs w:val="30"/>
          <w:cs/>
        </w:rPr>
        <w:t>(</w:t>
      </w:r>
      <w:r w:rsidR="007172E2" w:rsidRPr="00795E48">
        <w:rPr>
          <w:rFonts w:ascii="Angsana New" w:hAnsi="Angsana New"/>
          <w:sz w:val="30"/>
          <w:szCs w:val="30"/>
        </w:rPr>
        <w:t>“</w:t>
      </w:r>
      <w:r w:rsidR="007172E2" w:rsidRPr="00795E48">
        <w:rPr>
          <w:rFonts w:ascii="Angsana New" w:hAnsi="Angsana New"/>
          <w:sz w:val="30"/>
          <w:szCs w:val="30"/>
          <w:cs/>
        </w:rPr>
        <w:t>บริษัท</w:t>
      </w:r>
      <w:r w:rsidR="00117B13">
        <w:rPr>
          <w:rFonts w:ascii="Angsana New" w:hAnsi="Angsana New" w:hint="cs"/>
          <w:sz w:val="30"/>
          <w:szCs w:val="30"/>
          <w:cs/>
        </w:rPr>
        <w:t>ฯ</w:t>
      </w:r>
      <w:r w:rsidR="007172E2" w:rsidRPr="00795E48">
        <w:rPr>
          <w:rFonts w:ascii="Angsana New" w:hAnsi="Angsana New"/>
          <w:sz w:val="30"/>
          <w:szCs w:val="30"/>
        </w:rPr>
        <w:t>”</w:t>
      </w:r>
      <w:r w:rsidR="00117B13">
        <w:rPr>
          <w:rFonts w:ascii="Angsana New" w:hAnsi="Angsana New" w:hint="cs"/>
          <w:sz w:val="30"/>
          <w:szCs w:val="30"/>
          <w:cs/>
        </w:rPr>
        <w:t>)</w:t>
      </w:r>
      <w:r w:rsidR="00EC1120" w:rsidRPr="00795E48">
        <w:rPr>
          <w:rFonts w:ascii="Angsana New" w:hAnsi="Angsana New" w:hint="cs"/>
          <w:sz w:val="30"/>
          <w:szCs w:val="30"/>
          <w:cs/>
        </w:rPr>
        <w:t xml:space="preserve"> </w:t>
      </w:r>
      <w:r w:rsidR="007172E2" w:rsidRPr="00795E48">
        <w:rPr>
          <w:rFonts w:ascii="Angsana New" w:hAnsi="Angsana New"/>
          <w:sz w:val="30"/>
          <w:szCs w:val="30"/>
          <w:cs/>
        </w:rPr>
        <w:t>เป็นนิต</w:t>
      </w:r>
      <w:r w:rsidR="00242B1F" w:rsidRPr="00795E48">
        <w:rPr>
          <w:rFonts w:ascii="Angsana New" w:hAnsi="Angsana New"/>
          <w:sz w:val="30"/>
          <w:szCs w:val="30"/>
          <w:cs/>
        </w:rPr>
        <w:t>ิบุคคลที่</w:t>
      </w:r>
      <w:r w:rsidR="00662A3E">
        <w:rPr>
          <w:rFonts w:ascii="Angsana New" w:hAnsi="Angsana New" w:hint="cs"/>
          <w:sz w:val="30"/>
          <w:szCs w:val="30"/>
          <w:cs/>
        </w:rPr>
        <w:t>จดทะเบียนและ</w:t>
      </w:r>
      <w:r w:rsidR="00242B1F" w:rsidRPr="00795E48">
        <w:rPr>
          <w:rFonts w:ascii="Angsana New" w:hAnsi="Angsana New"/>
          <w:sz w:val="30"/>
          <w:szCs w:val="30"/>
          <w:cs/>
        </w:rPr>
        <w:t>จัดตั้งขึ้นในประเทศไทย</w:t>
      </w:r>
      <w:r w:rsidR="00662A3E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="00CC2609">
        <w:rPr>
          <w:rFonts w:ascii="Angsana New" w:hAnsi="Angsana New"/>
          <w:sz w:val="30"/>
          <w:szCs w:val="30"/>
        </w:rPr>
        <w:t xml:space="preserve"> </w:t>
      </w:r>
      <w:r w:rsidR="00662A3E">
        <w:rPr>
          <w:rFonts w:ascii="Angsana New" w:hAnsi="Angsana New"/>
          <w:sz w:val="30"/>
          <w:szCs w:val="30"/>
          <w:lang w:val="en-US"/>
        </w:rPr>
        <w:t xml:space="preserve">7 </w:t>
      </w:r>
      <w:r w:rsidR="00662A3E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662A3E">
        <w:rPr>
          <w:rFonts w:ascii="Angsana New" w:hAnsi="Angsana New"/>
          <w:sz w:val="30"/>
          <w:szCs w:val="30"/>
          <w:lang w:val="en-US"/>
        </w:rPr>
        <w:t>2542</w:t>
      </w:r>
      <w:r w:rsidR="007172E2" w:rsidRPr="00795E48">
        <w:rPr>
          <w:rFonts w:ascii="Angsana New" w:hAnsi="Angsana New"/>
          <w:sz w:val="30"/>
          <w:szCs w:val="30"/>
          <w:cs/>
        </w:rPr>
        <w:t xml:space="preserve"> และ</w:t>
      </w:r>
      <w:r w:rsidR="00BE498E" w:rsidRPr="00795E48">
        <w:rPr>
          <w:rFonts w:ascii="Angsana New" w:hAnsi="Angsana New" w:hint="cs"/>
          <w:sz w:val="30"/>
          <w:szCs w:val="30"/>
          <w:cs/>
        </w:rPr>
        <w:t>มีสำนักงานใหญ่</w:t>
      </w:r>
      <w:r w:rsidR="00582AF9">
        <w:rPr>
          <w:rFonts w:ascii="Angsana New" w:hAnsi="Angsana New" w:hint="cs"/>
          <w:sz w:val="30"/>
          <w:szCs w:val="30"/>
          <w:cs/>
        </w:rPr>
        <w:t xml:space="preserve">  </w:t>
      </w:r>
      <w:r w:rsidR="007172E2" w:rsidRPr="00795E48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117B13">
        <w:rPr>
          <w:rFonts w:ascii="Angsana New" w:hAnsi="Angsana New"/>
          <w:sz w:val="30"/>
          <w:szCs w:val="30"/>
          <w:lang w:val="en-US"/>
        </w:rPr>
        <w:t xml:space="preserve"> 100/3</w:t>
      </w:r>
      <w:r w:rsidR="00404440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ถนนเทศบาลสงเคราะห์ แขวงลาดยาว</w:t>
      </w:r>
      <w:r w:rsidR="00CC2609">
        <w:rPr>
          <w:rFonts w:ascii="Angsana New" w:hAnsi="Angsana New" w:hint="cs"/>
          <w:sz w:val="30"/>
          <w:szCs w:val="30"/>
          <w:cs/>
        </w:rPr>
        <w:t xml:space="preserve">  </w:t>
      </w:r>
      <w:r w:rsidR="00117B13">
        <w:rPr>
          <w:rFonts w:ascii="Angsana New" w:hAnsi="Angsana New" w:hint="cs"/>
          <w:sz w:val="30"/>
          <w:szCs w:val="30"/>
          <w:cs/>
        </w:rPr>
        <w:t xml:space="preserve">เขตจตุจักร 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117B13">
        <w:rPr>
          <w:rFonts w:ascii="Angsana New" w:hAnsi="Angsana New" w:hint="cs"/>
          <w:sz w:val="30"/>
          <w:szCs w:val="30"/>
          <w:cs/>
        </w:rPr>
        <w:t>จังหวัดกรุงเทพมหานคร</w:t>
      </w:r>
    </w:p>
    <w:p w14:paraId="0549D16B" w14:textId="77777777" w:rsidR="007172E2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17B13">
        <w:rPr>
          <w:rFonts w:ascii="Angsana New" w:hAnsi="Angsana New"/>
          <w:sz w:val="30"/>
          <w:szCs w:val="30"/>
          <w:cs/>
        </w:rPr>
        <w:t>บริษัทฯ  มีสถานประกอบการ</w:t>
      </w:r>
      <w:r>
        <w:rPr>
          <w:rFonts w:ascii="Angsana New" w:hAnsi="Angsana New" w:hint="cs"/>
          <w:sz w:val="30"/>
          <w:szCs w:val="30"/>
          <w:cs/>
        </w:rPr>
        <w:t xml:space="preserve"> (โรงงาน) ตั้งอยู่เลขที่ </w:t>
      </w:r>
      <w:r w:rsidRPr="00117B13">
        <w:rPr>
          <w:rFonts w:ascii="Angsana New" w:hAnsi="Angsana New"/>
          <w:sz w:val="30"/>
          <w:szCs w:val="30"/>
        </w:rPr>
        <w:t xml:space="preserve">26/2 </w:t>
      </w:r>
      <w:r w:rsidRPr="00117B13">
        <w:rPr>
          <w:rFonts w:ascii="Angsana New" w:hAnsi="Angsana New" w:hint="cs"/>
          <w:sz w:val="30"/>
          <w:szCs w:val="30"/>
          <w:cs/>
        </w:rPr>
        <w:t xml:space="preserve">หมู่ </w:t>
      </w:r>
      <w:r w:rsidRPr="00117B13">
        <w:rPr>
          <w:rFonts w:ascii="Angsana New" w:hAnsi="Angsana New"/>
          <w:sz w:val="30"/>
          <w:szCs w:val="30"/>
        </w:rPr>
        <w:t xml:space="preserve">10 </w:t>
      </w:r>
      <w:r w:rsidRPr="00117B13">
        <w:rPr>
          <w:rFonts w:ascii="Angsana New" w:hAnsi="Angsana New" w:hint="cs"/>
          <w:sz w:val="30"/>
          <w:szCs w:val="30"/>
          <w:cs/>
        </w:rPr>
        <w:t>ตำบลบางเลน อำเภอบางใหญ่ จังหวัดนนทบุรี</w:t>
      </w:r>
    </w:p>
    <w:p w14:paraId="7BF3B0FC" w14:textId="77777777" w:rsidR="008D1D6A" w:rsidRPr="00256204" w:rsidRDefault="008D1D6A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256204">
        <w:rPr>
          <w:rFonts w:ascii="Angsana New" w:hAnsi="Angsana New"/>
          <w:sz w:val="30"/>
          <w:szCs w:val="30"/>
          <w:cs/>
        </w:rPr>
        <w:t>บริษัท</w:t>
      </w:r>
      <w:r w:rsidR="00256204">
        <w:rPr>
          <w:rFonts w:ascii="Angsana New" w:hAnsi="Angsana New" w:hint="cs"/>
          <w:sz w:val="30"/>
          <w:szCs w:val="30"/>
          <w:cs/>
        </w:rPr>
        <w:t xml:space="preserve">ฯ </w:t>
      </w:r>
      <w:r w:rsidRPr="00256204">
        <w:rPr>
          <w:rFonts w:ascii="Angsana New" w:hAnsi="Angsana New"/>
          <w:sz w:val="30"/>
          <w:szCs w:val="30"/>
          <w:cs/>
        </w:rPr>
        <w:t>ได้</w:t>
      </w:r>
      <w:r w:rsidR="00256204" w:rsidRPr="00256204">
        <w:rPr>
          <w:rFonts w:ascii="Angsana New" w:hAnsi="Angsana New" w:hint="cs"/>
          <w:sz w:val="30"/>
          <w:szCs w:val="30"/>
          <w:cs/>
        </w:rPr>
        <w:t>แป</w:t>
      </w:r>
      <w:r w:rsidR="00CC2609">
        <w:rPr>
          <w:rFonts w:ascii="Angsana New" w:hAnsi="Angsana New" w:hint="cs"/>
          <w:sz w:val="30"/>
          <w:szCs w:val="30"/>
          <w:cs/>
        </w:rPr>
        <w:t>ร</w:t>
      </w:r>
      <w:r w:rsidR="00256204" w:rsidRPr="00256204">
        <w:rPr>
          <w:rFonts w:ascii="Angsana New" w:hAnsi="Angsana New" w:hint="cs"/>
          <w:sz w:val="30"/>
          <w:szCs w:val="30"/>
          <w:cs/>
        </w:rPr>
        <w:t>สภาพ</w:t>
      </w:r>
      <w:r w:rsidRPr="00256204">
        <w:rPr>
          <w:rFonts w:ascii="Angsana New" w:hAnsi="Angsana New"/>
          <w:sz w:val="30"/>
          <w:szCs w:val="30"/>
          <w:cs/>
        </w:rPr>
        <w:t>จาก</w:t>
      </w:r>
      <w:r w:rsidR="00256204" w:rsidRPr="00256204">
        <w:rPr>
          <w:rFonts w:ascii="Angsana New" w:hAnsi="Angsana New"/>
          <w:sz w:val="30"/>
          <w:szCs w:val="30"/>
          <w:cs/>
        </w:rPr>
        <w:t>บริษัทจ</w:t>
      </w:r>
      <w:r w:rsidR="00256204" w:rsidRPr="00256204">
        <w:rPr>
          <w:rFonts w:ascii="Angsana New" w:hAnsi="Angsana New" w:hint="cs"/>
          <w:sz w:val="30"/>
          <w:szCs w:val="30"/>
          <w:cs/>
        </w:rPr>
        <w:t>ำ</w:t>
      </w:r>
      <w:r w:rsidR="00256204" w:rsidRPr="00256204">
        <w:rPr>
          <w:rFonts w:ascii="Angsana New" w:hAnsi="Angsana New"/>
          <w:sz w:val="30"/>
          <w:szCs w:val="30"/>
          <w:cs/>
        </w:rPr>
        <w:t>กัดเป็นบริษัทมหาชนจำกัด</w:t>
      </w:r>
      <w:r w:rsidRPr="00256204">
        <w:rPr>
          <w:rFonts w:ascii="Angsana New" w:hAnsi="Angsana New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>ตามกฎหมายว่าด้วยบริษัทมหาชนจำกัด โดยบริษัทจดทะเบียนการแปรสภาพบริษัทและได้เปลี่ยนชื่อจากเดิม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>จำกัด</w:t>
      </w:r>
      <w:r w:rsidR="00256204" w:rsidRPr="00256204">
        <w:rPr>
          <w:rFonts w:ascii="Angsana New" w:hAnsi="Angsana New"/>
          <w:sz w:val="30"/>
          <w:szCs w:val="30"/>
        </w:rPr>
        <w:t xml:space="preserve">” </w:t>
      </w:r>
      <w:r w:rsidR="00256204" w:rsidRPr="00256204">
        <w:rPr>
          <w:rFonts w:ascii="Angsana New" w:hAnsi="Angsana New"/>
          <w:sz w:val="30"/>
          <w:szCs w:val="30"/>
          <w:cs/>
        </w:rPr>
        <w:t>เป็น</w:t>
      </w:r>
      <w:r w:rsidR="00256204" w:rsidRPr="00256204">
        <w:rPr>
          <w:rFonts w:ascii="Angsana New" w:hAnsi="Angsana New"/>
          <w:sz w:val="30"/>
          <w:szCs w:val="30"/>
        </w:rPr>
        <w:t xml:space="preserve"> “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บริษัท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คัมเวล คอร์ปอเรชั่น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จำกัด </w:t>
      </w:r>
      <w:r w:rsidR="00256204" w:rsidRPr="00256204">
        <w:rPr>
          <w:rFonts w:ascii="Angsana New" w:hAnsi="Angsana New"/>
          <w:sz w:val="30"/>
          <w:szCs w:val="30"/>
        </w:rPr>
        <w:t>(</w:t>
      </w:r>
      <w:r w:rsidR="00256204" w:rsidRPr="00256204">
        <w:rPr>
          <w:rFonts w:ascii="Angsana New" w:hAnsi="Angsana New"/>
          <w:sz w:val="30"/>
          <w:szCs w:val="30"/>
          <w:cs/>
        </w:rPr>
        <w:t>มหาชน</w:t>
      </w:r>
      <w:r w:rsidR="00256204" w:rsidRPr="00256204">
        <w:rPr>
          <w:rFonts w:ascii="Angsana New" w:hAnsi="Angsana New"/>
          <w:sz w:val="30"/>
          <w:szCs w:val="30"/>
        </w:rPr>
        <w:t xml:space="preserve">)” </w:t>
      </w:r>
      <w:r w:rsidR="00256204" w:rsidRPr="00256204">
        <w:rPr>
          <w:rFonts w:ascii="Angsana New" w:hAnsi="Angsana New"/>
          <w:sz w:val="30"/>
          <w:szCs w:val="30"/>
          <w:cs/>
        </w:rPr>
        <w:t>กับ</w:t>
      </w:r>
      <w:r w:rsidR="00CC2609">
        <w:rPr>
          <w:rFonts w:ascii="Angsana New" w:hAnsi="Angsana New" w:hint="cs"/>
          <w:sz w:val="30"/>
          <w:szCs w:val="30"/>
          <w:cs/>
        </w:rPr>
        <w:t xml:space="preserve">กรมพัฒนาธุรกิจการค้า  </w:t>
      </w:r>
      <w:r w:rsidR="00256204" w:rsidRPr="00256204">
        <w:rPr>
          <w:rFonts w:ascii="Angsana New" w:hAnsi="Angsana New"/>
          <w:sz w:val="30"/>
          <w:szCs w:val="30"/>
          <w:cs/>
        </w:rPr>
        <w:t>กระทรวงพาณิชย์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="00256204" w:rsidRPr="00256204">
        <w:rPr>
          <w:rFonts w:ascii="Angsana New" w:hAnsi="Angsana New"/>
          <w:sz w:val="30"/>
          <w:szCs w:val="30"/>
          <w:cs/>
        </w:rPr>
        <w:t xml:space="preserve">แล้วเมื่อวันที่ </w:t>
      </w:r>
      <w:r w:rsidR="00256204" w:rsidRPr="00256204">
        <w:rPr>
          <w:rFonts w:ascii="Angsana New" w:hAnsi="Angsana New"/>
          <w:sz w:val="30"/>
          <w:szCs w:val="30"/>
        </w:rPr>
        <w:t xml:space="preserve">14 </w:t>
      </w:r>
      <w:r w:rsidR="00256204" w:rsidRPr="0025620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56204" w:rsidRPr="00256204">
        <w:rPr>
          <w:rFonts w:ascii="Angsana New" w:hAnsi="Angsana New"/>
          <w:sz w:val="30"/>
          <w:szCs w:val="30"/>
        </w:rPr>
        <w:t>2562</w:t>
      </w:r>
    </w:p>
    <w:p w14:paraId="4ED9BFD0" w14:textId="77777777" w:rsidR="0029555F" w:rsidRDefault="0029555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95E48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Pr="00795E48">
        <w:rPr>
          <w:rFonts w:ascii="Angsana New" w:hAnsi="Angsana New" w:hint="cs"/>
          <w:sz w:val="30"/>
          <w:szCs w:val="30"/>
          <w:cs/>
        </w:rPr>
        <w:t xml:space="preserve"> การผลิต และจำหน่าย</w:t>
      </w:r>
      <w:r w:rsidR="000D135E">
        <w:rPr>
          <w:rFonts w:ascii="Angsana New" w:hAnsi="Angsana New" w:hint="cs"/>
          <w:sz w:val="30"/>
          <w:szCs w:val="30"/>
          <w:cs/>
        </w:rPr>
        <w:t>อุปกรณ์ไฟฟ้า กราไฟต์</w:t>
      </w:r>
      <w:r w:rsidR="00117B13">
        <w:rPr>
          <w:rFonts w:ascii="Angsana New" w:hAnsi="Angsana New" w:hint="cs"/>
          <w:sz w:val="30"/>
          <w:szCs w:val="30"/>
          <w:cs/>
        </w:rPr>
        <w:t>โมลด์ ผงเชื่อมสายล่อฟ้าและสายดิน</w:t>
      </w:r>
    </w:p>
    <w:p w14:paraId="12A0699A" w14:textId="77777777" w:rsidR="00117B13" w:rsidRDefault="00117B13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C104FB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ผู้ถือหุ้นรายใหญ่ในระหว่างปีได้แก่ </w:t>
      </w:r>
      <w:r w:rsidR="006601AD" w:rsidRPr="00C104FB">
        <w:rPr>
          <w:rFonts w:ascii="Angsana New" w:hAnsi="Angsana New" w:hint="cs"/>
          <w:sz w:val="30"/>
          <w:szCs w:val="30"/>
          <w:cs/>
        </w:rPr>
        <w:t>นายบุญศักดิ์  เกียรติจรูญเลิศ</w:t>
      </w:r>
      <w:r w:rsidRPr="00C104FB">
        <w:rPr>
          <w:rFonts w:ascii="Angsana New" w:hAnsi="Angsana New"/>
          <w:sz w:val="30"/>
          <w:szCs w:val="30"/>
          <w:cs/>
        </w:rPr>
        <w:t xml:space="preserve"> (ถือหุ้นร้อยละ </w:t>
      </w:r>
      <w:r w:rsidR="00720702">
        <w:rPr>
          <w:rFonts w:ascii="Angsana New" w:hAnsi="Angsana New"/>
          <w:sz w:val="30"/>
          <w:szCs w:val="30"/>
        </w:rPr>
        <w:t>54.39</w:t>
      </w:r>
      <w:r w:rsidRPr="00C104FB">
        <w:rPr>
          <w:rFonts w:ascii="Angsana New" w:hAnsi="Angsana New"/>
          <w:sz w:val="30"/>
          <w:szCs w:val="30"/>
          <w:cs/>
        </w:rPr>
        <w:t xml:space="preserve">) </w:t>
      </w:r>
    </w:p>
    <w:p w14:paraId="2F000706" w14:textId="77777777" w:rsidR="00851FDF" w:rsidRDefault="00851FDF" w:rsidP="00851FDF">
      <w:pPr>
        <w:spacing w:line="240" w:lineRule="atLeast"/>
        <w:ind w:left="518"/>
        <w:jc w:val="thaiDistribute"/>
        <w:rPr>
          <w:rFonts w:ascii="Angsana New" w:hAnsi="Angsana New"/>
          <w:b/>
          <w:bCs/>
          <w:sz w:val="30"/>
          <w:szCs w:val="30"/>
        </w:rPr>
      </w:pPr>
      <w:r w:rsidRPr="00851FDF">
        <w:rPr>
          <w:rFonts w:ascii="Angsana New" w:hAnsi="Angsana New"/>
          <w:b/>
          <w:bCs/>
          <w:sz w:val="30"/>
          <w:szCs w:val="30"/>
          <w:cs/>
        </w:rPr>
        <w:t>การแพร่ระบาดของโรคติดเชื้อไวรัสโคโรนา 2019</w:t>
      </w:r>
    </w:p>
    <w:p w14:paraId="2F1A2EFF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51FDF">
        <w:rPr>
          <w:rFonts w:ascii="Angsana New" w:hAnsi="Angsana New"/>
          <w:sz w:val="30"/>
          <w:szCs w:val="30"/>
          <w:cs/>
        </w:rPr>
        <w:t>สถานการณ์การแพร่ระบาดของโรคติดเชื้อไวรัสโคโรนา 2019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2557CB">
        <w:rPr>
          <w:rFonts w:ascii="Angsana New" w:hAnsi="Angsana New"/>
          <w:sz w:val="30"/>
          <w:szCs w:val="30"/>
        </w:rPr>
        <w:t xml:space="preserve"> </w:t>
      </w:r>
      <w:r w:rsidRPr="00851FDF">
        <w:rPr>
          <w:rFonts w:ascii="Angsana New" w:hAnsi="Angsana New"/>
          <w:sz w:val="30"/>
          <w:szCs w:val="30"/>
          <w:cs/>
        </w:rPr>
        <w:t>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 อนึ่ง 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1A89C0DC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1B871B1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BEE6EDE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51FECC6" w14:textId="77777777" w:rsid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4CB55A0" w14:textId="77777777" w:rsidR="00851FDF" w:rsidRPr="00851FDF" w:rsidRDefault="00851FDF" w:rsidP="00117B1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47A0B1F7" w14:textId="77777777" w:rsidR="004A5132" w:rsidRPr="00317361" w:rsidRDefault="00662A3E" w:rsidP="00E1375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17361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หลัก</w:t>
      </w:r>
      <w:r w:rsidR="00094443" w:rsidRPr="00317361">
        <w:rPr>
          <w:rFonts w:ascii="Angsana New" w:hAnsi="Angsana New"/>
          <w:b/>
          <w:bCs/>
          <w:sz w:val="30"/>
          <w:szCs w:val="30"/>
          <w:cs/>
        </w:rPr>
        <w:t>เกณฑ์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ใน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317361">
        <w:rPr>
          <w:rFonts w:ascii="Angsana New" w:hAnsi="Angsana New" w:hint="cs"/>
          <w:b/>
          <w:bCs/>
          <w:sz w:val="30"/>
          <w:szCs w:val="30"/>
          <w:cs/>
        </w:rPr>
        <w:t>จัดทำ</w:t>
      </w:r>
      <w:r w:rsidR="000D13CC" w:rsidRPr="00317361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094443" w:rsidRPr="0031736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7AD83E92" w14:textId="77777777" w:rsidR="00822A5E" w:rsidRPr="00822A5E" w:rsidRDefault="00822A5E" w:rsidP="00E13752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54E5722E" w14:textId="77777777" w:rsidR="00094443" w:rsidRPr="00822A5E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</w:t>
      </w:r>
      <w:r w:rsidR="00662A3E">
        <w:rPr>
          <w:rFonts w:ascii="Angsana New" w:hAnsi="Angsana New" w:hint="cs"/>
          <w:sz w:val="30"/>
          <w:szCs w:val="30"/>
          <w:cs/>
        </w:rPr>
        <w:t>ระหว่างกาลนี้</w:t>
      </w:r>
      <w:r w:rsidRPr="00094443">
        <w:rPr>
          <w:rFonts w:ascii="Angsana New" w:hAnsi="Angsana New"/>
          <w:sz w:val="30"/>
          <w:szCs w:val="30"/>
          <w:cs/>
        </w:rPr>
        <w:t xml:space="preserve">จัดทำขึ้นตามมาตรฐานการบัญชี ฉบับที่ </w:t>
      </w:r>
      <w:r w:rsidR="00BA3A3C">
        <w:rPr>
          <w:rFonts w:ascii="Angsana New" w:hAnsi="Angsana New"/>
          <w:sz w:val="30"/>
          <w:szCs w:val="30"/>
        </w:rPr>
        <w:t>34</w:t>
      </w:r>
      <w:r w:rsidRPr="00094443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 พ.ศ. </w:t>
      </w:r>
      <w:r w:rsidR="00BA3A3C">
        <w:rPr>
          <w:rFonts w:ascii="Angsana New" w:hAnsi="Angsana New"/>
          <w:sz w:val="30"/>
          <w:szCs w:val="30"/>
        </w:rPr>
        <w:t>2547</w:t>
      </w:r>
      <w:r w:rsidRPr="00094443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</w:t>
      </w:r>
      <w:r>
        <w:rPr>
          <w:rFonts w:ascii="Angsana New" w:hAnsi="Angsana New"/>
          <w:sz w:val="30"/>
          <w:szCs w:val="30"/>
          <w:cs/>
        </w:rPr>
        <w:t xml:space="preserve">รัพย์และตลาดหลักทรัพย์ พ.ศ. </w:t>
      </w:r>
      <w:r w:rsidRPr="00822A5E">
        <w:rPr>
          <w:rFonts w:ascii="Angsana New" w:hAnsi="Angsana New"/>
          <w:sz w:val="30"/>
          <w:szCs w:val="30"/>
        </w:rPr>
        <w:t>2535</w:t>
      </w:r>
      <w:r w:rsidR="00C7442D" w:rsidRPr="00822A5E">
        <w:rPr>
          <w:rFonts w:ascii="Angsana New" w:hAnsi="Angsana New" w:hint="cs"/>
          <w:sz w:val="30"/>
          <w:szCs w:val="30"/>
          <w:cs/>
        </w:rPr>
        <w:t xml:space="preserve"> </w:t>
      </w:r>
      <w:r w:rsidR="00A96515">
        <w:rPr>
          <w:rFonts w:ascii="Angsana New" w:hAnsi="Angsana New" w:hint="cs"/>
          <w:sz w:val="30"/>
          <w:szCs w:val="30"/>
          <w:cs/>
        </w:rPr>
        <w:t>โดยบริษัทฯ เลือกนำเสนองบการเงินระหว่างกาลแบบย่อ</w:t>
      </w:r>
    </w:p>
    <w:p w14:paraId="015A3465" w14:textId="77777777" w:rsidR="00094443" w:rsidRDefault="00094443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094443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  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ดังนั้นงบการเงินระหว่างกาลจึงเน้นการให้ข้อมูลเกี่ยวกับกิจกรรม เหตุการณ์และสถานการณ์ใหม่ เพื่อไม่ให้ข้อมูลที่นำเสนอซ้ำซ้</w:t>
      </w:r>
      <w:r>
        <w:rPr>
          <w:rFonts w:ascii="Angsana New" w:hAnsi="Angsana New"/>
          <w:sz w:val="30"/>
          <w:szCs w:val="30"/>
          <w:cs/>
        </w:rPr>
        <w:t>อนกับข้อมูลที่ได้รายงานไปแล้ว</w:t>
      </w:r>
      <w:r w:rsidRPr="00094443">
        <w:rPr>
          <w:rFonts w:ascii="Angsana New" w:hAnsi="Angsana New"/>
          <w:sz w:val="30"/>
          <w:szCs w:val="30"/>
          <w:cs/>
        </w:rPr>
        <w:t>อย่างไรก็ตามงบแสดงฐานะการเงิน</w:t>
      </w:r>
      <w:r w:rsidR="00CC2609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 </w:t>
      </w:r>
      <w:r w:rsidR="00C7442D">
        <w:rPr>
          <w:rFonts w:ascii="Angsana New" w:hAnsi="Angsana New" w:hint="cs"/>
          <w:sz w:val="30"/>
          <w:szCs w:val="30"/>
          <w:cs/>
        </w:rPr>
        <w:t>ให้อยู่ในรูปแบบ</w:t>
      </w:r>
      <w:r w:rsidRPr="00094443">
        <w:rPr>
          <w:rFonts w:ascii="Angsana New" w:hAnsi="Angsana New"/>
          <w:sz w:val="30"/>
          <w:szCs w:val="30"/>
          <w:cs/>
        </w:rPr>
        <w:t>เช่นเดียวกับงบการเงินประจำปี</w:t>
      </w:r>
      <w:r w:rsidR="00C7442D">
        <w:rPr>
          <w:rFonts w:ascii="Angsana New" w:hAnsi="Angsana New" w:hint="cs"/>
          <w:sz w:val="30"/>
          <w:szCs w:val="30"/>
          <w:cs/>
        </w:rPr>
        <w:t xml:space="preserve"> </w:t>
      </w:r>
      <w:r w:rsidRPr="00094443">
        <w:rPr>
          <w:rFonts w:ascii="Angsana New" w:hAnsi="Angsana New"/>
          <w:sz w:val="30"/>
          <w:szCs w:val="30"/>
          <w:cs/>
        </w:rPr>
        <w:t>ดังนั้นการใช้งบการเงินระหว่างกาลนี้ควรใช้ควบคู่ไปกับงบการเงินประจำปีล่าสุด</w:t>
      </w:r>
    </w:p>
    <w:p w14:paraId="7C98A675" w14:textId="77777777" w:rsidR="00A96515" w:rsidRPr="00B0205E" w:rsidRDefault="00A96515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A369A">
        <w:rPr>
          <w:rFonts w:ascii="Angsana New" w:hAnsi="Angsana New" w:hint="cs"/>
          <w:sz w:val="30"/>
          <w:szCs w:val="30"/>
          <w:cs/>
        </w:rPr>
        <w:t>งบการเงินระหว่างกาลนี้  จัดทำขึ้นโดยใช้เกณฑ์ราคาทุนเดิมในการวัดมูลค่าขององค์ประกอบของรายการใน</w:t>
      </w:r>
      <w:r w:rsidR="00822A5E" w:rsidRPr="00DA369A">
        <w:rPr>
          <w:rFonts w:ascii="Angsana New" w:hAnsi="Angsana New"/>
          <w:sz w:val="30"/>
          <w:szCs w:val="30"/>
          <w:cs/>
        </w:rPr>
        <w:br/>
      </w:r>
      <w:r w:rsidRPr="00DA369A">
        <w:rPr>
          <w:rFonts w:ascii="Angsana New" w:hAnsi="Angsana New" w:hint="cs"/>
          <w:sz w:val="30"/>
          <w:szCs w:val="30"/>
          <w:cs/>
        </w:rPr>
        <w:t>งบการเงิน ยกเว้นรายการที่เปิดเผยไว้ในนโยบายบัญชีที่เกี่ยวข้อง</w:t>
      </w:r>
    </w:p>
    <w:p w14:paraId="0736D750" w14:textId="77777777" w:rsidR="00822A5E" w:rsidRPr="00DA369A" w:rsidRDefault="00822A5E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</w:rPr>
      </w:pPr>
      <w:r w:rsidRPr="00DA369A">
        <w:rPr>
          <w:rFonts w:ascii="Angsana New" w:hAnsi="Angsana New" w:hint="cs"/>
          <w:b/>
          <w:bCs/>
          <w:sz w:val="30"/>
          <w:szCs w:val="30"/>
          <w:cs/>
        </w:rPr>
        <w:t>ข.</w:t>
      </w:r>
      <w:r w:rsidRPr="00DA369A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14:paraId="5DEEBA01" w14:textId="77777777" w:rsidR="00D47C8E" w:rsidRPr="00E153FB" w:rsidRDefault="00822A5E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A369A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งบการเงินรวมนี้จัดทำขึ้นโดยรวมงบการเงินของบริษัท </w:t>
      </w:r>
      <w:r w:rsidRPr="00DA369A">
        <w:rPr>
          <w:rFonts w:ascii="Angsana New" w:hAnsi="Angsana New" w:hint="cs"/>
          <w:sz w:val="30"/>
          <w:szCs w:val="30"/>
          <w:cs/>
        </w:rPr>
        <w:t>คัมเวล คอร์ปอเรชั่น</w:t>
      </w:r>
      <w:r w:rsidRPr="00DA369A">
        <w:rPr>
          <w:rFonts w:ascii="Angsana New" w:hAnsi="Angsana New"/>
          <w:sz w:val="30"/>
          <w:szCs w:val="30"/>
          <w:cs/>
        </w:rPr>
        <w:t xml:space="preserve"> จำกัด</w:t>
      </w:r>
      <w:r w:rsidRPr="00DA369A">
        <w:rPr>
          <w:rFonts w:ascii="Angsana New" w:hAnsi="Angsana New"/>
          <w:sz w:val="30"/>
          <w:szCs w:val="30"/>
        </w:rPr>
        <w:t xml:space="preserve"> </w:t>
      </w:r>
      <w:r w:rsidRPr="00DA369A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DA369A">
        <w:rPr>
          <w:rFonts w:ascii="Angsana New" w:hAnsi="Angsana New"/>
          <w:sz w:val="30"/>
          <w:szCs w:val="30"/>
          <w:cs/>
        </w:rPr>
        <w:t>และบริษัทย่อย (ซึ่งต่อไปนี้</w:t>
      </w:r>
      <w:r w:rsidR="00DA369A" w:rsidRPr="00DA369A">
        <w:rPr>
          <w:rFonts w:ascii="Angsana New" w:hAnsi="Angsana New" w:hint="cs"/>
          <w:sz w:val="30"/>
          <w:szCs w:val="30"/>
          <w:cs/>
        </w:rPr>
        <w:t>รวม</w:t>
      </w:r>
      <w:r w:rsidRPr="00DA369A">
        <w:rPr>
          <w:rFonts w:ascii="Angsana New" w:hAnsi="Angsana New"/>
          <w:sz w:val="30"/>
          <w:szCs w:val="30"/>
          <w:cs/>
        </w:rPr>
        <w:t>เรียกว่า “</w:t>
      </w:r>
      <w:r w:rsidR="00DA369A" w:rsidRPr="00DA369A">
        <w:rPr>
          <w:rFonts w:ascii="Angsana New" w:hAnsi="Angsana New" w:hint="cs"/>
          <w:sz w:val="30"/>
          <w:szCs w:val="30"/>
          <w:cs/>
        </w:rPr>
        <w:t>กลุ่ม</w:t>
      </w:r>
      <w:r w:rsidRPr="00DA369A">
        <w:rPr>
          <w:rFonts w:ascii="Angsana New" w:hAnsi="Angsana New"/>
          <w:sz w:val="30"/>
          <w:szCs w:val="30"/>
          <w:cs/>
        </w:rPr>
        <w:t>บริษัท</w:t>
      </w:r>
      <w:r w:rsidR="00DA369A" w:rsidRPr="00DA369A">
        <w:rPr>
          <w:rFonts w:ascii="Angsana New" w:hAnsi="Angsana New" w:hint="cs"/>
          <w:sz w:val="30"/>
          <w:szCs w:val="30"/>
          <w:cs/>
        </w:rPr>
        <w:t>ฯ</w:t>
      </w:r>
      <w:r w:rsidRPr="00DA369A">
        <w:rPr>
          <w:rFonts w:ascii="Angsana New" w:hAnsi="Angsana New"/>
          <w:sz w:val="30"/>
          <w:szCs w:val="30"/>
          <w:cs/>
        </w:rPr>
        <w:t>”) โดย</w:t>
      </w:r>
      <w:r w:rsidRPr="00822A5E">
        <w:rPr>
          <w:rFonts w:ascii="Angsana New" w:hAnsi="Angsana New"/>
          <w:sz w:val="30"/>
          <w:szCs w:val="30"/>
          <w:cs/>
        </w:rPr>
        <w:t>ใช้หลักเกณฑ์เดียวกับงบการเงินรวมสำหรับปีสิ้นสุดวันที่</w:t>
      </w:r>
      <w:r w:rsidR="00DA369A">
        <w:rPr>
          <w:rFonts w:ascii="Angsana New" w:hAnsi="Angsana New"/>
          <w:sz w:val="30"/>
          <w:szCs w:val="30"/>
          <w:cs/>
        </w:rPr>
        <w:br/>
      </w:r>
      <w:r w:rsidRPr="00822A5E">
        <w:rPr>
          <w:rFonts w:ascii="Angsana New" w:hAnsi="Angsana New"/>
          <w:sz w:val="30"/>
          <w:szCs w:val="30"/>
        </w:rPr>
        <w:t xml:space="preserve">31 </w:t>
      </w:r>
      <w:r w:rsidRPr="00822A5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2A5E">
        <w:rPr>
          <w:rFonts w:ascii="Angsana New" w:hAnsi="Angsana New"/>
          <w:sz w:val="30"/>
          <w:szCs w:val="30"/>
        </w:rPr>
        <w:t>256</w:t>
      </w:r>
      <w:r w:rsidR="00E6310B">
        <w:rPr>
          <w:rFonts w:ascii="Angsana New" w:hAnsi="Angsana New"/>
          <w:sz w:val="30"/>
          <w:szCs w:val="30"/>
        </w:rPr>
        <w:t>3</w:t>
      </w:r>
      <w:r w:rsidRPr="00822A5E">
        <w:rPr>
          <w:rFonts w:ascii="Angsana New" w:hAnsi="Angsana New"/>
          <w:sz w:val="30"/>
          <w:szCs w:val="30"/>
        </w:rPr>
        <w:t xml:space="preserve"> </w:t>
      </w:r>
      <w:r w:rsidRPr="00822A5E">
        <w:rPr>
          <w:rFonts w:ascii="Angsana New" w:hAnsi="Angsana New"/>
          <w:sz w:val="30"/>
          <w:szCs w:val="30"/>
          <w:cs/>
        </w:rPr>
        <w:t>ทั้งนี้ไม่มีการเปลี่ยนแปลงโครงสร้างของกลุ่มบริษัทในระหว่างงวด</w:t>
      </w:r>
      <w:r w:rsidRPr="00822A5E">
        <w:rPr>
          <w:rFonts w:ascii="Angsana New" w:hAnsi="Angsana New" w:hint="cs"/>
          <w:sz w:val="30"/>
          <w:szCs w:val="30"/>
          <w:cs/>
        </w:rPr>
        <w:t>ปัจจุบั</w:t>
      </w:r>
      <w:r w:rsidR="00DA369A">
        <w:rPr>
          <w:rFonts w:ascii="Angsana New" w:hAnsi="Angsana New" w:hint="cs"/>
          <w:sz w:val="30"/>
          <w:szCs w:val="30"/>
          <w:cs/>
        </w:rPr>
        <w:t>น</w:t>
      </w:r>
    </w:p>
    <w:p w14:paraId="2A629D12" w14:textId="77777777" w:rsidR="000D13CC" w:rsidRPr="001F4BCF" w:rsidRDefault="000D13CC" w:rsidP="00E13752">
      <w:pPr>
        <w:numPr>
          <w:ilvl w:val="0"/>
          <w:numId w:val="5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F4BCF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243073D0" w14:textId="77777777" w:rsidR="000D13CC" w:rsidRPr="00260FD7" w:rsidRDefault="000D13CC" w:rsidP="00822A5E">
      <w:pPr>
        <w:tabs>
          <w:tab w:val="left" w:pos="540"/>
        </w:tabs>
        <w:ind w:left="900" w:hanging="36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260FD7">
        <w:rPr>
          <w:rFonts w:ascii="Angsana New" w:hAnsi="Angsana New" w:hint="cs"/>
          <w:b/>
          <w:bCs/>
          <w:sz w:val="30"/>
          <w:szCs w:val="30"/>
          <w:cs/>
        </w:rPr>
        <w:t>ก.</w:t>
      </w:r>
      <w:r w:rsidRPr="00260FD7">
        <w:rPr>
          <w:rFonts w:ascii="Angsana New" w:hAnsi="Angsana New"/>
          <w:b/>
          <w:bCs/>
          <w:sz w:val="30"/>
          <w:szCs w:val="30"/>
        </w:rPr>
        <w:tab/>
      </w:r>
      <w:r w:rsidRPr="00260F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</w:t>
      </w:r>
      <w:r w:rsidR="00C7442D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1F4BCF">
        <w:rPr>
          <w:rFonts w:ascii="Angsana New" w:hAnsi="Angsana New" w:hint="cs"/>
          <w:b/>
          <w:bCs/>
          <w:sz w:val="30"/>
          <w:szCs w:val="30"/>
          <w:cs/>
        </w:rPr>
        <w:t>ใหม่</w:t>
      </w:r>
      <w:r w:rsidR="00C7442D">
        <w:rPr>
          <w:rFonts w:ascii="Angsana New" w:hAnsi="Angsana New"/>
          <w:b/>
          <w:bCs/>
          <w:sz w:val="30"/>
          <w:szCs w:val="30"/>
          <w:cs/>
        </w:rPr>
        <w:t>ที่เริ่มมีผลบังคับใช้ในงวด</w:t>
      </w:r>
      <w:r w:rsidRPr="00260FD7">
        <w:rPr>
          <w:rFonts w:ascii="Angsana New" w:hAnsi="Angsana New"/>
          <w:b/>
          <w:bCs/>
          <w:sz w:val="30"/>
          <w:szCs w:val="30"/>
          <w:cs/>
        </w:rPr>
        <w:t>ปัจจุบัน</w:t>
      </w:r>
    </w:p>
    <w:p w14:paraId="71D7B5D8" w14:textId="77777777" w:rsidR="008C7F6C" w:rsidRPr="008C7F6C" w:rsidRDefault="008C7F6C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C7F6C">
        <w:rPr>
          <w:rFonts w:ascii="Angsana New" w:hAnsi="Angsana New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B682403" w14:textId="77777777" w:rsidR="000D13CC" w:rsidRDefault="008C7F6C" w:rsidP="008C7F6C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8C7F6C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53A93BA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13424487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04BAF7B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297E39E" w14:textId="77777777" w:rsidR="00851FDF" w:rsidRDefault="00851FDF" w:rsidP="00822A5E">
      <w:pPr>
        <w:spacing w:after="120" w:line="240" w:lineRule="atLeast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803E776" w14:textId="77777777" w:rsidR="00822A5E" w:rsidRPr="00822A5E" w:rsidRDefault="00822A5E" w:rsidP="00E13752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22A5E">
        <w:rPr>
          <w:rFonts w:ascii="Angsana New" w:hAnsi="Angsana New"/>
          <w:b/>
          <w:bCs/>
          <w:sz w:val="30"/>
          <w:szCs w:val="30"/>
          <w:cs/>
        </w:rPr>
        <w:lastRenderedPageBreak/>
        <w:t>มาตรฐานการรายงานทางการเงินใหม่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08D36327" w14:textId="77777777" w:rsidR="00851FDF" w:rsidRPr="00906D48" w:rsidRDefault="00906D48" w:rsidP="00906D48">
      <w:pPr>
        <w:pStyle w:val="ListParagraph"/>
        <w:numPr>
          <w:ilvl w:val="0"/>
          <w:numId w:val="6"/>
        </w:numPr>
        <w:tabs>
          <w:tab w:val="left" w:pos="540"/>
        </w:tabs>
        <w:outlineLvl w:val="0"/>
        <w:rPr>
          <w:rFonts w:ascii="Angsana New" w:hAnsi="Angsana New"/>
          <w:b/>
          <w:bCs/>
          <w:sz w:val="30"/>
          <w:szCs w:val="30"/>
        </w:rPr>
      </w:pPr>
      <w:r w:rsidRPr="00906D48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2565</w:t>
      </w:r>
    </w:p>
    <w:p w14:paraId="308F7502" w14:textId="77777777" w:rsidR="00212B93" w:rsidRPr="00212B93" w:rsidRDefault="00212B93" w:rsidP="004E6248">
      <w:pPr>
        <w:pStyle w:val="ListParagraph"/>
        <w:tabs>
          <w:tab w:val="left" w:pos="540"/>
        </w:tabs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212B93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 ฉบับที่ 16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0A889D27" w14:textId="77777777" w:rsidR="00B0205E" w:rsidRDefault="00212B93" w:rsidP="00D35F36">
      <w:pPr>
        <w:pStyle w:val="ListParagraph"/>
        <w:tabs>
          <w:tab w:val="left" w:pos="540"/>
        </w:tabs>
        <w:spacing w:after="240"/>
        <w:ind w:left="900"/>
        <w:jc w:val="thaiDistribute"/>
        <w:outlineLvl w:val="0"/>
        <w:rPr>
          <w:rFonts w:ascii="Angsana New" w:hAnsi="Angsana New"/>
          <w:sz w:val="30"/>
          <w:szCs w:val="30"/>
        </w:rPr>
      </w:pPr>
      <w:r w:rsidRPr="00212B93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E6248">
        <w:rPr>
          <w:rFonts w:ascii="Angsana New" w:hAnsi="Angsana New"/>
          <w:sz w:val="30"/>
          <w:szCs w:val="30"/>
        </w:rPr>
        <w:br/>
      </w:r>
      <w:r w:rsidRPr="00212B93">
        <w:rPr>
          <w:rFonts w:ascii="Angsana New" w:hAnsi="Angsana New"/>
          <w:sz w:val="30"/>
          <w:szCs w:val="30"/>
          <w:cs/>
        </w:rPr>
        <w:t>งบการเงินของกลุ่มบริษัท</w:t>
      </w:r>
    </w:p>
    <w:p w14:paraId="3601A953" w14:textId="77777777" w:rsidR="006E17AF" w:rsidRPr="00B0205E" w:rsidRDefault="00B0205E" w:rsidP="00E13752">
      <w:pPr>
        <w:numPr>
          <w:ilvl w:val="0"/>
          <w:numId w:val="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0205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8C9ABEB" w14:textId="77777777" w:rsidR="005274DC" w:rsidRPr="00D35F36" w:rsidRDefault="00CC6B32" w:rsidP="00D35F36">
      <w:pPr>
        <w:spacing w:after="240" w:line="240" w:lineRule="atLeas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Pr="00DA4EF3">
        <w:rPr>
          <w:rFonts w:asciiTheme="majorBidi" w:hAnsiTheme="majorBidi" w:cstheme="majorBidi"/>
          <w:sz w:val="32"/>
          <w:szCs w:val="32"/>
          <w:cs/>
        </w:rPr>
        <w:t>การเงินระหว่าง</w:t>
      </w:r>
      <w:r w:rsidRPr="006533B8">
        <w:rPr>
          <w:rFonts w:asciiTheme="majorBidi" w:hAnsiTheme="majorBidi" w:cstheme="majorBidi"/>
          <w:sz w:val="32"/>
          <w:szCs w:val="32"/>
          <w:cs/>
        </w:rPr>
        <w:t>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p w14:paraId="6BD53D3F" w14:textId="77777777" w:rsidR="00AA19E0" w:rsidRDefault="00AA19E0" w:rsidP="001F09CC">
      <w:pPr>
        <w:numPr>
          <w:ilvl w:val="0"/>
          <w:numId w:val="17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B0372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9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236"/>
        <w:gridCol w:w="1418"/>
        <w:gridCol w:w="283"/>
        <w:gridCol w:w="1418"/>
        <w:gridCol w:w="236"/>
        <w:gridCol w:w="1465"/>
      </w:tblGrid>
      <w:tr w:rsidR="003A66D8" w:rsidRPr="00494247" w14:paraId="0C112EE4" w14:textId="77777777" w:rsidTr="003A66D8">
        <w:tc>
          <w:tcPr>
            <w:tcW w:w="3492" w:type="dxa"/>
          </w:tcPr>
          <w:p w14:paraId="6E9B82DC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EF81E31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AB29C5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46E60F5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698A4A2D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</w:tcPr>
          <w:p w14:paraId="794CA2DF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7A26622B" w14:textId="77777777" w:rsidTr="003A66D8">
        <w:tc>
          <w:tcPr>
            <w:tcW w:w="3492" w:type="dxa"/>
          </w:tcPr>
          <w:p w14:paraId="0A408745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71" w:type="dxa"/>
            <w:gridSpan w:val="3"/>
            <w:tcBorders>
              <w:bottom w:val="single" w:sz="4" w:space="0" w:color="auto"/>
            </w:tcBorders>
          </w:tcPr>
          <w:p w14:paraId="68921C82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85C9B24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23B88DD8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</w:t>
            </w:r>
            <w:r w:rsidR="003502E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3A66D8" w:rsidRPr="00494247" w14:paraId="4B603837" w14:textId="77777777" w:rsidTr="003A66D8">
        <w:tc>
          <w:tcPr>
            <w:tcW w:w="3492" w:type="dxa"/>
          </w:tcPr>
          <w:p w14:paraId="2D910F7F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10C48FD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B83446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F58E12F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C3A8A8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3" w:type="dxa"/>
          </w:tcPr>
          <w:p w14:paraId="202A140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94FA9C4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B83446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30676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BFC5BF2" w14:textId="77777777" w:rsidR="003A66D8" w:rsidRPr="003A66D8" w:rsidRDefault="003502E7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31</w:t>
            </w:r>
            <w:r w:rsidR="003A66D8">
              <w:rPr>
                <w:color w:val="000000"/>
                <w:szCs w:val="26"/>
              </w:rPr>
              <w:t xml:space="preserve"> </w:t>
            </w:r>
            <w:r w:rsidR="003A66D8"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B83446" w:rsidRPr="00494247" w14:paraId="579BCF6F" w14:textId="77777777" w:rsidTr="002B0287">
        <w:trPr>
          <w:trHeight w:val="203"/>
        </w:trPr>
        <w:tc>
          <w:tcPr>
            <w:tcW w:w="3492" w:type="dxa"/>
            <w:vAlign w:val="center"/>
          </w:tcPr>
          <w:p w14:paraId="45598600" w14:textId="77777777" w:rsidR="00B83446" w:rsidRPr="00494247" w:rsidRDefault="00B83446" w:rsidP="00B83446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67676AF" w14:textId="77777777" w:rsidR="00B83446" w:rsidRPr="00494247" w:rsidRDefault="009706D1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706D1">
              <w:rPr>
                <w:rFonts w:ascii="Angsana New" w:hAnsi="Angsana New"/>
                <w:color w:val="000000"/>
                <w:sz w:val="30"/>
                <w:szCs w:val="30"/>
              </w:rPr>
              <w:t>205,000.00</w:t>
            </w:r>
          </w:p>
        </w:tc>
        <w:tc>
          <w:tcPr>
            <w:tcW w:w="236" w:type="dxa"/>
            <w:vAlign w:val="bottom"/>
          </w:tcPr>
          <w:p w14:paraId="59B3D264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29B36B8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205,000.00</w:t>
            </w:r>
          </w:p>
        </w:tc>
        <w:tc>
          <w:tcPr>
            <w:tcW w:w="283" w:type="dxa"/>
          </w:tcPr>
          <w:p w14:paraId="778F1C5D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00EBA" w14:textId="77777777" w:rsidR="00B83446" w:rsidRPr="00494247" w:rsidRDefault="00A9370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200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36" w:type="dxa"/>
            <w:vAlign w:val="bottom"/>
          </w:tcPr>
          <w:p w14:paraId="5C81C19F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8EDD89C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200,000.00</w:t>
            </w:r>
          </w:p>
        </w:tc>
      </w:tr>
      <w:tr w:rsidR="00B83446" w:rsidRPr="00494247" w14:paraId="49CA7C19" w14:textId="77777777" w:rsidTr="002B0287">
        <w:trPr>
          <w:trHeight w:val="203"/>
        </w:trPr>
        <w:tc>
          <w:tcPr>
            <w:tcW w:w="3492" w:type="dxa"/>
          </w:tcPr>
          <w:p w14:paraId="0F71AB6C" w14:textId="77777777" w:rsidR="00B83446" w:rsidRPr="00494247" w:rsidRDefault="00B83446" w:rsidP="00B8344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417" w:type="dxa"/>
          </w:tcPr>
          <w:p w14:paraId="16C9F666" w14:textId="77777777" w:rsidR="00B83446" w:rsidRPr="00494247" w:rsidRDefault="009706D1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6D1">
              <w:rPr>
                <w:rFonts w:ascii="Angsana New" w:hAnsi="Angsana New"/>
                <w:color w:val="000000"/>
                <w:sz w:val="30"/>
                <w:szCs w:val="30"/>
              </w:rPr>
              <w:t>18,363,836.19</w:t>
            </w:r>
          </w:p>
        </w:tc>
        <w:tc>
          <w:tcPr>
            <w:tcW w:w="236" w:type="dxa"/>
            <w:vAlign w:val="bottom"/>
          </w:tcPr>
          <w:p w14:paraId="5CFE6851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26F4CD49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21,729,718.62</w:t>
            </w:r>
          </w:p>
        </w:tc>
        <w:tc>
          <w:tcPr>
            <w:tcW w:w="283" w:type="dxa"/>
          </w:tcPr>
          <w:p w14:paraId="1874258A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D0E591" w14:textId="77777777" w:rsidR="00B83446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226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139.33</w:t>
            </w:r>
          </w:p>
        </w:tc>
        <w:tc>
          <w:tcPr>
            <w:tcW w:w="236" w:type="dxa"/>
            <w:vAlign w:val="bottom"/>
          </w:tcPr>
          <w:p w14:paraId="7B03BB9F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941BBB2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21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642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121.5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0</w:t>
            </w:r>
          </w:p>
        </w:tc>
      </w:tr>
      <w:tr w:rsidR="00B83446" w:rsidRPr="00494247" w14:paraId="20AC56A8" w14:textId="77777777" w:rsidTr="002B0287">
        <w:trPr>
          <w:trHeight w:val="203"/>
        </w:trPr>
        <w:tc>
          <w:tcPr>
            <w:tcW w:w="3492" w:type="dxa"/>
          </w:tcPr>
          <w:p w14:paraId="78079C27" w14:textId="77777777" w:rsidR="00B83446" w:rsidRPr="00494247" w:rsidRDefault="00B83446" w:rsidP="00B8344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417" w:type="dxa"/>
          </w:tcPr>
          <w:p w14:paraId="56FE7289" w14:textId="77777777" w:rsidR="00B83446" w:rsidRPr="00494247" w:rsidRDefault="009706D1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706D1">
              <w:rPr>
                <w:rFonts w:ascii="Angsana New" w:hAnsi="Angsana New"/>
                <w:color w:val="000000"/>
                <w:sz w:val="30"/>
                <w:szCs w:val="30"/>
              </w:rPr>
              <w:t>6,403,608.23</w:t>
            </w:r>
          </w:p>
        </w:tc>
        <w:tc>
          <w:tcPr>
            <w:tcW w:w="236" w:type="dxa"/>
            <w:vAlign w:val="bottom"/>
          </w:tcPr>
          <w:p w14:paraId="7A7CE109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3D20C5C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5,344,745.08</w:t>
            </w:r>
          </w:p>
        </w:tc>
        <w:tc>
          <w:tcPr>
            <w:tcW w:w="283" w:type="dxa"/>
          </w:tcPr>
          <w:p w14:paraId="4C30E316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84AFA4" w14:textId="77777777" w:rsidR="00B83446" w:rsidRPr="007C4E27" w:rsidRDefault="00A9370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403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608.21</w:t>
            </w:r>
          </w:p>
        </w:tc>
        <w:tc>
          <w:tcPr>
            <w:tcW w:w="236" w:type="dxa"/>
            <w:vAlign w:val="bottom"/>
          </w:tcPr>
          <w:p w14:paraId="1F52E898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</w:tcPr>
          <w:p w14:paraId="4AB1C3AB" w14:textId="77777777" w:rsidR="00B83446" w:rsidRPr="00720702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5,344,745.06</w:t>
            </w:r>
          </w:p>
        </w:tc>
      </w:tr>
      <w:tr w:rsidR="00B83446" w:rsidRPr="00494247" w14:paraId="10A6AF50" w14:textId="77777777" w:rsidTr="00720702">
        <w:trPr>
          <w:trHeight w:val="149"/>
        </w:trPr>
        <w:tc>
          <w:tcPr>
            <w:tcW w:w="3492" w:type="dxa"/>
          </w:tcPr>
          <w:p w14:paraId="0E853537" w14:textId="77777777" w:rsidR="00B83446" w:rsidRPr="00494247" w:rsidRDefault="00B83446" w:rsidP="00B8344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27572BB7" w14:textId="77777777" w:rsidR="00B83446" w:rsidRPr="001220AA" w:rsidRDefault="00AF43B3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F43B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24,972,444.42</w:t>
            </w:r>
          </w:p>
        </w:tc>
        <w:tc>
          <w:tcPr>
            <w:tcW w:w="236" w:type="dxa"/>
            <w:vAlign w:val="bottom"/>
          </w:tcPr>
          <w:p w14:paraId="5634CFD0" w14:textId="77777777" w:rsidR="00B83446" w:rsidRPr="00FB7C83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3155194" w14:textId="77777777" w:rsidR="00B83446" w:rsidRPr="00FB7C83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27,279,463.70</w:t>
            </w:r>
          </w:p>
        </w:tc>
        <w:tc>
          <w:tcPr>
            <w:tcW w:w="283" w:type="dxa"/>
          </w:tcPr>
          <w:p w14:paraId="23E76DA3" w14:textId="77777777" w:rsidR="00B83446" w:rsidRPr="00FB7C83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5DC03" w14:textId="77777777" w:rsidR="00B83446" w:rsidRPr="00FB7C83" w:rsidRDefault="00A9370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9370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24</w:t>
            </w:r>
            <w:r w:rsidRPr="00A9370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9370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829</w:t>
            </w:r>
            <w:r w:rsidRPr="00A9370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A9370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747.54</w:t>
            </w:r>
          </w:p>
        </w:tc>
        <w:tc>
          <w:tcPr>
            <w:tcW w:w="236" w:type="dxa"/>
            <w:vAlign w:val="bottom"/>
          </w:tcPr>
          <w:p w14:paraId="5EB611BD" w14:textId="77777777" w:rsidR="00B83446" w:rsidRPr="00FB7C83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09D377C6" w14:textId="77777777" w:rsidR="00B83446" w:rsidRPr="00720702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186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866.56</w:t>
            </w:r>
          </w:p>
        </w:tc>
      </w:tr>
    </w:tbl>
    <w:p w14:paraId="65A0555F" w14:textId="77777777" w:rsidR="004A59CA" w:rsidRDefault="004A59CA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52F7F806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0DF2E835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3AC2ED8E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6320322E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6532077E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4B56657C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4C80116D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68295218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143F5836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5D27BBE6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58604DCE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0195BD38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6888B79A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5FF879DE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5A6826AB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68A052F9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699C0707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21C678F4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561AE136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603EB3C6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6083A6FE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35AA45FA" w14:textId="77777777" w:rsidR="00D35F36" w:rsidRDefault="00D35F36" w:rsidP="004A59CA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16"/>
          <w:szCs w:val="16"/>
        </w:rPr>
      </w:pPr>
    </w:p>
    <w:p w14:paraId="604B4A48" w14:textId="77777777" w:rsidR="003132B9" w:rsidRDefault="00E97697" w:rsidP="00D72C41">
      <w:pPr>
        <w:numPr>
          <w:ilvl w:val="0"/>
          <w:numId w:val="17"/>
        </w:numPr>
        <w:tabs>
          <w:tab w:val="left" w:pos="513"/>
          <w:tab w:val="decimal" w:pos="7920"/>
        </w:tabs>
        <w:spacing w:before="240"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4A59C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และลูกหนี้</w:t>
      </w:r>
      <w:r w:rsidR="00AE77FC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4A59CA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tbl>
      <w:tblPr>
        <w:tblW w:w="100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284"/>
        <w:gridCol w:w="1418"/>
        <w:gridCol w:w="284"/>
        <w:gridCol w:w="1417"/>
        <w:gridCol w:w="236"/>
        <w:gridCol w:w="1469"/>
        <w:gridCol w:w="6"/>
      </w:tblGrid>
      <w:tr w:rsidR="003A66D8" w:rsidRPr="00494247" w14:paraId="6F5F639F" w14:textId="77777777" w:rsidTr="003A66D8">
        <w:tc>
          <w:tcPr>
            <w:tcW w:w="3492" w:type="dxa"/>
          </w:tcPr>
          <w:p w14:paraId="436D8A6B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C63F1AD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013B6CA4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FC38D8B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6C19EFA7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28" w:type="dxa"/>
            <w:gridSpan w:val="4"/>
          </w:tcPr>
          <w:p w14:paraId="3A0BBD06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5A0BA9D9" w14:textId="77777777" w:rsidTr="003A66D8">
        <w:trPr>
          <w:gridAfter w:val="1"/>
          <w:wAfter w:w="6" w:type="dxa"/>
        </w:trPr>
        <w:tc>
          <w:tcPr>
            <w:tcW w:w="3492" w:type="dxa"/>
          </w:tcPr>
          <w:p w14:paraId="397DBFCD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2833EAD3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AC461D6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122" w:type="dxa"/>
            <w:gridSpan w:val="3"/>
            <w:tcBorders>
              <w:bottom w:val="single" w:sz="4" w:space="0" w:color="auto"/>
            </w:tcBorders>
          </w:tcPr>
          <w:p w14:paraId="0AEA4FFF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6D8" w:rsidRPr="00494247" w14:paraId="544E768C" w14:textId="77777777" w:rsidTr="003A66D8">
        <w:trPr>
          <w:gridAfter w:val="1"/>
          <w:wAfter w:w="6" w:type="dxa"/>
        </w:trPr>
        <w:tc>
          <w:tcPr>
            <w:tcW w:w="3492" w:type="dxa"/>
          </w:tcPr>
          <w:p w14:paraId="0C7FDD3A" w14:textId="77777777" w:rsidR="003A66D8" w:rsidRPr="00494247" w:rsidRDefault="003A66D8" w:rsidP="003A66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056A30F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B83446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6BA37A3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0F5431B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4" w:type="dxa"/>
          </w:tcPr>
          <w:p w14:paraId="7C1C22F2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E758A55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B83446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48D8C9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2BB1852A" w14:textId="77777777" w:rsidR="003A66D8" w:rsidRPr="003A66D8" w:rsidRDefault="003A66D8" w:rsidP="003A66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3A66D8" w:rsidRPr="00494247" w14:paraId="7C86A1BB" w14:textId="77777777" w:rsidTr="003A66D8">
        <w:trPr>
          <w:gridAfter w:val="1"/>
          <w:wAfter w:w="6" w:type="dxa"/>
          <w:trHeight w:val="203"/>
        </w:trPr>
        <w:tc>
          <w:tcPr>
            <w:tcW w:w="3492" w:type="dxa"/>
          </w:tcPr>
          <w:p w14:paraId="6126ADFA" w14:textId="77777777" w:rsidR="003A66D8" w:rsidRPr="00494247" w:rsidRDefault="003A66D8" w:rsidP="003A66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3ED36D9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E5DF34E" w14:textId="77777777"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54BD452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591D3796" w14:textId="77777777" w:rsidR="003A66D8" w:rsidRPr="00494247" w:rsidRDefault="003A66D8" w:rsidP="003A66D8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A619D" w14:textId="77777777" w:rsidR="003A66D8" w:rsidRPr="00494247" w:rsidRDefault="003A66D8" w:rsidP="003A66D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AAFA1FF" w14:textId="77777777" w:rsidR="003A66D8" w:rsidRPr="00494247" w:rsidRDefault="003A66D8" w:rsidP="003A66D8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EE684EF" w14:textId="77777777" w:rsidR="003A66D8" w:rsidRPr="00494247" w:rsidRDefault="003A66D8" w:rsidP="003A66D8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3446" w:rsidRPr="00494247" w14:paraId="1E202A2D" w14:textId="77777777" w:rsidTr="00687762">
        <w:trPr>
          <w:gridAfter w:val="1"/>
          <w:wAfter w:w="6" w:type="dxa"/>
          <w:trHeight w:val="203"/>
        </w:trPr>
        <w:tc>
          <w:tcPr>
            <w:tcW w:w="3492" w:type="dxa"/>
          </w:tcPr>
          <w:p w14:paraId="53F78C20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</w:tcPr>
          <w:p w14:paraId="5AC797F1" w14:textId="77777777" w:rsidR="00B83446" w:rsidRPr="00494247" w:rsidRDefault="000F6EC3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6EC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61CDD1B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C5B2583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1FBAB7C2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5928448C" w14:textId="77777777" w:rsidR="00B83446" w:rsidRPr="00494247" w:rsidRDefault="00A9370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918.00</w:t>
            </w:r>
          </w:p>
        </w:tc>
        <w:tc>
          <w:tcPr>
            <w:tcW w:w="236" w:type="dxa"/>
            <w:vAlign w:val="bottom"/>
          </w:tcPr>
          <w:p w14:paraId="78DA9C1A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75A38B33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4711E" w:rsidRPr="00494247" w14:paraId="1586458B" w14:textId="77777777" w:rsidTr="00845A97">
        <w:trPr>
          <w:gridAfter w:val="1"/>
          <w:wAfter w:w="6" w:type="dxa"/>
          <w:trHeight w:val="203"/>
        </w:trPr>
        <w:tc>
          <w:tcPr>
            <w:tcW w:w="3492" w:type="dxa"/>
          </w:tcPr>
          <w:p w14:paraId="52FEC38F" w14:textId="77777777" w:rsidR="00A4711E" w:rsidRPr="00494247" w:rsidRDefault="00A4711E" w:rsidP="00A4711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417" w:type="dxa"/>
          </w:tcPr>
          <w:p w14:paraId="12A11C2B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5">
              <w:rPr>
                <w:rFonts w:ascii="Angsana New" w:hAnsi="Angsana New"/>
                <w:color w:val="000000"/>
                <w:sz w:val="30"/>
                <w:szCs w:val="30"/>
              </w:rPr>
              <w:t>104,971,649.21</w:t>
            </w:r>
          </w:p>
        </w:tc>
        <w:tc>
          <w:tcPr>
            <w:tcW w:w="284" w:type="dxa"/>
            <w:vAlign w:val="bottom"/>
          </w:tcPr>
          <w:p w14:paraId="49C26195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126614D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95,697,009.71</w:t>
            </w:r>
          </w:p>
        </w:tc>
        <w:tc>
          <w:tcPr>
            <w:tcW w:w="284" w:type="dxa"/>
          </w:tcPr>
          <w:p w14:paraId="786FAE72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F8445B2" w14:textId="77777777" w:rsidR="00A4711E" w:rsidRPr="0068086E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104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971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649.21</w:t>
            </w:r>
          </w:p>
        </w:tc>
        <w:tc>
          <w:tcPr>
            <w:tcW w:w="236" w:type="dxa"/>
            <w:vAlign w:val="center"/>
          </w:tcPr>
          <w:p w14:paraId="4072A84A" w14:textId="77777777" w:rsidR="00A4711E" w:rsidRPr="00494247" w:rsidRDefault="00A4711E" w:rsidP="00A4711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09AEE4A5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697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009.71</w:t>
            </w:r>
          </w:p>
        </w:tc>
      </w:tr>
      <w:tr w:rsidR="00A4711E" w:rsidRPr="00494247" w14:paraId="16FBFEFB" w14:textId="77777777" w:rsidTr="00845A97">
        <w:trPr>
          <w:gridAfter w:val="1"/>
          <w:wAfter w:w="6" w:type="dxa"/>
          <w:trHeight w:val="203"/>
        </w:trPr>
        <w:tc>
          <w:tcPr>
            <w:tcW w:w="3492" w:type="dxa"/>
          </w:tcPr>
          <w:p w14:paraId="5B26906E" w14:textId="77777777" w:rsidR="00A4711E" w:rsidRPr="00494247" w:rsidRDefault="00A4711E" w:rsidP="00A4711E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17FA8DF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5">
              <w:rPr>
                <w:rFonts w:ascii="Angsana New" w:hAnsi="Angsana New"/>
                <w:color w:val="000000"/>
                <w:sz w:val="30"/>
                <w:szCs w:val="30"/>
              </w:rPr>
              <w:t>(6,393,501.22)</w:t>
            </w:r>
          </w:p>
        </w:tc>
        <w:tc>
          <w:tcPr>
            <w:tcW w:w="284" w:type="dxa"/>
            <w:vAlign w:val="bottom"/>
          </w:tcPr>
          <w:p w14:paraId="497E55D8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0096D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(4,433,191.34)</w:t>
            </w:r>
          </w:p>
        </w:tc>
        <w:tc>
          <w:tcPr>
            <w:tcW w:w="284" w:type="dxa"/>
            <w:vAlign w:val="bottom"/>
          </w:tcPr>
          <w:p w14:paraId="126658CB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90E14" w14:textId="77777777" w:rsidR="00A4711E" w:rsidRPr="0068086E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(6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393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501.22)</w:t>
            </w:r>
          </w:p>
        </w:tc>
        <w:tc>
          <w:tcPr>
            <w:tcW w:w="236" w:type="dxa"/>
            <w:vAlign w:val="bottom"/>
          </w:tcPr>
          <w:p w14:paraId="084E0729" w14:textId="77777777" w:rsidR="00A4711E" w:rsidRPr="00494247" w:rsidRDefault="00A4711E" w:rsidP="00A4711E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566F8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191.34)</w:t>
            </w:r>
          </w:p>
        </w:tc>
      </w:tr>
      <w:tr w:rsidR="00A4711E" w:rsidRPr="00494247" w14:paraId="1E6698D6" w14:textId="77777777" w:rsidTr="00845A97">
        <w:trPr>
          <w:gridAfter w:val="1"/>
          <w:wAfter w:w="6" w:type="dxa"/>
          <w:trHeight w:val="149"/>
        </w:trPr>
        <w:tc>
          <w:tcPr>
            <w:tcW w:w="3492" w:type="dxa"/>
            <w:shd w:val="clear" w:color="auto" w:fill="auto"/>
          </w:tcPr>
          <w:p w14:paraId="5C719037" w14:textId="77777777" w:rsidR="00A4711E" w:rsidRPr="00494247" w:rsidRDefault="00A4711E" w:rsidP="00A4711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B66E31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024D5">
              <w:rPr>
                <w:rFonts w:ascii="Angsana New" w:hAnsi="Angsana New"/>
                <w:color w:val="000000"/>
                <w:sz w:val="30"/>
                <w:szCs w:val="30"/>
              </w:rPr>
              <w:t>98,578,147.99</w:t>
            </w:r>
          </w:p>
        </w:tc>
        <w:tc>
          <w:tcPr>
            <w:tcW w:w="284" w:type="dxa"/>
          </w:tcPr>
          <w:p w14:paraId="70AE09F7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14376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91,263,818.37</w:t>
            </w:r>
          </w:p>
        </w:tc>
        <w:tc>
          <w:tcPr>
            <w:tcW w:w="284" w:type="dxa"/>
          </w:tcPr>
          <w:p w14:paraId="1445F417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1D13F" w14:textId="77777777" w:rsidR="00A4711E" w:rsidRPr="0068086E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98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586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065.99</w:t>
            </w:r>
          </w:p>
        </w:tc>
        <w:tc>
          <w:tcPr>
            <w:tcW w:w="236" w:type="dxa"/>
            <w:vAlign w:val="center"/>
          </w:tcPr>
          <w:p w14:paraId="72B5553F" w14:textId="77777777" w:rsidR="00A4711E" w:rsidRPr="00494247" w:rsidRDefault="00A4711E" w:rsidP="00A4711E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4394A" w14:textId="77777777" w:rsidR="00A4711E" w:rsidRPr="00494247" w:rsidRDefault="00A4711E" w:rsidP="00A4711E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818.37</w:t>
            </w:r>
          </w:p>
        </w:tc>
      </w:tr>
      <w:tr w:rsidR="00720702" w:rsidRPr="00494247" w14:paraId="7BA8B63C" w14:textId="77777777" w:rsidTr="003A66D8">
        <w:trPr>
          <w:gridAfter w:val="1"/>
          <w:wAfter w:w="6" w:type="dxa"/>
          <w:trHeight w:val="149"/>
        </w:trPr>
        <w:tc>
          <w:tcPr>
            <w:tcW w:w="3492" w:type="dxa"/>
          </w:tcPr>
          <w:p w14:paraId="6102121F" w14:textId="77777777" w:rsidR="00720702" w:rsidRPr="00494247" w:rsidRDefault="00720702" w:rsidP="0072070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77E1AEF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BDC1D57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65E5644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20495D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AB6CBE" w14:textId="77777777" w:rsidR="00720702" w:rsidRPr="0068086E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477ADD0" w14:textId="77777777" w:rsidR="00720702" w:rsidRPr="00494247" w:rsidRDefault="00720702" w:rsidP="00720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4E53B08B" w14:textId="77777777" w:rsidR="00720702" w:rsidRPr="00494247" w:rsidRDefault="00720702" w:rsidP="00720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93702" w:rsidRPr="00494247" w14:paraId="5B9C2D3F" w14:textId="77777777" w:rsidTr="00945B9A">
        <w:trPr>
          <w:gridAfter w:val="1"/>
          <w:wAfter w:w="6" w:type="dxa"/>
          <w:trHeight w:val="149"/>
        </w:trPr>
        <w:tc>
          <w:tcPr>
            <w:tcW w:w="3492" w:type="dxa"/>
          </w:tcPr>
          <w:p w14:paraId="126411AA" w14:textId="77777777" w:rsidR="00A93702" w:rsidRPr="00494247" w:rsidRDefault="00A93702" w:rsidP="00A9370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64F99" w14:textId="77777777" w:rsidR="00A93702" w:rsidRPr="00494247" w:rsidRDefault="00A66060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060">
              <w:rPr>
                <w:rFonts w:ascii="Angsana New" w:hAnsi="Angsana New"/>
                <w:color w:val="000000"/>
                <w:sz w:val="30"/>
                <w:szCs w:val="30"/>
              </w:rPr>
              <w:t>25,749.42</w:t>
            </w:r>
          </w:p>
        </w:tc>
        <w:tc>
          <w:tcPr>
            <w:tcW w:w="284" w:type="dxa"/>
          </w:tcPr>
          <w:p w14:paraId="212853D6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324F583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1,491,870.00</w:t>
            </w:r>
          </w:p>
        </w:tc>
        <w:tc>
          <w:tcPr>
            <w:tcW w:w="284" w:type="dxa"/>
          </w:tcPr>
          <w:p w14:paraId="5BEB61FA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1AA748" w14:textId="77777777" w:rsidR="00A93702" w:rsidRPr="00577CEE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</w:rPr>
              <w:t>25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</w:rPr>
              <w:t>749.42</w:t>
            </w:r>
          </w:p>
        </w:tc>
        <w:tc>
          <w:tcPr>
            <w:tcW w:w="236" w:type="dxa"/>
            <w:vAlign w:val="center"/>
          </w:tcPr>
          <w:p w14:paraId="499071D6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456C022C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870.00</w:t>
            </w:r>
          </w:p>
        </w:tc>
      </w:tr>
      <w:tr w:rsidR="00A93702" w:rsidRPr="00494247" w14:paraId="08062FBD" w14:textId="77777777" w:rsidTr="00720702">
        <w:trPr>
          <w:gridAfter w:val="1"/>
          <w:wAfter w:w="6" w:type="dxa"/>
          <w:trHeight w:val="149"/>
        </w:trPr>
        <w:tc>
          <w:tcPr>
            <w:tcW w:w="3492" w:type="dxa"/>
          </w:tcPr>
          <w:p w14:paraId="1180ACDF" w14:textId="77777777" w:rsidR="00A93702" w:rsidRPr="00494247" w:rsidRDefault="00A93702" w:rsidP="00A9370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49878" w14:textId="77777777" w:rsidR="00A93702" w:rsidRPr="0068086E" w:rsidRDefault="008F43EE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43EE">
              <w:rPr>
                <w:rFonts w:ascii="Angsana New" w:hAnsi="Angsana New"/>
                <w:color w:val="000000"/>
                <w:sz w:val="30"/>
                <w:szCs w:val="30"/>
              </w:rPr>
              <w:t>4,374,929.58</w:t>
            </w:r>
          </w:p>
        </w:tc>
        <w:tc>
          <w:tcPr>
            <w:tcW w:w="284" w:type="dxa"/>
          </w:tcPr>
          <w:p w14:paraId="6409E292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6A45F6F8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5,411,781.49</w:t>
            </w:r>
          </w:p>
        </w:tc>
        <w:tc>
          <w:tcPr>
            <w:tcW w:w="284" w:type="dxa"/>
          </w:tcPr>
          <w:p w14:paraId="19207292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D802CA" w14:textId="77777777" w:rsidR="00A93702" w:rsidRPr="00577CEE" w:rsidRDefault="00906137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06137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90613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06137">
              <w:rPr>
                <w:rFonts w:ascii="Angsana New" w:hAnsi="Angsana New"/>
                <w:color w:val="000000"/>
                <w:sz w:val="30"/>
                <w:szCs w:val="30"/>
                <w:cs/>
              </w:rPr>
              <w:t>374</w:t>
            </w:r>
            <w:r w:rsidRPr="0090613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06137">
              <w:rPr>
                <w:rFonts w:ascii="Angsana New" w:hAnsi="Angsana New"/>
                <w:color w:val="000000"/>
                <w:sz w:val="30"/>
                <w:szCs w:val="30"/>
                <w:cs/>
              </w:rPr>
              <w:t>929.58</w:t>
            </w:r>
          </w:p>
        </w:tc>
        <w:tc>
          <w:tcPr>
            <w:tcW w:w="236" w:type="dxa"/>
            <w:vAlign w:val="center"/>
          </w:tcPr>
          <w:p w14:paraId="55EFB841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687C6A48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411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781.49</w:t>
            </w:r>
          </w:p>
        </w:tc>
      </w:tr>
      <w:tr w:rsidR="00A93702" w:rsidRPr="00494247" w14:paraId="4EB6979A" w14:textId="77777777" w:rsidTr="00DB1E68">
        <w:trPr>
          <w:gridAfter w:val="1"/>
          <w:wAfter w:w="6" w:type="dxa"/>
          <w:trHeight w:val="149"/>
        </w:trPr>
        <w:tc>
          <w:tcPr>
            <w:tcW w:w="3492" w:type="dxa"/>
            <w:shd w:val="clear" w:color="auto" w:fill="auto"/>
          </w:tcPr>
          <w:p w14:paraId="7062287E" w14:textId="77777777" w:rsidR="00A93702" w:rsidRPr="009356DB" w:rsidRDefault="00A93702" w:rsidP="00A93702">
            <w:pPr>
              <w:tabs>
                <w:tab w:val="left" w:pos="8040"/>
              </w:tabs>
              <w:spacing w:line="240" w:lineRule="auto"/>
              <w:ind w:left="615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ภาษีเงินได้นิติบุคลจ่ายล่วงหน้า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B86AE1" w14:textId="77777777" w:rsidR="00A93702" w:rsidRPr="00494247" w:rsidRDefault="00A66060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060">
              <w:rPr>
                <w:rFonts w:ascii="Angsana New" w:hAnsi="Angsana New"/>
                <w:color w:val="000000"/>
                <w:sz w:val="30"/>
                <w:szCs w:val="30"/>
              </w:rPr>
              <w:t>2,030,845.41</w:t>
            </w:r>
          </w:p>
        </w:tc>
        <w:tc>
          <w:tcPr>
            <w:tcW w:w="284" w:type="dxa"/>
          </w:tcPr>
          <w:p w14:paraId="3DE8EC04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BB32AB9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2,030,845.41</w:t>
            </w:r>
          </w:p>
        </w:tc>
        <w:tc>
          <w:tcPr>
            <w:tcW w:w="284" w:type="dxa"/>
          </w:tcPr>
          <w:p w14:paraId="137AD546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549EA4" w14:textId="77777777" w:rsidR="00A93702" w:rsidRPr="00577CEE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</w:rPr>
              <w:t>030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</w:rPr>
              <w:t>845.41</w:t>
            </w:r>
          </w:p>
        </w:tc>
        <w:tc>
          <w:tcPr>
            <w:tcW w:w="236" w:type="dxa"/>
            <w:vAlign w:val="center"/>
          </w:tcPr>
          <w:p w14:paraId="4B56ECF8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60CDB571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030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845.41</w:t>
            </w:r>
          </w:p>
        </w:tc>
      </w:tr>
      <w:tr w:rsidR="00A93702" w:rsidRPr="00494247" w14:paraId="3D0D13E0" w14:textId="77777777" w:rsidTr="00625184">
        <w:trPr>
          <w:gridAfter w:val="1"/>
          <w:wAfter w:w="6" w:type="dxa"/>
          <w:trHeight w:val="149"/>
        </w:trPr>
        <w:tc>
          <w:tcPr>
            <w:tcW w:w="3492" w:type="dxa"/>
            <w:shd w:val="clear" w:color="auto" w:fill="auto"/>
          </w:tcPr>
          <w:p w14:paraId="4DE2C9D5" w14:textId="77777777" w:rsidR="00A93702" w:rsidRPr="00494247" w:rsidRDefault="00A93702" w:rsidP="00A93702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65D6E2" w14:textId="77777777" w:rsidR="00A93702" w:rsidRPr="00494247" w:rsidRDefault="00DF5F50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5F50">
              <w:rPr>
                <w:rFonts w:ascii="Angsana New" w:hAnsi="Angsana New"/>
                <w:color w:val="000000"/>
                <w:sz w:val="30"/>
                <w:szCs w:val="30"/>
              </w:rPr>
              <w:t>1,294,256.31</w:t>
            </w:r>
          </w:p>
        </w:tc>
        <w:tc>
          <w:tcPr>
            <w:tcW w:w="284" w:type="dxa"/>
            <w:shd w:val="clear" w:color="auto" w:fill="auto"/>
          </w:tcPr>
          <w:p w14:paraId="2DF16229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4F925E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1,464,070.20</w:t>
            </w:r>
          </w:p>
        </w:tc>
        <w:tc>
          <w:tcPr>
            <w:tcW w:w="284" w:type="dxa"/>
            <w:shd w:val="clear" w:color="auto" w:fill="auto"/>
          </w:tcPr>
          <w:p w14:paraId="27AEE0F7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F91BC6" w14:textId="77777777" w:rsidR="00A93702" w:rsidRPr="00577CEE" w:rsidRDefault="005377B8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377B8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5377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77B8">
              <w:rPr>
                <w:rFonts w:ascii="Angsana New" w:hAnsi="Angsana New"/>
                <w:color w:val="000000"/>
                <w:sz w:val="30"/>
                <w:szCs w:val="30"/>
                <w:cs/>
              </w:rPr>
              <w:t>046</w:t>
            </w:r>
            <w:r w:rsidRPr="005377B8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377B8">
              <w:rPr>
                <w:rFonts w:ascii="Angsana New" w:hAnsi="Angsana New"/>
                <w:color w:val="000000"/>
                <w:sz w:val="30"/>
                <w:szCs w:val="30"/>
                <w:cs/>
              </w:rPr>
              <w:t>371.81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AB7609" w14:textId="77777777" w:rsidR="00A93702" w:rsidRPr="00494247" w:rsidRDefault="00A93702" w:rsidP="00A93702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9DC21E4" w14:textId="77777777" w:rsidR="00A93702" w:rsidRPr="00494247" w:rsidRDefault="00A93702" w:rsidP="00A9370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571.23</w:t>
            </w:r>
          </w:p>
        </w:tc>
      </w:tr>
      <w:tr w:rsidR="00B83446" w:rsidRPr="00494247" w14:paraId="25B1C4B3" w14:textId="77777777" w:rsidTr="00625184">
        <w:trPr>
          <w:gridAfter w:val="1"/>
          <w:wAfter w:w="6" w:type="dxa"/>
          <w:trHeight w:val="149"/>
        </w:trPr>
        <w:tc>
          <w:tcPr>
            <w:tcW w:w="3492" w:type="dxa"/>
          </w:tcPr>
          <w:p w14:paraId="39C04F5E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E50A6D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19E92" w14:textId="77777777" w:rsidR="00B83446" w:rsidRPr="00494247" w:rsidRDefault="00A66060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060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  <w:tc>
          <w:tcPr>
            <w:tcW w:w="284" w:type="dxa"/>
            <w:shd w:val="clear" w:color="auto" w:fill="auto"/>
          </w:tcPr>
          <w:p w14:paraId="361CFD37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AE6F9" w14:textId="77777777" w:rsidR="00B83446" w:rsidRPr="006F5D9E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(156,942.80)</w:t>
            </w:r>
          </w:p>
        </w:tc>
        <w:tc>
          <w:tcPr>
            <w:tcW w:w="284" w:type="dxa"/>
            <w:shd w:val="clear" w:color="auto" w:fill="auto"/>
          </w:tcPr>
          <w:p w14:paraId="35EB9694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C877B" w14:textId="77777777" w:rsidR="00B83446" w:rsidRPr="00577CEE" w:rsidRDefault="00A93702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93702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  <w:tc>
          <w:tcPr>
            <w:tcW w:w="236" w:type="dxa"/>
            <w:vAlign w:val="center"/>
          </w:tcPr>
          <w:p w14:paraId="57E639BF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364239D7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942.80)</w:t>
            </w:r>
          </w:p>
        </w:tc>
      </w:tr>
      <w:tr w:rsidR="00B83446" w:rsidRPr="00494247" w14:paraId="02769C79" w14:textId="77777777" w:rsidTr="00625184">
        <w:trPr>
          <w:gridAfter w:val="1"/>
          <w:wAfter w:w="6" w:type="dxa"/>
          <w:trHeight w:val="149"/>
        </w:trPr>
        <w:tc>
          <w:tcPr>
            <w:tcW w:w="3492" w:type="dxa"/>
          </w:tcPr>
          <w:p w14:paraId="2FD3C778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80229" w14:textId="77777777" w:rsidR="00B83446" w:rsidRPr="00494247" w:rsidRDefault="00DF5F50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F5F50">
              <w:rPr>
                <w:rFonts w:ascii="Angsana New" w:hAnsi="Angsana New"/>
                <w:color w:val="000000"/>
                <w:sz w:val="30"/>
                <w:szCs w:val="30"/>
              </w:rPr>
              <w:t>7,568,837.92</w:t>
            </w:r>
          </w:p>
        </w:tc>
        <w:tc>
          <w:tcPr>
            <w:tcW w:w="284" w:type="dxa"/>
            <w:shd w:val="clear" w:color="auto" w:fill="auto"/>
          </w:tcPr>
          <w:p w14:paraId="6497C83E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9DB33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10,241,624.30</w:t>
            </w:r>
          </w:p>
        </w:tc>
        <w:tc>
          <w:tcPr>
            <w:tcW w:w="284" w:type="dxa"/>
            <w:shd w:val="clear" w:color="auto" w:fill="auto"/>
          </w:tcPr>
          <w:p w14:paraId="7F8B03D9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F913F" w14:textId="77777777" w:rsidR="00B83446" w:rsidRPr="00577CEE" w:rsidRDefault="00BB5344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5344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BB534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5344">
              <w:rPr>
                <w:rFonts w:ascii="Angsana New" w:hAnsi="Angsana New"/>
                <w:color w:val="000000"/>
                <w:sz w:val="30"/>
                <w:szCs w:val="30"/>
                <w:cs/>
              </w:rPr>
              <w:t>320</w:t>
            </w:r>
            <w:r w:rsidRPr="00BB534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B5344">
              <w:rPr>
                <w:rFonts w:ascii="Angsana New" w:hAnsi="Angsana New"/>
                <w:color w:val="000000"/>
                <w:sz w:val="30"/>
                <w:szCs w:val="30"/>
                <w:cs/>
              </w:rPr>
              <w:t>953.42</w:t>
            </w:r>
          </w:p>
        </w:tc>
        <w:tc>
          <w:tcPr>
            <w:tcW w:w="236" w:type="dxa"/>
            <w:vAlign w:val="center"/>
          </w:tcPr>
          <w:p w14:paraId="3D13E9A4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7048E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040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125.33</w:t>
            </w:r>
          </w:p>
        </w:tc>
      </w:tr>
      <w:tr w:rsidR="00B83446" w:rsidRPr="00494247" w14:paraId="0EAEF82A" w14:textId="77777777" w:rsidTr="00625184">
        <w:trPr>
          <w:gridAfter w:val="1"/>
          <w:wAfter w:w="6" w:type="dxa"/>
          <w:trHeight w:val="149"/>
        </w:trPr>
        <w:tc>
          <w:tcPr>
            <w:tcW w:w="3492" w:type="dxa"/>
            <w:vAlign w:val="center"/>
          </w:tcPr>
          <w:p w14:paraId="1B5D7C1E" w14:textId="77777777" w:rsidR="00B83446" w:rsidRPr="009E4803" w:rsidRDefault="00B83446" w:rsidP="00B8344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9E48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9E48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F3A2E" w14:textId="77777777" w:rsidR="00B83446" w:rsidRPr="007C4E27" w:rsidRDefault="00DF5F50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F5F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106,146,985.91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17D8CC" w14:textId="77777777" w:rsidR="00B83446" w:rsidRPr="00FB7C83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E4B4BE" w14:textId="77777777" w:rsidR="00B83446" w:rsidRPr="00FB7C83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101,505,442.67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F6C46D" w14:textId="77777777" w:rsidR="00B83446" w:rsidRPr="00FB7C83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A6D8D" w14:textId="77777777" w:rsidR="00B83446" w:rsidRPr="007C4E27" w:rsidRDefault="00BB5344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B53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105</w:t>
            </w:r>
            <w:r w:rsidRPr="00BB534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B53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907</w:t>
            </w:r>
            <w:r w:rsidRPr="00BB534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B53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019.41</w:t>
            </w:r>
          </w:p>
        </w:tc>
        <w:tc>
          <w:tcPr>
            <w:tcW w:w="236" w:type="dxa"/>
            <w:vAlign w:val="bottom"/>
          </w:tcPr>
          <w:p w14:paraId="5AA99FE6" w14:textId="77777777" w:rsidR="00B83446" w:rsidRPr="00FB7C83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8270D" w14:textId="77777777" w:rsidR="00B83446" w:rsidRPr="00FB7C83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101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303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943.70</w:t>
            </w:r>
          </w:p>
        </w:tc>
      </w:tr>
    </w:tbl>
    <w:p w14:paraId="69731FF3" w14:textId="77777777" w:rsidR="005274DC" w:rsidRPr="005274DC" w:rsidRDefault="005274DC" w:rsidP="00D35F36">
      <w:pPr>
        <w:spacing w:line="240" w:lineRule="auto"/>
        <w:rPr>
          <w:rFonts w:ascii="Angsana New" w:hAnsi="Angsana New"/>
          <w:sz w:val="16"/>
          <w:szCs w:val="16"/>
        </w:rPr>
      </w:pPr>
    </w:p>
    <w:p w14:paraId="009D8C11" w14:textId="77777777" w:rsidR="00E41B43" w:rsidRPr="00D35F36" w:rsidRDefault="0076023E" w:rsidP="00D35F36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33250">
        <w:rPr>
          <w:rFonts w:ascii="Angsana New" w:hAnsi="Angsana New"/>
          <w:sz w:val="30"/>
          <w:szCs w:val="30"/>
          <w:cs/>
        </w:rPr>
        <w:t>ก</w:t>
      </w:r>
      <w:r w:rsidR="00E97697" w:rsidRPr="00533250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Pr="0053325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2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01"/>
        <w:gridCol w:w="1417"/>
        <w:gridCol w:w="283"/>
        <w:gridCol w:w="1418"/>
        <w:gridCol w:w="283"/>
        <w:gridCol w:w="1418"/>
        <w:gridCol w:w="236"/>
        <w:gridCol w:w="1465"/>
      </w:tblGrid>
      <w:tr w:rsidR="003A66D8" w:rsidRPr="00494247" w14:paraId="340BE131" w14:textId="77777777" w:rsidTr="003A66D8">
        <w:tc>
          <w:tcPr>
            <w:tcW w:w="2901" w:type="dxa"/>
            <w:shd w:val="clear" w:color="auto" w:fill="auto"/>
          </w:tcPr>
          <w:p w14:paraId="37131309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CE1636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0A370809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C3C02D4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14:paraId="25457CBF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75CF7D6E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A66D8" w:rsidRPr="00494247" w14:paraId="454EA974" w14:textId="77777777" w:rsidTr="003A66D8">
        <w:tc>
          <w:tcPr>
            <w:tcW w:w="2901" w:type="dxa"/>
            <w:shd w:val="clear" w:color="auto" w:fill="auto"/>
          </w:tcPr>
          <w:p w14:paraId="46CAF4EF" w14:textId="77777777" w:rsidR="003A66D8" w:rsidRPr="00494247" w:rsidRDefault="003A66D8" w:rsidP="003A66D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73235062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CCFBE75" w14:textId="77777777" w:rsidR="003A66D8" w:rsidRPr="00494247" w:rsidRDefault="003A66D8" w:rsidP="003A66D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CA55E9" w14:textId="77777777" w:rsidR="003A66D8" w:rsidRPr="00494247" w:rsidRDefault="003A66D8" w:rsidP="003A66D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3446" w:rsidRPr="00494247" w14:paraId="6FC597E0" w14:textId="77777777" w:rsidTr="003A66D8">
        <w:tc>
          <w:tcPr>
            <w:tcW w:w="2901" w:type="dxa"/>
            <w:shd w:val="clear" w:color="auto" w:fill="auto"/>
          </w:tcPr>
          <w:p w14:paraId="75C7B0DD" w14:textId="77777777" w:rsidR="00B83446" w:rsidRPr="00494247" w:rsidRDefault="00B83446" w:rsidP="00B8344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8D8F371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5FFF1EC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6F0A33B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3" w:type="dxa"/>
          </w:tcPr>
          <w:p w14:paraId="18B2E6A0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659F3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FF5803D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59083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B83446" w:rsidRPr="00494247" w14:paraId="2FF04A9B" w14:textId="77777777" w:rsidTr="00DB699A">
        <w:trPr>
          <w:trHeight w:val="203"/>
        </w:trPr>
        <w:tc>
          <w:tcPr>
            <w:tcW w:w="2901" w:type="dxa"/>
            <w:shd w:val="clear" w:color="auto" w:fill="auto"/>
          </w:tcPr>
          <w:p w14:paraId="0A60659D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ลูกหนี้ยังไม่ครบกำหนดชำระ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6E79E" w14:textId="77777777" w:rsidR="00B83446" w:rsidRPr="00494247" w:rsidRDefault="00D6575E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575E">
              <w:rPr>
                <w:rFonts w:ascii="Angsana New" w:hAnsi="Angsana New"/>
                <w:color w:val="000000"/>
                <w:sz w:val="30"/>
                <w:szCs w:val="30"/>
              </w:rPr>
              <w:t>45,705,367.98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9058FE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6B2AB69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40,826,034.25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F66E29E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0A189" w14:textId="77777777" w:rsidR="00B83446" w:rsidRPr="00DB699A" w:rsidRDefault="00DB699A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705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367.98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11F251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5189D655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826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034.25</w:t>
            </w:r>
          </w:p>
        </w:tc>
      </w:tr>
      <w:tr w:rsidR="00B83446" w:rsidRPr="00494247" w14:paraId="05C41E58" w14:textId="77777777" w:rsidTr="00DB699A">
        <w:trPr>
          <w:trHeight w:val="203"/>
        </w:trPr>
        <w:tc>
          <w:tcPr>
            <w:tcW w:w="2901" w:type="dxa"/>
            <w:shd w:val="clear" w:color="auto" w:fill="auto"/>
          </w:tcPr>
          <w:p w14:paraId="306AD9FA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ลูกหนี้เกินกำหนดชำระ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9121B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E7857D2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9CDEE1B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C343AFA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C7795C" w14:textId="77777777" w:rsidR="00B83446" w:rsidRPr="00DB699A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187B7E2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 w14:paraId="3EA61D70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83446" w:rsidRPr="00494247" w14:paraId="64B029EB" w14:textId="77777777" w:rsidTr="00DB699A">
        <w:trPr>
          <w:trHeight w:val="203"/>
        </w:trPr>
        <w:tc>
          <w:tcPr>
            <w:tcW w:w="2901" w:type="dxa"/>
            <w:shd w:val="clear" w:color="auto" w:fill="auto"/>
          </w:tcPr>
          <w:p w14:paraId="4FCCC27A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น้อยกว่า 3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4D981C" w14:textId="77777777" w:rsidR="00B83446" w:rsidRPr="00494247" w:rsidRDefault="00D6575E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575E">
              <w:rPr>
                <w:rFonts w:ascii="Angsana New" w:hAnsi="Angsana New"/>
                <w:color w:val="000000"/>
                <w:sz w:val="30"/>
                <w:szCs w:val="30"/>
              </w:rPr>
              <w:t>47,590,445.73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4D1698D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CB17F9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45,118,040.13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636573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37DD3F" w14:textId="77777777" w:rsidR="00B83446" w:rsidRPr="00DB699A" w:rsidRDefault="00DB699A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47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598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363.73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2F8604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E350FE9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118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040.1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B83446" w:rsidRPr="00494247" w14:paraId="3A077A2D" w14:textId="77777777" w:rsidTr="00DB699A">
        <w:trPr>
          <w:trHeight w:val="203"/>
        </w:trPr>
        <w:tc>
          <w:tcPr>
            <w:tcW w:w="2901" w:type="dxa"/>
            <w:shd w:val="clear" w:color="auto" w:fill="auto"/>
          </w:tcPr>
          <w:p w14:paraId="55451920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3 เดือน ถึง 6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E1CB06" w14:textId="77777777" w:rsidR="00B83446" w:rsidRPr="00494247" w:rsidRDefault="00D6575E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575E">
              <w:rPr>
                <w:rFonts w:ascii="Angsana New" w:hAnsi="Angsana New"/>
                <w:color w:val="000000"/>
                <w:sz w:val="30"/>
                <w:szCs w:val="30"/>
              </w:rPr>
              <w:t>3,584,067.74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F367C53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4C3925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3,467,534.56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F3914BB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DD5766" w14:textId="77777777" w:rsidR="00B83446" w:rsidRPr="00DB699A" w:rsidRDefault="00DB699A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584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067.74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56EBB80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41BD001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467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534.56</w:t>
            </w:r>
          </w:p>
        </w:tc>
      </w:tr>
      <w:tr w:rsidR="00B83446" w:rsidRPr="00494247" w14:paraId="57A2F083" w14:textId="77777777" w:rsidTr="00DB699A">
        <w:trPr>
          <w:trHeight w:val="149"/>
        </w:trPr>
        <w:tc>
          <w:tcPr>
            <w:tcW w:w="2901" w:type="dxa"/>
            <w:shd w:val="clear" w:color="auto" w:fill="auto"/>
          </w:tcPr>
          <w:p w14:paraId="4BE6D295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6 เดือน ถึง 12 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298DD8" w14:textId="77777777" w:rsidR="00B83446" w:rsidRPr="00494247" w:rsidRDefault="00D6575E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575E">
              <w:rPr>
                <w:rFonts w:ascii="Angsana New" w:hAnsi="Angsana New"/>
                <w:color w:val="000000"/>
                <w:sz w:val="30"/>
                <w:szCs w:val="30"/>
              </w:rPr>
              <w:t>3,675,231.06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2339100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4E9ED0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2,864,631.79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2F8E65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7683D8" w14:textId="77777777" w:rsidR="00B83446" w:rsidRPr="00DB699A" w:rsidRDefault="00DB699A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675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231.06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2ACD66D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BAAEF16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864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631.79</w:t>
            </w:r>
          </w:p>
        </w:tc>
      </w:tr>
      <w:tr w:rsidR="00B83446" w:rsidRPr="00494247" w14:paraId="24B650B5" w14:textId="77777777" w:rsidTr="00DB699A">
        <w:trPr>
          <w:trHeight w:val="149"/>
        </w:trPr>
        <w:tc>
          <w:tcPr>
            <w:tcW w:w="2901" w:type="dxa"/>
            <w:shd w:val="clear" w:color="auto" w:fill="auto"/>
          </w:tcPr>
          <w:p w14:paraId="20F1C368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ind w:left="135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-  มากกว่า 12 เดือน ขึ้นไป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2433F" w14:textId="77777777" w:rsidR="00B83446" w:rsidRPr="00494247" w:rsidRDefault="00D6575E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575E">
              <w:rPr>
                <w:rFonts w:ascii="Angsana New" w:hAnsi="Angsana New"/>
                <w:color w:val="000000"/>
                <w:sz w:val="30"/>
                <w:szCs w:val="30"/>
              </w:rPr>
              <w:t>4,416,536.70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43AB942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1C5B5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3,420,768.98 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F6A9B73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A7DCB" w14:textId="77777777" w:rsidR="00B83446" w:rsidRPr="00DB699A" w:rsidRDefault="00DB699A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416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536.70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18A7B1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0E60E10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420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768.98</w:t>
            </w:r>
          </w:p>
        </w:tc>
      </w:tr>
      <w:tr w:rsidR="00B83446" w:rsidRPr="00494247" w14:paraId="7524E800" w14:textId="77777777" w:rsidTr="00DB699A">
        <w:trPr>
          <w:trHeight w:val="149"/>
        </w:trPr>
        <w:tc>
          <w:tcPr>
            <w:tcW w:w="2901" w:type="dxa"/>
            <w:shd w:val="clear" w:color="auto" w:fill="auto"/>
          </w:tcPr>
          <w:p w14:paraId="014301E1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BCB37" w14:textId="77777777" w:rsidR="00B83446" w:rsidRPr="00494247" w:rsidRDefault="00BD3984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984">
              <w:rPr>
                <w:rFonts w:ascii="Angsana New" w:hAnsi="Angsana New"/>
                <w:color w:val="000000"/>
                <w:sz w:val="30"/>
                <w:szCs w:val="30"/>
              </w:rPr>
              <w:t>104,971,649.21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9FB27C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08EF22E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95,697,009.71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EDC9EE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89164" w14:textId="77777777" w:rsidR="00B83446" w:rsidRPr="00DB699A" w:rsidRDefault="00DB699A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104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979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</w:rPr>
              <w:t>567.21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59E92AD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</w:tcPr>
          <w:p w14:paraId="3F6DDF86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697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009.71</w:t>
            </w:r>
          </w:p>
        </w:tc>
      </w:tr>
      <w:tr w:rsidR="00B83446" w:rsidRPr="00494247" w14:paraId="6151E134" w14:textId="77777777" w:rsidTr="00DB699A">
        <w:trPr>
          <w:trHeight w:val="149"/>
        </w:trPr>
        <w:tc>
          <w:tcPr>
            <w:tcW w:w="2901" w:type="dxa"/>
            <w:shd w:val="clear" w:color="auto" w:fill="auto"/>
          </w:tcPr>
          <w:p w14:paraId="23E53D6A" w14:textId="77777777" w:rsidR="00B83446" w:rsidRPr="00494247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1D743" w14:textId="77777777" w:rsidR="00B83446" w:rsidRPr="00494247" w:rsidRDefault="00BD3984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984">
              <w:rPr>
                <w:rFonts w:ascii="Angsana New" w:hAnsi="Angsana New"/>
                <w:color w:val="000000"/>
                <w:sz w:val="30"/>
                <w:szCs w:val="30"/>
              </w:rPr>
              <w:t>(6,393,501.22)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5BF152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5914F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(4,433,191.34)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7E45837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1931FD" w14:textId="77777777" w:rsidR="00B83446" w:rsidRPr="00DB699A" w:rsidRDefault="00DB699A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(6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393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501.22)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9F820F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3D4D80C5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191.34)</w:t>
            </w:r>
          </w:p>
        </w:tc>
      </w:tr>
      <w:tr w:rsidR="00B83446" w:rsidRPr="00494247" w14:paraId="7BD155F0" w14:textId="77777777" w:rsidTr="00DB699A">
        <w:trPr>
          <w:trHeight w:val="149"/>
        </w:trPr>
        <w:tc>
          <w:tcPr>
            <w:tcW w:w="2901" w:type="dxa"/>
            <w:shd w:val="clear" w:color="auto" w:fill="auto"/>
          </w:tcPr>
          <w:p w14:paraId="1D39675A" w14:textId="77777777" w:rsidR="00B83446" w:rsidRPr="00926A2B" w:rsidRDefault="00B83446" w:rsidP="00B8344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26A2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3EAAE8" w14:textId="77777777" w:rsidR="00B83446" w:rsidRPr="00926A2B" w:rsidRDefault="00BD3984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D3984">
              <w:rPr>
                <w:rFonts w:ascii="Angsana New" w:hAnsi="Angsana New"/>
                <w:color w:val="000000"/>
                <w:sz w:val="30"/>
                <w:szCs w:val="30"/>
              </w:rPr>
              <w:t>98,578,147.99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F5D80" w14:textId="77777777" w:rsidR="00B83446" w:rsidRPr="00926A2B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2BB77" w14:textId="77777777" w:rsidR="00B83446" w:rsidRPr="00926A2B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91,263,818.37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7E6E0B" w14:textId="77777777" w:rsidR="00B83446" w:rsidRPr="00926A2B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05D1C" w14:textId="77777777" w:rsidR="00B83446" w:rsidRPr="00DB699A" w:rsidRDefault="00DB699A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98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586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B699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065.99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10CF17" w14:textId="77777777" w:rsidR="00B83446" w:rsidRPr="00926A2B" w:rsidRDefault="00B83446" w:rsidP="00B83446">
            <w:pPr>
              <w:tabs>
                <w:tab w:val="decimal" w:pos="1451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58FFB" w14:textId="77777777" w:rsidR="00B83446" w:rsidRPr="00926A2B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263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818.37</w:t>
            </w:r>
          </w:p>
        </w:tc>
      </w:tr>
    </w:tbl>
    <w:p w14:paraId="28DADC83" w14:textId="77777777" w:rsidR="005274DC" w:rsidRDefault="005274DC" w:rsidP="005274DC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b/>
          <w:bCs/>
          <w:sz w:val="30"/>
          <w:szCs w:val="30"/>
        </w:rPr>
      </w:pPr>
    </w:p>
    <w:p w14:paraId="6F4A5F09" w14:textId="77777777" w:rsidR="00D35F36" w:rsidRPr="00D35F36" w:rsidRDefault="00D35F36" w:rsidP="005274D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ind w:hanging="720"/>
        <w:contextualSpacing w:val="0"/>
        <w:jc w:val="both"/>
        <w:rPr>
          <w:rFonts w:ascii="Angsana New" w:hAnsi="Angsana New"/>
          <w:b/>
          <w:bCs/>
          <w:vanish/>
          <w:sz w:val="30"/>
          <w:szCs w:val="30"/>
          <w:cs/>
          <w:lang w:val="en-GB"/>
        </w:rPr>
      </w:pPr>
    </w:p>
    <w:p w14:paraId="132CC71F" w14:textId="77777777" w:rsidR="004A5132" w:rsidRPr="00AC69F6" w:rsidRDefault="004A5132" w:rsidP="005274DC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C69F6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AD6A01" w:rsidRPr="00AC69F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64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35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814369" w:rsidRPr="00494247" w14:paraId="47DD978E" w14:textId="77777777" w:rsidTr="00296CD8">
        <w:tc>
          <w:tcPr>
            <w:tcW w:w="2835" w:type="dxa"/>
          </w:tcPr>
          <w:p w14:paraId="37DFA4A3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BBD9C8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9E9BF5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DD1D8BA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741F6E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7FE679DA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4369" w:rsidRPr="00494247" w14:paraId="3A265BD8" w14:textId="77777777" w:rsidTr="0068086E">
        <w:trPr>
          <w:gridAfter w:val="1"/>
          <w:wAfter w:w="10" w:type="dxa"/>
        </w:trPr>
        <w:tc>
          <w:tcPr>
            <w:tcW w:w="2835" w:type="dxa"/>
          </w:tcPr>
          <w:p w14:paraId="1B0C0A11" w14:textId="77777777" w:rsidR="00814369" w:rsidRPr="00494247" w:rsidRDefault="00814369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37EADBBC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7FC7F8E" w14:textId="77777777" w:rsidR="00814369" w:rsidRPr="00494247" w:rsidRDefault="00814369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3" w:type="dxa"/>
            <w:gridSpan w:val="3"/>
            <w:tcBorders>
              <w:bottom w:val="single" w:sz="4" w:space="0" w:color="auto"/>
            </w:tcBorders>
          </w:tcPr>
          <w:p w14:paraId="3CB656A2" w14:textId="77777777" w:rsidR="00814369" w:rsidRPr="00494247" w:rsidRDefault="00814369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3446" w:rsidRPr="00494247" w14:paraId="02E32630" w14:textId="77777777" w:rsidTr="0068086E">
        <w:tc>
          <w:tcPr>
            <w:tcW w:w="2835" w:type="dxa"/>
          </w:tcPr>
          <w:p w14:paraId="6C9E42E2" w14:textId="77777777" w:rsidR="00B83446" w:rsidRPr="00494247" w:rsidRDefault="00B83446" w:rsidP="00B8344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E78DB01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76756D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5483BC0D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  <w:tc>
          <w:tcPr>
            <w:tcW w:w="284" w:type="dxa"/>
          </w:tcPr>
          <w:p w14:paraId="5CD21650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02AEE1DE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1BBD38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6D054" w14:textId="77777777" w:rsidR="00B83446" w:rsidRPr="003A66D8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1429BF" w:rsidRPr="00494247" w14:paraId="632F04E0" w14:textId="77777777" w:rsidTr="00945B9A">
        <w:trPr>
          <w:trHeight w:val="203"/>
        </w:trPr>
        <w:tc>
          <w:tcPr>
            <w:tcW w:w="2835" w:type="dxa"/>
          </w:tcPr>
          <w:p w14:paraId="5F3CB768" w14:textId="77777777" w:rsidR="001429BF" w:rsidRPr="00494247" w:rsidRDefault="001429BF" w:rsidP="001429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504EC" w14:textId="77777777" w:rsidR="001429BF" w:rsidRPr="00494247" w:rsidRDefault="00D303CB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03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55,904,917.79</w:t>
            </w:r>
          </w:p>
        </w:tc>
        <w:tc>
          <w:tcPr>
            <w:tcW w:w="236" w:type="dxa"/>
          </w:tcPr>
          <w:p w14:paraId="53AAB10B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656CEA2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59,733,185.81 </w:t>
            </w:r>
          </w:p>
        </w:tc>
        <w:tc>
          <w:tcPr>
            <w:tcW w:w="284" w:type="dxa"/>
          </w:tcPr>
          <w:p w14:paraId="5B41FC4F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0D794C47" w14:textId="77777777" w:rsidR="001429BF" w:rsidRPr="00613CA0" w:rsidRDefault="009A4F7B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4F7B">
              <w:rPr>
                <w:rFonts w:ascii="Angsana New" w:hAnsi="Angsana New"/>
                <w:color w:val="000000"/>
                <w:sz w:val="30"/>
                <w:szCs w:val="30"/>
                <w:cs/>
              </w:rPr>
              <w:t>55</w:t>
            </w:r>
            <w:r w:rsidRPr="009A4F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A4F7B">
              <w:rPr>
                <w:rFonts w:ascii="Angsana New" w:hAnsi="Angsana New"/>
                <w:color w:val="000000"/>
                <w:sz w:val="30"/>
                <w:szCs w:val="30"/>
                <w:cs/>
              </w:rPr>
              <w:t>904</w:t>
            </w:r>
            <w:r w:rsidRPr="009A4F7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A4F7B">
              <w:rPr>
                <w:rFonts w:ascii="Angsana New" w:hAnsi="Angsana New"/>
                <w:color w:val="000000"/>
                <w:sz w:val="30"/>
                <w:szCs w:val="30"/>
                <w:cs/>
              </w:rPr>
              <w:t>917.79</w:t>
            </w:r>
          </w:p>
        </w:tc>
        <w:tc>
          <w:tcPr>
            <w:tcW w:w="236" w:type="dxa"/>
            <w:vAlign w:val="center"/>
          </w:tcPr>
          <w:p w14:paraId="016FF0A6" w14:textId="77777777" w:rsidR="001429BF" w:rsidRPr="00494247" w:rsidRDefault="001429BF" w:rsidP="001429B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3E6FD444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59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733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185.81</w:t>
            </w:r>
          </w:p>
        </w:tc>
      </w:tr>
      <w:tr w:rsidR="001429BF" w:rsidRPr="00494247" w14:paraId="05B7444A" w14:textId="77777777" w:rsidTr="00945B9A">
        <w:trPr>
          <w:trHeight w:val="203"/>
        </w:trPr>
        <w:tc>
          <w:tcPr>
            <w:tcW w:w="2835" w:type="dxa"/>
          </w:tcPr>
          <w:p w14:paraId="1DDAF851" w14:textId="77777777" w:rsidR="001429BF" w:rsidRPr="00613CA0" w:rsidRDefault="001429BF" w:rsidP="001429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งานระหว่างทำ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750753" w14:textId="77777777" w:rsidR="001429BF" w:rsidRPr="00613CA0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E03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614,038.22 </w:t>
            </w:r>
          </w:p>
        </w:tc>
        <w:tc>
          <w:tcPr>
            <w:tcW w:w="236" w:type="dxa"/>
          </w:tcPr>
          <w:p w14:paraId="48A6FB6E" w14:textId="77777777" w:rsidR="001429BF" w:rsidRPr="00613CA0" w:rsidRDefault="001429BF" w:rsidP="001429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4908839A" w14:textId="77777777" w:rsidR="001429BF" w:rsidRPr="00613CA0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257,063.69 </w:t>
            </w:r>
          </w:p>
        </w:tc>
        <w:tc>
          <w:tcPr>
            <w:tcW w:w="284" w:type="dxa"/>
          </w:tcPr>
          <w:p w14:paraId="66AD8036" w14:textId="77777777" w:rsidR="001429BF" w:rsidRPr="00613CA0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shd w:val="clear" w:color="auto" w:fill="auto"/>
          </w:tcPr>
          <w:p w14:paraId="291C8C95" w14:textId="77777777" w:rsidR="001429BF" w:rsidRPr="00613CA0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5FD7">
              <w:rPr>
                <w:rFonts w:ascii="Angsana New" w:hAnsi="Angsana New"/>
                <w:color w:val="000000"/>
                <w:sz w:val="30"/>
                <w:szCs w:val="30"/>
                <w:cs/>
              </w:rPr>
              <w:t>614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  <w:cs/>
              </w:rPr>
              <w:t>038.22</w:t>
            </w:r>
          </w:p>
        </w:tc>
        <w:tc>
          <w:tcPr>
            <w:tcW w:w="236" w:type="dxa"/>
            <w:vAlign w:val="center"/>
          </w:tcPr>
          <w:p w14:paraId="4749F85C" w14:textId="77777777" w:rsidR="001429BF" w:rsidRPr="00613CA0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31" w:type="dxa"/>
            <w:gridSpan w:val="2"/>
          </w:tcPr>
          <w:p w14:paraId="7BC9BF27" w14:textId="77777777" w:rsidR="001429BF" w:rsidRPr="00613CA0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257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063.69</w:t>
            </w:r>
          </w:p>
        </w:tc>
      </w:tr>
      <w:tr w:rsidR="001429BF" w:rsidRPr="00494247" w14:paraId="4DF3D883" w14:textId="77777777" w:rsidTr="00945B9A">
        <w:trPr>
          <w:trHeight w:val="203"/>
        </w:trPr>
        <w:tc>
          <w:tcPr>
            <w:tcW w:w="2835" w:type="dxa"/>
          </w:tcPr>
          <w:p w14:paraId="62C38DF1" w14:textId="77777777" w:rsidR="001429BF" w:rsidRPr="00494247" w:rsidRDefault="001429BF" w:rsidP="001429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294633" w14:textId="77777777" w:rsidR="001429BF" w:rsidRPr="0068086E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E03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94,866,310.23 </w:t>
            </w:r>
          </w:p>
        </w:tc>
        <w:tc>
          <w:tcPr>
            <w:tcW w:w="236" w:type="dxa"/>
            <w:shd w:val="clear" w:color="auto" w:fill="auto"/>
          </w:tcPr>
          <w:p w14:paraId="6176B85D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28BBD94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89,537,676.47 </w:t>
            </w:r>
          </w:p>
        </w:tc>
        <w:tc>
          <w:tcPr>
            <w:tcW w:w="284" w:type="dxa"/>
          </w:tcPr>
          <w:p w14:paraId="65F48F8F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72345503" w14:textId="77777777" w:rsidR="001429BF" w:rsidRPr="00613CA0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654A">
              <w:rPr>
                <w:rFonts w:ascii="Angsana New" w:hAnsi="Angsana New"/>
                <w:color w:val="000000"/>
                <w:sz w:val="30"/>
                <w:szCs w:val="30"/>
                <w:cs/>
              </w:rPr>
              <w:t>95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cs/>
              </w:rPr>
              <w:t>021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cs/>
              </w:rPr>
              <w:t>186.53</w:t>
            </w:r>
          </w:p>
        </w:tc>
        <w:tc>
          <w:tcPr>
            <w:tcW w:w="236" w:type="dxa"/>
            <w:vAlign w:val="center"/>
          </w:tcPr>
          <w:p w14:paraId="5CAE3BCA" w14:textId="77777777" w:rsidR="001429BF" w:rsidRPr="00494247" w:rsidRDefault="001429BF" w:rsidP="001429B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23389D36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806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186.38</w:t>
            </w:r>
          </w:p>
        </w:tc>
      </w:tr>
      <w:tr w:rsidR="001429BF" w:rsidRPr="00494247" w14:paraId="4ECB4471" w14:textId="77777777" w:rsidTr="00945B9A">
        <w:trPr>
          <w:trHeight w:val="203"/>
        </w:trPr>
        <w:tc>
          <w:tcPr>
            <w:tcW w:w="2835" w:type="dxa"/>
          </w:tcPr>
          <w:p w14:paraId="1EC606C3" w14:textId="77777777" w:rsidR="001429BF" w:rsidRPr="00494247" w:rsidRDefault="001429BF" w:rsidP="001429B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สินค้ากึ่งสำเร็จรูป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FE3345" w14:textId="77777777" w:rsidR="001429BF" w:rsidRPr="0068086E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E03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40,214,157.85 </w:t>
            </w:r>
          </w:p>
        </w:tc>
        <w:tc>
          <w:tcPr>
            <w:tcW w:w="236" w:type="dxa"/>
            <w:shd w:val="clear" w:color="auto" w:fill="auto"/>
          </w:tcPr>
          <w:p w14:paraId="0C019C09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4CBC110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36,217,857.90 </w:t>
            </w:r>
          </w:p>
        </w:tc>
        <w:tc>
          <w:tcPr>
            <w:tcW w:w="284" w:type="dxa"/>
          </w:tcPr>
          <w:p w14:paraId="07BA5AB5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133687B5" w14:textId="77777777" w:rsidR="001429BF" w:rsidRPr="00613CA0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5FD7">
              <w:rPr>
                <w:rFonts w:ascii="Angsana New" w:hAnsi="Angsana New"/>
                <w:color w:val="000000"/>
                <w:sz w:val="30"/>
                <w:szCs w:val="30"/>
                <w:cs/>
              </w:rPr>
              <w:t>40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  <w:cs/>
              </w:rPr>
              <w:t>214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  <w:cs/>
              </w:rPr>
              <w:t>157.85</w:t>
            </w:r>
          </w:p>
        </w:tc>
        <w:tc>
          <w:tcPr>
            <w:tcW w:w="236" w:type="dxa"/>
            <w:vAlign w:val="center"/>
          </w:tcPr>
          <w:p w14:paraId="2E00D5D7" w14:textId="77777777" w:rsidR="001429BF" w:rsidRPr="00494247" w:rsidRDefault="001429BF" w:rsidP="001429B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71185D96" w14:textId="77777777" w:rsidR="001429BF" w:rsidRPr="00494247" w:rsidRDefault="001429BF" w:rsidP="001429B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857.90</w:t>
            </w:r>
          </w:p>
        </w:tc>
      </w:tr>
      <w:tr w:rsidR="00B83446" w:rsidRPr="00494247" w14:paraId="45E17352" w14:textId="77777777" w:rsidTr="00687762">
        <w:trPr>
          <w:trHeight w:val="181"/>
        </w:trPr>
        <w:tc>
          <w:tcPr>
            <w:tcW w:w="2835" w:type="dxa"/>
          </w:tcPr>
          <w:p w14:paraId="670D941E" w14:textId="77777777" w:rsidR="00B83446" w:rsidRPr="00494247" w:rsidRDefault="00B83446" w:rsidP="00B83446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งานระหว่างติดตั้ง-โครงการ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EF8206A" w14:textId="77777777" w:rsidR="00B83446" w:rsidRPr="0068086E" w:rsidRDefault="007E03AF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E03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1,905,698.37</w:t>
            </w:r>
          </w:p>
        </w:tc>
        <w:tc>
          <w:tcPr>
            <w:tcW w:w="236" w:type="dxa"/>
            <w:shd w:val="clear" w:color="auto" w:fill="auto"/>
          </w:tcPr>
          <w:p w14:paraId="600029FE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0157EAEA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1,364,440.90</w:t>
            </w:r>
          </w:p>
        </w:tc>
        <w:tc>
          <w:tcPr>
            <w:tcW w:w="284" w:type="dxa"/>
          </w:tcPr>
          <w:p w14:paraId="24DBCD3B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1F5D0915" w14:textId="77777777" w:rsidR="00B83446" w:rsidRPr="00613CA0" w:rsidRDefault="008E5FD7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5FD7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  <w:cs/>
              </w:rPr>
              <w:t>905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  <w:cs/>
              </w:rPr>
              <w:t>698.37</w:t>
            </w:r>
          </w:p>
        </w:tc>
        <w:tc>
          <w:tcPr>
            <w:tcW w:w="236" w:type="dxa"/>
            <w:vAlign w:val="center"/>
          </w:tcPr>
          <w:p w14:paraId="4F3235E5" w14:textId="77777777" w:rsidR="00B83446" w:rsidRPr="00494247" w:rsidRDefault="00B83446" w:rsidP="00B834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544A6A6B" w14:textId="77777777" w:rsidR="00B83446" w:rsidRPr="00494247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364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440.90</w:t>
            </w:r>
          </w:p>
        </w:tc>
      </w:tr>
      <w:tr w:rsidR="007E03AF" w:rsidRPr="00494247" w14:paraId="5703A273" w14:textId="77777777" w:rsidTr="00687762">
        <w:trPr>
          <w:trHeight w:val="181"/>
        </w:trPr>
        <w:tc>
          <w:tcPr>
            <w:tcW w:w="2835" w:type="dxa"/>
          </w:tcPr>
          <w:p w14:paraId="7511F291" w14:textId="77777777" w:rsidR="007E03AF" w:rsidRPr="00494247" w:rsidRDefault="007E03AF" w:rsidP="007E03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C93A673" w14:textId="77777777" w:rsidR="007E03AF" w:rsidRPr="0068086E" w:rsidRDefault="00D303CB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303C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193,505,122.46</w:t>
            </w:r>
          </w:p>
        </w:tc>
        <w:tc>
          <w:tcPr>
            <w:tcW w:w="236" w:type="dxa"/>
          </w:tcPr>
          <w:p w14:paraId="57657AB1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B20CE3C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187,110,224.77</w:t>
            </w:r>
          </w:p>
        </w:tc>
        <w:tc>
          <w:tcPr>
            <w:tcW w:w="284" w:type="dxa"/>
          </w:tcPr>
          <w:p w14:paraId="6494D040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</w:tcPr>
          <w:p w14:paraId="3C061C37" w14:textId="77777777" w:rsidR="007E03AF" w:rsidRPr="00613CA0" w:rsidRDefault="0071663C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1663C">
              <w:rPr>
                <w:rFonts w:ascii="Angsana New" w:hAnsi="Angsana New"/>
                <w:color w:val="000000"/>
                <w:sz w:val="30"/>
                <w:szCs w:val="30"/>
                <w:cs/>
              </w:rPr>
              <w:t>193</w:t>
            </w:r>
            <w:r w:rsidRPr="0071663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1663C">
              <w:rPr>
                <w:rFonts w:ascii="Angsana New" w:hAnsi="Angsana New"/>
                <w:color w:val="000000"/>
                <w:sz w:val="30"/>
                <w:szCs w:val="30"/>
                <w:cs/>
              </w:rPr>
              <w:t>659</w:t>
            </w:r>
            <w:r w:rsidRPr="0071663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1663C">
              <w:rPr>
                <w:rFonts w:ascii="Angsana New" w:hAnsi="Angsana New"/>
                <w:color w:val="000000"/>
                <w:sz w:val="30"/>
                <w:szCs w:val="30"/>
                <w:cs/>
              </w:rPr>
              <w:t>998.76</w:t>
            </w:r>
          </w:p>
        </w:tc>
        <w:tc>
          <w:tcPr>
            <w:tcW w:w="236" w:type="dxa"/>
            <w:vAlign w:val="center"/>
          </w:tcPr>
          <w:p w14:paraId="51753236" w14:textId="77777777" w:rsidR="007E03AF" w:rsidRPr="00494247" w:rsidRDefault="007E03AF" w:rsidP="007E03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14:paraId="18141F5B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187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378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734.68</w:t>
            </w:r>
          </w:p>
        </w:tc>
      </w:tr>
      <w:tr w:rsidR="007E03AF" w:rsidRPr="00494247" w14:paraId="3D250159" w14:textId="77777777" w:rsidTr="00687762">
        <w:trPr>
          <w:trHeight w:val="181"/>
        </w:trPr>
        <w:tc>
          <w:tcPr>
            <w:tcW w:w="2835" w:type="dxa"/>
          </w:tcPr>
          <w:p w14:paraId="417BFF0D" w14:textId="77777777" w:rsidR="007E03AF" w:rsidRPr="00494247" w:rsidRDefault="007E03AF" w:rsidP="007E03AF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หัก </w:t>
            </w:r>
            <w:r w:rsidR="00AE1548"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ค่าเผื่อการ</w:t>
            </w:r>
            <w:r w:rsidR="00AE1548"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</w:t>
            </w:r>
            <w:r w:rsidR="00AE1548"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ลดมูลค่า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CF4776E" w14:textId="77777777" w:rsidR="007E03AF" w:rsidRPr="0068086E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E03A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(15,713,778.54)</w:t>
            </w:r>
          </w:p>
        </w:tc>
        <w:tc>
          <w:tcPr>
            <w:tcW w:w="236" w:type="dxa"/>
          </w:tcPr>
          <w:p w14:paraId="59968B67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7F6EE374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(17,418,247.24)</w:t>
            </w:r>
          </w:p>
        </w:tc>
        <w:tc>
          <w:tcPr>
            <w:tcW w:w="284" w:type="dxa"/>
          </w:tcPr>
          <w:p w14:paraId="5C18CEB4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3EBEA915" w14:textId="77777777" w:rsidR="007E03AF" w:rsidRPr="00613CA0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5FD7">
              <w:rPr>
                <w:rFonts w:ascii="Angsana New" w:hAnsi="Angsana New"/>
                <w:color w:val="000000"/>
                <w:sz w:val="30"/>
                <w:szCs w:val="30"/>
                <w:cs/>
              </w:rPr>
              <w:t>(15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  <w:cs/>
              </w:rPr>
              <w:t>713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8E5FD7">
              <w:rPr>
                <w:rFonts w:ascii="Angsana New" w:hAnsi="Angsana New"/>
                <w:color w:val="000000"/>
                <w:sz w:val="30"/>
                <w:szCs w:val="30"/>
                <w:cs/>
              </w:rPr>
              <w:t>778.54)</w:t>
            </w:r>
          </w:p>
        </w:tc>
        <w:tc>
          <w:tcPr>
            <w:tcW w:w="236" w:type="dxa"/>
            <w:vAlign w:val="center"/>
          </w:tcPr>
          <w:p w14:paraId="33694E5D" w14:textId="77777777" w:rsidR="007E03AF" w:rsidRPr="00494247" w:rsidRDefault="007E03AF" w:rsidP="007E03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69F0276A" w14:textId="77777777" w:rsidR="007E03AF" w:rsidRPr="00494247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418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247.24)</w:t>
            </w:r>
          </w:p>
        </w:tc>
      </w:tr>
      <w:tr w:rsidR="007E03AF" w:rsidRPr="00494247" w14:paraId="52014C40" w14:textId="77777777" w:rsidTr="00687762">
        <w:trPr>
          <w:trHeight w:val="149"/>
        </w:trPr>
        <w:tc>
          <w:tcPr>
            <w:tcW w:w="2835" w:type="dxa"/>
          </w:tcPr>
          <w:p w14:paraId="4FB18621" w14:textId="77777777" w:rsidR="007E03AF" w:rsidRPr="00494247" w:rsidRDefault="007E03AF" w:rsidP="007E03AF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36ED0" w14:textId="77777777" w:rsidR="007E03AF" w:rsidRPr="007E03AF" w:rsidRDefault="00F15792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157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177,791,343.92</w:t>
            </w:r>
          </w:p>
        </w:tc>
        <w:tc>
          <w:tcPr>
            <w:tcW w:w="236" w:type="dxa"/>
          </w:tcPr>
          <w:p w14:paraId="2F6EFEB3" w14:textId="77777777" w:rsidR="007E03AF" w:rsidRPr="00FB7C83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02DEA66" w14:textId="77777777" w:rsidR="007E03AF" w:rsidRPr="00FB7C83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169,691,977.53</w:t>
            </w:r>
          </w:p>
        </w:tc>
        <w:tc>
          <w:tcPr>
            <w:tcW w:w="284" w:type="dxa"/>
          </w:tcPr>
          <w:p w14:paraId="0C862EF0" w14:textId="77777777" w:rsidR="007E03AF" w:rsidRPr="00FB7C83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C36589" w14:textId="77777777" w:rsidR="007E03AF" w:rsidRPr="00613CA0" w:rsidRDefault="0071663C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166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177</w:t>
            </w:r>
            <w:r w:rsidRPr="007166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166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946</w:t>
            </w:r>
            <w:r w:rsidRPr="0071663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71663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220.22</w:t>
            </w:r>
          </w:p>
        </w:tc>
        <w:tc>
          <w:tcPr>
            <w:tcW w:w="236" w:type="dxa"/>
            <w:vAlign w:val="center"/>
          </w:tcPr>
          <w:p w14:paraId="6D1B0305" w14:textId="77777777" w:rsidR="007E03AF" w:rsidRPr="00FB7C83" w:rsidRDefault="007E03AF" w:rsidP="007E03AF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4FD73E" w14:textId="77777777" w:rsidR="007E03AF" w:rsidRPr="00FB7C83" w:rsidRDefault="007E03AF" w:rsidP="007E03AF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169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960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487.44</w:t>
            </w:r>
          </w:p>
        </w:tc>
      </w:tr>
    </w:tbl>
    <w:p w14:paraId="16D70E37" w14:textId="77777777" w:rsidR="005274DC" w:rsidRPr="001009F9" w:rsidRDefault="005274DC" w:rsidP="00FB31B0">
      <w:pPr>
        <w:spacing w:line="240" w:lineRule="auto"/>
        <w:ind w:left="518"/>
        <w:jc w:val="thaiDistribute"/>
        <w:rPr>
          <w:rFonts w:ascii="Angsana New" w:hAnsi="Angsana New"/>
          <w:sz w:val="32"/>
          <w:szCs w:val="32"/>
        </w:rPr>
      </w:pPr>
    </w:p>
    <w:p w14:paraId="53491B16" w14:textId="77777777" w:rsidR="00296CD8" w:rsidRDefault="00B83446" w:rsidP="005274DC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B83446" w:rsidRPr="00E50A6D" w14:paraId="01C5DEF0" w14:textId="77777777" w:rsidTr="00945B9A">
        <w:trPr>
          <w:gridAfter w:val="1"/>
          <w:wAfter w:w="6" w:type="dxa"/>
        </w:trPr>
        <w:tc>
          <w:tcPr>
            <w:tcW w:w="3060" w:type="dxa"/>
          </w:tcPr>
          <w:p w14:paraId="36A1034B" w14:textId="77777777" w:rsidR="00B83446" w:rsidRPr="00E50A6D" w:rsidRDefault="00B83446" w:rsidP="00945B9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14:paraId="5A082817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F6DE04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AFE2E4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041CE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14:paraId="37097B24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83446" w:rsidRPr="00E50A6D" w14:paraId="6B9882B5" w14:textId="77777777" w:rsidTr="00945B9A">
        <w:trPr>
          <w:gridAfter w:val="1"/>
          <w:wAfter w:w="6" w:type="dxa"/>
        </w:trPr>
        <w:tc>
          <w:tcPr>
            <w:tcW w:w="3060" w:type="dxa"/>
          </w:tcPr>
          <w:p w14:paraId="1F063BE9" w14:textId="77777777" w:rsidR="00B83446" w:rsidRPr="00E50A6D" w:rsidRDefault="00B83446" w:rsidP="00945B9A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4D351F41" w14:textId="77777777" w:rsidR="00B83446" w:rsidRPr="00E50A6D" w:rsidRDefault="00B83446" w:rsidP="00945B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FCE7A5" w14:textId="77777777" w:rsidR="00B83446" w:rsidRPr="00E50A6D" w:rsidRDefault="00B83446" w:rsidP="00945B9A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14:paraId="464F4F0D" w14:textId="77777777" w:rsidR="00B83446" w:rsidRPr="00E50A6D" w:rsidRDefault="00B83446" w:rsidP="00945B9A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B83446" w:rsidRPr="00E50A6D" w14:paraId="61E25E2A" w14:textId="77777777" w:rsidTr="00945B9A">
        <w:tc>
          <w:tcPr>
            <w:tcW w:w="3060" w:type="dxa"/>
          </w:tcPr>
          <w:p w14:paraId="54DB438D" w14:textId="77777777" w:rsidR="00B83446" w:rsidRPr="00E50A6D" w:rsidRDefault="00B83446" w:rsidP="00B8344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ABB6457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14:paraId="020561EF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14:paraId="238AB8E9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1BE48722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2920EE95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F6D8BB0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4DCAA" w14:textId="77777777" w:rsidR="00B83446" w:rsidRPr="00E50A6D" w:rsidRDefault="00B83446" w:rsidP="00B83446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B83446" w:rsidRPr="00E50A6D" w14:paraId="219B3496" w14:textId="77777777" w:rsidTr="00945B9A">
        <w:tc>
          <w:tcPr>
            <w:tcW w:w="4826" w:type="dxa"/>
            <w:gridSpan w:val="3"/>
          </w:tcPr>
          <w:p w14:paraId="44436D7D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14" w:type="dxa"/>
          </w:tcPr>
          <w:p w14:paraId="69CC3464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5A02D451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39980829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7DD37B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2E26CD35" w14:textId="77777777" w:rsidR="00B83446" w:rsidRPr="00E50A6D" w:rsidRDefault="00B83446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</w:tr>
      <w:tr w:rsidR="00B83446" w:rsidRPr="00E50A6D" w14:paraId="6810C0E4" w14:textId="77777777" w:rsidTr="00945B9A">
        <w:trPr>
          <w:trHeight w:val="203"/>
        </w:trPr>
        <w:tc>
          <w:tcPr>
            <w:tcW w:w="3060" w:type="dxa"/>
            <w:shd w:val="clear" w:color="auto" w:fill="auto"/>
          </w:tcPr>
          <w:p w14:paraId="5A3D1929" w14:textId="77777777" w:rsidR="00B83446" w:rsidRPr="00E50A6D" w:rsidRDefault="00B83446" w:rsidP="00E42029">
            <w:pPr>
              <w:pStyle w:val="MacroText"/>
              <w:numPr>
                <w:ilvl w:val="0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90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30" w:type="dxa"/>
            <w:shd w:val="clear" w:color="auto" w:fill="auto"/>
          </w:tcPr>
          <w:p w14:paraId="74FB1C59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07B7618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B6E68FB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BE6576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shd w:val="clear" w:color="auto" w:fill="auto"/>
            <w:vAlign w:val="bottom"/>
          </w:tcPr>
          <w:p w14:paraId="04473883" w14:textId="77777777" w:rsidR="00B83446" w:rsidRPr="00E50A6D" w:rsidRDefault="0017654A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654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992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568.25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4FA87F" w14:textId="77777777" w:rsidR="00B83446" w:rsidRPr="00E50A6D" w:rsidRDefault="00B83446" w:rsidP="00B834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79FFDEBC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699.52</w:t>
            </w:r>
          </w:p>
        </w:tc>
      </w:tr>
      <w:tr w:rsidR="00B83446" w:rsidRPr="00E50A6D" w14:paraId="7C0C6973" w14:textId="77777777" w:rsidTr="00945B9A">
        <w:trPr>
          <w:trHeight w:val="203"/>
        </w:trPr>
        <w:tc>
          <w:tcPr>
            <w:tcW w:w="3060" w:type="dxa"/>
            <w:shd w:val="clear" w:color="auto" w:fill="auto"/>
          </w:tcPr>
          <w:p w14:paraId="65C4C890" w14:textId="77777777" w:rsidR="00B83446" w:rsidRPr="00E50A6D" w:rsidRDefault="00B83446" w:rsidP="00B834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494F1F11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B67B872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51BF57C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A56A7E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33272" w14:textId="77777777" w:rsidR="00B83446" w:rsidRPr="00E50A6D" w:rsidRDefault="0017654A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7654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19</w:t>
            </w:r>
            <w:r w:rsidRPr="0017654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7654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992</w:t>
            </w:r>
            <w:r w:rsidRPr="0017654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7654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568.25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CE334F9" w14:textId="77777777" w:rsidR="00B83446" w:rsidRPr="00E50A6D" w:rsidRDefault="00B83446" w:rsidP="00B83446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4346F" w14:textId="77777777" w:rsidR="00B83446" w:rsidRPr="00E50A6D" w:rsidRDefault="00B83446" w:rsidP="00B83446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19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968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699.52</w:t>
            </w:r>
          </w:p>
        </w:tc>
      </w:tr>
    </w:tbl>
    <w:p w14:paraId="03366CE6" w14:textId="77777777" w:rsidR="00B83446" w:rsidRPr="00D35F36" w:rsidRDefault="00B83446" w:rsidP="00B83446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14"/>
          <w:szCs w:val="14"/>
        </w:rPr>
      </w:pPr>
    </w:p>
    <w:p w14:paraId="59FC5A71" w14:textId="77777777" w:rsidR="00E42029" w:rsidRDefault="00E42029" w:rsidP="00E42029">
      <w:pPr>
        <w:tabs>
          <w:tab w:val="left" w:pos="513"/>
          <w:tab w:val="decimal" w:pos="7920"/>
        </w:tabs>
        <w:spacing w:after="24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50A6D">
        <w:rPr>
          <w:rFonts w:ascii="Angsana New" w:hAnsi="Angsana New" w:hint="cs"/>
          <w:sz w:val="30"/>
          <w:szCs w:val="30"/>
          <w:cs/>
        </w:rPr>
        <w:t>พันธบัตรรัฐบาล</w:t>
      </w:r>
      <w:r w:rsidRPr="00E50A6D">
        <w:rPr>
          <w:rFonts w:ascii="Angsana New" w:hAnsi="Angsana New"/>
          <w:sz w:val="30"/>
          <w:szCs w:val="30"/>
          <w:cs/>
        </w:rPr>
        <w:t xml:space="preserve"> วัดมูลค่าด้วยราคาทุนตัดจำหน่าย โดยมีอัตราดอกเบี้ยที่แท้จริงร้อยละ </w:t>
      </w:r>
      <w:r w:rsidRPr="00E50A6D">
        <w:rPr>
          <w:rFonts w:ascii="Angsana New" w:hAnsi="Angsana New"/>
          <w:sz w:val="30"/>
          <w:szCs w:val="30"/>
          <w:lang w:val="en-US"/>
        </w:rPr>
        <w:t>0.48</w:t>
      </w:r>
      <w:r w:rsidRPr="00E50A6D">
        <w:rPr>
          <w:rFonts w:ascii="Angsana New" w:hAnsi="Angsana New" w:hint="cs"/>
          <w:sz w:val="30"/>
          <w:szCs w:val="30"/>
          <w:cs/>
          <w:lang w:val="en-US"/>
        </w:rPr>
        <w:t xml:space="preserve"> ครบกำหนดไถ่ถอน วันที่ </w:t>
      </w:r>
      <w:r w:rsidRPr="00E50A6D">
        <w:rPr>
          <w:rFonts w:ascii="Angsana New" w:hAnsi="Angsana New"/>
          <w:sz w:val="30"/>
          <w:szCs w:val="30"/>
          <w:lang w:val="en-US"/>
        </w:rPr>
        <w:t>28</w:t>
      </w:r>
      <w:r w:rsidRPr="00E50A6D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</w:t>
      </w:r>
      <w:r w:rsidRPr="00E50A6D">
        <w:rPr>
          <w:rFonts w:ascii="Angsana New" w:hAnsi="Angsana New"/>
          <w:sz w:val="30"/>
          <w:szCs w:val="30"/>
          <w:lang w:val="en-US"/>
        </w:rPr>
        <w:t>2564</w:t>
      </w:r>
    </w:p>
    <w:p w14:paraId="4126854F" w14:textId="77777777" w:rsidR="001009F9" w:rsidRDefault="001009F9" w:rsidP="00E42029">
      <w:pPr>
        <w:tabs>
          <w:tab w:val="left" w:pos="513"/>
          <w:tab w:val="decimal" w:pos="7920"/>
        </w:tabs>
        <w:spacing w:after="24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D4F386" w14:textId="77777777" w:rsidR="001009F9" w:rsidRDefault="001009F9" w:rsidP="00E42029">
      <w:pPr>
        <w:tabs>
          <w:tab w:val="left" w:pos="513"/>
          <w:tab w:val="decimal" w:pos="7920"/>
        </w:tabs>
        <w:spacing w:after="24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8F54FC" w14:textId="77777777" w:rsidR="001009F9" w:rsidRDefault="001009F9" w:rsidP="00E42029">
      <w:pPr>
        <w:tabs>
          <w:tab w:val="left" w:pos="513"/>
          <w:tab w:val="decimal" w:pos="7920"/>
        </w:tabs>
        <w:spacing w:after="24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C4ABF" w14:textId="77777777" w:rsidR="001009F9" w:rsidRDefault="001009F9" w:rsidP="00E42029">
      <w:pPr>
        <w:tabs>
          <w:tab w:val="left" w:pos="513"/>
          <w:tab w:val="decimal" w:pos="7920"/>
        </w:tabs>
        <w:spacing w:after="24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8C5D54" w14:textId="77777777" w:rsidR="001009F9" w:rsidRDefault="001009F9" w:rsidP="00E42029">
      <w:pPr>
        <w:tabs>
          <w:tab w:val="left" w:pos="513"/>
          <w:tab w:val="decimal" w:pos="7920"/>
        </w:tabs>
        <w:spacing w:after="24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BE50E20" w14:textId="77777777" w:rsidR="001009F9" w:rsidRDefault="001009F9" w:rsidP="00E42029">
      <w:pPr>
        <w:tabs>
          <w:tab w:val="left" w:pos="513"/>
          <w:tab w:val="decimal" w:pos="7920"/>
        </w:tabs>
        <w:spacing w:after="24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5B9459" w14:textId="77777777" w:rsidR="001009F9" w:rsidRDefault="001009F9" w:rsidP="00E42029">
      <w:pPr>
        <w:tabs>
          <w:tab w:val="left" w:pos="513"/>
          <w:tab w:val="decimal" w:pos="7920"/>
        </w:tabs>
        <w:spacing w:after="240" w:line="24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571968" w14:textId="77777777" w:rsidR="00B83446" w:rsidRPr="00DB1E68" w:rsidRDefault="00B83446" w:rsidP="005274DC">
      <w:pPr>
        <w:numPr>
          <w:ilvl w:val="0"/>
          <w:numId w:val="32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B83446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tbl>
      <w:tblPr>
        <w:tblW w:w="98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114"/>
        <w:gridCol w:w="270"/>
        <w:gridCol w:w="1714"/>
        <w:gridCol w:w="236"/>
        <w:gridCol w:w="1708"/>
        <w:gridCol w:w="6"/>
      </w:tblGrid>
      <w:tr w:rsidR="00296CD8" w:rsidRPr="00494247" w14:paraId="6A77D0FC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4176AD62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</w:p>
        </w:tc>
        <w:tc>
          <w:tcPr>
            <w:tcW w:w="1530" w:type="dxa"/>
          </w:tcPr>
          <w:p w14:paraId="00E65329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10F51C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97E2E6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891F2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</w:tcPr>
          <w:p w14:paraId="6633C0C9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494247" w14:paraId="6C1BD08C" w14:textId="77777777" w:rsidTr="00FF4A18">
        <w:trPr>
          <w:gridAfter w:val="1"/>
          <w:wAfter w:w="6" w:type="dxa"/>
        </w:trPr>
        <w:tc>
          <w:tcPr>
            <w:tcW w:w="3060" w:type="dxa"/>
          </w:tcPr>
          <w:p w14:paraId="119937F4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E044E67" w14:textId="77777777"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409930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658" w:type="dxa"/>
            <w:gridSpan w:val="3"/>
            <w:tcBorders>
              <w:bottom w:val="single" w:sz="4" w:space="0" w:color="auto"/>
            </w:tcBorders>
          </w:tcPr>
          <w:p w14:paraId="3741A320" w14:textId="77777777" w:rsidR="00296CD8" w:rsidRPr="00494247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รวมและงบการเงิน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296CD8" w:rsidRPr="003A66D8" w14:paraId="2C2A8C65" w14:textId="77777777" w:rsidTr="00FF4A18">
        <w:tc>
          <w:tcPr>
            <w:tcW w:w="3060" w:type="dxa"/>
          </w:tcPr>
          <w:p w14:paraId="021C8778" w14:textId="77777777" w:rsidR="00296CD8" w:rsidRPr="00494247" w:rsidRDefault="00296CD8" w:rsidP="00296CD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B85BCC5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36" w:type="dxa"/>
          </w:tcPr>
          <w:p w14:paraId="74A7918E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114" w:type="dxa"/>
          </w:tcPr>
          <w:p w14:paraId="5B87EA12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70" w:type="dxa"/>
          </w:tcPr>
          <w:p w14:paraId="082BAD8D" w14:textId="77777777" w:rsidR="00296CD8" w:rsidRPr="003A66D8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14:paraId="0EADBB1D" w14:textId="77777777" w:rsidR="00296CD8" w:rsidRPr="00A74434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</w:t>
            </w:r>
            <w:r w:rsidR="00B83446">
              <w:rPr>
                <w:rFonts w:hint="cs"/>
                <w:szCs w:val="26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9F0068D" w14:textId="77777777" w:rsidR="00296CD8" w:rsidRPr="00A74434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81FD8" w14:textId="77777777" w:rsidR="00296CD8" w:rsidRPr="00A74434" w:rsidRDefault="00296CD8" w:rsidP="00296CD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</w:t>
            </w:r>
            <w:r w:rsidR="00B83446">
              <w:rPr>
                <w:rFonts w:hint="cs"/>
                <w:color w:val="000000"/>
                <w:szCs w:val="26"/>
                <w:cs/>
              </w:rPr>
              <w:t>3</w:t>
            </w:r>
          </w:p>
        </w:tc>
      </w:tr>
      <w:tr w:rsidR="00DB1E68" w:rsidRPr="003A66D8" w14:paraId="25FBB662" w14:textId="77777777" w:rsidTr="00236253">
        <w:tc>
          <w:tcPr>
            <w:tcW w:w="5940" w:type="dxa"/>
            <w:gridSpan w:val="4"/>
          </w:tcPr>
          <w:p w14:paraId="7758B9E2" w14:textId="77777777" w:rsidR="00DB1E68" w:rsidRDefault="00DB1E68" w:rsidP="00DB1E68">
            <w:pPr>
              <w:pStyle w:val="1"/>
              <w:pBdr>
                <w:bottom w:val="none" w:sz="0" w:space="0" w:color="auto"/>
              </w:pBdr>
              <w:spacing w:line="360" w:lineRule="exact"/>
              <w:jc w:val="left"/>
              <w:rPr>
                <w:color w:val="000000"/>
                <w:szCs w:val="26"/>
              </w:rPr>
            </w:pPr>
            <w:r w:rsidRPr="00DB1E68">
              <w:rPr>
                <w:color w:val="000000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21DFFFF9" w14:textId="77777777" w:rsidR="00DB1E68" w:rsidRPr="003A66D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296BCA73" w14:textId="77777777" w:rsidR="00DB1E68" w:rsidRPr="00023E09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27427333" w14:textId="77777777" w:rsidR="00DB1E68" w:rsidRPr="003A66D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</w:tcBorders>
          </w:tcPr>
          <w:p w14:paraId="3B4A21B3" w14:textId="77777777" w:rsidR="00DB1E68" w:rsidRDefault="00DB1E6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E42029" w:rsidRPr="00494247" w14:paraId="74AEBC5F" w14:textId="77777777" w:rsidTr="00FF4A18">
        <w:trPr>
          <w:trHeight w:val="203"/>
        </w:trPr>
        <w:tc>
          <w:tcPr>
            <w:tcW w:w="3060" w:type="dxa"/>
          </w:tcPr>
          <w:p w14:paraId="449085B9" w14:textId="77777777" w:rsidR="00E42029" w:rsidRPr="00E42029" w:rsidRDefault="00E42029" w:rsidP="00E42029">
            <w:pPr>
              <w:pStyle w:val="MacroText"/>
              <w:numPr>
                <w:ilvl w:val="0"/>
                <w:numId w:val="8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160"/>
              <w:rPr>
                <w:rFonts w:ascii="Angsana New" w:hAnsi="Angsana New"/>
                <w:sz w:val="27"/>
                <w:szCs w:val="27"/>
              </w:rPr>
            </w:pPr>
            <w:r w:rsidRPr="00E42029">
              <w:rPr>
                <w:rFonts w:ascii="Angsana New" w:hAnsi="Angsana New" w:hint="cs"/>
                <w:sz w:val="27"/>
                <w:szCs w:val="27"/>
                <w:cs/>
              </w:rPr>
              <w:t xml:space="preserve">หน่วยลงทุนกองทุนเปิด </w:t>
            </w:r>
            <w:r w:rsidRPr="00E42029">
              <w:rPr>
                <w:rFonts w:ascii="Angsana New" w:hAnsi="Angsana New"/>
                <w:sz w:val="27"/>
                <w:szCs w:val="27"/>
              </w:rPr>
              <w:t>K-CASH</w:t>
            </w:r>
          </w:p>
        </w:tc>
        <w:tc>
          <w:tcPr>
            <w:tcW w:w="1530" w:type="dxa"/>
            <w:shd w:val="clear" w:color="auto" w:fill="auto"/>
          </w:tcPr>
          <w:p w14:paraId="7766E5EB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18F4ECC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1CECDA3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B3C4C6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0C29C" w14:textId="77777777" w:rsidR="00E42029" w:rsidRPr="007A6708" w:rsidRDefault="0017654A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654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95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565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282.96</w:t>
            </w:r>
          </w:p>
        </w:tc>
        <w:tc>
          <w:tcPr>
            <w:tcW w:w="236" w:type="dxa"/>
            <w:vAlign w:val="center"/>
          </w:tcPr>
          <w:p w14:paraId="1886BCFB" w14:textId="77777777" w:rsidR="00E42029" w:rsidRPr="00494247" w:rsidRDefault="00E42029" w:rsidP="00E4202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vAlign w:val="bottom"/>
          </w:tcPr>
          <w:p w14:paraId="040CA8A7" w14:textId="77777777" w:rsidR="00E42029" w:rsidRPr="00494247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075.67</w:t>
            </w:r>
          </w:p>
        </w:tc>
      </w:tr>
      <w:tr w:rsidR="00E42029" w:rsidRPr="00E0072E" w14:paraId="1B6A1529" w14:textId="77777777" w:rsidTr="00FF4A18">
        <w:trPr>
          <w:trHeight w:val="203"/>
        </w:trPr>
        <w:tc>
          <w:tcPr>
            <w:tcW w:w="3060" w:type="dxa"/>
          </w:tcPr>
          <w:p w14:paraId="6E7D8112" w14:textId="77777777" w:rsidR="00E42029" w:rsidRPr="00E0072E" w:rsidRDefault="00E42029" w:rsidP="00E420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007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5FCD736B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7D1AEA7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2263440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AF778E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A699C" w14:textId="77777777" w:rsidR="00E42029" w:rsidRPr="00E0072E" w:rsidRDefault="0017654A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7654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95</w:t>
            </w:r>
            <w:r w:rsidRPr="0017654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7654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565</w:t>
            </w:r>
            <w:r w:rsidRPr="0017654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17654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282.96</w:t>
            </w:r>
          </w:p>
        </w:tc>
        <w:tc>
          <w:tcPr>
            <w:tcW w:w="236" w:type="dxa"/>
            <w:vAlign w:val="center"/>
          </w:tcPr>
          <w:p w14:paraId="15027C83" w14:textId="77777777" w:rsidR="00E42029" w:rsidRPr="00E0072E" w:rsidRDefault="00E42029" w:rsidP="00E4202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6F645D" w14:textId="77777777" w:rsidR="00E42029" w:rsidRPr="00E0072E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95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511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075.67</w:t>
            </w:r>
          </w:p>
        </w:tc>
      </w:tr>
    </w:tbl>
    <w:p w14:paraId="4FBA8369" w14:textId="77777777" w:rsidR="00296CD8" w:rsidRDefault="00296CD8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 w:rsidRPr="000D55A9">
        <w:rPr>
          <w:rFonts w:ascii="Angsana New" w:hAnsi="Angsana New"/>
          <w:sz w:val="30"/>
          <w:szCs w:val="30"/>
          <w:cs/>
          <w:lang w:val="en-US"/>
        </w:rPr>
        <w:t>การวิเคราะห์</w:t>
      </w:r>
      <w:r w:rsidR="00DB1E68" w:rsidRPr="00DB1E68">
        <w:rPr>
          <w:rFonts w:ascii="Angsana New" w:hAnsi="Angsana New"/>
          <w:color w:val="000000"/>
          <w:sz w:val="30"/>
          <w:szCs w:val="30"/>
          <w:cs/>
        </w:rPr>
        <w:t xml:space="preserve"> สินทรัพย์ทางการเงินไม่หมุนเวียนอื่น</w:t>
      </w:r>
      <w:r w:rsidR="00DB1E68">
        <w:rPr>
          <w:rFonts w:ascii="Angsana New" w:hAnsi="Angsana New"/>
          <w:color w:val="000000"/>
          <w:sz w:val="30"/>
          <w:szCs w:val="30"/>
        </w:rPr>
        <w:t xml:space="preserve"> </w:t>
      </w:r>
      <w:r w:rsidRPr="000D55A9">
        <w:rPr>
          <w:rFonts w:ascii="Angsana New" w:hAnsi="Angsana New"/>
          <w:sz w:val="30"/>
          <w:szCs w:val="30"/>
          <w:cs/>
          <w:lang w:val="en-US"/>
        </w:rPr>
        <w:t>แสดงดังนี้</w:t>
      </w:r>
    </w:p>
    <w:tbl>
      <w:tblPr>
        <w:tblW w:w="98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236"/>
        <w:gridCol w:w="1474"/>
        <w:gridCol w:w="284"/>
        <w:gridCol w:w="1516"/>
        <w:gridCol w:w="236"/>
        <w:gridCol w:w="1521"/>
        <w:gridCol w:w="10"/>
      </w:tblGrid>
      <w:tr w:rsidR="00296CD8" w:rsidRPr="00494247" w14:paraId="2064F6E6" w14:textId="77777777" w:rsidTr="00FF4A18">
        <w:tc>
          <w:tcPr>
            <w:tcW w:w="3060" w:type="dxa"/>
          </w:tcPr>
          <w:p w14:paraId="415031DB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9568D0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2CDA0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9F759B3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1391B6B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3" w:type="dxa"/>
            <w:gridSpan w:val="4"/>
          </w:tcPr>
          <w:p w14:paraId="26DDA739" w14:textId="77777777" w:rsidR="00296CD8" w:rsidRPr="00494247" w:rsidRDefault="00296CD8" w:rsidP="00FF4A18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296CD8" w:rsidRPr="00494247" w14:paraId="0F9CD6A1" w14:textId="77777777" w:rsidTr="00FF4A18">
        <w:trPr>
          <w:gridAfter w:val="1"/>
          <w:wAfter w:w="10" w:type="dxa"/>
        </w:trPr>
        <w:tc>
          <w:tcPr>
            <w:tcW w:w="3060" w:type="dxa"/>
          </w:tcPr>
          <w:p w14:paraId="5C608A14" w14:textId="77777777" w:rsidR="00296CD8" w:rsidRPr="00494247" w:rsidRDefault="00296CD8" w:rsidP="00FF4A18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97" w:type="dxa"/>
            <w:gridSpan w:val="7"/>
            <w:tcBorders>
              <w:bottom w:val="single" w:sz="4" w:space="0" w:color="auto"/>
            </w:tcBorders>
          </w:tcPr>
          <w:p w14:paraId="7E9E07C4" w14:textId="77777777" w:rsidR="00296CD8" w:rsidRPr="00E94C7F" w:rsidRDefault="00296CD8" w:rsidP="00FF4A18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และ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CD8" w:rsidRPr="003A66D8" w14:paraId="25A12F5B" w14:textId="77777777" w:rsidTr="00FF4A18">
        <w:tc>
          <w:tcPr>
            <w:tcW w:w="3060" w:type="dxa"/>
          </w:tcPr>
          <w:p w14:paraId="0EE28BAC" w14:textId="77777777"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150D45" w14:textId="77777777" w:rsidR="00296CD8" w:rsidRPr="00E94C7F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96CD8">
              <w:rPr>
                <w:sz w:val="30"/>
                <w:szCs w:val="30"/>
              </w:rPr>
              <w:t xml:space="preserve">31 </w:t>
            </w:r>
            <w:r w:rsidRPr="00296CD8">
              <w:rPr>
                <w:sz w:val="30"/>
                <w:szCs w:val="30"/>
                <w:cs/>
              </w:rPr>
              <w:t xml:space="preserve">มีนาคม </w:t>
            </w:r>
            <w:r w:rsidRPr="00296CD8">
              <w:rPr>
                <w:sz w:val="30"/>
                <w:szCs w:val="30"/>
              </w:rPr>
              <w:t>256</w:t>
            </w:r>
            <w:r w:rsidR="00E42029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</w:tcPr>
          <w:p w14:paraId="56AAC3FE" w14:textId="77777777" w:rsidR="00296CD8" w:rsidRPr="00E94C7F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328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02DBC64" w14:textId="77777777" w:rsidR="00296CD8" w:rsidRPr="00E94C7F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 w:rsidRPr="00296CD8">
              <w:rPr>
                <w:sz w:val="30"/>
                <w:szCs w:val="30"/>
              </w:rPr>
              <w:t xml:space="preserve">31 </w:t>
            </w:r>
            <w:r w:rsidRPr="00296CD8">
              <w:rPr>
                <w:sz w:val="30"/>
                <w:szCs w:val="30"/>
                <w:cs/>
              </w:rPr>
              <w:t xml:space="preserve">ธันวาคม </w:t>
            </w:r>
            <w:r w:rsidRPr="00296CD8">
              <w:rPr>
                <w:sz w:val="30"/>
                <w:szCs w:val="30"/>
              </w:rPr>
              <w:t>256</w:t>
            </w:r>
            <w:r w:rsidR="00E42029">
              <w:rPr>
                <w:rFonts w:hint="cs"/>
                <w:sz w:val="30"/>
                <w:szCs w:val="30"/>
                <w:cs/>
              </w:rPr>
              <w:t>3</w:t>
            </w:r>
          </w:p>
        </w:tc>
      </w:tr>
      <w:tr w:rsidR="00296CD8" w:rsidRPr="003A66D8" w14:paraId="5B54B1F0" w14:textId="77777777" w:rsidTr="00FF4A18">
        <w:tc>
          <w:tcPr>
            <w:tcW w:w="3060" w:type="dxa"/>
          </w:tcPr>
          <w:p w14:paraId="33A2869C" w14:textId="77777777"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D12CC42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5330C04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260E207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  <w:tc>
          <w:tcPr>
            <w:tcW w:w="284" w:type="dxa"/>
          </w:tcPr>
          <w:p w14:paraId="79CBE195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</w:tcPr>
          <w:p w14:paraId="1D9A166E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  <w:r>
              <w:rPr>
                <w:rFonts w:hint="cs"/>
                <w:szCs w:val="26"/>
                <w:cs/>
              </w:rPr>
              <w:t>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5B32D5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B9EA0D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rFonts w:hint="cs"/>
                <w:color w:val="000000"/>
                <w:szCs w:val="26"/>
                <w:cs/>
              </w:rPr>
              <w:t>มูลค่ายุติธรรม</w:t>
            </w:r>
          </w:p>
        </w:tc>
      </w:tr>
      <w:tr w:rsidR="00296CD8" w:rsidRPr="003A66D8" w14:paraId="02026AC1" w14:textId="77777777" w:rsidTr="00FF4A18">
        <w:tc>
          <w:tcPr>
            <w:tcW w:w="3060" w:type="dxa"/>
          </w:tcPr>
          <w:p w14:paraId="5B3B2D63" w14:textId="77777777" w:rsidR="00296CD8" w:rsidRPr="00494247" w:rsidRDefault="00296CD8" w:rsidP="00FF4A1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4909B5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750616F4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5AB834F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284" w:type="dxa"/>
          </w:tcPr>
          <w:p w14:paraId="1FD91A22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</w:tcPr>
          <w:p w14:paraId="66CC592D" w14:textId="77777777" w:rsidR="00296CD8" w:rsidRPr="00023E09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236" w:type="dxa"/>
          </w:tcPr>
          <w:p w14:paraId="4885F07C" w14:textId="77777777" w:rsidR="00296CD8" w:rsidRPr="003A66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</w:tcPr>
          <w:p w14:paraId="5567966B" w14:textId="77777777" w:rsidR="00296CD8" w:rsidRDefault="00296CD8" w:rsidP="00FF4A1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</w:tr>
      <w:tr w:rsidR="00E42029" w:rsidRPr="003A66D8" w14:paraId="27F7F49D" w14:textId="77777777" w:rsidTr="004A0055">
        <w:tc>
          <w:tcPr>
            <w:tcW w:w="3060" w:type="dxa"/>
          </w:tcPr>
          <w:p w14:paraId="31C62676" w14:textId="77777777" w:rsidR="00E42029" w:rsidRPr="00494247" w:rsidRDefault="00E42029" w:rsidP="00E42029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530" w:type="dxa"/>
            <w:shd w:val="clear" w:color="auto" w:fill="auto"/>
          </w:tcPr>
          <w:p w14:paraId="19BE4720" w14:textId="77777777" w:rsidR="00E42029" w:rsidRPr="00E94C7F" w:rsidRDefault="00B467CA" w:rsidP="00E42029">
            <w:pPr>
              <w:spacing w:line="400" w:lineRule="exact"/>
              <w:ind w:right="-45"/>
              <w:jc w:val="right"/>
              <w:rPr>
                <w:sz w:val="30"/>
                <w:szCs w:val="30"/>
              </w:rPr>
            </w:pPr>
            <w:r w:rsidRPr="00E87A9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95</w:t>
            </w:r>
            <w:r w:rsidRPr="00E87A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87A9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097</w:t>
            </w:r>
            <w:r w:rsidRPr="00E87A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87A9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  <w:shd w:val="clear" w:color="auto" w:fill="auto"/>
          </w:tcPr>
          <w:p w14:paraId="33BB6154" w14:textId="77777777" w:rsidR="00E42029" w:rsidRPr="00E94C7F" w:rsidRDefault="00E42029" w:rsidP="00E4202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691B107" w14:textId="77777777" w:rsidR="00E42029" w:rsidRPr="00E94C7F" w:rsidRDefault="00E87A92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87A9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95</w:t>
            </w:r>
            <w:r w:rsidRPr="00E87A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87A9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097</w:t>
            </w:r>
            <w:r w:rsidRPr="00E87A9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87A92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84" w:type="dxa"/>
          </w:tcPr>
          <w:p w14:paraId="0E412766" w14:textId="77777777" w:rsidR="00E42029" w:rsidRPr="00E94C7F" w:rsidRDefault="00E42029" w:rsidP="00E4202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16" w:type="dxa"/>
            <w:shd w:val="clear" w:color="auto" w:fill="auto"/>
          </w:tcPr>
          <w:p w14:paraId="74911CF6" w14:textId="77777777" w:rsidR="00E42029" w:rsidRPr="00E94C7F" w:rsidRDefault="00E42029" w:rsidP="00E42029">
            <w:pPr>
              <w:spacing w:line="400" w:lineRule="exact"/>
              <w:ind w:right="-45"/>
              <w:jc w:val="right"/>
              <w:rPr>
                <w:sz w:val="30"/>
                <w:szCs w:val="30"/>
              </w:rPr>
            </w:pPr>
            <w:r w:rsidRPr="00E50A6D">
              <w:rPr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sz w:val="30"/>
                <w:szCs w:val="30"/>
                <w:cs/>
                <w:lang w:val="en-US"/>
              </w:rPr>
              <w:t>097</w:t>
            </w:r>
            <w:r w:rsidRPr="00E50A6D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14:paraId="7E11104F" w14:textId="77777777" w:rsidR="00E42029" w:rsidRPr="00E94C7F" w:rsidRDefault="00E42029" w:rsidP="00E4202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531" w:type="dxa"/>
            <w:gridSpan w:val="2"/>
          </w:tcPr>
          <w:p w14:paraId="6FABAC25" w14:textId="77777777" w:rsidR="00E42029" w:rsidRPr="00E94C7F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sz w:val="30"/>
                <w:szCs w:val="30"/>
                <w:cs/>
                <w:lang w:val="en-US"/>
              </w:rPr>
              <w:t>097</w:t>
            </w:r>
            <w:r w:rsidRPr="00E50A6D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sz w:val="30"/>
                <w:szCs w:val="30"/>
                <w:cs/>
                <w:lang w:val="en-US"/>
              </w:rPr>
              <w:t>122.69</w:t>
            </w:r>
          </w:p>
        </w:tc>
      </w:tr>
      <w:tr w:rsidR="00E42029" w:rsidRPr="00494247" w14:paraId="47E30D6F" w14:textId="77777777" w:rsidTr="004A0055">
        <w:trPr>
          <w:trHeight w:val="203"/>
        </w:trPr>
        <w:tc>
          <w:tcPr>
            <w:tcW w:w="3060" w:type="dxa"/>
          </w:tcPr>
          <w:p w14:paraId="6E6FF789" w14:textId="77777777" w:rsidR="00E42029" w:rsidRPr="00494247" w:rsidRDefault="00E42029" w:rsidP="00E420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30"/>
                <w:szCs w:val="30"/>
              </w:rPr>
            </w:pPr>
            <w:r w:rsidRPr="00E94C7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การเปลี่ยนแปลงมูลค่ายุติธรรม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8782E11" w14:textId="77777777" w:rsidR="00E42029" w:rsidRPr="00E94C7F" w:rsidRDefault="003761E1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8C2037" w14:textId="77777777" w:rsidR="00E42029" w:rsidRPr="00E94C7F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3BBC8FE2" w14:textId="77777777" w:rsidR="00E42029" w:rsidRPr="00E94C7F" w:rsidRDefault="0017654A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7654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468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7654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160.27</w:t>
            </w:r>
          </w:p>
        </w:tc>
        <w:tc>
          <w:tcPr>
            <w:tcW w:w="284" w:type="dxa"/>
          </w:tcPr>
          <w:p w14:paraId="4BE8A9E4" w14:textId="77777777" w:rsidR="00E42029" w:rsidRPr="00E94C7F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14:paraId="37CA7309" w14:textId="77777777" w:rsidR="00E42029" w:rsidRPr="00E94C7F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CABE6A0" w14:textId="77777777" w:rsidR="00E42029" w:rsidRPr="00E94C7F" w:rsidRDefault="00E42029" w:rsidP="00E4202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</w:tcPr>
          <w:p w14:paraId="19BB7779" w14:textId="77777777" w:rsidR="00E42029" w:rsidRPr="00E94C7F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413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952.98</w:t>
            </w:r>
          </w:p>
        </w:tc>
      </w:tr>
      <w:tr w:rsidR="00E42029" w:rsidRPr="00E0072E" w14:paraId="3983EFE2" w14:textId="77777777" w:rsidTr="004A0055">
        <w:trPr>
          <w:trHeight w:val="203"/>
        </w:trPr>
        <w:tc>
          <w:tcPr>
            <w:tcW w:w="3060" w:type="dxa"/>
          </w:tcPr>
          <w:p w14:paraId="6C87492B" w14:textId="77777777" w:rsidR="00E42029" w:rsidRPr="00E0072E" w:rsidRDefault="00E42029" w:rsidP="00E420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EDB67" w14:textId="77777777" w:rsidR="00E42029" w:rsidRPr="00E94C7F" w:rsidRDefault="003761E1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761E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95</w:t>
            </w:r>
            <w:r w:rsidRPr="003761E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3761E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097</w:t>
            </w:r>
            <w:r w:rsidRPr="003761E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3761E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  <w:shd w:val="clear" w:color="auto" w:fill="auto"/>
          </w:tcPr>
          <w:p w14:paraId="5E03BDBB" w14:textId="77777777" w:rsidR="00E42029" w:rsidRPr="00E94C7F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29B6E" w14:textId="77777777" w:rsidR="00E42029" w:rsidRPr="00E94C7F" w:rsidRDefault="00E87A92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87A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95</w:t>
            </w:r>
            <w:r w:rsidRPr="00E87A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87A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565</w:t>
            </w:r>
            <w:r w:rsidRPr="00E87A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87A9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282.96</w:t>
            </w:r>
          </w:p>
        </w:tc>
        <w:tc>
          <w:tcPr>
            <w:tcW w:w="284" w:type="dxa"/>
          </w:tcPr>
          <w:p w14:paraId="2361A567" w14:textId="77777777" w:rsidR="00E42029" w:rsidRPr="00E94C7F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131D1B" w14:textId="77777777" w:rsidR="00E42029" w:rsidRPr="00E94C7F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b/>
                <w:bCs/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b/>
                <w:bCs/>
                <w:sz w:val="30"/>
                <w:szCs w:val="30"/>
                <w:cs/>
                <w:lang w:val="en-US"/>
              </w:rPr>
              <w:t>097</w:t>
            </w:r>
            <w:r w:rsidRPr="00E50A6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b/>
                <w:bCs/>
                <w:sz w:val="30"/>
                <w:szCs w:val="30"/>
                <w:cs/>
                <w:lang w:val="en-US"/>
              </w:rPr>
              <w:t>122.69</w:t>
            </w:r>
          </w:p>
        </w:tc>
        <w:tc>
          <w:tcPr>
            <w:tcW w:w="236" w:type="dxa"/>
          </w:tcPr>
          <w:p w14:paraId="1C5099F5" w14:textId="77777777" w:rsidR="00E42029" w:rsidRPr="00E94C7F" w:rsidRDefault="00E42029" w:rsidP="00E42029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2F1D4D" w14:textId="77777777" w:rsidR="00E42029" w:rsidRPr="00E94C7F" w:rsidRDefault="00E42029" w:rsidP="00E42029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95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511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075.67</w:t>
            </w:r>
          </w:p>
        </w:tc>
      </w:tr>
    </w:tbl>
    <w:p w14:paraId="159693EF" w14:textId="77777777" w:rsidR="00613CA0" w:rsidRDefault="00613CA0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</w:p>
    <w:p w14:paraId="4CB601B4" w14:textId="77777777" w:rsidR="00613CA0" w:rsidRDefault="00613CA0" w:rsidP="00296CD8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/>
      </w:r>
    </w:p>
    <w:p w14:paraId="7D6C33F9" w14:textId="77777777" w:rsidR="00A50A1A" w:rsidRPr="004D480D" w:rsidRDefault="00A50A1A" w:rsidP="0068086E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sz w:val="30"/>
          <w:szCs w:val="30"/>
          <w:lang w:val="en-US"/>
        </w:rPr>
        <w:sectPr w:rsidR="00A50A1A" w:rsidRPr="004D480D" w:rsidSect="00702663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"/>
          <w:cols w:space="737"/>
        </w:sectPr>
      </w:pPr>
    </w:p>
    <w:p w14:paraId="3B12D2A4" w14:textId="77777777" w:rsidR="0068086E" w:rsidRDefault="0068086E" w:rsidP="005274DC">
      <w:pPr>
        <w:numPr>
          <w:ilvl w:val="0"/>
          <w:numId w:val="32"/>
        </w:num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tbl>
      <w:tblPr>
        <w:tblStyle w:val="TableGrid"/>
        <w:tblW w:w="1325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728"/>
        <w:gridCol w:w="1728"/>
        <w:gridCol w:w="1728"/>
        <w:gridCol w:w="1728"/>
        <w:gridCol w:w="1728"/>
        <w:gridCol w:w="1728"/>
      </w:tblGrid>
      <w:tr w:rsidR="0068086E" w:rsidRPr="0068086E" w14:paraId="6F4B1599" w14:textId="77777777" w:rsidTr="0008379F">
        <w:tc>
          <w:tcPr>
            <w:tcW w:w="2885" w:type="dxa"/>
          </w:tcPr>
          <w:p w14:paraId="5C27A8BB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880EEE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05597C52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12" w:type="dxa"/>
            <w:gridSpan w:val="4"/>
          </w:tcPr>
          <w:p w14:paraId="55030106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68086E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8086E" w:rsidRPr="0068086E" w14:paraId="2E872324" w14:textId="77777777" w:rsidTr="0008379F">
        <w:tc>
          <w:tcPr>
            <w:tcW w:w="2885" w:type="dxa"/>
          </w:tcPr>
          <w:p w14:paraId="2E88874B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46BB13B3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อัตราส่วนการถือหุ้น</w:t>
            </w:r>
          </w:p>
        </w:tc>
        <w:tc>
          <w:tcPr>
            <w:tcW w:w="6912" w:type="dxa"/>
            <w:gridSpan w:val="4"/>
          </w:tcPr>
          <w:p w14:paraId="11EF907F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086E" w:rsidRPr="0068086E" w14:paraId="2C0D11FA" w14:textId="77777777" w:rsidTr="0008379F">
        <w:tc>
          <w:tcPr>
            <w:tcW w:w="2885" w:type="dxa"/>
          </w:tcPr>
          <w:p w14:paraId="115BEF1A" w14:textId="77777777" w:rsidR="0068086E" w:rsidRPr="0068086E" w:rsidRDefault="0068086E" w:rsidP="0068086E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2"/>
          </w:tcPr>
          <w:p w14:paraId="0EF075D1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</w:t>
            </w:r>
          </w:p>
        </w:tc>
        <w:tc>
          <w:tcPr>
            <w:tcW w:w="3456" w:type="dxa"/>
            <w:gridSpan w:val="2"/>
          </w:tcPr>
          <w:p w14:paraId="39E47D56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3456" w:type="dxa"/>
            <w:gridSpan w:val="2"/>
          </w:tcPr>
          <w:p w14:paraId="0DA91EBE" w14:textId="77777777" w:rsidR="0068086E" w:rsidRPr="0068086E" w:rsidRDefault="0068086E" w:rsidP="0068086E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เงินปันผลรับระหว่าง</w:t>
            </w:r>
            <w:r w:rsidR="00AE154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</w:tr>
      <w:tr w:rsidR="00E42029" w:rsidRPr="0068086E" w14:paraId="6DD51E56" w14:textId="77777777" w:rsidTr="0008379F">
        <w:tc>
          <w:tcPr>
            <w:tcW w:w="2885" w:type="dxa"/>
          </w:tcPr>
          <w:p w14:paraId="0C776B15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ind w:firstLine="2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C53AE23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28" w:type="dxa"/>
          </w:tcPr>
          <w:p w14:paraId="114C66AF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728" w:type="dxa"/>
          </w:tcPr>
          <w:p w14:paraId="3B0C059E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28" w:type="dxa"/>
          </w:tcPr>
          <w:p w14:paraId="57404129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728" w:type="dxa"/>
          </w:tcPr>
          <w:p w14:paraId="571095AA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728" w:type="dxa"/>
          </w:tcPr>
          <w:p w14:paraId="324A7772" w14:textId="77777777" w:rsidR="00E42029" w:rsidRPr="0068086E" w:rsidRDefault="00E42029" w:rsidP="00E42029">
            <w:pPr>
              <w:pBdr>
                <w:bottom w:val="sing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68086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</w:tr>
      <w:tr w:rsidR="00E42029" w:rsidRPr="0068086E" w14:paraId="45BC35C1" w14:textId="77777777" w:rsidTr="00945B9A">
        <w:tc>
          <w:tcPr>
            <w:tcW w:w="2885" w:type="dxa"/>
            <w:vAlign w:val="center"/>
          </w:tcPr>
          <w:p w14:paraId="23F9C5DA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คัมเวล-นาวแคสท์ จำกัด</w:t>
            </w:r>
          </w:p>
        </w:tc>
        <w:tc>
          <w:tcPr>
            <w:tcW w:w="1728" w:type="dxa"/>
          </w:tcPr>
          <w:p w14:paraId="4027F25E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5789E680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100</w:t>
            </w:r>
          </w:p>
        </w:tc>
        <w:tc>
          <w:tcPr>
            <w:tcW w:w="1728" w:type="dxa"/>
          </w:tcPr>
          <w:p w14:paraId="605C9AFC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28" w:type="dxa"/>
          </w:tcPr>
          <w:p w14:paraId="5BB29142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</w:rPr>
              <w:t>102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</w:rPr>
              <w:t>413.90</w:t>
            </w:r>
          </w:p>
        </w:tc>
        <w:tc>
          <w:tcPr>
            <w:tcW w:w="1728" w:type="dxa"/>
          </w:tcPr>
          <w:p w14:paraId="6C7B7767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8" w:type="dxa"/>
          </w:tcPr>
          <w:p w14:paraId="57A08FDF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2029" w:rsidRPr="0068086E" w14:paraId="3F2AB230" w14:textId="77777777" w:rsidTr="0008379F">
        <w:tc>
          <w:tcPr>
            <w:tcW w:w="2885" w:type="dxa"/>
          </w:tcPr>
          <w:p w14:paraId="6066FB7D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 ผลต่างจา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การปรับโครงสร้าง</w:t>
            </w:r>
          </w:p>
        </w:tc>
        <w:tc>
          <w:tcPr>
            <w:tcW w:w="1728" w:type="dxa"/>
          </w:tcPr>
          <w:p w14:paraId="69CAC419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22D1DD2F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81F0F57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28" w:type="dxa"/>
          </w:tcPr>
          <w:p w14:paraId="0A9C7073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(102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413.90)</w:t>
            </w:r>
          </w:p>
        </w:tc>
        <w:tc>
          <w:tcPr>
            <w:tcW w:w="1728" w:type="dxa"/>
          </w:tcPr>
          <w:p w14:paraId="2E929836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48E61E71" w14:textId="77777777" w:rsidR="00E42029" w:rsidRPr="0068086E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086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E42029" w:rsidRPr="0068086E" w14:paraId="44AEA0EB" w14:textId="77777777" w:rsidTr="0008379F">
        <w:tc>
          <w:tcPr>
            <w:tcW w:w="2885" w:type="dxa"/>
          </w:tcPr>
          <w:p w14:paraId="6402ACCF" w14:textId="77777777" w:rsidR="00E42029" w:rsidRPr="00FB7C83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</w:tcPr>
          <w:p w14:paraId="55AC6514" w14:textId="77777777" w:rsidR="00E42029" w:rsidRPr="00FB7C83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51AE8EF9" w14:textId="77777777" w:rsidR="00E42029" w:rsidRPr="00FB7C83" w:rsidRDefault="00E42029" w:rsidP="00E42029">
            <w:pPr>
              <w:tabs>
                <w:tab w:val="left" w:pos="513"/>
                <w:tab w:val="decimal" w:pos="79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30AFD713" w14:textId="77777777" w:rsidR="00E42029" w:rsidRPr="00FB7C83" w:rsidRDefault="00E42029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64DACDF7" w14:textId="77777777" w:rsidR="00E42029" w:rsidRPr="00FB7C83" w:rsidRDefault="00E42029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391C634F" w14:textId="77777777" w:rsidR="00E42029" w:rsidRPr="00FB7C83" w:rsidRDefault="00E42029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</w:tcPr>
          <w:p w14:paraId="111A9ABB" w14:textId="77777777" w:rsidR="00E42029" w:rsidRPr="00FB7C83" w:rsidRDefault="00E42029" w:rsidP="00E420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13"/>
                <w:tab w:val="decimal" w:pos="79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7C8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7A603EEB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95ABE9F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94FC058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39296A2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9A99434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39A75014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62B7EA27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449EC0AB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9524C8C" w14:textId="77777777" w:rsidR="00B03B3F" w:rsidRDefault="00B03B3F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54F43F8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4CEF41E8" w14:textId="77777777" w:rsidR="00E42029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1C03FB2" w14:textId="77777777" w:rsidR="00E42029" w:rsidRDefault="00E42029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7583E0C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2F51168C" w14:textId="77777777" w:rsidR="0068086E" w:rsidRDefault="0068086E" w:rsidP="0068086E">
      <w:p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54DAB793" w14:textId="77777777" w:rsidR="00250FDF" w:rsidRDefault="00250FDF" w:rsidP="005274DC">
      <w:pPr>
        <w:numPr>
          <w:ilvl w:val="0"/>
          <w:numId w:val="32"/>
        </w:numPr>
        <w:tabs>
          <w:tab w:val="left" w:pos="142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5C15D83" w14:textId="77777777" w:rsidR="00FB3CF9" w:rsidRPr="00FB3CF9" w:rsidRDefault="00FB3CF9" w:rsidP="004A0055">
      <w:pPr>
        <w:tabs>
          <w:tab w:val="left" w:pos="720"/>
          <w:tab w:val="decimal" w:pos="7920"/>
        </w:tabs>
        <w:spacing w:line="240" w:lineRule="atLeast"/>
        <w:ind w:left="1238" w:hanging="518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FB3CF9">
        <w:rPr>
          <w:rFonts w:ascii="Angsana New" w:hAnsi="Angsana New" w:hint="cs"/>
          <w:sz w:val="30"/>
          <w:szCs w:val="30"/>
          <w:cs/>
        </w:rPr>
        <w:t>รายการเปลี่ยนแปลงของ ที่ดิน อาคาร และอุปกรณ์ สำหรับ</w:t>
      </w:r>
      <w:r w:rsidR="00F2176B">
        <w:rPr>
          <w:rFonts w:ascii="Angsana New" w:hAnsi="Angsana New" w:hint="cs"/>
          <w:sz w:val="30"/>
          <w:szCs w:val="30"/>
          <w:cs/>
        </w:rPr>
        <w:t xml:space="preserve">งวด </w:t>
      </w:r>
      <w:r w:rsidR="00F2176B">
        <w:rPr>
          <w:rFonts w:ascii="Angsana New" w:hAnsi="Angsana New"/>
          <w:sz w:val="30"/>
          <w:szCs w:val="30"/>
          <w:lang w:val="en-US"/>
        </w:rPr>
        <w:t xml:space="preserve">3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FB3CF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31 </w:t>
      </w:r>
      <w:r w:rsidR="00F2176B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B3CF9">
        <w:rPr>
          <w:rFonts w:ascii="Angsana New" w:hAnsi="Angsana New"/>
          <w:sz w:val="30"/>
          <w:szCs w:val="30"/>
          <w:lang w:val="en-US"/>
        </w:rPr>
        <w:t>256</w:t>
      </w:r>
      <w:r w:rsidR="00E42029"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FB3CF9">
        <w:rPr>
          <w:rFonts w:ascii="Angsana New" w:hAnsi="Angsana New"/>
          <w:sz w:val="30"/>
          <w:szCs w:val="30"/>
          <w:lang w:val="en-US"/>
        </w:rPr>
        <w:t xml:space="preserve"> </w:t>
      </w:r>
      <w:r w:rsidRPr="00FB3CF9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14:paraId="462D65FF" w14:textId="77777777" w:rsidR="00FF71BC" w:rsidRPr="002B1C95" w:rsidRDefault="000A1E0A" w:rsidP="004A0055">
      <w:pPr>
        <w:spacing w:line="360" w:lineRule="exact"/>
        <w:ind w:right="46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0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210"/>
        <w:gridCol w:w="59"/>
        <w:gridCol w:w="177"/>
        <w:gridCol w:w="1092"/>
        <w:gridCol w:w="90"/>
        <w:gridCol w:w="236"/>
        <w:gridCol w:w="1326"/>
        <w:gridCol w:w="236"/>
        <w:gridCol w:w="1210"/>
        <w:gridCol w:w="236"/>
        <w:gridCol w:w="1080"/>
        <w:gridCol w:w="236"/>
        <w:gridCol w:w="1181"/>
        <w:gridCol w:w="236"/>
        <w:gridCol w:w="1211"/>
        <w:gridCol w:w="236"/>
        <w:gridCol w:w="1269"/>
        <w:gridCol w:w="257"/>
        <w:gridCol w:w="1292"/>
      </w:tblGrid>
      <w:tr w:rsidR="00AC6638" w:rsidRPr="00C352DB" w14:paraId="373E2CED" w14:textId="77777777" w:rsidTr="00CB1F5F">
        <w:trPr>
          <w:tblHeader/>
        </w:trPr>
        <w:tc>
          <w:tcPr>
            <w:tcW w:w="2160" w:type="dxa"/>
            <w:shd w:val="clear" w:color="auto" w:fill="auto"/>
          </w:tcPr>
          <w:p w14:paraId="56AEC7B2" w14:textId="77777777" w:rsidR="00AC6638" w:rsidRPr="00A06631" w:rsidRDefault="00AC6638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</w:tcPr>
          <w:p w14:paraId="0A2FCC43" w14:textId="77777777" w:rsidR="00AC6638" w:rsidRDefault="00AC6638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</w:tcPr>
          <w:p w14:paraId="66BBDC96" w14:textId="77777777" w:rsidR="00AC6638" w:rsidRDefault="00AC6638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332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500A53D0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</w:tr>
      <w:tr w:rsidR="00AC6638" w:rsidRPr="00C352DB" w14:paraId="3FE2E8F2" w14:textId="77777777" w:rsidTr="00CB1F5F">
        <w:trPr>
          <w:tblHeader/>
        </w:trPr>
        <w:tc>
          <w:tcPr>
            <w:tcW w:w="2160" w:type="dxa"/>
            <w:shd w:val="clear" w:color="auto" w:fill="auto"/>
          </w:tcPr>
          <w:p w14:paraId="674E5C2F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443359FB" w14:textId="77777777" w:rsidR="00AC6638" w:rsidRPr="00A06631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0FC309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B9E35F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A5488B4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80D5ADA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5363219B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1D0D0AEE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8691B37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1345BCCA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5684083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B7FC518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FB90BF3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690C4822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7383EE9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63D21C1A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E8CF8C6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513089E9" w14:textId="77777777" w:rsidR="00AC6638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4E27A282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1924086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2C232B7" w14:textId="77777777" w:rsidR="00AC6638" w:rsidRPr="00E50A6D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F206EBF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A456E2E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14:paraId="24A0978E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C6638" w:rsidRPr="00C352DB" w14:paraId="65FE7AD3" w14:textId="77777777" w:rsidTr="00CB1F5F">
        <w:trPr>
          <w:tblHeader/>
        </w:trPr>
        <w:tc>
          <w:tcPr>
            <w:tcW w:w="2160" w:type="dxa"/>
            <w:shd w:val="clear" w:color="auto" w:fill="auto"/>
          </w:tcPr>
          <w:p w14:paraId="7F0F54E4" w14:textId="77777777" w:rsidR="00AC6638" w:rsidRPr="00A06631" w:rsidRDefault="00AC6638" w:rsidP="00AC6638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0A38ABE3" w14:textId="77777777" w:rsidR="00AC6638" w:rsidRPr="00A06631" w:rsidRDefault="00AC6638" w:rsidP="00AC6638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B26DD16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C629E" w14:textId="77777777" w:rsidR="00AC6638" w:rsidRPr="00A06631" w:rsidRDefault="00AC6638" w:rsidP="00AC6638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59602821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8F066EF" w14:textId="77777777" w:rsidR="00AC6638" w:rsidRPr="00A06631" w:rsidRDefault="00AC6638" w:rsidP="00AC6638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19A9BCB6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1FB95C73" w14:textId="77777777" w:rsidR="00AC6638" w:rsidRPr="00A06631" w:rsidRDefault="00AC6638" w:rsidP="00AC6638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251C6273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F991DF" w14:textId="77777777" w:rsidR="00AC6638" w:rsidRPr="00A06631" w:rsidRDefault="00AC6638" w:rsidP="00AC6638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1D5DE56A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636DF56" w14:textId="77777777" w:rsidR="00AC6638" w:rsidRPr="00A06631" w:rsidRDefault="00AC6638" w:rsidP="00AC6638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7222B92F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39274333" w14:textId="77777777" w:rsidR="00AC6638" w:rsidRPr="00A06631" w:rsidRDefault="00AC6638" w:rsidP="00AC6638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3249D092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4D35119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57" w:type="dxa"/>
          </w:tcPr>
          <w:p w14:paraId="49DB00AD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71B5C975" w14:textId="77777777" w:rsidR="00AC6638" w:rsidRPr="00A06631" w:rsidRDefault="00AC6638" w:rsidP="00AC6638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AC6638" w:rsidRPr="00C352DB" w14:paraId="7602E8AE" w14:textId="77777777" w:rsidTr="00CB1F5F">
        <w:tc>
          <w:tcPr>
            <w:tcW w:w="2160" w:type="dxa"/>
          </w:tcPr>
          <w:p w14:paraId="6EBACB17" w14:textId="77777777" w:rsidR="00AC6638" w:rsidRPr="00A06631" w:rsidRDefault="00AC6638" w:rsidP="00DD1A1B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F0E146A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gridSpan w:val="2"/>
          </w:tcPr>
          <w:p w14:paraId="2A31DF15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47E16C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E9FE04D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766CAB4F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41F4DE86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6A099903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0D3FFC3B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BC2BBD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4FE6D65D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5BA8C6B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40A9CE85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D64A280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8BAEEB4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6643FF1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57" w:type="dxa"/>
          </w:tcPr>
          <w:p w14:paraId="6EF5BE24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648C50C1" w14:textId="77777777" w:rsidR="00AC6638" w:rsidRPr="00A06631" w:rsidRDefault="00AC6638" w:rsidP="00DD1A1B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AC6638" w:rsidRPr="00C352DB" w14:paraId="7F76B859" w14:textId="77777777" w:rsidTr="00AE1548">
        <w:tc>
          <w:tcPr>
            <w:tcW w:w="2160" w:type="dxa"/>
          </w:tcPr>
          <w:p w14:paraId="68A562FB" w14:textId="77777777" w:rsidR="00AC6638" w:rsidRPr="00133C16" w:rsidRDefault="00AC6638" w:rsidP="00E4202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BD3161F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43,773,488.00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C045C0E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2E4C7927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74,972,681.21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08E81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49F7D3B0" w14:textId="77777777" w:rsidR="00AC6638" w:rsidRPr="00AE1548" w:rsidRDefault="00AC663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11,323,340.50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80E533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2E59C56" w14:textId="77777777" w:rsidR="00AC6638" w:rsidRPr="00AE1548" w:rsidRDefault="00AC663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21,593,515.42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B5BAA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E89374" w14:textId="77777777" w:rsidR="00AC6638" w:rsidRPr="00AE1548" w:rsidRDefault="00AC663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3,864,948.73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6D8502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947C95" w14:textId="77777777" w:rsidR="00AC6638" w:rsidRPr="00AE1548" w:rsidRDefault="00AC663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1,355,685.31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7C5EAF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B493179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890,768.31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FBB6E4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30A40AB1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12,233,200.00</w:t>
            </w:r>
          </w:p>
        </w:tc>
        <w:tc>
          <w:tcPr>
            <w:tcW w:w="257" w:type="dxa"/>
            <w:vAlign w:val="bottom"/>
          </w:tcPr>
          <w:p w14:paraId="203AF52F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0DCBE21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170,007,627.48</w:t>
            </w:r>
          </w:p>
        </w:tc>
      </w:tr>
      <w:tr w:rsidR="00AC6638" w:rsidRPr="00C352DB" w14:paraId="27235587" w14:textId="77777777" w:rsidTr="00AE1548">
        <w:tc>
          <w:tcPr>
            <w:tcW w:w="2160" w:type="dxa"/>
          </w:tcPr>
          <w:p w14:paraId="088B2FA9" w14:textId="77777777" w:rsidR="00AC6638" w:rsidRPr="000D2641" w:rsidRDefault="00AC6638" w:rsidP="00E85B3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EB02DA6" w14:textId="77777777" w:rsidR="00AC6638" w:rsidRPr="00AE1548" w:rsidRDefault="00AB00F8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D42F8B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230B31A" w14:textId="77777777" w:rsidR="00AC6638" w:rsidRPr="00AE1548" w:rsidRDefault="00AB00F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3AA7C" w14:textId="77777777" w:rsidR="00AC6638" w:rsidRPr="00AE1548" w:rsidRDefault="00AC6638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1C0402C" w14:textId="77777777" w:rsidR="00AC6638" w:rsidRPr="00AE1548" w:rsidRDefault="00AB00F8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AABD4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24EC7AC" w14:textId="77777777" w:rsidR="00AC6638" w:rsidRPr="00AE1548" w:rsidRDefault="0075439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408,508.61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EDB49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3F7C80" w14:textId="77777777" w:rsidR="00AC6638" w:rsidRPr="00AE1548" w:rsidRDefault="00DE6E3F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174,199.30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81371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62EA0D4" w14:textId="77777777" w:rsidR="00AC6638" w:rsidRPr="00AE1548" w:rsidRDefault="00AB00F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CC97E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122AD6DF" w14:textId="77777777" w:rsidR="00AC6638" w:rsidRPr="00AE1548" w:rsidRDefault="00DE6E3F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8,000.00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1D24D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5F6D8AAB" w14:textId="77777777" w:rsidR="00DE6E3F" w:rsidRPr="00AE1548" w:rsidRDefault="00DE6E3F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86DB2E4" w14:textId="77777777" w:rsidR="00AC6638" w:rsidRPr="00AE1548" w:rsidRDefault="00DE6E3F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16,903,980.00</w:t>
            </w:r>
          </w:p>
        </w:tc>
        <w:tc>
          <w:tcPr>
            <w:tcW w:w="257" w:type="dxa"/>
            <w:vAlign w:val="bottom"/>
          </w:tcPr>
          <w:p w14:paraId="73749676" w14:textId="77777777" w:rsidR="00AC6638" w:rsidRPr="00AE1548" w:rsidRDefault="00AC663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ABD3190" w14:textId="77777777" w:rsidR="00AC6638" w:rsidRPr="00AE1548" w:rsidRDefault="00AB00F8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17,494,687.91</w:t>
            </w:r>
          </w:p>
        </w:tc>
      </w:tr>
      <w:tr w:rsidR="009B5984" w:rsidRPr="00C352DB" w14:paraId="67502FCC" w14:textId="77777777" w:rsidTr="00AE1548">
        <w:tc>
          <w:tcPr>
            <w:tcW w:w="2160" w:type="dxa"/>
            <w:shd w:val="clear" w:color="auto" w:fill="auto"/>
          </w:tcPr>
          <w:p w14:paraId="1194EB52" w14:textId="77777777" w:rsidR="009B5984" w:rsidRPr="00A06631" w:rsidRDefault="009B5984" w:rsidP="009B59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9146303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E2722BC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7E6C6C6C" w14:textId="77777777" w:rsidR="009B5984" w:rsidRPr="00AE1548" w:rsidRDefault="009B59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885B2E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A1EB593" w14:textId="77777777" w:rsidR="009B5984" w:rsidRPr="00AE1548" w:rsidRDefault="009B59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89547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AF3AC91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809,000.42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30268C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383AD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1F743D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DBB33B0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A8D39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CC8BCF1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(809,000.42)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053F58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005BEBFD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6178F44B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840C19A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9B5984" w:rsidRPr="00C352DB" w14:paraId="0A5723BB" w14:textId="77777777" w:rsidTr="00AE1548">
        <w:tc>
          <w:tcPr>
            <w:tcW w:w="2160" w:type="dxa"/>
            <w:shd w:val="clear" w:color="auto" w:fill="auto"/>
          </w:tcPr>
          <w:p w14:paraId="0A4692E2" w14:textId="77777777" w:rsidR="009B5984" w:rsidRPr="00200B43" w:rsidRDefault="009B5984" w:rsidP="009B59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0B4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07D9F8C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5EA794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104FE449" w14:textId="77777777" w:rsidR="009B5984" w:rsidRPr="00AE1548" w:rsidRDefault="009B59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F58063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C4B34D3" w14:textId="77777777" w:rsidR="009B5984" w:rsidRPr="00AE1548" w:rsidRDefault="009B5984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65AD8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C47E24A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C11835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CA959A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A0172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A765DB5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F5ED27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A97C982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1A5FFD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6AE125A1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5A6D7E95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359E05F4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9543A7" w:rsidRPr="00C352DB" w14:paraId="22ECC35C" w14:textId="77777777" w:rsidTr="00AE1548">
        <w:tc>
          <w:tcPr>
            <w:tcW w:w="2160" w:type="dxa"/>
            <w:shd w:val="clear" w:color="auto" w:fill="auto"/>
          </w:tcPr>
          <w:p w14:paraId="4C02785A" w14:textId="77777777" w:rsidR="009543A7" w:rsidRPr="00A06631" w:rsidRDefault="009543A7" w:rsidP="009543A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5CFF01C" w14:textId="77777777" w:rsidR="009543A7" w:rsidRPr="00AE1548" w:rsidRDefault="009543A7" w:rsidP="00AE15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3B2CB9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shd w:val="clear" w:color="auto" w:fill="auto"/>
            <w:vAlign w:val="bottom"/>
          </w:tcPr>
          <w:p w14:paraId="2A2FAB25" w14:textId="77777777" w:rsidR="009543A7" w:rsidRPr="00AE1548" w:rsidRDefault="009543A7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5808A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0E0D64C" w14:textId="77777777" w:rsidR="009543A7" w:rsidRPr="00AE1548" w:rsidRDefault="009543A7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89E2E0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0D17DDE" w14:textId="77777777" w:rsidR="009543A7" w:rsidRPr="00AE1548" w:rsidRDefault="009543A7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(15,510.47)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D6AD54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C436C5" w14:textId="77777777" w:rsidR="009543A7" w:rsidRPr="00AE1548" w:rsidRDefault="009543A7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(1.00)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7619CD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8C8BF70" w14:textId="77777777" w:rsidR="009543A7" w:rsidRPr="00AE1548" w:rsidRDefault="009543A7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651017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58272B7B" w14:textId="77777777" w:rsidR="009543A7" w:rsidRPr="00AE1548" w:rsidRDefault="009543A7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BBE187" w14:textId="77777777" w:rsidR="009543A7" w:rsidRPr="00AE1548" w:rsidRDefault="009543A7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vAlign w:val="bottom"/>
          </w:tcPr>
          <w:p w14:paraId="4FC7DBB2" w14:textId="77777777" w:rsidR="009543A7" w:rsidRPr="00AE1548" w:rsidRDefault="009543A7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7" w:type="dxa"/>
            <w:vAlign w:val="bottom"/>
          </w:tcPr>
          <w:p w14:paraId="41442BFB" w14:textId="77777777" w:rsidR="009543A7" w:rsidRPr="00AE1548" w:rsidRDefault="009543A7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6F5820BC" w14:textId="77777777" w:rsidR="009543A7" w:rsidRPr="00AE1548" w:rsidRDefault="009543A7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(15,511.47)</w:t>
            </w:r>
          </w:p>
        </w:tc>
      </w:tr>
      <w:tr w:rsidR="009B5984" w:rsidRPr="00C352DB" w14:paraId="3D09317D" w14:textId="77777777" w:rsidTr="00AE1548">
        <w:tc>
          <w:tcPr>
            <w:tcW w:w="2160" w:type="dxa"/>
          </w:tcPr>
          <w:p w14:paraId="700F6C06" w14:textId="77777777" w:rsidR="009B5984" w:rsidRDefault="009B5984" w:rsidP="009B598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00696" w14:textId="77777777" w:rsidR="009B5984" w:rsidRPr="00AE1548" w:rsidRDefault="00C7325C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DF96B40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47063" w14:textId="77777777" w:rsidR="009B5984" w:rsidRPr="00AE1548" w:rsidRDefault="00C7325C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(933,566.97)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A83C71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3708C" w14:textId="77777777" w:rsidR="009B5984" w:rsidRPr="00AE1548" w:rsidRDefault="00C7325C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(373,943.55)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19F3A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62AEA" w14:textId="77777777" w:rsidR="009B5984" w:rsidRPr="00AE1548" w:rsidRDefault="00C7617A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(1,373,889.94)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8951B7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092F3" w14:textId="77777777" w:rsidR="009B5984" w:rsidRPr="00AE1548" w:rsidRDefault="00C7617A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(532,867.83)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E25A54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0317E" w14:textId="77777777" w:rsidR="009B5984" w:rsidRPr="00AE1548" w:rsidRDefault="008F06B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(106,781.91)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67749A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433C" w14:textId="77777777" w:rsidR="009B5984" w:rsidRPr="00AE1548" w:rsidRDefault="008F06B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AD4868" w14:textId="77777777" w:rsidR="009B5984" w:rsidRPr="00AE1548" w:rsidRDefault="009B5984" w:rsidP="00AE1548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5BFC866" w14:textId="77777777" w:rsidR="009B5984" w:rsidRPr="00AE1548" w:rsidRDefault="008F06B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1977CC65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90247" w14:textId="77777777" w:rsidR="009B5984" w:rsidRPr="00AE1548" w:rsidRDefault="008F06B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(3,321,050.20)</w:t>
            </w:r>
          </w:p>
        </w:tc>
      </w:tr>
      <w:tr w:rsidR="009B5984" w:rsidRPr="00C352DB" w14:paraId="3DA387BD" w14:textId="77777777" w:rsidTr="00AE1548">
        <w:tc>
          <w:tcPr>
            <w:tcW w:w="2160" w:type="dxa"/>
          </w:tcPr>
          <w:p w14:paraId="24BC5E21" w14:textId="77777777" w:rsidR="009B5984" w:rsidRPr="00133C16" w:rsidRDefault="009B5984" w:rsidP="009B5984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3EA08" w14:textId="77777777" w:rsidR="009B5984" w:rsidRPr="00AE1548" w:rsidRDefault="00C7325C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43,773,488.00</w:t>
            </w:r>
          </w:p>
        </w:tc>
        <w:tc>
          <w:tcPr>
            <w:tcW w:w="236" w:type="dxa"/>
            <w:gridSpan w:val="2"/>
            <w:vAlign w:val="bottom"/>
          </w:tcPr>
          <w:p w14:paraId="1EE63124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7EBB2" w14:textId="77777777" w:rsidR="009B5984" w:rsidRPr="00AE1548" w:rsidRDefault="00C7617A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74,039,114.24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19FFA7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18A67" w14:textId="77777777" w:rsidR="009B5984" w:rsidRPr="00AE1548" w:rsidRDefault="00C7617A" w:rsidP="00AE1548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10,949,396.95</w:t>
            </w:r>
          </w:p>
        </w:tc>
        <w:tc>
          <w:tcPr>
            <w:tcW w:w="236" w:type="dxa"/>
            <w:vAlign w:val="bottom"/>
          </w:tcPr>
          <w:p w14:paraId="6BD75800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7D5E3" w14:textId="77777777" w:rsidR="009B5984" w:rsidRPr="00AE1548" w:rsidRDefault="00C7617A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21,421,624.0</w:t>
            </w:r>
            <w:r w:rsidR="00AE154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14:paraId="27B52FDF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A3FA6" w14:textId="77777777" w:rsidR="009B5984" w:rsidRPr="00AE1548" w:rsidRDefault="00C7617A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3,506,279.2</w:t>
            </w:r>
            <w:r w:rsidR="00AE154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</w:p>
        </w:tc>
        <w:tc>
          <w:tcPr>
            <w:tcW w:w="236" w:type="dxa"/>
            <w:vAlign w:val="bottom"/>
          </w:tcPr>
          <w:p w14:paraId="5768A1A3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DDE6D" w14:textId="77777777" w:rsidR="009B5984" w:rsidRPr="00AE1548" w:rsidRDefault="008F06B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1,248,903.40</w:t>
            </w:r>
          </w:p>
        </w:tc>
        <w:tc>
          <w:tcPr>
            <w:tcW w:w="236" w:type="dxa"/>
            <w:vAlign w:val="bottom"/>
          </w:tcPr>
          <w:p w14:paraId="031AF13D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56B61" w14:textId="77777777" w:rsidR="009B5984" w:rsidRPr="00AE1548" w:rsidRDefault="008F06B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/>
              </w:rPr>
              <w:t>89,767.89</w:t>
            </w:r>
          </w:p>
        </w:tc>
        <w:tc>
          <w:tcPr>
            <w:tcW w:w="236" w:type="dxa"/>
            <w:vAlign w:val="bottom"/>
          </w:tcPr>
          <w:p w14:paraId="54154740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B3904" w14:textId="77777777" w:rsidR="009B5984" w:rsidRPr="00AE1548" w:rsidRDefault="008F06B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29,137,180.00</w:t>
            </w:r>
          </w:p>
        </w:tc>
        <w:tc>
          <w:tcPr>
            <w:tcW w:w="257" w:type="dxa"/>
            <w:vAlign w:val="bottom"/>
          </w:tcPr>
          <w:p w14:paraId="79A73554" w14:textId="77777777" w:rsidR="009B5984" w:rsidRPr="00AE1548" w:rsidRDefault="009B598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5C06B" w14:textId="77777777" w:rsidR="009B5984" w:rsidRPr="00AE1548" w:rsidRDefault="008F06B4" w:rsidP="00AE154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E154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184,165,753.72</w:t>
            </w:r>
          </w:p>
        </w:tc>
      </w:tr>
      <w:tr w:rsidR="009B5984" w:rsidRPr="00C352DB" w14:paraId="38F48272" w14:textId="77777777" w:rsidTr="00CB1F5F">
        <w:tc>
          <w:tcPr>
            <w:tcW w:w="15030" w:type="dxa"/>
            <w:gridSpan w:val="20"/>
          </w:tcPr>
          <w:p w14:paraId="459B2059" w14:textId="77777777" w:rsidR="009B5984" w:rsidRDefault="009B5984" w:rsidP="00597629">
            <w:pPr>
              <w:spacing w:line="240" w:lineRule="auto"/>
              <w:ind w:left="523" w:hanging="39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6B34C322" w14:textId="77777777" w:rsidR="009B5984" w:rsidRPr="00750E19" w:rsidRDefault="009B5984" w:rsidP="00597629">
            <w:pPr>
              <w:spacing w:line="240" w:lineRule="auto"/>
              <w:ind w:left="430" w:hanging="477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มีนาคม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4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597629">
              <w:rPr>
                <w:rFonts w:ascii="Angsana New" w:hAnsi="Angsana New"/>
                <w:spacing w:val="-2"/>
                <w:sz w:val="30"/>
                <w:szCs w:val="30"/>
              </w:rPr>
              <w:t>44.38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E42029">
              <w:rPr>
                <w:rFonts w:ascii="Angsana New" w:hAnsi="Angsana New"/>
                <w:spacing w:val="-2"/>
                <w:sz w:val="30"/>
                <w:szCs w:val="30"/>
              </w:rPr>
              <w:t>38.96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14:paraId="622ED028" w14:textId="77777777" w:rsidR="009B5984" w:rsidRPr="00EE6EC8" w:rsidRDefault="009B5984" w:rsidP="00597629">
            <w:pPr>
              <w:spacing w:line="240" w:lineRule="auto"/>
              <w:ind w:left="430" w:hanging="477"/>
              <w:jc w:val="thaiDistribute"/>
              <w:rPr>
                <w:rFonts w:ascii="Angsana New" w:hAnsi="Angsana New"/>
              </w:rPr>
            </w:pP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4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750E1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3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50E19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ไปจดจำนองค้ำประกันเงินกู้จากสถาบันก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ารเงิน ตามหมายเหตุ </w:t>
            </w:r>
            <w:r w:rsidR="001F2B03">
              <w:rPr>
                <w:rFonts w:ascii="Angsana New" w:hAnsi="Angsana New"/>
                <w:spacing w:val="-2"/>
                <w:sz w:val="30"/>
                <w:szCs w:val="30"/>
              </w:rPr>
              <w:t>16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และหนังสือค้ำประกันสัญญาซื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="001F2B03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917A50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 w:rsidR="00AE15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.1</w:t>
            </w:r>
          </w:p>
        </w:tc>
      </w:tr>
    </w:tbl>
    <w:p w14:paraId="173D292E" w14:textId="77777777" w:rsidR="00C01770" w:rsidRDefault="00C01770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2061946B" w14:textId="77777777" w:rsidR="00AC6638" w:rsidRDefault="00AC6638" w:rsidP="00893358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</w:pPr>
    </w:p>
    <w:p w14:paraId="5A878404" w14:textId="77777777" w:rsidR="00E675AD" w:rsidRDefault="00E675AD" w:rsidP="001F09CC">
      <w:pPr>
        <w:numPr>
          <w:ilvl w:val="0"/>
          <w:numId w:val="13"/>
        </w:numPr>
        <w:tabs>
          <w:tab w:val="left" w:pos="142"/>
          <w:tab w:val="decimal" w:pos="7920"/>
        </w:tabs>
        <w:spacing w:line="240" w:lineRule="atLeast"/>
        <w:ind w:hanging="1170"/>
        <w:jc w:val="both"/>
        <w:rPr>
          <w:rFonts w:ascii="Angsana New" w:hAnsi="Angsana New"/>
          <w:b/>
          <w:bCs/>
          <w:sz w:val="30"/>
          <w:szCs w:val="30"/>
        </w:rPr>
      </w:pPr>
      <w:r w:rsidRPr="00570219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BE081AB" w14:textId="77777777" w:rsidR="00750E19" w:rsidRPr="002B1C95" w:rsidRDefault="00750E19" w:rsidP="004A0055">
      <w:pPr>
        <w:spacing w:line="360" w:lineRule="exact"/>
        <w:ind w:right="-44"/>
        <w:jc w:val="right"/>
        <w:rPr>
          <w:rFonts w:ascii="Angsana New" w:hAnsi="Angsana New"/>
          <w:color w:val="000000"/>
          <w:sz w:val="28"/>
          <w:szCs w:val="28"/>
          <w:cs/>
        </w:rPr>
      </w:pPr>
      <w:r w:rsidRPr="002B1C95">
        <w:rPr>
          <w:rFonts w:ascii="Angsana New" w:hAnsi="Angsana New"/>
          <w:color w:val="000000"/>
          <w:sz w:val="28"/>
          <w:szCs w:val="28"/>
        </w:rPr>
        <w:t xml:space="preserve">             (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2B1C95">
        <w:rPr>
          <w:rFonts w:ascii="Angsana New" w:hAnsi="Angsana New"/>
          <w:color w:val="000000"/>
          <w:sz w:val="28"/>
          <w:szCs w:val="28"/>
        </w:rPr>
        <w:t xml:space="preserve">: </w:t>
      </w:r>
      <w:r w:rsidRPr="002B1C95">
        <w:rPr>
          <w:rFonts w:ascii="Angsana New" w:hAnsi="Angsana New"/>
          <w:color w:val="000000"/>
          <w:sz w:val="28"/>
          <w:szCs w:val="28"/>
          <w:cs/>
        </w:rPr>
        <w:t>บาท</w:t>
      </w:r>
      <w:r w:rsidRPr="002B1C95">
        <w:rPr>
          <w:rFonts w:ascii="Angsana New" w:hAnsi="Angsana New"/>
          <w:color w:val="000000"/>
          <w:sz w:val="28"/>
          <w:szCs w:val="28"/>
        </w:rPr>
        <w:t>)</w:t>
      </w:r>
    </w:p>
    <w:tbl>
      <w:tblPr>
        <w:tblW w:w="156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52"/>
        <w:gridCol w:w="1210"/>
        <w:gridCol w:w="236"/>
        <w:gridCol w:w="1182"/>
        <w:gridCol w:w="236"/>
        <w:gridCol w:w="1326"/>
        <w:gridCol w:w="236"/>
        <w:gridCol w:w="1210"/>
        <w:gridCol w:w="236"/>
        <w:gridCol w:w="1134"/>
        <w:gridCol w:w="236"/>
        <w:gridCol w:w="1181"/>
        <w:gridCol w:w="236"/>
        <w:gridCol w:w="1211"/>
        <w:gridCol w:w="236"/>
        <w:gridCol w:w="1269"/>
        <w:gridCol w:w="236"/>
        <w:gridCol w:w="1256"/>
        <w:gridCol w:w="13"/>
        <w:gridCol w:w="228"/>
      </w:tblGrid>
      <w:tr w:rsidR="009D17F9" w:rsidRPr="00C352DB" w14:paraId="62011F70" w14:textId="77777777" w:rsidTr="00BE03DA">
        <w:trPr>
          <w:gridAfter w:val="2"/>
          <w:wAfter w:w="241" w:type="dxa"/>
          <w:tblHeader/>
        </w:trPr>
        <w:tc>
          <w:tcPr>
            <w:tcW w:w="2552" w:type="dxa"/>
            <w:shd w:val="clear" w:color="auto" w:fill="auto"/>
          </w:tcPr>
          <w:p w14:paraId="0EDB4C66" w14:textId="77777777" w:rsidR="009D17F9" w:rsidRPr="00A06631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867" w:type="dxa"/>
            <w:gridSpan w:val="17"/>
          </w:tcPr>
          <w:p w14:paraId="0E0E9F47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A35D2" w:rsidRPr="00C352DB" w14:paraId="7AA3875E" w14:textId="77777777" w:rsidTr="00BE03DA">
        <w:trPr>
          <w:gridAfter w:val="1"/>
          <w:wAfter w:w="228" w:type="dxa"/>
          <w:tblHeader/>
        </w:trPr>
        <w:tc>
          <w:tcPr>
            <w:tcW w:w="2552" w:type="dxa"/>
            <w:shd w:val="clear" w:color="auto" w:fill="auto"/>
          </w:tcPr>
          <w:p w14:paraId="601FF1D0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448CA881" w14:textId="77777777" w:rsidR="009A35D2" w:rsidRPr="00A06631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ที่ดิน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br/>
            </w:r>
            <w:r w:rsidRPr="00A06631">
              <w:rPr>
                <w:rFonts w:ascii="Angsana New" w:hAnsi="Angsana New" w:cs="Angsana New" w:hint="cs"/>
                <w:cs/>
              </w:rPr>
              <w:t>และส่ว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32944F0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4146907E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4B21FB6D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อาคารและ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1B773A4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14:paraId="25DC3BC3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0CED71F3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ระบบ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391D0B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</w:tcPr>
          <w:p w14:paraId="061BF775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9F0E96A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เครื่องจักร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378444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D9E8D0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78C551AB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เครื่องใช้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4DB12B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2369F197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265F20B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0C034EB7" w14:textId="77777777" w:rsidR="009A35D2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 w:hint="cs"/>
                <w:cs/>
              </w:rPr>
              <w:t>เครื่องจักร</w:t>
            </w:r>
          </w:p>
          <w:p w14:paraId="75EF773A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EBDE779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56661374" w14:textId="77777777" w:rsidR="009A35D2" w:rsidRPr="00E50A6D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hAnsi="Angsana New" w:cs="Angsana New"/>
                <w:cs/>
              </w:rPr>
            </w:pPr>
          </w:p>
          <w:p w14:paraId="250524C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  <w:r w:rsidRPr="00E50A6D">
              <w:rPr>
                <w:rFonts w:ascii="Angsana New" w:hAnsi="Angsana New" w:cs="Angsana New" w:hint="cs"/>
                <w:cs/>
              </w:rPr>
              <w:t>อาคารระหว่าง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60C5C0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88F4054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A35D2" w:rsidRPr="00C352DB" w14:paraId="6C35C525" w14:textId="77777777" w:rsidTr="00BE03DA">
        <w:trPr>
          <w:gridAfter w:val="1"/>
          <w:wAfter w:w="228" w:type="dxa"/>
          <w:tblHeader/>
        </w:trPr>
        <w:tc>
          <w:tcPr>
            <w:tcW w:w="2552" w:type="dxa"/>
            <w:shd w:val="clear" w:color="auto" w:fill="auto"/>
          </w:tcPr>
          <w:p w14:paraId="6E8D0B78" w14:textId="77777777" w:rsidR="009A35D2" w:rsidRPr="00A06631" w:rsidRDefault="009A35D2" w:rsidP="009A35D2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3FDF135" w14:textId="77777777" w:rsidR="009A35D2" w:rsidRPr="00A06631" w:rsidRDefault="009A35D2" w:rsidP="009A35D2">
            <w:pPr>
              <w:pStyle w:val="BlockText"/>
              <w:spacing w:before="0"/>
              <w:ind w:left="-108" w:right="-123" w:firstLine="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6631">
              <w:rPr>
                <w:rFonts w:ascii="Angsana New" w:hAnsi="Angsana New" w:cs="Angsana New"/>
                <w:cs/>
              </w:rPr>
              <w:t>ปรับปรุง</w:t>
            </w:r>
            <w:r w:rsidRPr="00A06631">
              <w:rPr>
                <w:rFonts w:ascii="Angsana New" w:hAnsi="Angsana New" w:cs="Angsana New" w:hint="cs"/>
                <w:cs/>
                <w:lang w:val="en-US"/>
              </w:rPr>
              <w:t>ที่ดิน</w:t>
            </w:r>
          </w:p>
        </w:tc>
        <w:tc>
          <w:tcPr>
            <w:tcW w:w="236" w:type="dxa"/>
            <w:shd w:val="clear" w:color="auto" w:fill="auto"/>
          </w:tcPr>
          <w:p w14:paraId="301B4669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216900EA" w14:textId="77777777" w:rsidR="009A35D2" w:rsidRPr="00A06631" w:rsidRDefault="009A35D2" w:rsidP="009A35D2">
            <w:pPr>
              <w:pStyle w:val="BlockText"/>
              <w:spacing w:before="0"/>
              <w:ind w:left="-59" w:right="-116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ส่วนปรับปรุง</w:t>
            </w:r>
          </w:p>
        </w:tc>
        <w:tc>
          <w:tcPr>
            <w:tcW w:w="236" w:type="dxa"/>
            <w:shd w:val="clear" w:color="auto" w:fill="auto"/>
          </w:tcPr>
          <w:p w14:paraId="5454D185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4F6C437" w14:textId="77777777" w:rsidR="009A35D2" w:rsidRPr="00A06631" w:rsidRDefault="009A35D2" w:rsidP="009A35D2">
            <w:pPr>
              <w:pStyle w:val="BlockText"/>
              <w:spacing w:before="0"/>
              <w:ind w:left="-108" w:right="-136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สาธารณูปโภค</w:t>
            </w:r>
          </w:p>
        </w:tc>
        <w:tc>
          <w:tcPr>
            <w:tcW w:w="236" w:type="dxa"/>
            <w:shd w:val="clear" w:color="auto" w:fill="auto"/>
          </w:tcPr>
          <w:p w14:paraId="19D25736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3568754E" w14:textId="77777777" w:rsidR="009A35D2" w:rsidRPr="00A06631" w:rsidRDefault="009A35D2" w:rsidP="009A35D2">
            <w:pPr>
              <w:pStyle w:val="BlockText"/>
              <w:spacing w:before="0"/>
              <w:ind w:left="-108" w:right="-5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และอุปกรณ์</w:t>
            </w:r>
          </w:p>
        </w:tc>
        <w:tc>
          <w:tcPr>
            <w:tcW w:w="236" w:type="dxa"/>
            <w:shd w:val="clear" w:color="auto" w:fill="auto"/>
          </w:tcPr>
          <w:p w14:paraId="0368FE24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EA6585" w14:textId="77777777" w:rsidR="009A35D2" w:rsidRPr="00A06631" w:rsidRDefault="009A35D2" w:rsidP="009A35D2">
            <w:pPr>
              <w:pStyle w:val="BlockText"/>
              <w:spacing w:before="0"/>
              <w:ind w:left="-108" w:right="-82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สำนักงาน</w:t>
            </w:r>
          </w:p>
        </w:tc>
        <w:tc>
          <w:tcPr>
            <w:tcW w:w="236" w:type="dxa"/>
            <w:shd w:val="clear" w:color="auto" w:fill="auto"/>
          </w:tcPr>
          <w:p w14:paraId="5445933B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0C2E1847" w14:textId="77777777" w:rsidR="009A35D2" w:rsidRPr="00A06631" w:rsidRDefault="009A35D2" w:rsidP="009A35D2">
            <w:pPr>
              <w:pStyle w:val="BlockText"/>
              <w:spacing w:before="0"/>
              <w:ind w:left="-108" w:right="-117" w:firstLine="0"/>
              <w:jc w:val="center"/>
              <w:rPr>
                <w:rFonts w:ascii="Angsana New" w:hAnsi="Angsana New" w:cs="Angsana New"/>
                <w:cs/>
              </w:rPr>
            </w:pPr>
            <w:r w:rsidRPr="00A06631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</w:tcPr>
          <w:p w14:paraId="5F66071A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682B49D5" w14:textId="77777777" w:rsidR="009A35D2" w:rsidRPr="00A06631" w:rsidRDefault="009A35D2" w:rsidP="009A35D2">
            <w:pPr>
              <w:pStyle w:val="BlockText"/>
              <w:spacing w:before="0"/>
              <w:ind w:left="-108" w:right="-63" w:firstLine="0"/>
              <w:jc w:val="center"/>
              <w:rPr>
                <w:rFonts w:ascii="Angsana New" w:eastAsia="Angsana New" w:hAnsi="Angsana New" w:cs="Angsana New"/>
                <w:cs/>
                <w:lang w:val="en-US"/>
              </w:rPr>
            </w:pPr>
            <w:r w:rsidRPr="00A06631">
              <w:rPr>
                <w:rFonts w:ascii="Angsana New" w:eastAsia="Angsana New" w:hAnsi="Angsana New" w:cs="Angsana New" w:hint="cs"/>
                <w:cs/>
              </w:rPr>
              <w:t>ระหว่างติดตั้ง</w:t>
            </w:r>
          </w:p>
        </w:tc>
        <w:tc>
          <w:tcPr>
            <w:tcW w:w="236" w:type="dxa"/>
            <w:shd w:val="clear" w:color="auto" w:fill="auto"/>
          </w:tcPr>
          <w:p w14:paraId="5FBC64F7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97A49D8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E50A6D">
              <w:rPr>
                <w:rFonts w:ascii="Angsana New" w:eastAsia="Angsana New" w:hAnsi="Angsana New" w:cs="Angsana New" w:hint="cs"/>
                <w:cs/>
              </w:rPr>
              <w:t>ก่อสร้าง</w:t>
            </w:r>
          </w:p>
        </w:tc>
        <w:tc>
          <w:tcPr>
            <w:tcW w:w="236" w:type="dxa"/>
          </w:tcPr>
          <w:p w14:paraId="436FD5CF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A4715" w14:textId="77777777" w:rsidR="009A35D2" w:rsidRPr="00A06631" w:rsidRDefault="009A35D2" w:rsidP="009A35D2">
            <w:pPr>
              <w:pStyle w:val="BlockText"/>
              <w:spacing w:before="0"/>
              <w:ind w:left="-108" w:right="0" w:firstLine="0"/>
              <w:jc w:val="center"/>
              <w:rPr>
                <w:rFonts w:ascii="Angsana New" w:eastAsia="Angsana New" w:hAnsi="Angsana New" w:cs="Angsana New"/>
                <w:cs/>
              </w:rPr>
            </w:pPr>
            <w:r w:rsidRPr="00A06631">
              <w:rPr>
                <w:rFonts w:ascii="Angsana New" w:eastAsia="Angsana New" w:hAnsi="Angsana New" w:cs="Angsana New"/>
                <w:cs/>
              </w:rPr>
              <w:t>รวม</w:t>
            </w:r>
          </w:p>
        </w:tc>
      </w:tr>
      <w:tr w:rsidR="009D17F9" w:rsidRPr="00C352DB" w14:paraId="1F75593E" w14:textId="77777777" w:rsidTr="00BE03DA">
        <w:trPr>
          <w:gridAfter w:val="1"/>
          <w:wAfter w:w="228" w:type="dxa"/>
        </w:trPr>
        <w:tc>
          <w:tcPr>
            <w:tcW w:w="2552" w:type="dxa"/>
          </w:tcPr>
          <w:p w14:paraId="65D91872" w14:textId="77777777" w:rsidR="009D17F9" w:rsidRPr="00A06631" w:rsidRDefault="009D17F9" w:rsidP="00C836E0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48BBEEE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1028916C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7F5F915B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05847F2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25CCDA5E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3EE21E9E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3BD5E68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12DB6871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642746C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3E78FDA5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2A77570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2D512301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1CB8A49F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29037A2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21B333D2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72D7BD67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598A0882" w14:textId="77777777" w:rsidR="009D17F9" w:rsidRPr="00A06631" w:rsidRDefault="009D17F9" w:rsidP="00C836E0">
            <w:pPr>
              <w:pStyle w:val="BlockText"/>
              <w:spacing w:before="0"/>
              <w:ind w:left="-108" w:right="0" w:firstLine="0"/>
              <w:rPr>
                <w:rFonts w:ascii="Angsana New" w:eastAsia="Angsana New" w:hAnsi="Angsana New" w:cs="Angsana New"/>
                <w:cs/>
              </w:rPr>
            </w:pPr>
          </w:p>
        </w:tc>
      </w:tr>
      <w:tr w:rsidR="009D17F9" w:rsidRPr="00C352DB" w14:paraId="25AA0464" w14:textId="77777777" w:rsidTr="00BE03DA">
        <w:trPr>
          <w:gridAfter w:val="1"/>
          <w:wAfter w:w="228" w:type="dxa"/>
        </w:trPr>
        <w:tc>
          <w:tcPr>
            <w:tcW w:w="2552" w:type="dxa"/>
          </w:tcPr>
          <w:p w14:paraId="73ED5638" w14:textId="77777777" w:rsidR="009D17F9" w:rsidRPr="00133C16" w:rsidRDefault="009D17F9" w:rsidP="00E4202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A06631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3</w:t>
            </w:r>
          </w:p>
        </w:tc>
        <w:tc>
          <w:tcPr>
            <w:tcW w:w="1210" w:type="dxa"/>
            <w:shd w:val="clear" w:color="auto" w:fill="auto"/>
            <w:vAlign w:val="center"/>
          </w:tcPr>
          <w:p w14:paraId="7311931C" w14:textId="77777777" w:rsidR="009D17F9" w:rsidRPr="00A7589B" w:rsidRDefault="00BE03DA" w:rsidP="00E420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773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488.00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458140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14:paraId="797C3343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74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972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681.21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C78854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shd w:val="clear" w:color="auto" w:fill="auto"/>
          </w:tcPr>
          <w:p w14:paraId="7DC5C312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323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340.50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D99176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03AE2287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831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480.40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6F5388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BE474FB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3,827,334.20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687C39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21729C02" w14:textId="77777777" w:rsidR="009D17F9" w:rsidRPr="009A35D2" w:rsidRDefault="00BE03DA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1,355,685.31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4D7B199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1C50F41" w14:textId="77777777" w:rsidR="009D17F9" w:rsidRPr="00A7589B" w:rsidRDefault="00BE03DA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Times New Roman"/>
                <w:sz w:val="26"/>
                <w:szCs w:val="26"/>
                <w:rtl/>
                <w:lang w:val="en-US" w:bidi="ar-SA"/>
              </w:rPr>
              <w:t>480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 w:bidi="ar-SA"/>
              </w:rPr>
              <w:t>,876.09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E6EDD5" w14:textId="77777777" w:rsidR="009D17F9" w:rsidRPr="00F56BC1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793EC736" w14:textId="77777777" w:rsidR="009D17F9" w:rsidRPr="008B7ADC" w:rsidRDefault="009A35D2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A35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12</w:t>
            </w:r>
            <w:r w:rsidRPr="009A35D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233</w:t>
            </w:r>
            <w:r w:rsidRPr="009A35D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200.00</w:t>
            </w:r>
          </w:p>
        </w:tc>
        <w:tc>
          <w:tcPr>
            <w:tcW w:w="236" w:type="dxa"/>
          </w:tcPr>
          <w:p w14:paraId="786D63B7" w14:textId="77777777" w:rsidR="009D17F9" w:rsidRPr="008B7ADC" w:rsidRDefault="009D17F9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14:paraId="1797627D" w14:textId="77777777" w:rsidR="009D17F9" w:rsidRPr="00A7589B" w:rsidRDefault="00BE03DA" w:rsidP="00E42029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168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798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085.71</w:t>
            </w:r>
          </w:p>
        </w:tc>
      </w:tr>
      <w:tr w:rsidR="00356EFD" w:rsidRPr="00C352DB" w14:paraId="4D0A6A93" w14:textId="77777777" w:rsidTr="00BE03DA">
        <w:trPr>
          <w:gridAfter w:val="1"/>
          <w:wAfter w:w="228" w:type="dxa"/>
        </w:trPr>
        <w:tc>
          <w:tcPr>
            <w:tcW w:w="2552" w:type="dxa"/>
          </w:tcPr>
          <w:p w14:paraId="067745E6" w14:textId="77777777" w:rsidR="00356EFD" w:rsidRPr="000D2641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210" w:type="dxa"/>
            <w:shd w:val="clear" w:color="auto" w:fill="auto"/>
          </w:tcPr>
          <w:p w14:paraId="28C14CAB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A6F3DF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11E66AE3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9F34C5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</w:tcPr>
          <w:p w14:paraId="29B84D26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746DA5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14:paraId="739F0750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17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408,508.61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E886FE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F8CBA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17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174,199.30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1675DD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37B48543" w14:textId="77777777" w:rsidR="00356EFD" w:rsidRPr="009A35D2" w:rsidRDefault="00356EFD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93D59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763494A" w14:textId="77777777" w:rsidR="00356EFD" w:rsidRPr="00101C21" w:rsidRDefault="00356EFD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35D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8,000.00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FF5A12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1D2F5B9A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9A35D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16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903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980.00</w:t>
            </w:r>
          </w:p>
        </w:tc>
        <w:tc>
          <w:tcPr>
            <w:tcW w:w="236" w:type="dxa"/>
          </w:tcPr>
          <w:p w14:paraId="3CD9EE79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0F9E7565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9A35D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17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494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687.91</w:t>
            </w:r>
          </w:p>
        </w:tc>
      </w:tr>
      <w:tr w:rsidR="00356EFD" w:rsidRPr="00C352DB" w14:paraId="1F8C40AA" w14:textId="77777777" w:rsidTr="003A5955">
        <w:trPr>
          <w:gridAfter w:val="1"/>
          <w:wAfter w:w="228" w:type="dxa"/>
        </w:trPr>
        <w:tc>
          <w:tcPr>
            <w:tcW w:w="2552" w:type="dxa"/>
            <w:shd w:val="clear" w:color="auto" w:fill="auto"/>
          </w:tcPr>
          <w:p w14:paraId="23A75CCD" w14:textId="77777777" w:rsidR="00356EFD" w:rsidRPr="00A06631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รับเข้า/(</w:t>
            </w:r>
            <w:r w:rsidRPr="00A06631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ออก)</w:t>
            </w:r>
          </w:p>
        </w:tc>
        <w:tc>
          <w:tcPr>
            <w:tcW w:w="1210" w:type="dxa"/>
            <w:shd w:val="clear" w:color="auto" w:fill="auto"/>
          </w:tcPr>
          <w:p w14:paraId="669FDE51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20ABF5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6671AA5F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A1EC95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</w:tcPr>
          <w:p w14:paraId="2BFDE373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8C04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14:paraId="44075C1B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17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399,108.20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654BCD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9E910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0EF2BC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1F83141B" w14:textId="77777777" w:rsidR="00356EFD" w:rsidRPr="009A35D2" w:rsidRDefault="00356EFD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A70264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5C135ABE" w14:textId="77777777" w:rsidR="00356EFD" w:rsidRPr="00101C21" w:rsidRDefault="00356EFD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35D2">
              <w:rPr>
                <w:rFonts w:ascii="Angsana New" w:hAnsi="Angsana New" w:cs="Angsana New"/>
                <w:sz w:val="26"/>
                <w:szCs w:val="26"/>
                <w:lang w:val="en-US"/>
              </w:rPr>
              <w:t>(399,108.20)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8D0F81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5798A898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688BC3E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14:paraId="16AA5504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356EFD" w:rsidRPr="00C352DB" w14:paraId="3BA4A1CF" w14:textId="77777777" w:rsidTr="003A5955">
        <w:trPr>
          <w:gridAfter w:val="1"/>
          <w:wAfter w:w="228" w:type="dxa"/>
        </w:trPr>
        <w:tc>
          <w:tcPr>
            <w:tcW w:w="2552" w:type="dxa"/>
            <w:shd w:val="clear" w:color="auto" w:fill="auto"/>
          </w:tcPr>
          <w:p w14:paraId="629974CD" w14:textId="77777777" w:rsidR="00356EFD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ขายระหว่างงวด</w:t>
            </w:r>
          </w:p>
        </w:tc>
        <w:tc>
          <w:tcPr>
            <w:tcW w:w="1210" w:type="dxa"/>
            <w:shd w:val="clear" w:color="auto" w:fill="auto"/>
          </w:tcPr>
          <w:p w14:paraId="3422BB68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C63F1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4612E240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7E98F3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</w:tcPr>
          <w:p w14:paraId="5CBE8B1A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B42B5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14:paraId="206AE090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5C0BD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FF6FE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232A11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0B11A612" w14:textId="77777777" w:rsidR="00356EFD" w:rsidRPr="009A35D2" w:rsidRDefault="00356EFD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1CB67D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B91AADB" w14:textId="77777777" w:rsidR="00356EFD" w:rsidRPr="00101C21" w:rsidRDefault="00356EFD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547E68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7A82365E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06CA523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</w:tcPr>
          <w:p w14:paraId="13082CA0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356EFD" w:rsidRPr="00C352DB" w14:paraId="6FB3CDC3" w14:textId="77777777" w:rsidTr="00BE03DA">
        <w:trPr>
          <w:gridAfter w:val="1"/>
          <w:wAfter w:w="228" w:type="dxa"/>
        </w:trPr>
        <w:tc>
          <w:tcPr>
            <w:tcW w:w="2552" w:type="dxa"/>
            <w:shd w:val="clear" w:color="auto" w:fill="auto"/>
          </w:tcPr>
          <w:p w14:paraId="35E05811" w14:textId="77777777" w:rsidR="00356EFD" w:rsidRPr="00A06631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A0663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210" w:type="dxa"/>
            <w:shd w:val="clear" w:color="auto" w:fill="auto"/>
          </w:tcPr>
          <w:p w14:paraId="7A9F6428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D24685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shd w:val="clear" w:color="auto" w:fill="auto"/>
          </w:tcPr>
          <w:p w14:paraId="50E83D0C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7AE24D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shd w:val="clear" w:color="auto" w:fill="auto"/>
          </w:tcPr>
          <w:p w14:paraId="1D48A839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6A5D1D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shd w:val="clear" w:color="auto" w:fill="auto"/>
          </w:tcPr>
          <w:p w14:paraId="1682E32D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17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(15,510.47)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1ED52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A3092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17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(1.00)</w:t>
            </w:r>
          </w:p>
        </w:tc>
        <w:tc>
          <w:tcPr>
            <w:tcW w:w="236" w:type="dxa"/>
            <w:shd w:val="clear" w:color="auto" w:fill="auto"/>
          </w:tcPr>
          <w:p w14:paraId="21F5F2FC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shd w:val="clear" w:color="auto" w:fill="auto"/>
          </w:tcPr>
          <w:p w14:paraId="73776BE3" w14:textId="77777777" w:rsidR="00356EFD" w:rsidRPr="009A35D2" w:rsidRDefault="00356EFD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2CFBC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A984B45" w14:textId="77777777" w:rsidR="00356EFD" w:rsidRPr="00101C21" w:rsidRDefault="00356EFD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C6617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83559E6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1C6825B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shd w:val="clear" w:color="auto" w:fill="auto"/>
            <w:vAlign w:val="bottom"/>
          </w:tcPr>
          <w:p w14:paraId="5783A091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9A35D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(15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511.47)</w:t>
            </w:r>
          </w:p>
        </w:tc>
      </w:tr>
      <w:tr w:rsidR="00356EFD" w:rsidRPr="00C352DB" w14:paraId="4B9A866A" w14:textId="77777777" w:rsidTr="00BE03DA">
        <w:trPr>
          <w:gridAfter w:val="1"/>
          <w:wAfter w:w="228" w:type="dxa"/>
        </w:trPr>
        <w:tc>
          <w:tcPr>
            <w:tcW w:w="2552" w:type="dxa"/>
          </w:tcPr>
          <w:p w14:paraId="5FE9B20A" w14:textId="77777777" w:rsidR="00356EFD" w:rsidRDefault="00356EFD" w:rsidP="00356EF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36021BF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B5662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7A2DB7B4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17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(933,566.97)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ED66E2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1C90B48F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17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(373,943.55)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6B9E39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19A1ED77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17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(1,288,971.05)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1FB256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0991B6" w14:textId="77777777" w:rsidR="00356EFD" w:rsidRPr="00A7589B" w:rsidRDefault="00356EFD" w:rsidP="00356EF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D17F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(528,864.05)</w:t>
            </w:r>
          </w:p>
        </w:tc>
        <w:tc>
          <w:tcPr>
            <w:tcW w:w="236" w:type="dxa"/>
            <w:shd w:val="clear" w:color="auto" w:fill="auto"/>
          </w:tcPr>
          <w:p w14:paraId="2D27F8B7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17D5939" w14:textId="77777777" w:rsidR="00356EFD" w:rsidRPr="009A35D2" w:rsidRDefault="00356EFD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A35D2">
              <w:rPr>
                <w:rFonts w:ascii="Angsana New" w:hAnsi="Angsana New" w:cs="Angsana New"/>
                <w:sz w:val="26"/>
                <w:szCs w:val="26"/>
                <w:lang w:val="en-US"/>
              </w:rPr>
              <w:t>(106,781.91)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D4CA41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2E6004D8" w14:textId="77777777" w:rsidR="00356EFD" w:rsidRPr="00101C21" w:rsidRDefault="00356EFD" w:rsidP="00356EFD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A6953B" w14:textId="77777777" w:rsidR="00356EFD" w:rsidRPr="00A7589B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5B7CC33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721C394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8D2C4" w14:textId="77777777" w:rsidR="00356EFD" w:rsidRPr="00101C21" w:rsidRDefault="00356EFD" w:rsidP="00356EFD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9A35D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(3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232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9A35D2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127.53)</w:t>
            </w:r>
          </w:p>
        </w:tc>
      </w:tr>
      <w:tr w:rsidR="009D17F9" w:rsidRPr="00C352DB" w14:paraId="0501FDFD" w14:textId="77777777" w:rsidTr="00BE03DA">
        <w:trPr>
          <w:gridAfter w:val="1"/>
          <w:wAfter w:w="228" w:type="dxa"/>
        </w:trPr>
        <w:tc>
          <w:tcPr>
            <w:tcW w:w="2552" w:type="dxa"/>
          </w:tcPr>
          <w:p w14:paraId="022368DA" w14:textId="77777777" w:rsidR="009D17F9" w:rsidRPr="00133C16" w:rsidRDefault="009D17F9" w:rsidP="009D17F9">
            <w:pPr>
              <w:pStyle w:val="BlockText"/>
              <w:spacing w:before="0"/>
              <w:ind w:left="0" w:right="0" w:firstLine="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4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A2C98" w14:textId="77777777" w:rsidR="009D17F9" w:rsidRPr="00101C21" w:rsidRDefault="00BE03DA" w:rsidP="009D17F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773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488.00</w:t>
            </w:r>
          </w:p>
        </w:tc>
        <w:tc>
          <w:tcPr>
            <w:tcW w:w="236" w:type="dxa"/>
            <w:vAlign w:val="bottom"/>
          </w:tcPr>
          <w:p w14:paraId="210D7BF2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8AA4A" w14:textId="77777777" w:rsidR="009D17F9" w:rsidRPr="00101C21" w:rsidRDefault="00BE03DA" w:rsidP="009D17F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74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039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114.24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899546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087B4" w14:textId="77777777" w:rsidR="009D17F9" w:rsidRPr="00101C21" w:rsidRDefault="00BE03DA" w:rsidP="009D17F9">
            <w:pPr>
              <w:pStyle w:val="BlockText"/>
              <w:spacing w:before="0"/>
              <w:ind w:left="-108" w:right="-3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10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949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396.95</w:t>
            </w:r>
          </w:p>
        </w:tc>
        <w:tc>
          <w:tcPr>
            <w:tcW w:w="236" w:type="dxa"/>
            <w:vAlign w:val="bottom"/>
          </w:tcPr>
          <w:p w14:paraId="2AD2E62C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50165" w14:textId="77777777" w:rsidR="009D17F9" w:rsidRPr="00101C21" w:rsidRDefault="00BE03DA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20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334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615.69</w:t>
            </w:r>
          </w:p>
        </w:tc>
        <w:tc>
          <w:tcPr>
            <w:tcW w:w="236" w:type="dxa"/>
            <w:vAlign w:val="bottom"/>
          </w:tcPr>
          <w:p w14:paraId="41A3709C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3E052" w14:textId="77777777" w:rsidR="009D17F9" w:rsidRPr="00101C21" w:rsidRDefault="00BE03DA" w:rsidP="009D17F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472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668.45</w:t>
            </w:r>
          </w:p>
        </w:tc>
        <w:tc>
          <w:tcPr>
            <w:tcW w:w="236" w:type="dxa"/>
          </w:tcPr>
          <w:p w14:paraId="196186DA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F2399" w14:textId="77777777" w:rsidR="009D17F9" w:rsidRPr="009A35D2" w:rsidRDefault="00BE03DA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248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903.40</w:t>
            </w:r>
          </w:p>
        </w:tc>
        <w:tc>
          <w:tcPr>
            <w:tcW w:w="236" w:type="dxa"/>
            <w:vAlign w:val="bottom"/>
          </w:tcPr>
          <w:p w14:paraId="21858C96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F0E77" w14:textId="77777777" w:rsidR="009D17F9" w:rsidRPr="00101C21" w:rsidRDefault="00BE03DA" w:rsidP="009A35D2">
            <w:pPr>
              <w:pStyle w:val="BlockText"/>
              <w:spacing w:before="0" w:line="240" w:lineRule="atLeast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89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767.89</w:t>
            </w:r>
          </w:p>
        </w:tc>
        <w:tc>
          <w:tcPr>
            <w:tcW w:w="236" w:type="dxa"/>
            <w:vAlign w:val="bottom"/>
          </w:tcPr>
          <w:p w14:paraId="0E8AB902" w14:textId="77777777" w:rsidR="009D17F9" w:rsidRPr="00A7589B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4A07" w14:textId="77777777" w:rsidR="009D17F9" w:rsidRPr="009D17F9" w:rsidRDefault="00BE03DA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29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137</w:t>
            </w:r>
            <w:r w:rsidRPr="00BE03D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180.00</w:t>
            </w:r>
          </w:p>
        </w:tc>
        <w:tc>
          <w:tcPr>
            <w:tcW w:w="236" w:type="dxa"/>
          </w:tcPr>
          <w:p w14:paraId="3C6CF99C" w14:textId="77777777" w:rsidR="009D17F9" w:rsidRPr="00101C21" w:rsidRDefault="009D17F9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B0B44F" w14:textId="77777777" w:rsidR="009D17F9" w:rsidRPr="00101C21" w:rsidRDefault="00BE03DA" w:rsidP="009D17F9">
            <w:pPr>
              <w:pStyle w:val="BlockText"/>
              <w:spacing w:before="0"/>
              <w:ind w:left="-108" w:right="0" w:firstLine="0"/>
              <w:jc w:val="right"/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</w:pPr>
            <w:r w:rsidRPr="00BE03DA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183</w:t>
            </w:r>
            <w:r w:rsidRPr="00BE03DA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045</w:t>
            </w:r>
            <w:r w:rsidRPr="00BE03DA">
              <w:rPr>
                <w:rFonts w:ascii="Angsana New" w:eastAsia="Angsana New" w:hAnsi="Angsana New" w:cs="Angsana New"/>
                <w:sz w:val="26"/>
                <w:szCs w:val="26"/>
                <w:lang w:val="en-US"/>
              </w:rPr>
              <w:t>,</w:t>
            </w:r>
            <w:r w:rsidRPr="00BE03DA">
              <w:rPr>
                <w:rFonts w:ascii="Angsana New" w:eastAsia="Angsana New" w:hAnsi="Angsana New" w:cs="Angsana New"/>
                <w:sz w:val="26"/>
                <w:szCs w:val="26"/>
                <w:cs/>
                <w:lang w:val="en-US"/>
              </w:rPr>
              <w:t>134.62</w:t>
            </w:r>
          </w:p>
        </w:tc>
      </w:tr>
      <w:tr w:rsidR="009A35D2" w:rsidRPr="00C352DB" w14:paraId="086D5F4C" w14:textId="77777777" w:rsidTr="00BE03DA">
        <w:tc>
          <w:tcPr>
            <w:tcW w:w="15660" w:type="dxa"/>
            <w:gridSpan w:val="20"/>
          </w:tcPr>
          <w:p w14:paraId="38798ABC" w14:textId="77777777" w:rsidR="009A35D2" w:rsidRDefault="009A35D2" w:rsidP="00101C21">
            <w:pPr>
              <w:spacing w:line="240" w:lineRule="auto"/>
              <w:ind w:left="523" w:hanging="398"/>
              <w:rPr>
                <w:rFonts w:ascii="Angsana New" w:hAnsi="Angsana New"/>
                <w:spacing w:val="-2"/>
                <w:sz w:val="30"/>
                <w:szCs w:val="30"/>
              </w:rPr>
            </w:pPr>
          </w:p>
          <w:p w14:paraId="29CC0E23" w14:textId="77777777" w:rsidR="009A35D2" w:rsidRPr="00A7589B" w:rsidRDefault="009A35D2" w:rsidP="00BE03DA">
            <w:pPr>
              <w:spacing w:line="240" w:lineRule="auto"/>
              <w:ind w:left="520" w:hanging="47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มีนาคม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4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วันที่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3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บริษัทฯ มีสินทรัพย์ที่คิดค่าเสื่อม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เต็มจำนวนแล้ว แต่ยังคงใช้งานอยู่ในราคาทุนเป็นจำนวนเงิน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0C23CD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38.22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บาท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313999">
              <w:rPr>
                <w:rFonts w:ascii="Angsana New" w:hAnsi="Angsana New"/>
                <w:spacing w:val="-2"/>
                <w:sz w:val="30"/>
                <w:szCs w:val="30"/>
              </w:rPr>
              <w:t>36.51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ล้าน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บาท ตามลำดับ</w:t>
            </w:r>
          </w:p>
          <w:p w14:paraId="14472544" w14:textId="77777777" w:rsidR="009A35D2" w:rsidRPr="00534887" w:rsidRDefault="009A35D2" w:rsidP="00BE03DA">
            <w:pPr>
              <w:spacing w:line="240" w:lineRule="auto"/>
              <w:ind w:left="520" w:hanging="477"/>
              <w:rPr>
                <w:rFonts w:ascii="Angsana New" w:hAnsi="Angsana New"/>
                <w:lang w:val="en-US"/>
              </w:rPr>
            </w:pP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มีนาคม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4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วันที่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31 </w:t>
            </w:r>
            <w:r w:rsidRPr="00A7589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>25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3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A7589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บริษัทฯ ได้นำ ที่ดิน อาคารสิ่งปลูกสร้าง ไปจดจำนองค้ำประกันเงินกู้จากสถาบั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นการเงิน ตามหมาย</w:t>
            </w:r>
            <w:r w:rsidRPr="001F2B03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เหตุ </w:t>
            </w:r>
            <w:r w:rsidRPr="001F2B03">
              <w:rPr>
                <w:rFonts w:ascii="Angsana New" w:hAnsi="Angsana New"/>
                <w:spacing w:val="-2"/>
                <w:sz w:val="30"/>
                <w:szCs w:val="30"/>
              </w:rPr>
              <w:t>1</w:t>
            </w:r>
            <w:r w:rsidR="001F2B03">
              <w:rPr>
                <w:rFonts w:ascii="Angsana New" w:hAnsi="Angsana New"/>
                <w:spacing w:val="-2"/>
                <w:sz w:val="30"/>
                <w:szCs w:val="30"/>
              </w:rPr>
              <w:t>6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และหนังสือค้ำประกันสัญญาซื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้</w:t>
            </w:r>
            <w:r w:rsidRPr="002442CB">
              <w:rPr>
                <w:rFonts w:ascii="Angsana New" w:hAnsi="Angsana New"/>
                <w:spacing w:val="-2"/>
                <w:sz w:val="30"/>
                <w:szCs w:val="30"/>
                <w:cs/>
              </w:rPr>
              <w:t>อขาย</w:t>
            </w:r>
            <w:r w:rsidRPr="002442CB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 ตามหมายเหตุ </w:t>
            </w:r>
            <w:r w:rsidR="001F2B03">
              <w:rPr>
                <w:rFonts w:ascii="Angsana New" w:hAnsi="Angsana New"/>
                <w:spacing w:val="-2"/>
                <w:sz w:val="30"/>
                <w:szCs w:val="30"/>
              </w:rPr>
              <w:t>2</w:t>
            </w:r>
            <w:r w:rsidR="00917A50">
              <w:rPr>
                <w:rFonts w:ascii="Angsana New" w:hAnsi="Angsana New"/>
                <w:spacing w:val="-2"/>
                <w:sz w:val="30"/>
                <w:szCs w:val="30"/>
              </w:rPr>
              <w:t>5</w:t>
            </w:r>
            <w:r w:rsidR="00AE154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.1</w:t>
            </w:r>
          </w:p>
        </w:tc>
      </w:tr>
    </w:tbl>
    <w:p w14:paraId="66EDA5EC" w14:textId="77777777" w:rsidR="00101C21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</w:rPr>
      </w:pPr>
    </w:p>
    <w:p w14:paraId="46033B3B" w14:textId="77777777" w:rsidR="00101C21" w:rsidRPr="00C01770" w:rsidRDefault="00101C21" w:rsidP="00101C21">
      <w:pPr>
        <w:spacing w:line="240" w:lineRule="auto"/>
        <w:ind w:right="-915"/>
        <w:jc w:val="thaiDistribute"/>
        <w:rPr>
          <w:rFonts w:ascii="Angsana New" w:hAnsi="Angsana New"/>
          <w:sz w:val="30"/>
          <w:szCs w:val="30"/>
          <w:cs/>
        </w:rPr>
        <w:sectPr w:rsidR="00101C21" w:rsidRPr="00C01770" w:rsidSect="00702663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050420E0" w14:textId="77777777" w:rsidR="00B03B3F" w:rsidRDefault="00B03B3F" w:rsidP="001F09CC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0A6DEE12" w14:textId="77777777" w:rsidR="001220AA" w:rsidRPr="001220AA" w:rsidRDefault="0008379F" w:rsidP="001220AA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="001220AA" w:rsidRPr="001220AA">
        <w:rPr>
          <w:rFonts w:ascii="Angsana New" w:hAnsi="Angsana New"/>
          <w:sz w:val="30"/>
          <w:szCs w:val="30"/>
          <w:cs/>
        </w:rPr>
        <w:t>สินทรัพย์</w:t>
      </w:r>
      <w:r>
        <w:rPr>
          <w:rFonts w:ascii="Angsana New" w:hAnsi="Angsana New" w:hint="cs"/>
          <w:sz w:val="30"/>
          <w:szCs w:val="30"/>
          <w:cs/>
        </w:rPr>
        <w:t>สิทธิการใช้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สำหรับงวด </w:t>
      </w:r>
      <w:r w:rsidR="001220AA">
        <w:rPr>
          <w:rFonts w:ascii="Angsana New" w:hAnsi="Angsana New"/>
          <w:sz w:val="30"/>
          <w:szCs w:val="30"/>
        </w:rPr>
        <w:t>3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เดือน สิ้นสุดวันที่ </w:t>
      </w:r>
      <w:r w:rsidR="001220AA">
        <w:rPr>
          <w:rFonts w:ascii="Angsana New" w:hAnsi="Angsana New"/>
          <w:sz w:val="30"/>
          <w:szCs w:val="30"/>
        </w:rPr>
        <w:t>31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มีนาคม </w:t>
      </w:r>
      <w:r w:rsidR="001220AA">
        <w:rPr>
          <w:rFonts w:ascii="Angsana New" w:hAnsi="Angsana New"/>
          <w:sz w:val="30"/>
          <w:szCs w:val="30"/>
        </w:rPr>
        <w:t>256</w:t>
      </w:r>
      <w:r w:rsidR="00313999">
        <w:rPr>
          <w:rFonts w:ascii="Angsana New" w:hAnsi="Angsana New"/>
          <w:sz w:val="30"/>
          <w:szCs w:val="30"/>
        </w:rPr>
        <w:t>4</w:t>
      </w:r>
      <w:r w:rsidR="001220AA" w:rsidRPr="001220A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086" w:type="dxa"/>
        <w:jc w:val="center"/>
        <w:tblLayout w:type="fixed"/>
        <w:tblLook w:val="0000" w:firstRow="0" w:lastRow="0" w:firstColumn="0" w:lastColumn="0" w:noHBand="0" w:noVBand="0"/>
      </w:tblPr>
      <w:tblGrid>
        <w:gridCol w:w="5521"/>
        <w:gridCol w:w="2160"/>
        <w:gridCol w:w="245"/>
        <w:gridCol w:w="2160"/>
      </w:tblGrid>
      <w:tr w:rsidR="00687762" w:rsidRPr="005F6C33" w14:paraId="68771051" w14:textId="77777777" w:rsidTr="0068776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2E0F6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48D0E97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52758CCC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A75511" w14:textId="77777777" w:rsidR="00687762" w:rsidRPr="005F6C33" w:rsidRDefault="00687762" w:rsidP="00687762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687762" w:rsidRPr="005F6C33" w14:paraId="75910841" w14:textId="77777777" w:rsidTr="00687762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3AB9D489" w14:textId="77777777" w:rsidR="00687762" w:rsidRPr="005F6C33" w:rsidRDefault="00687762" w:rsidP="00687762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61B65D6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641E82F4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192BE09" w14:textId="77777777" w:rsidR="00687762" w:rsidRPr="005F6C33" w:rsidRDefault="00687762" w:rsidP="00687762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7762" w:rsidRPr="005F6C33" w14:paraId="5F3C3C27" w14:textId="77777777" w:rsidTr="0068776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7F68D2A" w14:textId="77777777"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D25D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139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160" w:type="dxa"/>
          </w:tcPr>
          <w:p w14:paraId="28926AB0" w14:textId="77777777" w:rsidR="00687762" w:rsidRPr="00D73E71" w:rsidRDefault="00313999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19,074,800.02</w:t>
            </w:r>
          </w:p>
        </w:tc>
        <w:tc>
          <w:tcPr>
            <w:tcW w:w="245" w:type="dxa"/>
          </w:tcPr>
          <w:p w14:paraId="1413A108" w14:textId="77777777" w:rsidR="00687762" w:rsidRPr="00D73E71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50156122" w14:textId="77777777" w:rsidR="00687762" w:rsidRPr="005F6C33" w:rsidRDefault="00313999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29,394,492.86</w:t>
            </w:r>
          </w:p>
        </w:tc>
      </w:tr>
      <w:tr w:rsidR="00687762" w:rsidRPr="005F6C33" w14:paraId="2C24D82F" w14:textId="77777777" w:rsidTr="00687762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DC861A" w14:textId="77777777" w:rsidR="00687762" w:rsidRPr="005F6C33" w:rsidRDefault="00687762" w:rsidP="00687762">
            <w:pPr>
              <w:rPr>
                <w:rFonts w:ascii="Angsana New" w:hAnsi="Angsana New"/>
                <w:sz w:val="30"/>
                <w:szCs w:val="30"/>
              </w:rPr>
            </w:pPr>
            <w:r w:rsidRPr="00861CA8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861CA8" w:rsidRPr="00861CA8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861CA8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3B11566F" w14:textId="77777777" w:rsidR="00687762" w:rsidRDefault="002D69AB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D69AB">
              <w:rPr>
                <w:rFonts w:ascii="Angsana New" w:hAnsi="Angsana New"/>
                <w:sz w:val="30"/>
                <w:szCs w:val="30"/>
              </w:rPr>
              <w:t>(1,025,432.42)</w:t>
            </w:r>
          </w:p>
        </w:tc>
        <w:tc>
          <w:tcPr>
            <w:tcW w:w="245" w:type="dxa"/>
            <w:tcBorders>
              <w:top w:val="nil"/>
            </w:tcBorders>
          </w:tcPr>
          <w:p w14:paraId="232DA2A3" w14:textId="77777777" w:rsidR="00687762" w:rsidRDefault="00687762" w:rsidP="0068776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C5178A" w14:textId="77777777" w:rsidR="00687762" w:rsidRPr="005F6C33" w:rsidRDefault="00286043" w:rsidP="0068776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043">
              <w:rPr>
                <w:rFonts w:ascii="Angsana New" w:hAnsi="Angsana New"/>
                <w:sz w:val="30"/>
                <w:szCs w:val="30"/>
              </w:rPr>
              <w:t>(1,840,145.04)</w:t>
            </w:r>
          </w:p>
        </w:tc>
      </w:tr>
      <w:tr w:rsidR="00687762" w:rsidRPr="005F6C33" w14:paraId="16E94F00" w14:textId="77777777" w:rsidTr="00687762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1C864EC1" w14:textId="77777777" w:rsidR="00687762" w:rsidRPr="00CB23D8" w:rsidRDefault="00687762" w:rsidP="00687762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ทาง</w:t>
            </w: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1399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6788071F" w14:textId="77777777" w:rsidR="00687762" w:rsidRPr="0013462D" w:rsidRDefault="002D69AB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9AB">
              <w:rPr>
                <w:rFonts w:ascii="Angsana New" w:hAnsi="Angsana New"/>
                <w:b/>
                <w:bCs/>
                <w:sz w:val="30"/>
                <w:szCs w:val="30"/>
              </w:rPr>
              <w:t>18,049,367.60</w:t>
            </w:r>
          </w:p>
        </w:tc>
        <w:tc>
          <w:tcPr>
            <w:tcW w:w="245" w:type="dxa"/>
          </w:tcPr>
          <w:p w14:paraId="68861543" w14:textId="77777777" w:rsidR="00687762" w:rsidRPr="0013462D" w:rsidRDefault="00687762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EAA5D8" w14:textId="77777777" w:rsidR="00687762" w:rsidRPr="00AB5579" w:rsidRDefault="00286043" w:rsidP="0068776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8604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27,554,347.82</w:t>
            </w:r>
          </w:p>
        </w:tc>
      </w:tr>
    </w:tbl>
    <w:p w14:paraId="0F886C79" w14:textId="77777777" w:rsidR="00B03B3F" w:rsidRPr="00687762" w:rsidRDefault="00B03B3F" w:rsidP="00B03B3F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sz w:val="30"/>
          <w:szCs w:val="30"/>
          <w:cs/>
        </w:rPr>
      </w:pPr>
    </w:p>
    <w:p w14:paraId="7FB61DA4" w14:textId="77777777" w:rsidR="005A4FB2" w:rsidRDefault="005A4FB2" w:rsidP="001F09CC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C31D3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BB51D1">
        <w:rPr>
          <w:rFonts w:ascii="Angsana New" w:hAnsi="Angsana New" w:hint="cs"/>
          <w:b/>
          <w:bCs/>
          <w:sz w:val="30"/>
          <w:szCs w:val="30"/>
          <w:cs/>
        </w:rPr>
        <w:t>อื่น</w:t>
      </w:r>
      <w:r w:rsidR="007E48ED" w:rsidRPr="008C31D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89C2BEB" w14:textId="77777777" w:rsidR="006777C0" w:rsidRPr="006777C0" w:rsidRDefault="006777C0" w:rsidP="006777C0">
      <w:pPr>
        <w:tabs>
          <w:tab w:val="left" w:pos="513"/>
          <w:tab w:val="decimal" w:pos="7920"/>
        </w:tabs>
        <w:spacing w:line="240" w:lineRule="atLeast"/>
        <w:ind w:left="1238" w:hanging="698"/>
        <w:jc w:val="both"/>
        <w:rPr>
          <w:rFonts w:ascii="Angsana New" w:hAnsi="Angsana New"/>
          <w:sz w:val="30"/>
          <w:szCs w:val="30"/>
        </w:rPr>
      </w:pPr>
      <w:r w:rsidRPr="006777C0">
        <w:rPr>
          <w:rFonts w:ascii="Angsana New" w:hAnsi="Angsana New"/>
          <w:sz w:val="30"/>
          <w:szCs w:val="30"/>
          <w:cs/>
        </w:rPr>
        <w:t>รายการเปลี่ยนแปลงของ สินทรัพย์ไม่มีตัวตน</w:t>
      </w:r>
      <w:r w:rsidR="00BB51D1">
        <w:rPr>
          <w:rFonts w:ascii="Angsana New" w:hAnsi="Angsana New" w:hint="cs"/>
          <w:sz w:val="30"/>
          <w:szCs w:val="30"/>
          <w:cs/>
        </w:rPr>
        <w:t>อื่น</w:t>
      </w:r>
      <w:r w:rsidRPr="006777C0">
        <w:rPr>
          <w:rFonts w:ascii="Angsana New" w:hAnsi="Angsana New"/>
          <w:sz w:val="30"/>
          <w:szCs w:val="30"/>
          <w:cs/>
        </w:rPr>
        <w:t xml:space="preserve"> สำหรับ</w:t>
      </w:r>
      <w:r w:rsidR="00C62CA1">
        <w:rPr>
          <w:rFonts w:ascii="Angsana New" w:hAnsi="Angsana New" w:hint="cs"/>
          <w:sz w:val="30"/>
          <w:szCs w:val="30"/>
          <w:cs/>
        </w:rPr>
        <w:t xml:space="preserve">งวด </w:t>
      </w:r>
      <w:r w:rsidR="00C62CA1">
        <w:rPr>
          <w:rFonts w:ascii="Angsana New" w:hAnsi="Angsana New"/>
          <w:sz w:val="30"/>
          <w:szCs w:val="30"/>
          <w:lang w:val="en-US"/>
        </w:rPr>
        <w:t xml:space="preserve">3 </w:t>
      </w:r>
      <w:r w:rsidR="00C62CA1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 w:rsidR="00CB23D8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CB23D8">
        <w:rPr>
          <w:rFonts w:ascii="Angsana New" w:hAnsi="Angsana New"/>
          <w:sz w:val="30"/>
          <w:szCs w:val="30"/>
          <w:lang w:val="en-US"/>
        </w:rPr>
        <w:t>31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C62CA1">
        <w:rPr>
          <w:rFonts w:ascii="Angsana New" w:hAnsi="Angsana New" w:hint="cs"/>
          <w:sz w:val="30"/>
          <w:szCs w:val="30"/>
          <w:cs/>
        </w:rPr>
        <w:t>มีนาคม</w:t>
      </w:r>
      <w:r w:rsidRPr="006777C0">
        <w:rPr>
          <w:rFonts w:ascii="Angsana New" w:hAnsi="Angsana New"/>
          <w:sz w:val="30"/>
          <w:szCs w:val="30"/>
          <w:cs/>
        </w:rPr>
        <w:t xml:space="preserve"> </w:t>
      </w:r>
      <w:r w:rsidR="00CB23D8">
        <w:rPr>
          <w:rFonts w:ascii="Angsana New" w:hAnsi="Angsana New"/>
          <w:sz w:val="30"/>
          <w:szCs w:val="30"/>
        </w:rPr>
        <w:t>256</w:t>
      </w:r>
      <w:r w:rsidR="00313999">
        <w:rPr>
          <w:rFonts w:ascii="Angsana New" w:hAnsi="Angsana New"/>
          <w:sz w:val="30"/>
          <w:szCs w:val="30"/>
          <w:lang w:val="en-US"/>
        </w:rPr>
        <w:t>4</w:t>
      </w:r>
      <w:r w:rsidRPr="006777C0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10086" w:type="dxa"/>
        <w:jc w:val="center"/>
        <w:tblLayout w:type="fixed"/>
        <w:tblLook w:val="0000" w:firstRow="0" w:lastRow="0" w:firstColumn="0" w:lastColumn="0" w:noHBand="0" w:noVBand="0"/>
      </w:tblPr>
      <w:tblGrid>
        <w:gridCol w:w="5521"/>
        <w:gridCol w:w="2160"/>
        <w:gridCol w:w="245"/>
        <w:gridCol w:w="2160"/>
      </w:tblGrid>
      <w:tr w:rsidR="00802749" w:rsidRPr="005F6C33" w14:paraId="7A471CA1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D9C47" w14:textId="77777777" w:rsidR="00802749" w:rsidRPr="005F6C33" w:rsidRDefault="00802749" w:rsidP="005C76E6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713BB1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right w:val="nil"/>
            </w:tcBorders>
          </w:tcPr>
          <w:p w14:paraId="190BBE5C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9286B7" w14:textId="77777777" w:rsidR="00802749" w:rsidRPr="005F6C33" w:rsidRDefault="00802749" w:rsidP="005C76E6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F6C33">
              <w:rPr>
                <w:rFonts w:ascii="Angsana New" w:hAnsi="Angsana New"/>
                <w:sz w:val="30"/>
                <w:szCs w:val="30"/>
              </w:rPr>
              <w:t>(</w:t>
            </w:r>
            <w:r w:rsidRPr="005F6C33">
              <w:rPr>
                <w:rFonts w:ascii="Angsana New" w:hAnsi="Angsana New"/>
                <w:sz w:val="30"/>
                <w:szCs w:val="30"/>
                <w:cs/>
              </w:rPr>
              <w:t>หน่วย: บาท)</w:t>
            </w:r>
          </w:p>
        </w:tc>
      </w:tr>
      <w:tr w:rsidR="002F4B37" w:rsidRPr="005F6C33" w14:paraId="3F0A2028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152239F6" w14:textId="77777777" w:rsidR="002F4B37" w:rsidRPr="005F6C33" w:rsidRDefault="002F4B37" w:rsidP="00DD1A1B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D165461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3CAFE80D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3661A42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B37" w:rsidRPr="005F6C33" w14:paraId="2DEB8E58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028071A1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93F1D3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0AB0F84F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2B236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โปรแกรม</w:t>
            </w:r>
          </w:p>
        </w:tc>
      </w:tr>
      <w:tr w:rsidR="002F4B37" w:rsidRPr="005F6C33" w14:paraId="47430FB2" w14:textId="77777777" w:rsidTr="002F4B37"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 w14:paraId="40C09FCF" w14:textId="77777777" w:rsidR="002F4B37" w:rsidRPr="005F6C33" w:rsidRDefault="002F4B37" w:rsidP="002F4B37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BF99DF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45" w:type="dxa"/>
            <w:tcBorders>
              <w:left w:val="nil"/>
              <w:right w:val="nil"/>
            </w:tcBorders>
          </w:tcPr>
          <w:p w14:paraId="297ED967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712A6" w14:textId="77777777" w:rsidR="002F4B37" w:rsidRPr="005F6C33" w:rsidRDefault="002F4B37" w:rsidP="002F4B37">
            <w:pPr>
              <w:pStyle w:val="1"/>
              <w:pBdr>
                <w:bottom w:val="none" w:sz="0" w:space="0" w:color="auto"/>
              </w:pBdr>
              <w:spacing w:line="440" w:lineRule="exact"/>
              <w:jc w:val="center"/>
              <w:rPr>
                <w:sz w:val="30"/>
                <w:szCs w:val="30"/>
                <w:cs/>
              </w:rPr>
            </w:pPr>
            <w:r w:rsidRPr="005F6C33">
              <w:rPr>
                <w:sz w:val="30"/>
                <w:szCs w:val="30"/>
                <w:cs/>
              </w:rPr>
              <w:t>คอมพิวเตอร์</w:t>
            </w:r>
          </w:p>
        </w:tc>
      </w:tr>
      <w:tr w:rsidR="00783F6C" w:rsidRPr="005F6C33" w14:paraId="6FBB52DE" w14:textId="77777777" w:rsidTr="002428B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72BDEBA4" w14:textId="77777777" w:rsidR="00783F6C" w:rsidRPr="00CB23D8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1399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05EA76" w14:textId="77777777" w:rsidR="00783F6C" w:rsidRPr="00D73E71" w:rsidRDefault="00313999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2,026,393.26</w:t>
            </w:r>
          </w:p>
        </w:tc>
        <w:tc>
          <w:tcPr>
            <w:tcW w:w="245" w:type="dxa"/>
            <w:tcBorders>
              <w:bottom w:val="nil"/>
            </w:tcBorders>
            <w:shd w:val="clear" w:color="auto" w:fill="auto"/>
          </w:tcPr>
          <w:p w14:paraId="2D00A2AF" w14:textId="77777777"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6DEA1F" w14:textId="77777777" w:rsidR="00783F6C" w:rsidRPr="005F6C33" w:rsidRDefault="00313999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13999">
              <w:rPr>
                <w:rFonts w:ascii="Angsana New" w:hAnsi="Angsana New"/>
                <w:sz w:val="30"/>
                <w:szCs w:val="30"/>
              </w:rPr>
              <w:t>1,895,762.92</w:t>
            </w:r>
          </w:p>
        </w:tc>
      </w:tr>
      <w:tr w:rsidR="00783F6C" w:rsidRPr="005F6C33" w14:paraId="616A2C32" w14:textId="77777777" w:rsidTr="002428B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006703EA" w14:textId="77777777" w:rsidR="00783F6C" w:rsidRPr="005F6C33" w:rsidRDefault="00783F6C" w:rsidP="00783F6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6C33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0B0DE5D4" w14:textId="77777777" w:rsidR="00783F6C" w:rsidRPr="00D73E71" w:rsidRDefault="002428BB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428BB">
              <w:rPr>
                <w:rFonts w:ascii="Angsana New" w:hAnsi="Angsana New"/>
                <w:sz w:val="30"/>
                <w:szCs w:val="30"/>
              </w:rPr>
              <w:t>145,700.00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2F36A3E0" w14:textId="77777777" w:rsidR="00783F6C" w:rsidRPr="00D73E71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</w:tcBorders>
            <w:shd w:val="clear" w:color="auto" w:fill="auto"/>
          </w:tcPr>
          <w:p w14:paraId="5E399085" w14:textId="77777777" w:rsidR="00783F6C" w:rsidRPr="005F6C33" w:rsidRDefault="00286043" w:rsidP="00783F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043">
              <w:rPr>
                <w:rFonts w:ascii="Angsana New" w:hAnsi="Angsana New"/>
                <w:sz w:val="30"/>
                <w:szCs w:val="30"/>
              </w:rPr>
              <w:t>145,700.00</w:t>
            </w:r>
          </w:p>
        </w:tc>
      </w:tr>
      <w:tr w:rsidR="00783F6C" w:rsidRPr="005F6C33" w14:paraId="33AD0732" w14:textId="77777777" w:rsidTr="002428BB">
        <w:tblPrEx>
          <w:tblLook w:val="04A0" w:firstRow="1" w:lastRow="0" w:firstColumn="1" w:lastColumn="0" w:noHBand="0" w:noVBand="1"/>
        </w:tblPrEx>
        <w:trPr>
          <w:trHeight w:val="66"/>
          <w:jc w:val="center"/>
        </w:trPr>
        <w:tc>
          <w:tcPr>
            <w:tcW w:w="552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12E75A5" w14:textId="77777777" w:rsidR="00783F6C" w:rsidRPr="005F6C33" w:rsidRDefault="00783F6C" w:rsidP="00783F6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6421F8" w14:textId="77777777" w:rsidR="00783F6C" w:rsidRDefault="00111BB6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11BB6">
              <w:rPr>
                <w:rFonts w:ascii="Angsana New" w:hAnsi="Angsana New"/>
                <w:sz w:val="30"/>
                <w:szCs w:val="30"/>
              </w:rPr>
              <w:t>(318,854.96)</w:t>
            </w:r>
          </w:p>
        </w:tc>
        <w:tc>
          <w:tcPr>
            <w:tcW w:w="245" w:type="dxa"/>
            <w:tcBorders>
              <w:top w:val="nil"/>
            </w:tcBorders>
            <w:shd w:val="clear" w:color="auto" w:fill="auto"/>
          </w:tcPr>
          <w:p w14:paraId="5277F791" w14:textId="77777777" w:rsidR="00783F6C" w:rsidRDefault="00783F6C" w:rsidP="00783F6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6152A9" w14:textId="77777777" w:rsidR="00783F6C" w:rsidRPr="005F6C33" w:rsidRDefault="00286043" w:rsidP="00783F6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6043">
              <w:rPr>
                <w:rFonts w:ascii="Angsana New" w:hAnsi="Angsana New"/>
                <w:sz w:val="30"/>
                <w:szCs w:val="30"/>
              </w:rPr>
              <w:t>(313,924.16)</w:t>
            </w:r>
          </w:p>
        </w:tc>
      </w:tr>
      <w:tr w:rsidR="00783F6C" w:rsidRPr="005F6C33" w14:paraId="3DED727F" w14:textId="77777777" w:rsidTr="002B0287">
        <w:tblPrEx>
          <w:tblLook w:val="04A0" w:firstRow="1" w:lastRow="0" w:firstColumn="1" w:lastColumn="0" w:noHBand="0" w:noVBand="1"/>
        </w:tblPrEx>
        <w:trPr>
          <w:trHeight w:val="402"/>
          <w:jc w:val="center"/>
        </w:trPr>
        <w:tc>
          <w:tcPr>
            <w:tcW w:w="5521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0FF9CEED" w14:textId="77777777" w:rsidR="00783F6C" w:rsidRPr="00CB23D8" w:rsidRDefault="00783F6C" w:rsidP="00783F6C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1399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D8411B1" w14:textId="77777777" w:rsidR="00783F6C" w:rsidRPr="00783F6C" w:rsidRDefault="00111BB6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1BB6">
              <w:rPr>
                <w:rFonts w:ascii="Angsana New" w:hAnsi="Angsana New"/>
                <w:b/>
                <w:bCs/>
                <w:sz w:val="30"/>
                <w:szCs w:val="30"/>
              </w:rPr>
              <w:t>1,853,238.30</w:t>
            </w:r>
          </w:p>
        </w:tc>
        <w:tc>
          <w:tcPr>
            <w:tcW w:w="245" w:type="dxa"/>
          </w:tcPr>
          <w:p w14:paraId="4EA7AAF6" w14:textId="77777777" w:rsidR="00783F6C" w:rsidRPr="00783F6C" w:rsidRDefault="00783F6C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67C5B" w14:textId="77777777" w:rsidR="00783F6C" w:rsidRPr="00783F6C" w:rsidRDefault="00286043" w:rsidP="00783F6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6043">
              <w:rPr>
                <w:rFonts w:ascii="Angsana New" w:hAnsi="Angsana New"/>
                <w:b/>
                <w:bCs/>
                <w:sz w:val="30"/>
                <w:szCs w:val="30"/>
              </w:rPr>
              <w:t>1,727,538.76</w:t>
            </w:r>
          </w:p>
        </w:tc>
      </w:tr>
    </w:tbl>
    <w:p w14:paraId="594E37E5" w14:textId="77777777" w:rsidR="00BB5ED7" w:rsidRDefault="00BB5ED7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8C32A27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234EB77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33A1125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5B074EA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5D81D886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595C6A44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9658786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570CEAD5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599CE57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88D94BB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A8F9B76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24BA2F5" w14:textId="77777777" w:rsidR="00313999" w:rsidRDefault="00313999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AB76778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90957F7" w14:textId="77777777" w:rsidR="00B16FDC" w:rsidRDefault="00B16FDC" w:rsidP="00BB5ED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6804B64" w14:textId="77777777" w:rsidR="00943A68" w:rsidRDefault="009D15C4" w:rsidP="001F09CC">
      <w:pPr>
        <w:numPr>
          <w:ilvl w:val="0"/>
          <w:numId w:val="11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bookmarkStart w:id="0" w:name="_Hlk71291536"/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="00943A68"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</w:p>
    <w:p w14:paraId="52D8F8B2" w14:textId="77777777" w:rsidR="00943A68" w:rsidRDefault="009D15C4" w:rsidP="009D15C4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9D15C4">
        <w:rPr>
          <w:rFonts w:ascii="Angsana New" w:hAnsi="Angsana New"/>
          <w:sz w:val="30"/>
          <w:szCs w:val="30"/>
          <w:cs/>
        </w:rPr>
        <w:t>การเพิ่มขึ้นและลดลงของสินทรัพย์/หนี้สินภาษีเงินได้รอการตัดบัญชี สรุปได้ดังนี้</w:t>
      </w:r>
      <w:r w:rsidRPr="009F3764">
        <w:rPr>
          <w:rFonts w:ascii="Angsana New" w:hAnsi="Angsana New" w:hint="cs"/>
          <w:sz w:val="30"/>
          <w:szCs w:val="30"/>
        </w:rPr>
        <w:t xml:space="preserve"> </w:t>
      </w:r>
    </w:p>
    <w:p w14:paraId="68C9956F" w14:textId="77777777" w:rsidR="0008379F" w:rsidRPr="00ED0857" w:rsidRDefault="0008379F" w:rsidP="009D15C4">
      <w:pPr>
        <w:spacing w:line="240" w:lineRule="atLeast"/>
        <w:ind w:left="518"/>
        <w:jc w:val="thaiDistribute"/>
        <w:rPr>
          <w:rFonts w:ascii="Angsana New" w:hAnsi="Angsana New"/>
          <w:sz w:val="12"/>
          <w:szCs w:val="12"/>
        </w:rPr>
      </w:pPr>
    </w:p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08379F" w:rsidRPr="00494247" w14:paraId="07333397" w14:textId="77777777" w:rsidTr="0008379F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1876BC30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1E1E3064" w14:textId="77777777" w:rsidR="0008379F" w:rsidRPr="0008379F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BB5ED7" w:rsidRPr="00494247" w14:paraId="30828028" w14:textId="77777777" w:rsidTr="00FF4A18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524ED15D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C2CEC1" w14:textId="77777777" w:rsidR="00BB5ED7" w:rsidRPr="00B15342" w:rsidRDefault="0088661A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B5ED7" w:rsidRPr="00494247" w14:paraId="38728F9B" w14:textId="77777777" w:rsidTr="00FF4A18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197B414C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884AE05" w14:textId="77777777" w:rsidR="00BB5ED7" w:rsidRPr="00494247" w:rsidRDefault="00BB5ED7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514AC25" w14:textId="77777777" w:rsidR="00BB5ED7" w:rsidRPr="00494247" w:rsidRDefault="00BB5ED7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051CAF02" w14:textId="77777777" w:rsidR="00BB5ED7" w:rsidRPr="00494247" w:rsidRDefault="00BB5ED7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B5ED7" w:rsidRPr="00494247" w14:paraId="5E85D57B" w14:textId="77777777" w:rsidTr="00FF4A18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1DFC09C6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0FA9F3" w14:textId="77777777" w:rsidR="00D22D3F" w:rsidRPr="00D22D3F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1399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18F7B1E3" w14:textId="77777777" w:rsidR="00BB5ED7" w:rsidRPr="00494247" w:rsidRDefault="00BB5ED7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1700670" w14:textId="77777777" w:rsidR="00D22D3F" w:rsidRPr="00494247" w:rsidRDefault="00D22D3F" w:rsidP="00D22D3F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B3E0A2" w14:textId="77777777" w:rsidR="00BB5ED7" w:rsidRPr="00494247" w:rsidRDefault="00BB5ED7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1CBDA110" w14:textId="77777777" w:rsidR="00D22D3F" w:rsidRPr="00E02645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31D8A02E" w14:textId="77777777" w:rsidR="00D22D3F" w:rsidRPr="00E02645" w:rsidRDefault="00BB5ED7" w:rsidP="00E0264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139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</w:t>
            </w:r>
          </w:p>
        </w:tc>
      </w:tr>
      <w:tr w:rsidR="00BB5ED7" w:rsidRPr="00494247" w14:paraId="073AE9DD" w14:textId="77777777" w:rsidTr="00FF4A18">
        <w:trPr>
          <w:gridAfter w:val="1"/>
          <w:wAfter w:w="11" w:type="dxa"/>
          <w:trHeight w:val="399"/>
          <w:tblHeader/>
        </w:trPr>
        <w:tc>
          <w:tcPr>
            <w:tcW w:w="3370" w:type="dxa"/>
            <w:shd w:val="clear" w:color="auto" w:fill="auto"/>
          </w:tcPr>
          <w:p w14:paraId="4F5BC88B" w14:textId="77777777" w:rsidR="00BB5ED7" w:rsidRPr="00494247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F2955D0" w14:textId="77777777" w:rsidR="00BB5ED7" w:rsidRPr="00D22D3F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3FCDD3D2" w14:textId="77777777" w:rsidR="00BB5ED7" w:rsidRPr="00494247" w:rsidRDefault="00AE1548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(หมายเหตุ 22)</w:t>
            </w:r>
          </w:p>
        </w:tc>
        <w:tc>
          <w:tcPr>
            <w:tcW w:w="1548" w:type="dxa"/>
            <w:shd w:val="clear" w:color="auto" w:fill="auto"/>
          </w:tcPr>
          <w:p w14:paraId="5643EF29" w14:textId="77777777" w:rsidR="00BB5ED7" w:rsidRPr="00494247" w:rsidRDefault="00BB5ED7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BB5ED7" w:rsidRPr="00494247" w14:paraId="450C458B" w14:textId="77777777" w:rsidTr="00FF4A18">
        <w:trPr>
          <w:gridAfter w:val="1"/>
          <w:wAfter w:w="11" w:type="dxa"/>
          <w:trHeight w:val="413"/>
        </w:trPr>
        <w:tc>
          <w:tcPr>
            <w:tcW w:w="3370" w:type="dxa"/>
            <w:shd w:val="clear" w:color="auto" w:fill="auto"/>
          </w:tcPr>
          <w:p w14:paraId="7A2A8153" w14:textId="77777777" w:rsidR="00BB5ED7" w:rsidRPr="00494247" w:rsidRDefault="00BB5ED7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4BB03647" w14:textId="77777777" w:rsidR="00BB5ED7" w:rsidRPr="00494247" w:rsidRDefault="00BB5ED7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421F15A3" w14:textId="77777777"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8DF1DF" w14:textId="77777777"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0984C1D2" w14:textId="77777777" w:rsidR="00BB5ED7" w:rsidRPr="00494247" w:rsidRDefault="00BB5ED7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53C2" w:rsidRPr="00DB48BB" w14:paraId="74EE192D" w14:textId="77777777" w:rsidTr="00DB48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02D4BE71" w14:textId="77777777" w:rsidR="00D953C2" w:rsidRPr="00494247" w:rsidRDefault="00D953C2" w:rsidP="00D953C2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313999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9A9978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918,026.83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3FE4EB6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360,673.41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1E7CDA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2A87DC7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278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700.2</w:t>
            </w:r>
            <w:r w:rsidR="00016250"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4</w:t>
            </w:r>
          </w:p>
        </w:tc>
      </w:tr>
      <w:tr w:rsidR="00D953C2" w:rsidRPr="00DB48BB" w14:paraId="1495911D" w14:textId="77777777" w:rsidTr="00DB48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6D48C40A" w14:textId="77777777" w:rsidR="00D953C2" w:rsidRPr="00494247" w:rsidRDefault="00D953C2" w:rsidP="00D953C2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="00DB48BB" w:rsidRPr="00DB48B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494247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9594AB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3,483,649.45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475204A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(340,893.74)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648B41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283F0452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142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755.71</w:t>
            </w:r>
          </w:p>
        </w:tc>
      </w:tr>
      <w:tr w:rsidR="00D953C2" w:rsidRPr="00DB48BB" w14:paraId="78397088" w14:textId="77777777" w:rsidTr="00DB48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48ECB869" w14:textId="77777777" w:rsidR="00D953C2" w:rsidRPr="00494247" w:rsidRDefault="00D953C2" w:rsidP="00D953C2">
            <w:pPr>
              <w:ind w:left="242" w:right="-79" w:hanging="26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6B7ACC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474,580.</w:t>
            </w:r>
            <w:r w:rsidR="0067416E"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19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0252B81C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14,928.51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6DAF0A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CE0D433" w14:textId="77777777" w:rsidR="00D953C2" w:rsidRPr="00DB48BB" w:rsidRDefault="00D953C2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489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508.7</w:t>
            </w:r>
            <w:r w:rsidR="00016250"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</w:p>
        </w:tc>
      </w:tr>
      <w:tr w:rsidR="00D953C2" w:rsidRPr="00DB48BB" w14:paraId="58E87EAA" w14:textId="77777777" w:rsidTr="00DB48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4E9F0099" w14:textId="77777777" w:rsidR="00D953C2" w:rsidRPr="00494247" w:rsidRDefault="00DB48BB" w:rsidP="00594BD0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</w:t>
            </w:r>
            <w:r w:rsidR="00594BD0">
              <w:rPr>
                <w:rFonts w:ascii="Angsana New" w:hAnsi="Angsana New" w:hint="cs"/>
                <w:sz w:val="24"/>
                <w:szCs w:val="24"/>
                <w:cs/>
              </w:rPr>
              <w:t>เวียน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E6DCB3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2,990,350.00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7ADA72D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108,537.65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F3559F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1287A4C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3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098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887.65</w:t>
            </w:r>
          </w:p>
        </w:tc>
      </w:tr>
      <w:tr w:rsidR="00D953C2" w:rsidRPr="00DB48BB" w14:paraId="47B037D3" w14:textId="77777777" w:rsidTr="00DB48BB">
        <w:trPr>
          <w:gridAfter w:val="1"/>
          <w:wAfter w:w="11" w:type="dxa"/>
          <w:trHeight w:val="385"/>
        </w:trPr>
        <w:tc>
          <w:tcPr>
            <w:tcW w:w="3370" w:type="dxa"/>
            <w:shd w:val="clear" w:color="auto" w:fill="auto"/>
          </w:tcPr>
          <w:p w14:paraId="6A501D6A" w14:textId="77777777" w:rsidR="00D953C2" w:rsidRPr="00B23386" w:rsidRDefault="00D953C2" w:rsidP="00D953C2">
            <w:pPr>
              <w:ind w:right="-79" w:firstLine="102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856DA9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7,866,606.47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7FCCB36C" w14:textId="77777777" w:rsidR="00D953C2" w:rsidRPr="00DB48BB" w:rsidRDefault="00D35F36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143,245.83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0C3DED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FB0AB80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009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852.3</w:t>
            </w: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0</w:t>
            </w:r>
          </w:p>
        </w:tc>
      </w:tr>
      <w:tr w:rsidR="00BB5ED7" w:rsidRPr="00494247" w14:paraId="5605B1DF" w14:textId="77777777" w:rsidTr="00DB48BB">
        <w:tblPrEx>
          <w:tblBorders>
            <w:bottom w:val="double" w:sz="4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4E5A69D3" w14:textId="77777777" w:rsidR="00BB5ED7" w:rsidRPr="00494247" w:rsidRDefault="00BB5ED7" w:rsidP="00BB5ED7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9AAB20" w14:textId="77777777" w:rsidR="00BB5ED7" w:rsidRPr="00DB48BB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1A3E4E9" w14:textId="77777777" w:rsidR="00BB5ED7" w:rsidRPr="00DB48BB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9182E7" w14:textId="77777777" w:rsidR="00BB5ED7" w:rsidRPr="00DB48BB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457C3F7" w14:textId="77777777" w:rsidR="00BB5ED7" w:rsidRPr="00DB48BB" w:rsidRDefault="00BB5ED7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D953C2" w:rsidRPr="00494247" w14:paraId="0E0744F2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33859B5E" w14:textId="77777777" w:rsidR="00D953C2" w:rsidRPr="00494247" w:rsidRDefault="00D953C2" w:rsidP="00D953C2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02645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A63972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(302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EF68B27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452E9C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(10,841.46)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019EF89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(313,056.59)</w:t>
            </w:r>
          </w:p>
        </w:tc>
      </w:tr>
      <w:tr w:rsidR="00D953C2" w:rsidRPr="00494247" w14:paraId="59FD8D26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47ECBA27" w14:textId="77777777" w:rsidR="00D953C2" w:rsidRPr="00494247" w:rsidRDefault="00D953C2" w:rsidP="00D953C2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AE3385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(302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215.13)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8FB6EDA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D86C80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(10,841.46)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29C73308" w14:textId="77777777" w:rsidR="00D953C2" w:rsidRPr="00DB48BB" w:rsidRDefault="00D953C2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(313,056.59)</w:t>
            </w:r>
          </w:p>
        </w:tc>
      </w:tr>
      <w:tr w:rsidR="00D953C2" w:rsidRPr="00494247" w14:paraId="2806E883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6F1CE370" w14:textId="77777777" w:rsidR="00D953C2" w:rsidRPr="00494247" w:rsidRDefault="00D953C2" w:rsidP="00D953C2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5F1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4E2A76" w14:textId="77777777" w:rsidR="00D953C2" w:rsidRPr="00DB48BB" w:rsidRDefault="00D953C2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564</w:t>
            </w: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391.34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4BBFC490" w14:textId="77777777" w:rsidR="00D953C2" w:rsidRPr="00DB48BB" w:rsidRDefault="002E650B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143</w:t>
            </w: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245.8</w:t>
            </w:r>
            <w:r w:rsidR="0088661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E49E09" w14:textId="77777777" w:rsidR="00D953C2" w:rsidRPr="00DB48BB" w:rsidRDefault="00D953C2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(10</w:t>
            </w: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841.46)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B8F6AF4" w14:textId="77777777" w:rsidR="00D953C2" w:rsidRPr="00DB48BB" w:rsidRDefault="00D953C2" w:rsidP="00DB48B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7,696,795.71</w:t>
            </w:r>
          </w:p>
        </w:tc>
      </w:tr>
    </w:tbl>
    <w:p w14:paraId="2C12A336" w14:textId="77777777" w:rsidR="0008379F" w:rsidRDefault="0008379F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494247" w14:paraId="0CB44590" w14:textId="77777777" w:rsidTr="00E02645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620C1C3E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05A45742" w14:textId="77777777" w:rsidR="0008379F" w:rsidRPr="00494247" w:rsidRDefault="0008379F" w:rsidP="0008379F">
            <w:pPr>
              <w:ind w:left="-1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F943B3" w:rsidRPr="00494247" w14:paraId="2BBCBB93" w14:textId="77777777" w:rsidTr="00E02645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7ADD5CD5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93F4813" w14:textId="77777777" w:rsidR="00F943B3" w:rsidRPr="00B15342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943B3" w:rsidRPr="00494247" w14:paraId="543FBE1F" w14:textId="77777777" w:rsidTr="00E02645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0274B280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1F07F89" w14:textId="77777777" w:rsidR="00F943B3" w:rsidRPr="00494247" w:rsidRDefault="00F943B3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2599CF7" w14:textId="77777777" w:rsidR="00F943B3" w:rsidRPr="00494247" w:rsidRDefault="00F943B3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12E77352" w14:textId="77777777"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943B3" w:rsidRPr="00494247" w14:paraId="4B6F7A49" w14:textId="77777777" w:rsidTr="00E02645">
        <w:trPr>
          <w:tblHeader/>
        </w:trPr>
        <w:tc>
          <w:tcPr>
            <w:tcW w:w="3370" w:type="dxa"/>
            <w:shd w:val="clear" w:color="auto" w:fill="auto"/>
          </w:tcPr>
          <w:p w14:paraId="2C6D80FB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9EF3A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 w:rsidR="00E87EA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139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325B804D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7B55EA1A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02E95F" w14:textId="77777777" w:rsidR="00F943B3" w:rsidRPr="00494247" w:rsidRDefault="00F943B3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4CBFBA27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2553F6F" w14:textId="77777777" w:rsidR="00F943B3" w:rsidRPr="00494247" w:rsidRDefault="00F943B3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1399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F943B3" w:rsidRPr="00494247" w14:paraId="3D215A63" w14:textId="77777777" w:rsidTr="00E02645">
        <w:trPr>
          <w:trHeight w:val="399"/>
          <w:tblHeader/>
        </w:trPr>
        <w:tc>
          <w:tcPr>
            <w:tcW w:w="3370" w:type="dxa"/>
            <w:shd w:val="clear" w:color="auto" w:fill="auto"/>
          </w:tcPr>
          <w:p w14:paraId="0EB33131" w14:textId="77777777"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B72E325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shd w:val="clear" w:color="auto" w:fill="auto"/>
          </w:tcPr>
          <w:p w14:paraId="5180BAB6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5287C1C4" w14:textId="77777777" w:rsidR="00F943B3" w:rsidRPr="00494247" w:rsidRDefault="00F943B3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943B3" w:rsidRPr="00494247" w14:paraId="1467E848" w14:textId="77777777" w:rsidTr="00E02645">
        <w:trPr>
          <w:trHeight w:val="413"/>
        </w:trPr>
        <w:tc>
          <w:tcPr>
            <w:tcW w:w="3370" w:type="dxa"/>
            <w:shd w:val="clear" w:color="auto" w:fill="auto"/>
          </w:tcPr>
          <w:p w14:paraId="43956E2B" w14:textId="77777777" w:rsidR="00F943B3" w:rsidRPr="00494247" w:rsidRDefault="00F943B3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56B0382B" w14:textId="77777777" w:rsidR="00F943B3" w:rsidRPr="00494247" w:rsidRDefault="00F943B3" w:rsidP="007624BB">
            <w:pPr>
              <w:tabs>
                <w:tab w:val="left" w:pos="540"/>
              </w:tabs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4167AD93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17AC615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1E0DD9C4" w14:textId="77777777" w:rsidR="00F943B3" w:rsidRPr="00494247" w:rsidRDefault="00F943B3" w:rsidP="007624B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2AF5" w:rsidRPr="00494247" w14:paraId="778E59AC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7146CED8" w14:textId="77777777" w:rsidR="00002AF5" w:rsidRPr="00494247" w:rsidRDefault="00002AF5" w:rsidP="00841D4E">
            <w:pPr>
              <w:ind w:left="332" w:right="-79" w:hanging="35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="00841D4E" w:rsidRPr="00313999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(ค่าเผื่อผลขาดทุนด้านเครดิตที่คาดว่า   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7A399E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382,831.04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00133B3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535,195.79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291093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76DBA3B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918,026.83 </w:t>
            </w:r>
          </w:p>
        </w:tc>
      </w:tr>
      <w:tr w:rsidR="00002AF5" w:rsidRPr="00494247" w14:paraId="729BBFA1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2B131F6F" w14:textId="77777777" w:rsidR="00002AF5" w:rsidRPr="00494247" w:rsidRDefault="00002AF5" w:rsidP="00002AF5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</w:t>
            </w:r>
            <w:r w:rsidR="00DB48BB" w:rsidRPr="00DB48BB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ค่าเผื่อการปรับลดมูลค่า</w:t>
            </w:r>
            <w:r w:rsidRPr="00494247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A9BA39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4,864,113.42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559C877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(1,380,463.97)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6C5A11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17C81A0A" w14:textId="77777777" w:rsidR="00002AF5" w:rsidRPr="00DB48BB" w:rsidRDefault="00002AF5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3,483,649.45 </w:t>
            </w:r>
          </w:p>
        </w:tc>
      </w:tr>
      <w:tr w:rsidR="0067416E" w:rsidRPr="00494247" w14:paraId="79F77270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5C138710" w14:textId="77777777" w:rsidR="0067416E" w:rsidRPr="00494247" w:rsidRDefault="0067416E" w:rsidP="0067416E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14926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391,366.42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21D03CEE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83,213.7</w:t>
            </w: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BE2F55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72AA48C" w14:textId="77777777" w:rsidR="0067416E" w:rsidRPr="00DB48BB" w:rsidRDefault="0067416E" w:rsidP="00DB48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474,580.</w:t>
            </w: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19</w:t>
            </w:r>
          </w:p>
        </w:tc>
      </w:tr>
      <w:tr w:rsidR="0067416E" w:rsidRPr="00494247" w14:paraId="239645CF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24EE1BE4" w14:textId="77777777" w:rsidR="0067416E" w:rsidRPr="00494247" w:rsidRDefault="00594BD0" w:rsidP="0067416E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</w:t>
            </w:r>
            <w:r w:rsidR="00DB48BB">
              <w:rPr>
                <w:rFonts w:ascii="Angsana New" w:hAnsi="Angsana New" w:hint="cs"/>
                <w:sz w:val="24"/>
                <w:szCs w:val="24"/>
                <w:cs/>
              </w:rPr>
              <w:t>ยนสำหรับผลประโยชน์พนักงาน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B0AE34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2,247,643.20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5E17D974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307,387.40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FE2BCE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435,319.40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8E3508E" w14:textId="77777777" w:rsidR="0067416E" w:rsidRPr="00DB48BB" w:rsidRDefault="0067416E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2,990,350</w:t>
            </w:r>
            <w:r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.00</w:t>
            </w:r>
          </w:p>
        </w:tc>
      </w:tr>
      <w:tr w:rsidR="00F943B3" w:rsidRPr="00494247" w14:paraId="7D5395E6" w14:textId="77777777" w:rsidTr="00DB48BB">
        <w:trPr>
          <w:trHeight w:val="385"/>
        </w:trPr>
        <w:tc>
          <w:tcPr>
            <w:tcW w:w="3370" w:type="dxa"/>
            <w:shd w:val="clear" w:color="auto" w:fill="auto"/>
          </w:tcPr>
          <w:p w14:paraId="5700D117" w14:textId="77777777" w:rsidR="00F943B3" w:rsidRPr="00B23386" w:rsidRDefault="00F943B3" w:rsidP="00FF4A18">
            <w:pPr>
              <w:ind w:right="-79" w:firstLine="1026"/>
              <w:rPr>
                <w:rFonts w:ascii="Angsana New" w:hAnsi="Angsana New"/>
                <w:sz w:val="24"/>
                <w:szCs w:val="24"/>
              </w:rPr>
            </w:pPr>
            <w:r w:rsidRPr="00B2338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6256B7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7,885,954.08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8A591E2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(454,667.0</w:t>
            </w:r>
            <w:r w:rsidR="00016250" w:rsidRPr="00DB48BB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1</w:t>
            </w: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DA580E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435,319.40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D70D977" w14:textId="77777777" w:rsidR="00F943B3" w:rsidRPr="00DB48BB" w:rsidRDefault="00002AF5" w:rsidP="00DB48B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B48B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7,866,606.47</w:t>
            </w:r>
          </w:p>
        </w:tc>
      </w:tr>
      <w:bookmarkEnd w:id="0"/>
    </w:tbl>
    <w:p w14:paraId="0AAA996F" w14:textId="77777777" w:rsidR="00E02645" w:rsidRDefault="00E02645"/>
    <w:p w14:paraId="4DCCFAFC" w14:textId="77777777" w:rsidR="00E02645" w:rsidRDefault="00E02645"/>
    <w:p w14:paraId="4BC57036" w14:textId="77777777" w:rsidR="00ED0857" w:rsidRDefault="00ED0857"/>
    <w:p w14:paraId="706E9936" w14:textId="77777777" w:rsidR="00E02645" w:rsidRDefault="00E02645" w:rsidP="001F09CC">
      <w:pPr>
        <w:numPr>
          <w:ilvl w:val="0"/>
          <w:numId w:val="18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</w:t>
      </w:r>
      <w:r w:rsidRPr="00F943B3">
        <w:rPr>
          <w:rFonts w:ascii="Angsana New" w:hAnsi="Angsana New"/>
          <w:b/>
          <w:bCs/>
          <w:sz w:val="30"/>
          <w:szCs w:val="30"/>
        </w:rPr>
        <w:t>/</w:t>
      </w:r>
      <w:r w:rsidRPr="00F943B3">
        <w:rPr>
          <w:rFonts w:ascii="Angsana New" w:hAnsi="Angsana New" w:hint="cs"/>
          <w:b/>
          <w:bCs/>
          <w:sz w:val="30"/>
          <w:szCs w:val="30"/>
          <w:cs/>
        </w:rPr>
        <w:t>หนี้สิน</w:t>
      </w:r>
      <w:r w:rsidRPr="005D643D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5DF8A566" w14:textId="77777777" w:rsidR="00E02645" w:rsidRDefault="00E02645" w:rsidP="00E02645">
      <w:pPr>
        <w:rPr>
          <w:cs/>
        </w:rPr>
      </w:pPr>
    </w:p>
    <w:tbl>
      <w:tblPr>
        <w:tblW w:w="96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  <w:gridCol w:w="11"/>
      </w:tblGrid>
      <w:tr w:rsidR="00E02645" w:rsidRPr="00494247" w14:paraId="759FA7A0" w14:textId="77777777" w:rsidTr="00E02645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26EE32C4" w14:textId="77777777"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1B1E5495" w14:textId="77777777" w:rsidR="00E02645" w:rsidRPr="00494247" w:rsidRDefault="00E02645" w:rsidP="00945B9A">
            <w:pPr>
              <w:ind w:left="-12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E02645" w:rsidRPr="00494247" w14:paraId="6D9A3976" w14:textId="77777777" w:rsidTr="00E02645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08EE9A9E" w14:textId="77777777"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4AE4BAE" w14:textId="77777777" w:rsidR="00E02645" w:rsidRPr="00B15342" w:rsidRDefault="00E02645" w:rsidP="00945B9A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02645" w:rsidRPr="00494247" w14:paraId="6E13617E" w14:textId="77777777" w:rsidTr="00E02645">
        <w:trPr>
          <w:gridAfter w:val="1"/>
          <w:wAfter w:w="11" w:type="dxa"/>
          <w:trHeight w:val="380"/>
          <w:tblHeader/>
        </w:trPr>
        <w:tc>
          <w:tcPr>
            <w:tcW w:w="3370" w:type="dxa"/>
            <w:shd w:val="clear" w:color="auto" w:fill="auto"/>
          </w:tcPr>
          <w:p w14:paraId="509B493F" w14:textId="77777777"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055C695" w14:textId="77777777" w:rsidR="00E02645" w:rsidRPr="00494247" w:rsidRDefault="00E02645" w:rsidP="00945B9A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B03406" w14:textId="77777777" w:rsidR="00E02645" w:rsidRPr="00494247" w:rsidRDefault="00E02645" w:rsidP="00945B9A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บันทึกเป็น(รายจ่าย)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73C88140" w14:textId="77777777" w:rsidR="00E02645" w:rsidRPr="00494247" w:rsidRDefault="00E02645" w:rsidP="00945B9A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02645" w:rsidRPr="00494247" w14:paraId="60A8236F" w14:textId="77777777" w:rsidTr="00E02645">
        <w:trPr>
          <w:gridAfter w:val="1"/>
          <w:wAfter w:w="11" w:type="dxa"/>
          <w:tblHeader/>
        </w:trPr>
        <w:tc>
          <w:tcPr>
            <w:tcW w:w="3370" w:type="dxa"/>
            <w:shd w:val="clear" w:color="auto" w:fill="auto"/>
          </w:tcPr>
          <w:p w14:paraId="789018AE" w14:textId="77777777" w:rsidR="00E02645" w:rsidRPr="00494247" w:rsidRDefault="00E02645" w:rsidP="00945B9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0FB96E" w14:textId="77777777"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3549924B" w14:textId="77777777"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627E1F36" w14:textId="77777777"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803DE6" w14:textId="77777777" w:rsidR="00E02645" w:rsidRPr="00494247" w:rsidRDefault="00E02645" w:rsidP="00945B9A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กำไรขาดทุน</w:t>
            </w:r>
          </w:p>
          <w:p w14:paraId="21D36DE2" w14:textId="77777777"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472B3BF6" w14:textId="77777777" w:rsidR="00E02645" w:rsidRPr="00494247" w:rsidRDefault="00E02645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2563</w:t>
            </w:r>
          </w:p>
        </w:tc>
      </w:tr>
      <w:tr w:rsidR="00F943B3" w:rsidRPr="00494247" w14:paraId="75197798" w14:textId="77777777" w:rsidTr="00E02645">
        <w:tblPrEx>
          <w:tblBorders>
            <w:bottom w:val="double" w:sz="4" w:space="0" w:color="auto"/>
          </w:tblBorders>
        </w:tblPrEx>
        <w:trPr>
          <w:trHeight w:val="385"/>
        </w:trPr>
        <w:tc>
          <w:tcPr>
            <w:tcW w:w="3370" w:type="dxa"/>
            <w:shd w:val="clear" w:color="auto" w:fill="auto"/>
          </w:tcPr>
          <w:p w14:paraId="2D6435B6" w14:textId="77777777" w:rsidR="00F943B3" w:rsidRPr="00494247" w:rsidRDefault="00724F1E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786D5F88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left="-18" w:right="-87"/>
              <w:jc w:val="righ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16F6CB23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</w:tcPr>
          <w:p w14:paraId="14DBB264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B577467" w14:textId="77777777" w:rsidR="00F943B3" w:rsidRPr="00494247" w:rsidRDefault="00F943B3" w:rsidP="007624BB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841D4E" w:rsidRPr="00494247" w14:paraId="7BDA3935" w14:textId="77777777" w:rsidTr="00E02645">
        <w:trPr>
          <w:trHeight w:val="385"/>
        </w:trPr>
        <w:tc>
          <w:tcPr>
            <w:tcW w:w="3370" w:type="dxa"/>
            <w:shd w:val="clear" w:color="auto" w:fill="auto"/>
          </w:tcPr>
          <w:p w14:paraId="6D0DFCCD" w14:textId="77777777" w:rsidR="00841D4E" w:rsidRPr="00494247" w:rsidRDefault="00E02645" w:rsidP="00841D4E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02645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4CA8249B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841D4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99129F2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1030860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(181,037.58)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C650E15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(302,215.13)</w:t>
            </w:r>
          </w:p>
        </w:tc>
      </w:tr>
      <w:tr w:rsidR="00841D4E" w:rsidRPr="00494247" w14:paraId="184D5BA5" w14:textId="77777777" w:rsidTr="00E02645">
        <w:trPr>
          <w:trHeight w:val="385"/>
        </w:trPr>
        <w:tc>
          <w:tcPr>
            <w:tcW w:w="3370" w:type="dxa"/>
            <w:shd w:val="clear" w:color="auto" w:fill="auto"/>
          </w:tcPr>
          <w:p w14:paraId="7DD19C1D" w14:textId="77777777" w:rsidR="00841D4E" w:rsidRPr="00494247" w:rsidRDefault="00841D4E" w:rsidP="00841D4E">
            <w:pPr>
              <w:ind w:left="-18" w:right="-79" w:firstLine="10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2338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6D5EFA18" w14:textId="77777777" w:rsidR="00841D4E" w:rsidRPr="00494247" w:rsidRDefault="00DB48BB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(121</w:t>
            </w:r>
            <w:r w:rsidRPr="00841D4E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841D4E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177.55)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6FAD6AC5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AE5F1BD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(181,037.58)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277C857" w14:textId="77777777" w:rsidR="00841D4E" w:rsidRPr="00494247" w:rsidRDefault="00841D4E" w:rsidP="00841D4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(302,215.13)</w:t>
            </w:r>
          </w:p>
        </w:tc>
      </w:tr>
      <w:tr w:rsidR="00841D4E" w:rsidRPr="00494247" w14:paraId="193843C8" w14:textId="77777777" w:rsidTr="00E02645">
        <w:trPr>
          <w:trHeight w:val="385"/>
        </w:trPr>
        <w:tc>
          <w:tcPr>
            <w:tcW w:w="3370" w:type="dxa"/>
            <w:shd w:val="clear" w:color="auto" w:fill="auto"/>
          </w:tcPr>
          <w:p w14:paraId="6AC17898" w14:textId="77777777" w:rsidR="00841D4E" w:rsidRPr="00494247" w:rsidRDefault="00841D4E" w:rsidP="00841D4E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14:paraId="1B3C4D24" w14:textId="77777777" w:rsidR="00841D4E" w:rsidRPr="00494247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764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776.53</w:t>
            </w:r>
          </w:p>
        </w:tc>
        <w:tc>
          <w:tcPr>
            <w:tcW w:w="1560" w:type="dxa"/>
            <w:gridSpan w:val="2"/>
            <w:shd w:val="clear" w:color="auto" w:fill="auto"/>
          </w:tcPr>
          <w:p w14:paraId="73682375" w14:textId="77777777" w:rsidR="00841D4E" w:rsidRPr="00B23386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(454,667.01)</w:t>
            </w:r>
          </w:p>
        </w:tc>
        <w:tc>
          <w:tcPr>
            <w:tcW w:w="1559" w:type="dxa"/>
            <w:shd w:val="clear" w:color="auto" w:fill="auto"/>
          </w:tcPr>
          <w:p w14:paraId="7D254758" w14:textId="77777777" w:rsidR="00841D4E" w:rsidRPr="00494247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254,281.82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A2F0750" w14:textId="77777777" w:rsidR="00841D4E" w:rsidRPr="00494247" w:rsidRDefault="00841D4E" w:rsidP="00841D4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7,564,391.34</w:t>
            </w:r>
          </w:p>
        </w:tc>
      </w:tr>
    </w:tbl>
    <w:p w14:paraId="1E8D2095" w14:textId="77777777" w:rsidR="00F943B3" w:rsidRPr="002442CB" w:rsidRDefault="00F943B3" w:rsidP="003502E7">
      <w:pPr>
        <w:pStyle w:val="BodyText"/>
        <w:spacing w:after="0"/>
        <w:rPr>
          <w:rFonts w:ascii="Angsana New" w:hAnsi="Angsana New"/>
          <w:sz w:val="24"/>
          <w:szCs w:val="24"/>
        </w:rPr>
      </w:pPr>
    </w:p>
    <w:p w14:paraId="2727AE33" w14:textId="77777777" w:rsidR="00E02645" w:rsidRDefault="00E02645" w:rsidP="001119E2">
      <w:pPr>
        <w:pStyle w:val="BodyText"/>
        <w:spacing w:after="0"/>
        <w:ind w:left="540"/>
        <w:jc w:val="right"/>
        <w:rPr>
          <w:rFonts w:ascii="Angsana New" w:hAnsi="Angsana New"/>
          <w:sz w:val="24"/>
          <w:szCs w:val="24"/>
        </w:rPr>
      </w:pPr>
    </w:p>
    <w:tbl>
      <w:tblPr>
        <w:tblW w:w="959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370"/>
        <w:gridCol w:w="1559"/>
        <w:gridCol w:w="1499"/>
        <w:gridCol w:w="61"/>
        <w:gridCol w:w="1559"/>
        <w:gridCol w:w="1548"/>
      </w:tblGrid>
      <w:tr w:rsidR="0008379F" w:rsidRPr="00494247" w14:paraId="1FE12B79" w14:textId="77777777" w:rsidTr="0008379F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3852AB9A" w14:textId="77777777" w:rsidR="0008379F" w:rsidRPr="00494247" w:rsidRDefault="0008379F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shd w:val="clear" w:color="auto" w:fill="auto"/>
          </w:tcPr>
          <w:p w14:paraId="568DFAF3" w14:textId="77777777" w:rsidR="0008379F" w:rsidRPr="00494247" w:rsidRDefault="0008379F" w:rsidP="0008379F">
            <w:pPr>
              <w:ind w:left="-124" w:right="-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8379F">
              <w:rPr>
                <w:rFonts w:ascii="Angsana New" w:hAnsi="Angsana New"/>
                <w:sz w:val="24"/>
                <w:szCs w:val="24"/>
              </w:rPr>
              <w:t>(</w:t>
            </w:r>
            <w:r w:rsidRPr="0008379F">
              <w:rPr>
                <w:rFonts w:ascii="Angsana New" w:hAnsi="Angsana New"/>
                <w:sz w:val="24"/>
                <w:szCs w:val="24"/>
                <w:cs/>
              </w:rPr>
              <w:t>หน่วย: บาท)</w:t>
            </w:r>
          </w:p>
        </w:tc>
      </w:tr>
      <w:tr w:rsidR="00E87EAD" w:rsidRPr="00494247" w14:paraId="1D8963FA" w14:textId="77777777" w:rsidTr="00FF4A18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1C4D89B7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5A8F344" w14:textId="77777777" w:rsidR="00E87EAD" w:rsidRPr="00B15342" w:rsidRDefault="00E87EAD" w:rsidP="00FF4A18">
            <w:pPr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1534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7EAD" w:rsidRPr="00494247" w14:paraId="5722916A" w14:textId="77777777" w:rsidTr="00FF4A18">
        <w:trPr>
          <w:trHeight w:val="380"/>
          <w:tblHeader/>
        </w:trPr>
        <w:tc>
          <w:tcPr>
            <w:tcW w:w="3370" w:type="dxa"/>
            <w:shd w:val="clear" w:color="auto" w:fill="auto"/>
          </w:tcPr>
          <w:p w14:paraId="3ACD335B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D37F31C" w14:textId="77777777" w:rsidR="00E87EAD" w:rsidRPr="00494247" w:rsidRDefault="00E87EAD" w:rsidP="00FF4A18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767D33" w14:textId="77777777" w:rsidR="00E87EAD" w:rsidRPr="00494247" w:rsidRDefault="00E87EAD" w:rsidP="00FF4A18">
            <w:pPr>
              <w:tabs>
                <w:tab w:val="left" w:pos="105"/>
                <w:tab w:val="center" w:pos="1803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>บันทึกเป็น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รายจ่าย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494247">
              <w:rPr>
                <w:rFonts w:ascii="Angsana New" w:hAnsi="Angsana New"/>
                <w:sz w:val="24"/>
                <w:szCs w:val="24"/>
              </w:rPr>
              <w:t>/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รายได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ใน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</w:tcPr>
          <w:p w14:paraId="5AADC31A" w14:textId="77777777" w:rsidR="00E87EAD" w:rsidRPr="00494247" w:rsidRDefault="00E87EAD" w:rsidP="00FF4A18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87EAD" w:rsidRPr="00494247" w14:paraId="0ED483EA" w14:textId="77777777" w:rsidTr="00FF4A18">
        <w:trPr>
          <w:tblHeader/>
        </w:trPr>
        <w:tc>
          <w:tcPr>
            <w:tcW w:w="3370" w:type="dxa"/>
            <w:shd w:val="clear" w:color="auto" w:fill="auto"/>
          </w:tcPr>
          <w:p w14:paraId="64316898" w14:textId="77777777" w:rsidR="00E87EAD" w:rsidRPr="00494247" w:rsidRDefault="00E87EAD" w:rsidP="00FF4A1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6868E4C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027C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shd w:val="clear" w:color="auto" w:fill="auto"/>
          </w:tcPr>
          <w:p w14:paraId="030DD5DA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942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  <w:p w14:paraId="44D1B050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65B5AC" w14:textId="77777777" w:rsidR="00E87EAD" w:rsidRPr="00494247" w:rsidRDefault="00E87EAD" w:rsidP="00FF4A18">
            <w:pPr>
              <w:ind w:left="-124" w:right="-9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กำไรขาดทุน</w:t>
            </w:r>
          </w:p>
          <w:p w14:paraId="47F75256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548" w:type="dxa"/>
            <w:shd w:val="clear" w:color="auto" w:fill="auto"/>
          </w:tcPr>
          <w:p w14:paraId="761E98B0" w14:textId="77777777" w:rsidR="00E87EAD" w:rsidRPr="00494247" w:rsidRDefault="00E87EAD" w:rsidP="00FF4A18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                   3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1 </w:t>
            </w:r>
            <w:r w:rsidRPr="0049424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</w:t>
            </w:r>
            <w:r w:rsidRPr="0049424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าคม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256</w:t>
            </w:r>
            <w:r w:rsidR="003027C4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E87EAD" w:rsidRPr="00494247" w14:paraId="0D6ABCF8" w14:textId="77777777" w:rsidTr="00FF4A18">
        <w:trPr>
          <w:trHeight w:val="413"/>
        </w:trPr>
        <w:tc>
          <w:tcPr>
            <w:tcW w:w="3370" w:type="dxa"/>
            <w:shd w:val="clear" w:color="auto" w:fill="auto"/>
          </w:tcPr>
          <w:p w14:paraId="09D551BF" w14:textId="77777777" w:rsidR="00E87EAD" w:rsidRPr="00494247" w:rsidRDefault="00E87EAD" w:rsidP="00FF4A18">
            <w:pPr>
              <w:ind w:left="-18" w:right="-87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49424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57ADC688" w14:textId="77777777" w:rsidR="00E87EAD" w:rsidRPr="00494247" w:rsidRDefault="00E87EAD" w:rsidP="00FF4A18">
            <w:pPr>
              <w:tabs>
                <w:tab w:val="left" w:pos="540"/>
              </w:tabs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40A62773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1442AAA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6F2584F6" w14:textId="77777777" w:rsidR="00E87EAD" w:rsidRPr="00494247" w:rsidRDefault="00E87EAD" w:rsidP="00FF4A18">
            <w:pPr>
              <w:tabs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5B9A" w:rsidRPr="00494247" w14:paraId="355E1EEB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52E02346" w14:textId="77777777" w:rsidR="00945B9A" w:rsidRPr="00494247" w:rsidRDefault="00945B9A" w:rsidP="00DB48BB">
            <w:pPr>
              <w:ind w:left="242" w:right="-79" w:hanging="27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ลูกหนี้การค้า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(ค่าเผื่อผลขาดทุนด้านเครดิตที่คาดว่า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 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จะเกิดขึ้น)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B62292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382,831.04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15593BB2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535,195.79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53CA7F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88C31C4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918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026.83</w:t>
            </w:r>
          </w:p>
        </w:tc>
      </w:tr>
      <w:tr w:rsidR="00945B9A" w:rsidRPr="00494247" w14:paraId="1C89A5FD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76D4FACE" w14:textId="77777777" w:rsidR="00945B9A" w:rsidRPr="00494247" w:rsidRDefault="00945B9A" w:rsidP="00945B9A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สินค้าคงเหลือ 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(ค่าเผื่อการ</w:t>
            </w:r>
            <w:r w:rsidRPr="00E50A6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/>
              </w:rPr>
              <w:t>ปรับ</w:t>
            </w:r>
            <w:r w:rsidRPr="00E50A6D"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  <w:t>ลดมูลค่า)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A69E14" w14:textId="77777777" w:rsidR="00945B9A" w:rsidRPr="00494247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4,678,846.49 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0A0B5F2D" w14:textId="77777777" w:rsidR="00945B9A" w:rsidRPr="00935F1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195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197.04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4F0920" w14:textId="77777777" w:rsidR="00945B9A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01E1148" w14:textId="77777777" w:rsidR="00945B9A" w:rsidRPr="00935F1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483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649.45</w:t>
            </w:r>
          </w:p>
        </w:tc>
      </w:tr>
      <w:tr w:rsidR="0088661A" w:rsidRPr="00494247" w14:paraId="37AD4F56" w14:textId="77777777" w:rsidTr="0088661A">
        <w:trPr>
          <w:trHeight w:val="385"/>
        </w:trPr>
        <w:tc>
          <w:tcPr>
            <w:tcW w:w="3370" w:type="dxa"/>
            <w:shd w:val="clear" w:color="auto" w:fill="auto"/>
            <w:vAlign w:val="bottom"/>
          </w:tcPr>
          <w:p w14:paraId="67B1A28A" w14:textId="77777777" w:rsidR="0088661A" w:rsidRPr="00E50A6D" w:rsidRDefault="0088661A" w:rsidP="00594BD0">
            <w:pPr>
              <w:ind w:left="-18" w:right="-7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B5893C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383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554.72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35E9B5C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91,025.47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F7B0D16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EB1D7B6" w14:textId="77777777" w:rsidR="0088661A" w:rsidRPr="00E50A6D" w:rsidRDefault="0088661A" w:rsidP="0088661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474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580.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19</w:t>
            </w:r>
          </w:p>
        </w:tc>
      </w:tr>
      <w:tr w:rsidR="00945B9A" w:rsidRPr="00494247" w14:paraId="47604717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0EC97794" w14:textId="77777777" w:rsidR="00945B9A" w:rsidRPr="00494247" w:rsidRDefault="0088661A" w:rsidP="00945B9A">
            <w:pPr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E50A6D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ประมาณการหนี้สินไม่หมุนเวียนสำหรับ</w:t>
            </w:r>
            <w:r w:rsidRPr="00E50A6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FD1A5E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2,224,828.20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45E96B6E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330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202.40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CB284A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435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AD563BE" w14:textId="77777777" w:rsidR="00945B9A" w:rsidRPr="00494247" w:rsidRDefault="0088661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990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350.00</w:t>
            </w:r>
          </w:p>
        </w:tc>
      </w:tr>
      <w:tr w:rsidR="00945B9A" w:rsidRPr="00935F1E" w14:paraId="00557302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539419BE" w14:textId="77777777" w:rsidR="00945B9A" w:rsidRPr="00935F1E" w:rsidRDefault="00945B9A" w:rsidP="00945B9A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AC6670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7,670,060.45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7E2BD6A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238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773.3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8)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89668D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435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319.40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22FD6F0" w14:textId="77777777" w:rsidR="00945B9A" w:rsidRPr="00935F1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866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606.4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7</w:t>
            </w:r>
          </w:p>
        </w:tc>
      </w:tr>
      <w:tr w:rsidR="00945B9A" w:rsidRPr="00494247" w14:paraId="5CBA50EC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6929C195" w14:textId="77777777" w:rsidR="00945B9A" w:rsidRPr="004C5C9E" w:rsidRDefault="00945B9A" w:rsidP="00945B9A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F46843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18509494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60BB1F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14:paraId="27F77E70" w14:textId="77777777" w:rsidR="00945B9A" w:rsidRPr="004C5C9E" w:rsidRDefault="00945B9A" w:rsidP="00945B9A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45B9A" w:rsidRPr="00494247" w14:paraId="25281D2F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72BF5D73" w14:textId="77777777" w:rsidR="00945B9A" w:rsidRPr="004C5C9E" w:rsidRDefault="00945B9A" w:rsidP="00945B9A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C14C0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70FE50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3D90E84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0EB46C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181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037.58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42C5E3D" w14:textId="77777777" w:rsidR="00945B9A" w:rsidRPr="00C87280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302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215.13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45B9A" w:rsidRPr="00494247" w14:paraId="5D9E3E30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0EF45172" w14:textId="77777777" w:rsidR="00945B9A" w:rsidRPr="00935F1E" w:rsidRDefault="00945B9A" w:rsidP="00945B9A">
            <w:pPr>
              <w:ind w:right="-79" w:firstLine="102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E52CD3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(121,177.55)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6BF56D25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69241F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181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037.58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99B8084" w14:textId="77777777" w:rsidR="00945B9A" w:rsidRPr="004C5C9E" w:rsidRDefault="00945B9A" w:rsidP="00945B9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302</w:t>
            </w:r>
            <w:r w:rsidRPr="00E50A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215.13</w:t>
            </w:r>
            <w:r w:rsidRPr="00E50A6D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45B9A" w:rsidRPr="00935F1E" w14:paraId="66B5456B" w14:textId="77777777" w:rsidTr="00945B9A">
        <w:trPr>
          <w:trHeight w:val="385"/>
        </w:trPr>
        <w:tc>
          <w:tcPr>
            <w:tcW w:w="3370" w:type="dxa"/>
            <w:shd w:val="clear" w:color="auto" w:fill="auto"/>
          </w:tcPr>
          <w:p w14:paraId="1AC4A98E" w14:textId="77777777" w:rsidR="00945B9A" w:rsidRPr="00935F1E" w:rsidRDefault="00945B9A" w:rsidP="00945B9A">
            <w:pPr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5F1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A97891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548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882.9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51830D32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238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773.3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8)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9E0BAF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254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281.82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9330E37" w14:textId="77777777" w:rsidR="00945B9A" w:rsidRPr="00935F1E" w:rsidRDefault="00945B9A" w:rsidP="00945B9A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7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564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E50A6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391.3</w:t>
            </w:r>
            <w:r w:rsidRPr="00E50A6D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4</w:t>
            </w:r>
          </w:p>
        </w:tc>
      </w:tr>
    </w:tbl>
    <w:p w14:paraId="53351A39" w14:textId="77777777" w:rsidR="00E87EAD" w:rsidRPr="003D59A3" w:rsidRDefault="00E87EAD" w:rsidP="001119E2">
      <w:pPr>
        <w:pStyle w:val="BodyText"/>
        <w:spacing w:after="0"/>
        <w:ind w:left="540"/>
        <w:jc w:val="right"/>
        <w:rPr>
          <w:rFonts w:ascii="Angsana New" w:hAnsi="Angsana New"/>
          <w:sz w:val="12"/>
          <w:szCs w:val="12"/>
        </w:rPr>
      </w:pPr>
    </w:p>
    <w:p w14:paraId="373BDC51" w14:textId="77777777" w:rsidR="00054327" w:rsidRDefault="00054327" w:rsidP="00054327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E7FE094" w14:textId="77777777" w:rsidR="00054327" w:rsidRDefault="00054327" w:rsidP="00054327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5AD73660" w14:textId="77777777" w:rsidR="00054327" w:rsidRDefault="00054327" w:rsidP="0088661A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D4DEBF3" w14:textId="77777777" w:rsidR="00594BD0" w:rsidRDefault="00594BD0" w:rsidP="0088661A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01619269" w14:textId="77777777" w:rsidR="006F30AD" w:rsidRDefault="006F30AD" w:rsidP="001F09CC">
      <w:pPr>
        <w:numPr>
          <w:ilvl w:val="0"/>
          <w:numId w:val="12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</w:t>
      </w:r>
      <w:r w:rsidRPr="004A59CA">
        <w:rPr>
          <w:rFonts w:ascii="Angsana New" w:hAnsi="Angsana New"/>
          <w:b/>
          <w:bCs/>
          <w:sz w:val="30"/>
          <w:szCs w:val="30"/>
          <w:cs/>
        </w:rPr>
        <w:t>หนี้การค้า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และเจ้าหนี้</w:t>
      </w:r>
      <w:r w:rsidR="00EB453D">
        <w:rPr>
          <w:rFonts w:ascii="Angsana New" w:hAnsi="Angsana New" w:hint="cs"/>
          <w:b/>
          <w:bCs/>
          <w:sz w:val="30"/>
          <w:szCs w:val="30"/>
          <w:cs/>
        </w:rPr>
        <w:t>หมุนเวียนอื่น</w:t>
      </w:r>
    </w:p>
    <w:tbl>
      <w:tblPr>
        <w:tblW w:w="965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880"/>
        <w:gridCol w:w="1528"/>
        <w:gridCol w:w="236"/>
        <w:gridCol w:w="1465"/>
        <w:gridCol w:w="236"/>
        <w:gridCol w:w="1465"/>
        <w:gridCol w:w="236"/>
        <w:gridCol w:w="1607"/>
        <w:gridCol w:w="6"/>
      </w:tblGrid>
      <w:tr w:rsidR="00C836E0" w:rsidRPr="00494247" w14:paraId="4DB87A42" w14:textId="77777777" w:rsidTr="00C836E0">
        <w:trPr>
          <w:gridAfter w:val="1"/>
          <w:wAfter w:w="6" w:type="dxa"/>
        </w:trPr>
        <w:tc>
          <w:tcPr>
            <w:tcW w:w="2880" w:type="dxa"/>
          </w:tcPr>
          <w:p w14:paraId="173A846A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3AF687D0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50979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8092D18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13A5CB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</w:tcPr>
          <w:p w14:paraId="03CC3FCE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C836E0" w:rsidRPr="00494247" w14:paraId="7E048FE4" w14:textId="77777777" w:rsidTr="00C836E0">
        <w:trPr>
          <w:gridAfter w:val="1"/>
          <w:wAfter w:w="6" w:type="dxa"/>
        </w:trPr>
        <w:tc>
          <w:tcPr>
            <w:tcW w:w="2880" w:type="dxa"/>
          </w:tcPr>
          <w:p w14:paraId="39370733" w14:textId="77777777" w:rsidR="00C836E0" w:rsidRPr="00494247" w:rsidRDefault="00C836E0" w:rsidP="00C836E0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29" w:type="dxa"/>
            <w:gridSpan w:val="3"/>
            <w:tcBorders>
              <w:bottom w:val="single" w:sz="4" w:space="0" w:color="auto"/>
            </w:tcBorders>
          </w:tcPr>
          <w:p w14:paraId="0F1C0579" w14:textId="77777777"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10AB38C" w14:textId="77777777" w:rsidR="00C836E0" w:rsidRPr="00494247" w:rsidRDefault="00C836E0" w:rsidP="00C836E0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8" w:type="dxa"/>
            <w:gridSpan w:val="3"/>
            <w:tcBorders>
              <w:bottom w:val="single" w:sz="4" w:space="0" w:color="auto"/>
            </w:tcBorders>
          </w:tcPr>
          <w:p w14:paraId="5296CB5D" w14:textId="77777777" w:rsidR="00C836E0" w:rsidRPr="00494247" w:rsidRDefault="00C836E0" w:rsidP="00C836E0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494247" w14:paraId="5078B7A7" w14:textId="77777777" w:rsidTr="00C836E0">
        <w:tc>
          <w:tcPr>
            <w:tcW w:w="2880" w:type="dxa"/>
          </w:tcPr>
          <w:p w14:paraId="10110741" w14:textId="77777777" w:rsidR="00945B9A" w:rsidRPr="00494247" w:rsidRDefault="00945B9A" w:rsidP="00945B9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785011F7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2CE2A44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A383E28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2563</w:t>
            </w:r>
          </w:p>
        </w:tc>
        <w:tc>
          <w:tcPr>
            <w:tcW w:w="236" w:type="dxa"/>
          </w:tcPr>
          <w:p w14:paraId="4AB55B00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2A70DA01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 w:rsidRPr="003A66D8">
              <w:rPr>
                <w:szCs w:val="26"/>
              </w:rPr>
              <w:t xml:space="preserve">31 </w:t>
            </w:r>
            <w:r w:rsidRPr="003A66D8">
              <w:rPr>
                <w:rFonts w:hint="cs"/>
                <w:szCs w:val="26"/>
                <w:cs/>
              </w:rPr>
              <w:t xml:space="preserve">มีนาคม </w:t>
            </w:r>
            <w:r>
              <w:rPr>
                <w:szCs w:val="26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682B62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53255" w14:textId="77777777" w:rsidR="00945B9A" w:rsidRPr="003A66D8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31 </w:t>
            </w:r>
            <w:r>
              <w:rPr>
                <w:rFonts w:hint="cs"/>
                <w:color w:val="000000"/>
                <w:szCs w:val="26"/>
                <w:cs/>
              </w:rPr>
              <w:t xml:space="preserve">ธันวาคม </w:t>
            </w:r>
            <w:r>
              <w:rPr>
                <w:color w:val="000000"/>
                <w:szCs w:val="26"/>
              </w:rPr>
              <w:t>2563</w:t>
            </w:r>
          </w:p>
        </w:tc>
      </w:tr>
      <w:tr w:rsidR="00C836E0" w:rsidRPr="00494247" w14:paraId="5184EC4E" w14:textId="77777777" w:rsidTr="00C836E0">
        <w:trPr>
          <w:trHeight w:val="203"/>
        </w:trPr>
        <w:tc>
          <w:tcPr>
            <w:tcW w:w="2880" w:type="dxa"/>
          </w:tcPr>
          <w:p w14:paraId="422A542A" w14:textId="77777777" w:rsidR="00C836E0" w:rsidRPr="00494247" w:rsidRDefault="00C836E0" w:rsidP="00C836E0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6CEBA892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ED6A9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796DE157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6ABF8B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2F191" w14:textId="77777777" w:rsidR="00C836E0" w:rsidRPr="00494247" w:rsidRDefault="00C836E0" w:rsidP="00C836E0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43A18C0" w14:textId="77777777" w:rsidR="00C836E0" w:rsidRPr="00494247" w:rsidRDefault="00C836E0" w:rsidP="00C836E0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center"/>
          </w:tcPr>
          <w:p w14:paraId="13D445C2" w14:textId="77777777" w:rsidR="00C836E0" w:rsidRPr="00494247" w:rsidRDefault="00C836E0" w:rsidP="00C836E0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B9A" w:rsidRPr="00494247" w14:paraId="1235FC5C" w14:textId="77777777" w:rsidTr="002B0287">
        <w:trPr>
          <w:trHeight w:val="203"/>
        </w:trPr>
        <w:tc>
          <w:tcPr>
            <w:tcW w:w="2880" w:type="dxa"/>
          </w:tcPr>
          <w:p w14:paraId="736A5B74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528" w:type="dxa"/>
            <w:vAlign w:val="bottom"/>
          </w:tcPr>
          <w:p w14:paraId="5243594A" w14:textId="77777777" w:rsidR="00945B9A" w:rsidRPr="00494247" w:rsidRDefault="004B4890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B4890">
              <w:rPr>
                <w:rFonts w:ascii="Angsana New" w:hAnsi="Angsana New"/>
                <w:color w:val="000000"/>
                <w:sz w:val="30"/>
                <w:szCs w:val="30"/>
              </w:rPr>
              <w:t>926,572.09</w:t>
            </w:r>
          </w:p>
        </w:tc>
        <w:tc>
          <w:tcPr>
            <w:tcW w:w="236" w:type="dxa"/>
          </w:tcPr>
          <w:p w14:paraId="7CC5584D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</w:tcPr>
          <w:p w14:paraId="39D97BCF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540,929.59</w:t>
            </w:r>
          </w:p>
        </w:tc>
        <w:tc>
          <w:tcPr>
            <w:tcW w:w="236" w:type="dxa"/>
          </w:tcPr>
          <w:p w14:paraId="676F7529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9EE923E" w14:textId="77777777" w:rsidR="00945B9A" w:rsidRPr="00494247" w:rsidRDefault="00286043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86043">
              <w:rPr>
                <w:rFonts w:ascii="Angsana New" w:hAnsi="Angsana New"/>
                <w:color w:val="000000"/>
                <w:sz w:val="30"/>
                <w:szCs w:val="30"/>
              </w:rPr>
              <w:t>1,247,572.09</w:t>
            </w:r>
          </w:p>
        </w:tc>
        <w:tc>
          <w:tcPr>
            <w:tcW w:w="236" w:type="dxa"/>
            <w:vAlign w:val="center"/>
          </w:tcPr>
          <w:p w14:paraId="106D2107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4598CE7A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861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929.59</w:t>
            </w:r>
          </w:p>
        </w:tc>
      </w:tr>
      <w:tr w:rsidR="00945B9A" w:rsidRPr="00494247" w14:paraId="5F689351" w14:textId="77777777" w:rsidTr="002B0287">
        <w:trPr>
          <w:trHeight w:val="203"/>
        </w:trPr>
        <w:tc>
          <w:tcPr>
            <w:tcW w:w="2880" w:type="dxa"/>
          </w:tcPr>
          <w:p w14:paraId="3C1F0753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0D68D3F2" w14:textId="77777777" w:rsidR="00945B9A" w:rsidRPr="00494247" w:rsidRDefault="009C043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043E">
              <w:rPr>
                <w:rFonts w:ascii="Angsana New" w:hAnsi="Angsana New"/>
                <w:color w:val="000000"/>
                <w:sz w:val="30"/>
                <w:szCs w:val="30"/>
              </w:rPr>
              <w:t>10,529,718.56</w:t>
            </w:r>
          </w:p>
        </w:tc>
        <w:tc>
          <w:tcPr>
            <w:tcW w:w="236" w:type="dxa"/>
          </w:tcPr>
          <w:p w14:paraId="0997A7C2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A0B83D6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7,155,306.84</w:t>
            </w:r>
          </w:p>
        </w:tc>
        <w:tc>
          <w:tcPr>
            <w:tcW w:w="236" w:type="dxa"/>
          </w:tcPr>
          <w:p w14:paraId="46CD71B9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2909CE6" w14:textId="77777777" w:rsidR="00945B9A" w:rsidRPr="00494247" w:rsidRDefault="00320121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20121">
              <w:rPr>
                <w:rFonts w:ascii="Angsana New" w:hAnsi="Angsana New"/>
                <w:color w:val="000000"/>
                <w:sz w:val="30"/>
                <w:szCs w:val="30"/>
              </w:rPr>
              <w:t>10,529,718.56</w:t>
            </w:r>
          </w:p>
        </w:tc>
        <w:tc>
          <w:tcPr>
            <w:tcW w:w="236" w:type="dxa"/>
            <w:vAlign w:val="center"/>
          </w:tcPr>
          <w:p w14:paraId="10E00377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shd w:val="clear" w:color="auto" w:fill="auto"/>
            <w:vAlign w:val="bottom"/>
          </w:tcPr>
          <w:p w14:paraId="7CF1B2E2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155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306.84</w:t>
            </w:r>
          </w:p>
        </w:tc>
      </w:tr>
      <w:tr w:rsidR="00945B9A" w:rsidRPr="00494247" w14:paraId="5947AB26" w14:textId="77777777" w:rsidTr="002B0287">
        <w:trPr>
          <w:trHeight w:val="149"/>
        </w:trPr>
        <w:tc>
          <w:tcPr>
            <w:tcW w:w="2880" w:type="dxa"/>
          </w:tcPr>
          <w:p w14:paraId="49E87725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B5C8" w14:textId="77777777" w:rsidR="00945B9A" w:rsidRPr="00494247" w:rsidRDefault="009C043E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C043E">
              <w:rPr>
                <w:rFonts w:ascii="Angsana New" w:hAnsi="Angsana New"/>
                <w:color w:val="000000"/>
                <w:sz w:val="30"/>
                <w:szCs w:val="30"/>
                <w:cs/>
              </w:rPr>
              <w:t>11</w:t>
            </w:r>
            <w:r w:rsidRPr="009C04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043E">
              <w:rPr>
                <w:rFonts w:ascii="Angsana New" w:hAnsi="Angsana New"/>
                <w:color w:val="000000"/>
                <w:sz w:val="30"/>
                <w:szCs w:val="30"/>
                <w:cs/>
              </w:rPr>
              <w:t>456</w:t>
            </w:r>
            <w:r w:rsidRPr="009C043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C043E">
              <w:rPr>
                <w:rFonts w:ascii="Angsana New" w:hAnsi="Angsana New"/>
                <w:color w:val="000000"/>
                <w:sz w:val="30"/>
                <w:szCs w:val="30"/>
                <w:cs/>
              </w:rPr>
              <w:t>290.65</w:t>
            </w:r>
          </w:p>
        </w:tc>
        <w:tc>
          <w:tcPr>
            <w:tcW w:w="236" w:type="dxa"/>
          </w:tcPr>
          <w:p w14:paraId="1F5DB6B7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9374419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7,696,236.43</w:t>
            </w:r>
          </w:p>
        </w:tc>
        <w:tc>
          <w:tcPr>
            <w:tcW w:w="236" w:type="dxa"/>
          </w:tcPr>
          <w:p w14:paraId="083C6713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AFE46" w14:textId="77777777" w:rsidR="00945B9A" w:rsidRPr="00494247" w:rsidRDefault="00320121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20121">
              <w:rPr>
                <w:rFonts w:ascii="Angsana New" w:hAnsi="Angsana New"/>
                <w:color w:val="000000"/>
                <w:sz w:val="30"/>
                <w:szCs w:val="30"/>
              </w:rPr>
              <w:t>11,777,290.65</w:t>
            </w:r>
          </w:p>
        </w:tc>
        <w:tc>
          <w:tcPr>
            <w:tcW w:w="236" w:type="dxa"/>
            <w:vAlign w:val="center"/>
          </w:tcPr>
          <w:p w14:paraId="28098A04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072FA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017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236.43</w:t>
            </w:r>
          </w:p>
        </w:tc>
      </w:tr>
      <w:tr w:rsidR="00945B9A" w:rsidRPr="00494247" w14:paraId="5FCE4E91" w14:textId="77777777" w:rsidTr="00C836E0">
        <w:trPr>
          <w:trHeight w:val="149"/>
        </w:trPr>
        <w:tc>
          <w:tcPr>
            <w:tcW w:w="2880" w:type="dxa"/>
          </w:tcPr>
          <w:p w14:paraId="2D7DB1D7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</w:tcBorders>
          </w:tcPr>
          <w:p w14:paraId="4A1C4133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FE0EEE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58F8C4B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05C5D3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8332C7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33FD157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</w:tcBorders>
            <w:vAlign w:val="center"/>
          </w:tcPr>
          <w:p w14:paraId="424EB04D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45B9A" w:rsidRPr="00494247" w14:paraId="2A50E431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08A9044B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28" w:type="dxa"/>
            <w:vAlign w:val="bottom"/>
          </w:tcPr>
          <w:p w14:paraId="57166F23" w14:textId="77777777" w:rsidR="00945B9A" w:rsidRPr="00494247" w:rsidRDefault="00070C9F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0C9F">
              <w:rPr>
                <w:rFonts w:ascii="Angsana New" w:hAnsi="Angsana New"/>
                <w:color w:val="000000"/>
                <w:sz w:val="30"/>
                <w:szCs w:val="30"/>
              </w:rPr>
              <w:t>5,829,606.96</w:t>
            </w:r>
          </w:p>
        </w:tc>
        <w:tc>
          <w:tcPr>
            <w:tcW w:w="236" w:type="dxa"/>
          </w:tcPr>
          <w:p w14:paraId="12B26CE8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6208B5EE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1,892,057.78</w:t>
            </w:r>
          </w:p>
        </w:tc>
        <w:tc>
          <w:tcPr>
            <w:tcW w:w="236" w:type="dxa"/>
          </w:tcPr>
          <w:p w14:paraId="03384767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2117E907" w14:textId="77777777" w:rsidR="00945B9A" w:rsidRPr="00494247" w:rsidRDefault="00286043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604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5,736,606.98</w:t>
            </w:r>
          </w:p>
        </w:tc>
        <w:tc>
          <w:tcPr>
            <w:tcW w:w="236" w:type="dxa"/>
            <w:vAlign w:val="center"/>
          </w:tcPr>
          <w:p w14:paraId="2D536446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733A9AC8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812</w:t>
            </w:r>
            <w:r w:rsidRPr="00E50A6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057.78</w:t>
            </w:r>
          </w:p>
        </w:tc>
      </w:tr>
      <w:tr w:rsidR="00945B9A" w:rsidRPr="00494247" w14:paraId="1A07F1F8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7C4EF740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28" w:type="dxa"/>
            <w:vAlign w:val="bottom"/>
          </w:tcPr>
          <w:p w14:paraId="7C704F14" w14:textId="77777777" w:rsidR="00945B9A" w:rsidRPr="00494247" w:rsidRDefault="00070C9F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0C9F">
              <w:rPr>
                <w:rFonts w:ascii="Angsana New" w:hAnsi="Angsana New"/>
                <w:color w:val="000000"/>
                <w:sz w:val="30"/>
                <w:szCs w:val="30"/>
              </w:rPr>
              <w:t>1,326,869.48</w:t>
            </w:r>
          </w:p>
        </w:tc>
        <w:tc>
          <w:tcPr>
            <w:tcW w:w="236" w:type="dxa"/>
          </w:tcPr>
          <w:p w14:paraId="7B96A3C7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</w:tcPr>
          <w:p w14:paraId="5D1610B0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2,838,164.45</w:t>
            </w:r>
          </w:p>
        </w:tc>
        <w:tc>
          <w:tcPr>
            <w:tcW w:w="236" w:type="dxa"/>
          </w:tcPr>
          <w:p w14:paraId="328B1278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1C5059F7" w14:textId="77777777" w:rsidR="00945B9A" w:rsidRPr="00494247" w:rsidRDefault="00286043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604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1,306,294.66</w:t>
            </w:r>
          </w:p>
        </w:tc>
        <w:tc>
          <w:tcPr>
            <w:tcW w:w="236" w:type="dxa"/>
            <w:vAlign w:val="center"/>
          </w:tcPr>
          <w:p w14:paraId="51982070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54213C02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838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164.45</w:t>
            </w:r>
          </w:p>
        </w:tc>
      </w:tr>
      <w:tr w:rsidR="00945B9A" w:rsidRPr="00494247" w14:paraId="4FB6D1C2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3DDA7762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vAlign w:val="bottom"/>
          </w:tcPr>
          <w:p w14:paraId="0122BE9A" w14:textId="77777777" w:rsidR="00945B9A" w:rsidRPr="00494247" w:rsidRDefault="00070C9F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0C9F">
              <w:rPr>
                <w:rFonts w:ascii="Angsana New" w:hAnsi="Angsana New"/>
                <w:color w:val="000000"/>
                <w:sz w:val="30"/>
                <w:szCs w:val="30"/>
              </w:rPr>
              <w:t>15,028,776.92</w:t>
            </w:r>
          </w:p>
        </w:tc>
        <w:tc>
          <w:tcPr>
            <w:tcW w:w="236" w:type="dxa"/>
          </w:tcPr>
          <w:p w14:paraId="2CF6BED0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102F321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</w:rPr>
              <w:t>14,597,324.44</w:t>
            </w:r>
          </w:p>
        </w:tc>
        <w:tc>
          <w:tcPr>
            <w:tcW w:w="236" w:type="dxa"/>
          </w:tcPr>
          <w:p w14:paraId="3935F57E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shd w:val="clear" w:color="auto" w:fill="auto"/>
          </w:tcPr>
          <w:p w14:paraId="6617C351" w14:textId="77777777" w:rsidR="00945B9A" w:rsidRPr="00494247" w:rsidRDefault="00286043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604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15,026,186.20</w:t>
            </w:r>
          </w:p>
        </w:tc>
        <w:tc>
          <w:tcPr>
            <w:tcW w:w="236" w:type="dxa"/>
            <w:vAlign w:val="center"/>
          </w:tcPr>
          <w:p w14:paraId="38ACE92C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vAlign w:val="bottom"/>
          </w:tcPr>
          <w:p w14:paraId="5C7A024B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14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570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283.76</w:t>
            </w:r>
          </w:p>
        </w:tc>
      </w:tr>
      <w:tr w:rsidR="00945B9A" w:rsidRPr="00494247" w14:paraId="1BB68C92" w14:textId="77777777" w:rsidTr="002B0287">
        <w:trPr>
          <w:trHeight w:val="149"/>
        </w:trPr>
        <w:tc>
          <w:tcPr>
            <w:tcW w:w="2880" w:type="dxa"/>
            <w:shd w:val="clear" w:color="auto" w:fill="auto"/>
          </w:tcPr>
          <w:p w14:paraId="3399E980" w14:textId="77777777" w:rsidR="00945B9A" w:rsidRPr="00494247" w:rsidRDefault="00945B9A" w:rsidP="00945B9A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FAE2A" w14:textId="77777777" w:rsidR="00945B9A" w:rsidRPr="00827D30" w:rsidRDefault="00070C9F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0C9F">
              <w:rPr>
                <w:rFonts w:ascii="Angsana New" w:hAnsi="Angsana New"/>
                <w:color w:val="000000"/>
                <w:sz w:val="30"/>
                <w:szCs w:val="30"/>
              </w:rPr>
              <w:t>22,185,253.36</w:t>
            </w:r>
          </w:p>
        </w:tc>
        <w:tc>
          <w:tcPr>
            <w:tcW w:w="236" w:type="dxa"/>
          </w:tcPr>
          <w:p w14:paraId="32E952DB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3C1C6DFB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19,327,546.67</w:t>
            </w:r>
          </w:p>
        </w:tc>
        <w:tc>
          <w:tcPr>
            <w:tcW w:w="236" w:type="dxa"/>
          </w:tcPr>
          <w:p w14:paraId="29B40888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814C8" w14:textId="77777777" w:rsidR="00945B9A" w:rsidRPr="00494247" w:rsidRDefault="00286043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604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22,069,087.84</w:t>
            </w:r>
          </w:p>
        </w:tc>
        <w:tc>
          <w:tcPr>
            <w:tcW w:w="236" w:type="dxa"/>
            <w:vAlign w:val="center"/>
          </w:tcPr>
          <w:p w14:paraId="03023286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8E785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220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505.99</w:t>
            </w:r>
          </w:p>
        </w:tc>
      </w:tr>
      <w:tr w:rsidR="00945B9A" w:rsidRPr="00494247" w14:paraId="567882EF" w14:textId="77777777" w:rsidTr="00286043">
        <w:trPr>
          <w:trHeight w:val="149"/>
        </w:trPr>
        <w:tc>
          <w:tcPr>
            <w:tcW w:w="2880" w:type="dxa"/>
            <w:vAlign w:val="center"/>
          </w:tcPr>
          <w:p w14:paraId="453B90CD" w14:textId="77777777" w:rsidR="00945B9A" w:rsidRPr="00494247" w:rsidRDefault="00945B9A" w:rsidP="00945B9A">
            <w:pPr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หนี้การค้าและ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เจ้า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</w:t>
            </w:r>
            <w:r w:rsidRPr="004942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หมุนเวียน</w:t>
            </w: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ED5EA" w14:textId="77777777" w:rsidR="00945B9A" w:rsidRPr="00827D30" w:rsidRDefault="00933E90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33E9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33,641,544.01</w:t>
            </w:r>
          </w:p>
        </w:tc>
        <w:tc>
          <w:tcPr>
            <w:tcW w:w="236" w:type="dxa"/>
          </w:tcPr>
          <w:p w14:paraId="34D12E1A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268D8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27,023,783.10</w:t>
            </w:r>
          </w:p>
        </w:tc>
        <w:tc>
          <w:tcPr>
            <w:tcW w:w="236" w:type="dxa"/>
          </w:tcPr>
          <w:p w14:paraId="23DD18A9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7DE56" w14:textId="77777777" w:rsidR="00945B9A" w:rsidRPr="00494247" w:rsidRDefault="00320121" w:rsidP="00286043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3201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33,846,378.49</w:t>
            </w:r>
          </w:p>
        </w:tc>
        <w:tc>
          <w:tcPr>
            <w:tcW w:w="236" w:type="dxa"/>
            <w:vAlign w:val="center"/>
          </w:tcPr>
          <w:p w14:paraId="6CE98C5D" w14:textId="77777777" w:rsidR="00945B9A" w:rsidRPr="00494247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AC731" w14:textId="77777777" w:rsidR="00945B9A" w:rsidRPr="00494247" w:rsidRDefault="00945B9A" w:rsidP="00945B9A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237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742.42</w:t>
            </w:r>
          </w:p>
        </w:tc>
      </w:tr>
    </w:tbl>
    <w:p w14:paraId="6843E662" w14:textId="77777777" w:rsidR="00054327" w:rsidRDefault="00054327" w:rsidP="00054327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0FEA3C75" w14:textId="77777777" w:rsidR="006F30AD" w:rsidRPr="005F1A3E" w:rsidRDefault="006F30AD" w:rsidP="001F09CC">
      <w:pPr>
        <w:numPr>
          <w:ilvl w:val="0"/>
          <w:numId w:val="1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5F1A3E">
        <w:rPr>
          <w:rFonts w:ascii="Angsana New" w:hAnsi="Angsana New"/>
          <w:b/>
          <w:bCs/>
          <w:sz w:val="30"/>
          <w:szCs w:val="30"/>
          <w:cs/>
        </w:rPr>
        <w:t>เงินกู้ยืมระยะ</w:t>
      </w:r>
      <w:r w:rsidR="00C836E0">
        <w:rPr>
          <w:rFonts w:ascii="Angsana New" w:hAnsi="Angsana New" w:hint="cs"/>
          <w:b/>
          <w:bCs/>
          <w:sz w:val="30"/>
          <w:szCs w:val="30"/>
          <w:cs/>
        </w:rPr>
        <w:t>ยาวจากสถาบันการเงิน</w:t>
      </w:r>
    </w:p>
    <w:tbl>
      <w:tblPr>
        <w:tblW w:w="10008" w:type="dxa"/>
        <w:tblLook w:val="04A0" w:firstRow="1" w:lastRow="0" w:firstColumn="1" w:lastColumn="0" w:noHBand="0" w:noVBand="1"/>
      </w:tblPr>
      <w:tblGrid>
        <w:gridCol w:w="900"/>
        <w:gridCol w:w="1170"/>
        <w:gridCol w:w="2654"/>
        <w:gridCol w:w="1576"/>
        <w:gridCol w:w="1805"/>
        <w:gridCol w:w="266"/>
        <w:gridCol w:w="1637"/>
      </w:tblGrid>
      <w:tr w:rsidR="00C836E0" w:rsidRPr="00494247" w14:paraId="4C974A9E" w14:textId="77777777" w:rsidTr="00C836E0">
        <w:tc>
          <w:tcPr>
            <w:tcW w:w="900" w:type="dxa"/>
          </w:tcPr>
          <w:p w14:paraId="281E1BD6" w14:textId="77777777" w:rsidR="00C836E0" w:rsidRPr="00C836E0" w:rsidRDefault="00C836E0" w:rsidP="001F09CC">
            <w:pPr>
              <w:pStyle w:val="ListParagraph"/>
              <w:numPr>
                <w:ilvl w:val="0"/>
                <w:numId w:val="12"/>
              </w:num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61EB796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0375BCFA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56DF813C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shd w:val="clear" w:color="auto" w:fill="auto"/>
            <w:vAlign w:val="center"/>
          </w:tcPr>
          <w:p w14:paraId="576DC066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  <w:vAlign w:val="center"/>
          </w:tcPr>
          <w:p w14:paraId="287AEE96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14:paraId="0F1FA8B1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>: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836E0" w:rsidRPr="00494247" w14:paraId="648A8AAF" w14:textId="77777777" w:rsidTr="00C836E0">
        <w:tc>
          <w:tcPr>
            <w:tcW w:w="900" w:type="dxa"/>
          </w:tcPr>
          <w:p w14:paraId="631671B4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F14EC37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10B6F46B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6" w:type="dxa"/>
            <w:shd w:val="clear" w:color="auto" w:fill="auto"/>
            <w:vAlign w:val="center"/>
          </w:tcPr>
          <w:p w14:paraId="55CB58DA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1C94EF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836E0" w:rsidRPr="00494247" w14:paraId="6EFC0A04" w14:textId="77777777" w:rsidTr="00C836E0">
        <w:tc>
          <w:tcPr>
            <w:tcW w:w="900" w:type="dxa"/>
          </w:tcPr>
          <w:p w14:paraId="31F75123" w14:textId="77777777" w:rsidR="00C836E0" w:rsidRPr="00494247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F08553" w14:textId="77777777" w:rsidR="00C836E0" w:rsidRPr="00FB7C83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วงเงินกู้ยืม</w:t>
            </w:r>
          </w:p>
        </w:tc>
        <w:tc>
          <w:tcPr>
            <w:tcW w:w="2654" w:type="dxa"/>
            <w:shd w:val="clear" w:color="auto" w:fill="auto"/>
            <w:vAlign w:val="center"/>
          </w:tcPr>
          <w:p w14:paraId="6137CAA5" w14:textId="77777777" w:rsidR="00C836E0" w:rsidRPr="00FB7C83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เงื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อนไขการจ่ายชำระ</w:t>
            </w:r>
          </w:p>
        </w:tc>
        <w:tc>
          <w:tcPr>
            <w:tcW w:w="1576" w:type="dxa"/>
            <w:shd w:val="clear" w:color="auto" w:fill="auto"/>
            <w:vAlign w:val="center"/>
          </w:tcPr>
          <w:p w14:paraId="346601C5" w14:textId="77777777" w:rsidR="00C836E0" w:rsidRPr="00494247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EB6A3" w14:textId="77777777" w:rsidR="00C836E0" w:rsidRPr="00FB7C83" w:rsidRDefault="00C836E0" w:rsidP="00FB7C83">
            <w:pPr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94247">
              <w:rPr>
                <w:rFonts w:ascii="Angsana New" w:hAnsi="Angsana New"/>
                <w:sz w:val="30"/>
                <w:szCs w:val="30"/>
              </w:rPr>
              <w:t>256</w:t>
            </w:r>
            <w:r w:rsidR="00945B9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915D69" w14:textId="77777777" w:rsidR="00C836E0" w:rsidRPr="00494247" w:rsidRDefault="00C836E0" w:rsidP="00C836E0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B968F4" w14:textId="77777777" w:rsidR="00C836E0" w:rsidRPr="00FB7C83" w:rsidRDefault="00C836E0" w:rsidP="00FB7C83">
            <w:pPr>
              <w:ind w:right="-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45B9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B7C83" w:rsidRPr="00494247" w14:paraId="0C826178" w14:textId="77777777" w:rsidTr="00FB7C83">
        <w:tc>
          <w:tcPr>
            <w:tcW w:w="900" w:type="dxa"/>
          </w:tcPr>
          <w:p w14:paraId="56193031" w14:textId="77777777"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แห่งที่</w:t>
            </w:r>
          </w:p>
        </w:tc>
        <w:tc>
          <w:tcPr>
            <w:tcW w:w="1170" w:type="dxa"/>
            <w:shd w:val="clear" w:color="auto" w:fill="auto"/>
          </w:tcPr>
          <w:p w14:paraId="1F5AA1A4" w14:textId="77777777"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2654" w:type="dxa"/>
            <w:shd w:val="clear" w:color="auto" w:fill="auto"/>
          </w:tcPr>
          <w:p w14:paraId="72F7E23F" w14:textId="77777777" w:rsidR="00FB7C83" w:rsidRPr="00494247" w:rsidRDefault="00FB7C83" w:rsidP="00C836E0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2AAF8AA4" w14:textId="77777777" w:rsidR="00FB7C83" w:rsidRPr="00494247" w:rsidRDefault="00FB7C83" w:rsidP="00C836E0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5" w:type="dxa"/>
            <w:tcBorders>
              <w:top w:val="single" w:sz="4" w:space="0" w:color="auto"/>
            </w:tcBorders>
            <w:shd w:val="clear" w:color="auto" w:fill="auto"/>
          </w:tcPr>
          <w:p w14:paraId="2B6683E1" w14:textId="77777777" w:rsidR="00FB7C83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16DE2176" w14:textId="77777777" w:rsidR="00FB7C83" w:rsidRPr="00494247" w:rsidRDefault="00FB7C83" w:rsidP="00C836E0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shd w:val="clear" w:color="auto" w:fill="auto"/>
          </w:tcPr>
          <w:p w14:paraId="62B673B9" w14:textId="77777777" w:rsidR="00FB7C83" w:rsidRPr="00C836E0" w:rsidRDefault="00FB7C83" w:rsidP="00C836E0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B9A" w:rsidRPr="00494247" w14:paraId="7CC71A5A" w14:textId="77777777" w:rsidTr="00FB7C83">
        <w:tc>
          <w:tcPr>
            <w:tcW w:w="900" w:type="dxa"/>
          </w:tcPr>
          <w:p w14:paraId="00E1E33B" w14:textId="77777777" w:rsidR="00945B9A" w:rsidRPr="00494247" w:rsidRDefault="00945B9A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74D70F78" w14:textId="77777777" w:rsidR="00945B9A" w:rsidRPr="00494247" w:rsidRDefault="00945B9A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654" w:type="dxa"/>
            <w:shd w:val="clear" w:color="auto" w:fill="auto"/>
          </w:tcPr>
          <w:p w14:paraId="797961E8" w14:textId="77777777" w:rsidR="00945B9A" w:rsidRPr="00494247" w:rsidRDefault="00945B9A" w:rsidP="00945B9A">
            <w:pPr>
              <w:spacing w:line="240" w:lineRule="auto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กำหนดชำระ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84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งวด งวดที่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1-6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ชำระคืน</w:t>
            </w:r>
            <w:r w:rsidRPr="00494247">
              <w:rPr>
                <w:rFonts w:ascii="Angsana New" w:hAnsi="Angsana New" w:hint="cs"/>
                <w:sz w:val="24"/>
                <w:szCs w:val="24"/>
                <w:cs/>
              </w:rPr>
              <w:t>เฉพาะดอกเบี้ย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 งวดที่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7-84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 xml:space="preserve">ชำระงวดละ </w:t>
            </w:r>
            <w:r w:rsidRPr="00494247">
              <w:rPr>
                <w:rFonts w:ascii="Angsana New" w:hAnsi="Angsana New"/>
                <w:sz w:val="24"/>
                <w:szCs w:val="24"/>
              </w:rPr>
              <w:t xml:space="preserve">1.07 </w:t>
            </w:r>
            <w:r w:rsidRPr="00494247">
              <w:rPr>
                <w:rFonts w:ascii="Angsana New" w:hAnsi="Angsana New"/>
                <w:sz w:val="24"/>
                <w:szCs w:val="24"/>
                <w:cs/>
              </w:rPr>
              <w:t>ล้านบาท งวดสุดท้ายชำระเงินต้นพร้อมดอกเบี้ยส่วนที่เหลือ</w:t>
            </w:r>
          </w:p>
        </w:tc>
        <w:tc>
          <w:tcPr>
            <w:tcW w:w="1576" w:type="dxa"/>
            <w:shd w:val="clear" w:color="auto" w:fill="auto"/>
          </w:tcPr>
          <w:p w14:paraId="40ADFBA4" w14:textId="77777777" w:rsidR="00945B9A" w:rsidRPr="00494247" w:rsidRDefault="00945B9A" w:rsidP="00945B9A">
            <w:pPr>
              <w:spacing w:line="240" w:lineRule="auto"/>
              <w:ind w:right="-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97AC1">
              <w:rPr>
                <w:rFonts w:ascii="Angsana New" w:hAnsi="Angsana New"/>
                <w:sz w:val="30"/>
                <w:szCs w:val="30"/>
                <w:lang w:val="en-US"/>
              </w:rPr>
              <w:t>MLR – 1.00%</w:t>
            </w:r>
          </w:p>
        </w:tc>
        <w:tc>
          <w:tcPr>
            <w:tcW w:w="1805" w:type="dxa"/>
            <w:shd w:val="clear" w:color="auto" w:fill="auto"/>
          </w:tcPr>
          <w:p w14:paraId="6D9B8DE1" w14:textId="77777777" w:rsidR="00945B9A" w:rsidRPr="00494247" w:rsidRDefault="0056376D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376D">
              <w:rPr>
                <w:rFonts w:ascii="Angsana New" w:hAnsi="Angsana New"/>
                <w:sz w:val="30"/>
                <w:szCs w:val="30"/>
              </w:rPr>
              <w:t>43,545,310.72</w:t>
            </w:r>
          </w:p>
        </w:tc>
        <w:tc>
          <w:tcPr>
            <w:tcW w:w="266" w:type="dxa"/>
            <w:shd w:val="clear" w:color="auto" w:fill="auto"/>
          </w:tcPr>
          <w:p w14:paraId="039EDFA3" w14:textId="77777777" w:rsidR="00945B9A" w:rsidRPr="00494247" w:rsidRDefault="00945B9A" w:rsidP="00945B9A">
            <w:pPr>
              <w:spacing w:line="240" w:lineRule="auto"/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shd w:val="clear" w:color="auto" w:fill="auto"/>
          </w:tcPr>
          <w:p w14:paraId="00F61D1A" w14:textId="77777777" w:rsidR="00945B9A" w:rsidRPr="00494247" w:rsidRDefault="0056376D" w:rsidP="00945B9A">
            <w:pPr>
              <w:tabs>
                <w:tab w:val="decimal" w:pos="104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376D">
              <w:rPr>
                <w:rFonts w:ascii="Angsana New" w:hAnsi="Angsana New"/>
                <w:sz w:val="30"/>
                <w:szCs w:val="30"/>
              </w:rPr>
              <w:t>46,279,484.71</w:t>
            </w:r>
          </w:p>
        </w:tc>
      </w:tr>
      <w:tr w:rsidR="00945B9A" w:rsidRPr="00494247" w14:paraId="4DEFFF17" w14:textId="77777777" w:rsidTr="000928AE">
        <w:trPr>
          <w:trHeight w:val="56"/>
        </w:trPr>
        <w:tc>
          <w:tcPr>
            <w:tcW w:w="4724" w:type="dxa"/>
            <w:gridSpan w:val="3"/>
          </w:tcPr>
          <w:p w14:paraId="7D4AD977" w14:textId="77777777" w:rsidR="00945B9A" w:rsidRPr="00494247" w:rsidRDefault="00945B9A" w:rsidP="00945B9A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6" w:type="dxa"/>
            <w:shd w:val="clear" w:color="auto" w:fill="auto"/>
          </w:tcPr>
          <w:p w14:paraId="3B85AFD4" w14:textId="77777777" w:rsidR="00945B9A" w:rsidRPr="00494247" w:rsidRDefault="00945B9A" w:rsidP="00945B9A">
            <w:pPr>
              <w:ind w:righ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2B72CC3" w14:textId="77777777" w:rsidR="00945B9A" w:rsidRPr="00494247" w:rsidRDefault="0056376D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376D">
              <w:rPr>
                <w:rFonts w:ascii="Angsana New" w:hAnsi="Angsana New"/>
                <w:sz w:val="30"/>
                <w:szCs w:val="30"/>
              </w:rPr>
              <w:t>43,545,310.72</w:t>
            </w:r>
          </w:p>
        </w:tc>
        <w:tc>
          <w:tcPr>
            <w:tcW w:w="266" w:type="dxa"/>
            <w:shd w:val="clear" w:color="auto" w:fill="auto"/>
          </w:tcPr>
          <w:p w14:paraId="183CF907" w14:textId="77777777" w:rsidR="00945B9A" w:rsidRPr="00494247" w:rsidRDefault="00945B9A" w:rsidP="00945B9A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62A4041" w14:textId="77777777" w:rsidR="00945B9A" w:rsidRPr="00494247" w:rsidRDefault="00945B9A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46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279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484.71</w:t>
            </w:r>
          </w:p>
        </w:tc>
      </w:tr>
      <w:tr w:rsidR="00945B9A" w:rsidRPr="00494247" w14:paraId="26CABCC6" w14:textId="77777777" w:rsidTr="000928AE">
        <w:tc>
          <w:tcPr>
            <w:tcW w:w="6300" w:type="dxa"/>
            <w:gridSpan w:val="4"/>
          </w:tcPr>
          <w:p w14:paraId="0B19EA67" w14:textId="77777777" w:rsidR="00945B9A" w:rsidRPr="00494247" w:rsidRDefault="00945B9A" w:rsidP="00945B9A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หัก เงินกู้ยืมระยะยาวจากสถาบันการเงินที่ถึงกำหนดชำระภายใน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C422B1C" w14:textId="77777777" w:rsidR="00945B9A" w:rsidRPr="00494247" w:rsidRDefault="0056376D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6376D">
              <w:rPr>
                <w:rFonts w:ascii="Angsana New" w:hAnsi="Angsana New"/>
                <w:sz w:val="30"/>
                <w:szCs w:val="30"/>
              </w:rPr>
              <w:t>11,204,360.63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117CCC22" w14:textId="77777777" w:rsidR="00945B9A" w:rsidRPr="00494247" w:rsidRDefault="00945B9A" w:rsidP="00945B9A">
            <w:pPr>
              <w:ind w:right="-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BAFEAAC" w14:textId="77777777" w:rsidR="00945B9A" w:rsidRPr="00494247" w:rsidRDefault="00945B9A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24BB">
              <w:rPr>
                <w:rFonts w:ascii="Angsana New" w:hAnsi="Angsana New"/>
                <w:sz w:val="30"/>
                <w:szCs w:val="30"/>
              </w:rPr>
              <w:t>(10,212,060.40)</w:t>
            </w:r>
          </w:p>
        </w:tc>
      </w:tr>
      <w:tr w:rsidR="00945B9A" w:rsidRPr="00494247" w14:paraId="4A3C48E0" w14:textId="77777777" w:rsidTr="000928AE">
        <w:tc>
          <w:tcPr>
            <w:tcW w:w="4724" w:type="dxa"/>
            <w:gridSpan w:val="3"/>
          </w:tcPr>
          <w:p w14:paraId="4AB8CE2C" w14:textId="77777777" w:rsidR="00945B9A" w:rsidRPr="00FB7C83" w:rsidRDefault="00945B9A" w:rsidP="00945B9A">
            <w:pPr>
              <w:ind w:righ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7C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76" w:type="dxa"/>
            <w:shd w:val="clear" w:color="auto" w:fill="auto"/>
          </w:tcPr>
          <w:p w14:paraId="2ECA4A72" w14:textId="77777777" w:rsidR="00945B9A" w:rsidRPr="00FB7C83" w:rsidRDefault="00945B9A" w:rsidP="00945B9A">
            <w:pPr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196D6CD" w14:textId="77777777" w:rsidR="00945B9A" w:rsidRPr="00FB7C83" w:rsidRDefault="0056376D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7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32</w:t>
            </w:r>
            <w:r w:rsidRPr="005637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37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340</w:t>
            </w:r>
            <w:r w:rsidRPr="005637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637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950.09</w:t>
            </w:r>
          </w:p>
        </w:tc>
        <w:tc>
          <w:tcPr>
            <w:tcW w:w="266" w:type="dxa"/>
            <w:shd w:val="clear" w:color="auto" w:fill="auto"/>
          </w:tcPr>
          <w:p w14:paraId="32BB32B7" w14:textId="77777777" w:rsidR="00945B9A" w:rsidRPr="00FB7C83" w:rsidRDefault="00945B9A" w:rsidP="00945B9A">
            <w:pPr>
              <w:ind w:right="-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529571D1" w14:textId="77777777" w:rsidR="00945B9A" w:rsidRPr="00FB7C83" w:rsidRDefault="00945B9A" w:rsidP="00945B9A">
            <w:pPr>
              <w:tabs>
                <w:tab w:val="decimal" w:pos="104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191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723.64</w:t>
            </w:r>
          </w:p>
        </w:tc>
      </w:tr>
    </w:tbl>
    <w:p w14:paraId="05C48D13" w14:textId="77777777" w:rsidR="00E02645" w:rsidRDefault="00C836E0" w:rsidP="0005432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945B9A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วันที่ </w:t>
      </w:r>
      <w:r w:rsidRPr="00494247">
        <w:rPr>
          <w:rFonts w:ascii="Angsana New" w:hAnsi="Angsana New"/>
          <w:sz w:val="30"/>
          <w:szCs w:val="30"/>
        </w:rPr>
        <w:t xml:space="preserve">31 </w:t>
      </w:r>
      <w:r w:rsidRPr="0049424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>25</w:t>
      </w:r>
      <w:r w:rsidR="007624BB">
        <w:rPr>
          <w:rFonts w:ascii="Angsana New" w:hAnsi="Angsana New"/>
          <w:sz w:val="30"/>
          <w:szCs w:val="30"/>
        </w:rPr>
        <w:t>6</w:t>
      </w:r>
      <w:r w:rsidR="00945B9A">
        <w:rPr>
          <w:rFonts w:ascii="Angsana New" w:hAnsi="Angsana New"/>
          <w:sz w:val="30"/>
          <w:szCs w:val="30"/>
        </w:rPr>
        <w:t>3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 xml:space="preserve">บริษัทฯ มีเงินกู้ยืมระยะยาวกับธนาคารพาณิชย์ในประเทศ </w:t>
      </w:r>
      <w:r>
        <w:rPr>
          <w:rFonts w:ascii="Angsana New" w:hAnsi="Angsana New"/>
          <w:sz w:val="30"/>
          <w:szCs w:val="30"/>
          <w:cs/>
        </w:rPr>
        <w:br/>
      </w:r>
      <w:r w:rsidRPr="00494247">
        <w:rPr>
          <w:rFonts w:ascii="Angsana New" w:hAnsi="Angsana New"/>
          <w:sz w:val="30"/>
          <w:szCs w:val="30"/>
        </w:rPr>
        <w:t xml:space="preserve">1 </w:t>
      </w:r>
      <w:r w:rsidRPr="00494247">
        <w:rPr>
          <w:rFonts w:ascii="Angsana New" w:hAnsi="Angsana New"/>
          <w:sz w:val="30"/>
          <w:szCs w:val="30"/>
          <w:cs/>
        </w:rPr>
        <w:t>แห่ง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ค้ำประกันโดยจดจำนอง</w:t>
      </w:r>
      <w:r w:rsidRPr="00494247">
        <w:rPr>
          <w:rFonts w:ascii="Angsana New" w:hAnsi="Angsana New" w:hint="cs"/>
          <w:sz w:val="30"/>
          <w:szCs w:val="30"/>
          <w:cs/>
        </w:rPr>
        <w:t>ที่ดินพร้อม</w:t>
      </w:r>
      <w:r w:rsidRPr="00494247">
        <w:rPr>
          <w:rFonts w:ascii="Angsana New" w:hAnsi="Angsana New"/>
          <w:sz w:val="30"/>
          <w:szCs w:val="30"/>
          <w:cs/>
        </w:rPr>
        <w:t xml:space="preserve">สิ่งปลูกสร้างบนที่ดิน </w:t>
      </w:r>
      <w:r w:rsidRPr="00494247">
        <w:rPr>
          <w:rFonts w:ascii="Angsana New" w:hAnsi="Angsana New" w:hint="cs"/>
          <w:sz w:val="30"/>
          <w:szCs w:val="30"/>
          <w:cs/>
        </w:rPr>
        <w:t>ซึ่งเป็นกรรมสิทธิ์ของบริษัท</w:t>
      </w:r>
    </w:p>
    <w:p w14:paraId="6064C141" w14:textId="77777777" w:rsidR="00054327" w:rsidRDefault="00054327" w:rsidP="0005432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456D307" w14:textId="77777777" w:rsidR="00054327" w:rsidRDefault="00054327" w:rsidP="00054327">
      <w:pPr>
        <w:spacing w:before="240"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1EA630C" w14:textId="77777777" w:rsidR="00B03B3F" w:rsidRPr="005F1A3E" w:rsidRDefault="00B03B3F" w:rsidP="001F09CC">
      <w:pPr>
        <w:numPr>
          <w:ilvl w:val="0"/>
          <w:numId w:val="21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bookmarkStart w:id="1" w:name="_Hlk39869493"/>
      <w:r w:rsidRPr="00B03B3F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97AC1" w:rsidRPr="00512829" w14:paraId="568F8BF3" w14:textId="77777777" w:rsidTr="004F3E43">
        <w:tc>
          <w:tcPr>
            <w:tcW w:w="5760" w:type="dxa"/>
          </w:tcPr>
          <w:p w14:paraId="77E6A357" w14:textId="77777777" w:rsidR="00897AC1" w:rsidRPr="00512829" w:rsidRDefault="00897AC1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66153498" w14:textId="77777777" w:rsidR="00897AC1" w:rsidRPr="00512829" w:rsidRDefault="00897AC1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97AC1" w:rsidRPr="00512829" w14:paraId="29E33349" w14:textId="77777777" w:rsidTr="004F3E43">
        <w:trPr>
          <w:gridAfter w:val="1"/>
          <w:wAfter w:w="8" w:type="dxa"/>
        </w:trPr>
        <w:tc>
          <w:tcPr>
            <w:tcW w:w="5760" w:type="dxa"/>
          </w:tcPr>
          <w:p w14:paraId="5BF8D639" w14:textId="77777777" w:rsidR="00897AC1" w:rsidRPr="00512829" w:rsidRDefault="00897AC1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743F2697" w14:textId="77777777" w:rsidR="00897AC1" w:rsidRPr="00645FA4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5B85F8C" w14:textId="77777777" w:rsidR="00897AC1" w:rsidRPr="00512829" w:rsidRDefault="00897AC1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7D365EE3" w14:textId="77777777" w:rsidR="00897AC1" w:rsidRPr="00897AC1" w:rsidRDefault="00897AC1" w:rsidP="00897AC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512829" w14:paraId="766BC64A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</w:tcPr>
          <w:p w14:paraId="0C334513" w14:textId="77777777" w:rsidR="00945B9A" w:rsidRPr="005F1A3E" w:rsidRDefault="00945B9A" w:rsidP="00945B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50A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D9D4E" w14:textId="77777777" w:rsidR="00945B9A" w:rsidRPr="00587EA4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20,587,786.46</w:t>
            </w:r>
          </w:p>
        </w:tc>
        <w:tc>
          <w:tcPr>
            <w:tcW w:w="239" w:type="dxa"/>
            <w:vAlign w:val="center"/>
          </w:tcPr>
          <w:p w14:paraId="27B8840B" w14:textId="77777777" w:rsidR="00945B9A" w:rsidRPr="00512829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6CAE5124" w14:textId="77777777" w:rsidR="00945B9A" w:rsidRPr="00587EA4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342.12</w:t>
            </w:r>
          </w:p>
        </w:tc>
      </w:tr>
      <w:tr w:rsidR="002B0287" w:rsidRPr="00512829" w14:paraId="2C8DD847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1FA2FA99" w14:textId="77777777"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4080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</w:t>
            </w:r>
            <w:r w:rsidRPr="0037408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480D8" w14:textId="77777777" w:rsidR="002B0287" w:rsidRPr="002B0287" w:rsidRDefault="004A00BD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BD">
              <w:rPr>
                <w:rFonts w:ascii="Angsana New" w:hAnsi="Angsana New"/>
                <w:sz w:val="30"/>
                <w:szCs w:val="30"/>
              </w:rPr>
              <w:t>(975,781.40)</w:t>
            </w:r>
          </w:p>
        </w:tc>
        <w:tc>
          <w:tcPr>
            <w:tcW w:w="239" w:type="dxa"/>
            <w:vAlign w:val="center"/>
          </w:tcPr>
          <w:p w14:paraId="727FC053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2A021289" w14:textId="77777777" w:rsidR="002B0287" w:rsidRPr="00494247" w:rsidRDefault="0056376D" w:rsidP="002B02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(1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765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430.60)</w:t>
            </w:r>
          </w:p>
        </w:tc>
      </w:tr>
      <w:tr w:rsidR="002B0287" w:rsidRPr="00512829" w14:paraId="1EBE3691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58AEF2B5" w14:textId="77777777"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สุทธิทาง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วันที่ 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25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62557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45B9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1FE91" w14:textId="77777777" w:rsidR="002B0287" w:rsidRPr="002B0287" w:rsidRDefault="004A00BD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00BD">
              <w:rPr>
                <w:rFonts w:ascii="Angsana New" w:hAnsi="Angsana New"/>
                <w:sz w:val="30"/>
                <w:szCs w:val="30"/>
              </w:rPr>
              <w:t>19,612,005.06</w:t>
            </w:r>
          </w:p>
        </w:tc>
        <w:tc>
          <w:tcPr>
            <w:tcW w:w="239" w:type="dxa"/>
            <w:vAlign w:val="center"/>
          </w:tcPr>
          <w:p w14:paraId="43AFE155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center"/>
          </w:tcPr>
          <w:p w14:paraId="4D645FDB" w14:textId="77777777" w:rsidR="002B0287" w:rsidRPr="00494247" w:rsidRDefault="0056376D" w:rsidP="002B02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29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470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911.52</w:t>
            </w:r>
          </w:p>
        </w:tc>
      </w:tr>
      <w:tr w:rsidR="002B0287" w:rsidRPr="00512829" w14:paraId="43D0C69C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</w:tcPr>
          <w:p w14:paraId="024022A2" w14:textId="77777777" w:rsidR="002B0287" w:rsidRPr="005F1A3E" w:rsidRDefault="002B0287" w:rsidP="005B7F5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D5F0A" w14:textId="77777777" w:rsidR="002B0287" w:rsidRPr="002B0287" w:rsidRDefault="004A00BD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0BD">
              <w:rPr>
                <w:rFonts w:ascii="Angsana New" w:hAnsi="Angsana New"/>
                <w:sz w:val="30"/>
                <w:szCs w:val="30"/>
              </w:rPr>
              <w:t>(3,734,172.32)</w:t>
            </w:r>
          </w:p>
        </w:tc>
        <w:tc>
          <w:tcPr>
            <w:tcW w:w="239" w:type="dxa"/>
            <w:vAlign w:val="center"/>
          </w:tcPr>
          <w:p w14:paraId="71B3F9B2" w14:textId="77777777" w:rsidR="002B0287" w:rsidRPr="00512829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center"/>
          </w:tcPr>
          <w:p w14:paraId="207F0432" w14:textId="77777777" w:rsidR="002B0287" w:rsidRPr="00096468" w:rsidRDefault="0056376D" w:rsidP="002B028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977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869.33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2B0287" w:rsidRPr="00512829" w14:paraId="0864BCAC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</w:tcPr>
          <w:p w14:paraId="3B601D59" w14:textId="77777777" w:rsidR="002B0287" w:rsidRPr="005F1A3E" w:rsidRDefault="002B0287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255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2AE87" w14:textId="77777777" w:rsidR="002B0287" w:rsidRPr="002620DF" w:rsidRDefault="00793411" w:rsidP="002B0287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3411">
              <w:rPr>
                <w:rFonts w:ascii="Angsana New" w:hAnsi="Angsana New"/>
                <w:b/>
                <w:bCs/>
                <w:sz w:val="30"/>
                <w:szCs w:val="30"/>
              </w:rPr>
              <w:t>15,877,832.74</w:t>
            </w:r>
          </w:p>
        </w:tc>
        <w:tc>
          <w:tcPr>
            <w:tcW w:w="239" w:type="dxa"/>
            <w:vAlign w:val="center"/>
          </w:tcPr>
          <w:p w14:paraId="0BFE7106" w14:textId="77777777" w:rsidR="002B0287" w:rsidRPr="002620DF" w:rsidRDefault="002B0287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42AFF2" w14:textId="77777777" w:rsidR="002B0287" w:rsidRPr="002620DF" w:rsidRDefault="0056376D" w:rsidP="002B0287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637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22</w:t>
            </w:r>
            <w:r w:rsidRPr="005637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5637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493</w:t>
            </w:r>
            <w:r w:rsidRPr="005637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56376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042.19</w:t>
            </w:r>
          </w:p>
        </w:tc>
      </w:tr>
    </w:tbl>
    <w:p w14:paraId="1BA6B93A" w14:textId="77777777" w:rsidR="000C30D0" w:rsidRPr="004F3E43" w:rsidRDefault="000C30D0" w:rsidP="00E02645">
      <w:pPr>
        <w:spacing w:before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F3E43">
        <w:rPr>
          <w:rFonts w:ascii="Angsana New" w:hAnsi="Angsana New"/>
          <w:sz w:val="30"/>
          <w:szCs w:val="30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0C30D0" w:rsidRPr="00512829" w14:paraId="2C2C06F0" w14:textId="77777777" w:rsidTr="00236253">
        <w:tc>
          <w:tcPr>
            <w:tcW w:w="5760" w:type="dxa"/>
          </w:tcPr>
          <w:p w14:paraId="661C9606" w14:textId="77777777" w:rsidR="000C30D0" w:rsidRPr="00512829" w:rsidRDefault="000C30D0" w:rsidP="0023625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71B4479B" w14:textId="77777777" w:rsidR="000C30D0" w:rsidRPr="00512829" w:rsidRDefault="000C30D0" w:rsidP="0023625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0C30D0" w:rsidRPr="00512829" w14:paraId="618776CA" w14:textId="77777777" w:rsidTr="00236253">
        <w:trPr>
          <w:gridAfter w:val="1"/>
          <w:wAfter w:w="8" w:type="dxa"/>
        </w:trPr>
        <w:tc>
          <w:tcPr>
            <w:tcW w:w="5760" w:type="dxa"/>
          </w:tcPr>
          <w:p w14:paraId="3012E1F5" w14:textId="77777777" w:rsidR="000C30D0" w:rsidRPr="00512829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733364" w14:textId="77777777" w:rsidR="000C30D0" w:rsidRPr="00897AC1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0C30D0" w:rsidRPr="00512829" w14:paraId="06F02BD2" w14:textId="77777777" w:rsidTr="00236253">
        <w:trPr>
          <w:gridAfter w:val="1"/>
          <w:wAfter w:w="8" w:type="dxa"/>
        </w:trPr>
        <w:tc>
          <w:tcPr>
            <w:tcW w:w="5760" w:type="dxa"/>
          </w:tcPr>
          <w:p w14:paraId="24E52011" w14:textId="77777777" w:rsidR="000C30D0" w:rsidRPr="00512829" w:rsidRDefault="000C30D0" w:rsidP="0023625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050BE93F" w14:textId="77777777" w:rsidR="000C30D0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มีนาคม </w:t>
            </w:r>
            <w:r>
              <w:rPr>
                <w:sz w:val="30"/>
                <w:szCs w:val="30"/>
              </w:rPr>
              <w:t>256</w:t>
            </w:r>
            <w:r w:rsidR="00945B9A">
              <w:rPr>
                <w:sz w:val="30"/>
                <w:szCs w:val="30"/>
              </w:rPr>
              <w:t>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4FFCAC9" w14:textId="77777777" w:rsidR="000C30D0" w:rsidRPr="00512829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54136400" w14:textId="77777777" w:rsidR="000C30D0" w:rsidRDefault="000C30D0" w:rsidP="0023625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</w:t>
            </w:r>
            <w:r w:rsidR="00945B9A">
              <w:rPr>
                <w:sz w:val="30"/>
                <w:szCs w:val="30"/>
              </w:rPr>
              <w:t>3</w:t>
            </w:r>
          </w:p>
        </w:tc>
      </w:tr>
      <w:tr w:rsidR="000C30D0" w:rsidRPr="00512829" w14:paraId="47B93A93" w14:textId="77777777" w:rsidTr="00236253">
        <w:trPr>
          <w:gridAfter w:val="1"/>
          <w:wAfter w:w="8" w:type="dxa"/>
          <w:trHeight w:val="203"/>
        </w:trPr>
        <w:tc>
          <w:tcPr>
            <w:tcW w:w="5760" w:type="dxa"/>
          </w:tcPr>
          <w:p w14:paraId="46CDC645" w14:textId="77777777" w:rsidR="000C30D0" w:rsidRPr="00827D30" w:rsidRDefault="000C30D0" w:rsidP="0023625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รายละเอียดเก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F3C1AA2" w14:textId="77777777" w:rsidR="000C30D0" w:rsidRPr="00587EA4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1FD6A354" w14:textId="77777777" w:rsidR="000C30D0" w:rsidRPr="00512829" w:rsidRDefault="000C30D0" w:rsidP="00236253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08448544" w14:textId="77777777" w:rsidR="000C30D0" w:rsidRPr="00587EA4" w:rsidRDefault="000C30D0" w:rsidP="00236253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411" w:rsidRPr="00512829" w14:paraId="76E6C9DA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2808EE13" w14:textId="77777777" w:rsidR="00793411" w:rsidRPr="00827D30" w:rsidRDefault="00793411" w:rsidP="0079341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9A20C1E" w14:textId="77777777" w:rsidR="00793411" w:rsidRPr="00587EA4" w:rsidRDefault="00793411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411">
              <w:rPr>
                <w:rFonts w:ascii="Angsana New" w:hAnsi="Angsana New"/>
                <w:sz w:val="30"/>
                <w:szCs w:val="30"/>
              </w:rPr>
              <w:t xml:space="preserve">4,796,130.00 </w:t>
            </w:r>
          </w:p>
        </w:tc>
        <w:tc>
          <w:tcPr>
            <w:tcW w:w="239" w:type="dxa"/>
            <w:vAlign w:val="center"/>
          </w:tcPr>
          <w:p w14:paraId="58B7C419" w14:textId="77777777" w:rsidR="00793411" w:rsidRPr="00512829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1CEACDD3" w14:textId="77777777" w:rsidR="00793411" w:rsidRPr="00587EA4" w:rsidRDefault="00793411" w:rsidP="009C7E5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4,914,423.00</w:t>
            </w:r>
          </w:p>
        </w:tc>
      </w:tr>
      <w:tr w:rsidR="00793411" w:rsidRPr="00512829" w14:paraId="14221D5A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0EDAA4DD" w14:textId="77777777" w:rsidR="00793411" w:rsidRPr="005F1A3E" w:rsidRDefault="00793411" w:rsidP="00793411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74F35EB7" w14:textId="77777777" w:rsidR="00793411" w:rsidRPr="002B0287" w:rsidRDefault="00793411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411">
              <w:rPr>
                <w:rFonts w:ascii="Angsana New" w:hAnsi="Angsana New"/>
                <w:sz w:val="30"/>
                <w:szCs w:val="30"/>
              </w:rPr>
              <w:t xml:space="preserve">13,780,276.00 </w:t>
            </w:r>
          </w:p>
        </w:tc>
        <w:tc>
          <w:tcPr>
            <w:tcW w:w="239" w:type="dxa"/>
            <w:vAlign w:val="center"/>
          </w:tcPr>
          <w:p w14:paraId="378587AB" w14:textId="77777777" w:rsidR="00793411" w:rsidRPr="00512829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18B28842" w14:textId="77777777" w:rsidR="00793411" w:rsidRPr="009C7E5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14,547,718.00</w:t>
            </w:r>
          </w:p>
        </w:tc>
      </w:tr>
      <w:tr w:rsidR="00793411" w:rsidRPr="00512829" w14:paraId="64ABCB02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7BCCC335" w14:textId="77777777" w:rsidR="00793411" w:rsidRPr="00827D30" w:rsidRDefault="00793411" w:rsidP="00793411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9CD53" w14:textId="77777777" w:rsidR="00793411" w:rsidRPr="002B0287" w:rsidRDefault="00793411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411">
              <w:rPr>
                <w:rFonts w:ascii="Angsana New" w:hAnsi="Angsana New"/>
                <w:sz w:val="30"/>
                <w:szCs w:val="30"/>
              </w:rPr>
              <w:t xml:space="preserve">4,840,000.00 </w:t>
            </w:r>
          </w:p>
        </w:tc>
        <w:tc>
          <w:tcPr>
            <w:tcW w:w="239" w:type="dxa"/>
            <w:vAlign w:val="center"/>
          </w:tcPr>
          <w:p w14:paraId="6AF6D9C4" w14:textId="77777777" w:rsidR="00793411" w:rsidRPr="00512829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1B0D34B5" w14:textId="77777777" w:rsidR="00793411" w:rsidRPr="009C7E52" w:rsidRDefault="00793411" w:rsidP="009C7E52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5,230,000.00</w:t>
            </w:r>
          </w:p>
        </w:tc>
      </w:tr>
      <w:tr w:rsidR="00793411" w:rsidRPr="00512829" w14:paraId="5972E9ED" w14:textId="77777777" w:rsidTr="00945B9A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D9801F7" w14:textId="77777777" w:rsidR="00793411" w:rsidRPr="00827D30" w:rsidRDefault="00793411" w:rsidP="0079341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02C55" w14:textId="77777777" w:rsidR="00793411" w:rsidRPr="002B0287" w:rsidRDefault="00793411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3411">
              <w:rPr>
                <w:rFonts w:ascii="Angsana New" w:hAnsi="Angsana New"/>
                <w:sz w:val="30"/>
                <w:szCs w:val="30"/>
              </w:rPr>
              <w:t xml:space="preserve">23,416,406.00 </w:t>
            </w:r>
          </w:p>
        </w:tc>
        <w:tc>
          <w:tcPr>
            <w:tcW w:w="239" w:type="dxa"/>
            <w:vAlign w:val="center"/>
          </w:tcPr>
          <w:p w14:paraId="25019D49" w14:textId="77777777" w:rsidR="00793411" w:rsidRPr="00512829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49FBBC48" w14:textId="77777777" w:rsidR="00793411" w:rsidRPr="009C7E5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24,692,141.00</w:t>
            </w:r>
          </w:p>
        </w:tc>
      </w:tr>
      <w:tr w:rsidR="00793411" w:rsidRPr="00512829" w14:paraId="0AFA3CA9" w14:textId="77777777" w:rsidTr="00236253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88505C9" w14:textId="77777777" w:rsidR="00793411" w:rsidRPr="005F1A3E" w:rsidRDefault="00793411" w:rsidP="007934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BBDF3" w14:textId="77777777" w:rsidR="00793411" w:rsidRPr="002B0287" w:rsidRDefault="00793411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411">
              <w:rPr>
                <w:rFonts w:ascii="Angsana New" w:hAnsi="Angsana New"/>
                <w:sz w:val="30"/>
                <w:szCs w:val="30"/>
              </w:rPr>
              <w:t>(3,804,400.94)</w:t>
            </w:r>
          </w:p>
        </w:tc>
        <w:tc>
          <w:tcPr>
            <w:tcW w:w="239" w:type="dxa"/>
            <w:vAlign w:val="center"/>
          </w:tcPr>
          <w:p w14:paraId="18F2C329" w14:textId="77777777" w:rsidR="00793411" w:rsidRPr="00512829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3435B1FE" w14:textId="77777777" w:rsidR="00793411" w:rsidRPr="009C7E5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(4,104,354.54)</w:t>
            </w:r>
          </w:p>
        </w:tc>
      </w:tr>
      <w:tr w:rsidR="00793411" w:rsidRPr="00512829" w14:paraId="07BF9DEF" w14:textId="77777777" w:rsidTr="00236253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3CF5DBA3" w14:textId="77777777" w:rsidR="00793411" w:rsidRPr="005F1A3E" w:rsidRDefault="00793411" w:rsidP="0079341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F7D78E" w14:textId="77777777" w:rsidR="00793411" w:rsidRPr="002B0287" w:rsidRDefault="00793411" w:rsidP="00793411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3411">
              <w:rPr>
                <w:rFonts w:ascii="Angsana New" w:hAnsi="Angsana New"/>
                <w:sz w:val="30"/>
                <w:szCs w:val="30"/>
              </w:rPr>
              <w:t xml:space="preserve">19,612,005.06 </w:t>
            </w:r>
          </w:p>
        </w:tc>
        <w:tc>
          <w:tcPr>
            <w:tcW w:w="239" w:type="dxa"/>
            <w:vAlign w:val="center"/>
          </w:tcPr>
          <w:p w14:paraId="4515262C" w14:textId="77777777" w:rsidR="00793411" w:rsidRPr="00512829" w:rsidRDefault="00793411" w:rsidP="00793411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639AE" w14:textId="77777777" w:rsidR="00793411" w:rsidRPr="009C7E52" w:rsidRDefault="00793411" w:rsidP="00793411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</w:rPr>
              <w:t>20,587,786.46</w:t>
            </w:r>
          </w:p>
        </w:tc>
      </w:tr>
    </w:tbl>
    <w:p w14:paraId="5D1A8582" w14:textId="77777777" w:rsidR="000C30D0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p w14:paraId="5D80A218" w14:textId="77777777" w:rsidR="000C30D0" w:rsidRPr="00466E81" w:rsidRDefault="000C30D0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16"/>
          <w:szCs w:val="16"/>
        </w:rPr>
      </w:pPr>
    </w:p>
    <w:tbl>
      <w:tblPr>
        <w:tblW w:w="10210" w:type="dxa"/>
        <w:tblLayout w:type="fixed"/>
        <w:tblLook w:val="0000" w:firstRow="0" w:lastRow="0" w:firstColumn="0" w:lastColumn="0" w:noHBand="0" w:noVBand="0"/>
      </w:tblPr>
      <w:tblGrid>
        <w:gridCol w:w="5760"/>
        <w:gridCol w:w="2102"/>
        <w:gridCol w:w="239"/>
        <w:gridCol w:w="2101"/>
        <w:gridCol w:w="8"/>
      </w:tblGrid>
      <w:tr w:rsidR="00827D30" w:rsidRPr="00512829" w14:paraId="28A42730" w14:textId="77777777" w:rsidTr="002B0287">
        <w:tc>
          <w:tcPr>
            <w:tcW w:w="5760" w:type="dxa"/>
          </w:tcPr>
          <w:p w14:paraId="2AD752B4" w14:textId="77777777" w:rsidR="00827D30" w:rsidRPr="00512829" w:rsidRDefault="00827D30" w:rsidP="002B028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450" w:type="dxa"/>
            <w:gridSpan w:val="4"/>
          </w:tcPr>
          <w:p w14:paraId="218C9105" w14:textId="77777777" w:rsidR="00827D30" w:rsidRPr="00512829" w:rsidRDefault="00827D30" w:rsidP="002B028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512829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27D30" w:rsidRPr="00512829" w14:paraId="2BDA47B9" w14:textId="77777777" w:rsidTr="002B0287">
        <w:trPr>
          <w:gridAfter w:val="1"/>
          <w:wAfter w:w="8" w:type="dxa"/>
        </w:trPr>
        <w:tc>
          <w:tcPr>
            <w:tcW w:w="5760" w:type="dxa"/>
          </w:tcPr>
          <w:p w14:paraId="3C802305" w14:textId="77777777" w:rsidR="00827D30" w:rsidRPr="00512829" w:rsidRDefault="00827D30" w:rsidP="002B028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CC54B4" w14:textId="77777777" w:rsidR="00827D30" w:rsidRPr="00897AC1" w:rsidRDefault="00827D30" w:rsidP="002B028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5B9A" w:rsidRPr="00512829" w14:paraId="6584C4C6" w14:textId="77777777" w:rsidTr="002B0287">
        <w:trPr>
          <w:gridAfter w:val="1"/>
          <w:wAfter w:w="8" w:type="dxa"/>
        </w:trPr>
        <w:tc>
          <w:tcPr>
            <w:tcW w:w="5760" w:type="dxa"/>
          </w:tcPr>
          <w:p w14:paraId="6FFE3EE0" w14:textId="77777777" w:rsidR="00945B9A" w:rsidRPr="00512829" w:rsidRDefault="00945B9A" w:rsidP="00945B9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02" w:type="dxa"/>
            <w:tcBorders>
              <w:top w:val="single" w:sz="4" w:space="0" w:color="auto"/>
              <w:bottom w:val="single" w:sz="4" w:space="0" w:color="auto"/>
            </w:tcBorders>
          </w:tcPr>
          <w:p w14:paraId="07BEF9D6" w14:textId="77777777" w:rsidR="00945B9A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มีนาคม </w:t>
            </w:r>
            <w:r>
              <w:rPr>
                <w:sz w:val="30"/>
                <w:szCs w:val="30"/>
              </w:rPr>
              <w:t>2564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4832DEE" w14:textId="77777777" w:rsidR="00945B9A" w:rsidRPr="00512829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4" w:space="0" w:color="auto"/>
            </w:tcBorders>
          </w:tcPr>
          <w:p w14:paraId="7785DD39" w14:textId="77777777" w:rsidR="00945B9A" w:rsidRDefault="00945B9A" w:rsidP="00945B9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31</w:t>
            </w:r>
            <w:r w:rsidRPr="00827D30">
              <w:rPr>
                <w:sz w:val="30"/>
                <w:szCs w:val="30"/>
                <w:cs/>
              </w:rPr>
              <w:t xml:space="preserve"> ธันวาคม </w:t>
            </w:r>
            <w:r>
              <w:rPr>
                <w:sz w:val="30"/>
                <w:szCs w:val="30"/>
              </w:rPr>
              <w:t>2563</w:t>
            </w:r>
          </w:p>
        </w:tc>
      </w:tr>
      <w:tr w:rsidR="00827D30" w:rsidRPr="00512829" w14:paraId="7C414BFA" w14:textId="77777777" w:rsidTr="002B0287">
        <w:trPr>
          <w:gridAfter w:val="1"/>
          <w:wAfter w:w="8" w:type="dxa"/>
          <w:trHeight w:val="203"/>
        </w:trPr>
        <w:tc>
          <w:tcPr>
            <w:tcW w:w="5760" w:type="dxa"/>
          </w:tcPr>
          <w:p w14:paraId="317DBD84" w14:textId="77777777" w:rsidR="00827D30" w:rsidRPr="00827D30" w:rsidRDefault="00827D30" w:rsidP="002B028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รายละเอียดเก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หนี้ตามสัญญา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 มีดังนี้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FDC45C6" w14:textId="77777777" w:rsidR="00827D30" w:rsidRPr="00587EA4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06D8816" w14:textId="77777777" w:rsidR="00827D30" w:rsidRPr="00512829" w:rsidRDefault="00827D30" w:rsidP="002B0287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center"/>
          </w:tcPr>
          <w:p w14:paraId="050A6E97" w14:textId="77777777" w:rsidR="00827D30" w:rsidRPr="00587EA4" w:rsidRDefault="00827D30" w:rsidP="002B0287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B9A" w:rsidRPr="00512829" w14:paraId="6C494A45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700CB933" w14:textId="77777777" w:rsidR="00945B9A" w:rsidRPr="00827D30" w:rsidRDefault="00945B9A" w:rsidP="00945B9A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329D263" w14:textId="77777777" w:rsidR="00945B9A" w:rsidRPr="002566F7" w:rsidRDefault="00A055A9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55A9">
              <w:rPr>
                <w:rFonts w:ascii="Angsana New" w:hAnsi="Angsana New"/>
                <w:sz w:val="30"/>
                <w:szCs w:val="30"/>
                <w:lang w:val="en-US"/>
              </w:rPr>
              <w:t>8,396,130.00</w:t>
            </w:r>
          </w:p>
        </w:tc>
        <w:tc>
          <w:tcPr>
            <w:tcW w:w="239" w:type="dxa"/>
            <w:vAlign w:val="center"/>
          </w:tcPr>
          <w:p w14:paraId="6678F95A" w14:textId="77777777" w:rsidR="00945B9A" w:rsidRPr="00512829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4A02E649" w14:textId="77777777" w:rsidR="00945B9A" w:rsidRPr="00587EA4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8,514,423.00</w:t>
            </w:r>
          </w:p>
        </w:tc>
      </w:tr>
      <w:tr w:rsidR="00945B9A" w:rsidRPr="00512829" w14:paraId="402DD03F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52B32B68" w14:textId="77777777" w:rsidR="00945B9A" w:rsidRPr="005F1A3E" w:rsidRDefault="00945B9A" w:rsidP="00945B9A">
            <w:pPr>
              <w:ind w:firstLine="241"/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5F1A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F1A3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102" w:type="dxa"/>
            <w:shd w:val="clear" w:color="auto" w:fill="auto"/>
            <w:vAlign w:val="bottom"/>
          </w:tcPr>
          <w:p w14:paraId="3E9515D0" w14:textId="77777777" w:rsidR="00945B9A" w:rsidRPr="002B0287" w:rsidRDefault="00A055A9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55A9">
              <w:rPr>
                <w:rFonts w:ascii="Angsana New" w:hAnsi="Angsana New"/>
                <w:sz w:val="30"/>
                <w:szCs w:val="30"/>
              </w:rPr>
              <w:t>20,680,276.00</w:t>
            </w:r>
          </w:p>
        </w:tc>
        <w:tc>
          <w:tcPr>
            <w:tcW w:w="239" w:type="dxa"/>
            <w:vAlign w:val="center"/>
          </w:tcPr>
          <w:p w14:paraId="7872AF04" w14:textId="77777777" w:rsidR="00945B9A" w:rsidRPr="00512829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vAlign w:val="bottom"/>
          </w:tcPr>
          <w:p w14:paraId="62B12037" w14:textId="77777777" w:rsidR="00945B9A" w:rsidRPr="002B0287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22,347,718.00</w:t>
            </w:r>
          </w:p>
        </w:tc>
      </w:tr>
      <w:tr w:rsidR="00945B9A" w:rsidRPr="00512829" w14:paraId="4FA28DEB" w14:textId="77777777" w:rsidTr="00945B9A">
        <w:trPr>
          <w:gridAfter w:val="1"/>
          <w:wAfter w:w="8" w:type="dxa"/>
          <w:trHeight w:val="203"/>
        </w:trPr>
        <w:tc>
          <w:tcPr>
            <w:tcW w:w="5760" w:type="dxa"/>
            <w:vAlign w:val="center"/>
          </w:tcPr>
          <w:p w14:paraId="389ADACD" w14:textId="77777777" w:rsidR="00945B9A" w:rsidRPr="00827D30" w:rsidRDefault="00945B9A" w:rsidP="00945B9A">
            <w:pPr>
              <w:ind w:firstLine="24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8C31D" w14:textId="77777777" w:rsidR="00945B9A" w:rsidRPr="002B0287" w:rsidRDefault="00AF4B6F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4B6F">
              <w:rPr>
                <w:rFonts w:ascii="Angsana New" w:hAnsi="Angsana New"/>
                <w:sz w:val="30"/>
                <w:szCs w:val="30"/>
              </w:rPr>
              <w:t>4,840,000.00</w:t>
            </w:r>
          </w:p>
        </w:tc>
        <w:tc>
          <w:tcPr>
            <w:tcW w:w="239" w:type="dxa"/>
            <w:vAlign w:val="center"/>
          </w:tcPr>
          <w:p w14:paraId="5BF204CD" w14:textId="77777777" w:rsidR="00945B9A" w:rsidRPr="00512829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6EAF216F" w14:textId="77777777" w:rsidR="00945B9A" w:rsidRPr="009C7E52" w:rsidRDefault="00945B9A" w:rsidP="009C7E52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5,230,000.00</w:t>
            </w:r>
          </w:p>
        </w:tc>
      </w:tr>
      <w:tr w:rsidR="00945B9A" w:rsidRPr="00512829" w14:paraId="42F35DF9" w14:textId="77777777" w:rsidTr="00945B9A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2A2B4E1C" w14:textId="77777777" w:rsidR="00945B9A" w:rsidRPr="00827D30" w:rsidRDefault="00945B9A" w:rsidP="00945B9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D3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1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04490" w14:textId="77777777" w:rsidR="00945B9A" w:rsidRPr="002B0287" w:rsidRDefault="00AF4B6F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F4B6F">
              <w:rPr>
                <w:rFonts w:ascii="Angsana New" w:hAnsi="Angsana New"/>
                <w:sz w:val="30"/>
                <w:szCs w:val="30"/>
              </w:rPr>
              <w:t>33,916,406.00</w:t>
            </w:r>
          </w:p>
        </w:tc>
        <w:tc>
          <w:tcPr>
            <w:tcW w:w="239" w:type="dxa"/>
            <w:vAlign w:val="center"/>
          </w:tcPr>
          <w:p w14:paraId="3A333196" w14:textId="77777777" w:rsidR="00945B9A" w:rsidRPr="00512829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  <w:vAlign w:val="bottom"/>
          </w:tcPr>
          <w:p w14:paraId="59022933" w14:textId="77777777" w:rsidR="00945B9A" w:rsidRPr="002B0287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36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092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141.00</w:t>
            </w:r>
          </w:p>
        </w:tc>
      </w:tr>
      <w:tr w:rsidR="00945B9A" w:rsidRPr="00512829" w14:paraId="20C929C4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vAlign w:val="center"/>
          </w:tcPr>
          <w:p w14:paraId="0D68E823" w14:textId="77777777" w:rsidR="00945B9A" w:rsidRPr="005F1A3E" w:rsidRDefault="00945B9A" w:rsidP="00945B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E2F8E" w14:textId="77777777" w:rsidR="00945B9A" w:rsidRPr="002B0287" w:rsidRDefault="00AF4B6F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4B6F">
              <w:rPr>
                <w:rFonts w:ascii="Angsana New" w:hAnsi="Angsana New"/>
                <w:sz w:val="30"/>
                <w:szCs w:val="30"/>
              </w:rPr>
              <w:t>(4,445,494.48)</w:t>
            </w:r>
          </w:p>
        </w:tc>
        <w:tc>
          <w:tcPr>
            <w:tcW w:w="239" w:type="dxa"/>
            <w:vAlign w:val="center"/>
          </w:tcPr>
          <w:p w14:paraId="2B930DD7" w14:textId="77777777" w:rsidR="00945B9A" w:rsidRPr="00512829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vAlign w:val="bottom"/>
          </w:tcPr>
          <w:p w14:paraId="4386ADDF" w14:textId="77777777" w:rsidR="00945B9A" w:rsidRPr="002B0287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855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798.88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45B9A" w:rsidRPr="00512829" w14:paraId="05283E1A" w14:textId="77777777" w:rsidTr="002B0287">
        <w:trPr>
          <w:gridAfter w:val="1"/>
          <w:wAfter w:w="8" w:type="dxa"/>
          <w:trHeight w:val="149"/>
        </w:trPr>
        <w:tc>
          <w:tcPr>
            <w:tcW w:w="5760" w:type="dxa"/>
            <w:shd w:val="clear" w:color="auto" w:fill="auto"/>
            <w:vAlign w:val="center"/>
          </w:tcPr>
          <w:p w14:paraId="6054114D" w14:textId="77777777" w:rsidR="00945B9A" w:rsidRPr="005F1A3E" w:rsidRDefault="00945B9A" w:rsidP="00945B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1A3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8B3A8" w14:textId="77777777" w:rsidR="00945B9A" w:rsidRPr="002B0287" w:rsidRDefault="00AF4B6F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29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470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56376D">
              <w:rPr>
                <w:rFonts w:ascii="Angsana New" w:hAnsi="Angsana New"/>
                <w:color w:val="000000"/>
                <w:sz w:val="30"/>
                <w:szCs w:val="30"/>
                <w:cs/>
              </w:rPr>
              <w:t>911.52</w:t>
            </w:r>
          </w:p>
        </w:tc>
        <w:tc>
          <w:tcPr>
            <w:tcW w:w="239" w:type="dxa"/>
            <w:vAlign w:val="center"/>
          </w:tcPr>
          <w:p w14:paraId="7880F118" w14:textId="77777777" w:rsidR="00945B9A" w:rsidRPr="00512829" w:rsidRDefault="00945B9A" w:rsidP="00945B9A">
            <w:pPr>
              <w:tabs>
                <w:tab w:val="decimal" w:pos="1451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E2759" w14:textId="77777777" w:rsidR="00945B9A" w:rsidRPr="002B0287" w:rsidRDefault="00945B9A" w:rsidP="00945B9A">
            <w:pPr>
              <w:tabs>
                <w:tab w:val="decimal" w:pos="1168"/>
              </w:tabs>
              <w:spacing w:line="4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342.12</w:t>
            </w:r>
          </w:p>
        </w:tc>
      </w:tr>
      <w:bookmarkEnd w:id="1"/>
    </w:tbl>
    <w:p w14:paraId="73E32AD5" w14:textId="77777777" w:rsidR="003502E7" w:rsidRDefault="003502E7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CEF20D7" w14:textId="77777777" w:rsidR="00945B9A" w:rsidRDefault="00945B9A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CCBD4DD" w14:textId="77777777" w:rsidR="00945B9A" w:rsidRDefault="00945B9A" w:rsidP="002F4438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2B1E666" w14:textId="77777777" w:rsidR="00E454E7" w:rsidRDefault="004D4E63" w:rsidP="001F09CC">
      <w:pPr>
        <w:numPr>
          <w:ilvl w:val="0"/>
          <w:numId w:val="14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="00E454E7"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</w:p>
    <w:p w14:paraId="1DE08ECE" w14:textId="77777777" w:rsidR="00E45619" w:rsidRPr="00E45619" w:rsidRDefault="00E45619" w:rsidP="00E45619">
      <w:pPr>
        <w:tabs>
          <w:tab w:val="left" w:pos="513"/>
          <w:tab w:val="decimal" w:pos="7920"/>
        </w:tabs>
        <w:spacing w:line="240" w:lineRule="atLeast"/>
        <w:ind w:left="1238" w:hanging="671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D26DC">
        <w:rPr>
          <w:rFonts w:ascii="Angsana New" w:hAnsi="Angsana New"/>
          <w:sz w:val="30"/>
          <w:szCs w:val="30"/>
          <w:lang w:val="en-US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เดือน สิ้นสุดวันที่ </w:t>
      </w:r>
      <w:r w:rsidR="005D26DC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5D26DC">
        <w:rPr>
          <w:rFonts w:ascii="Angsana New" w:hAnsi="Angsana New"/>
          <w:sz w:val="30"/>
          <w:szCs w:val="30"/>
        </w:rPr>
        <w:t>256</w:t>
      </w:r>
      <w:r w:rsidR="00945B9A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5D26DC">
        <w:rPr>
          <w:rFonts w:ascii="Angsana New" w:hAnsi="Angsana New"/>
          <w:sz w:val="30"/>
          <w:szCs w:val="30"/>
        </w:rPr>
        <w:t>256</w:t>
      </w:r>
      <w:r w:rsidR="00945B9A">
        <w:rPr>
          <w:rFonts w:ascii="Angsana New" w:hAnsi="Angsana New"/>
          <w:sz w:val="30"/>
          <w:szCs w:val="30"/>
        </w:rPr>
        <w:t>3</w:t>
      </w:r>
    </w:p>
    <w:tbl>
      <w:tblPr>
        <w:tblW w:w="9097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5130"/>
        <w:gridCol w:w="1839"/>
        <w:gridCol w:w="238"/>
        <w:gridCol w:w="1890"/>
      </w:tblGrid>
      <w:tr w:rsidR="00466E81" w:rsidRPr="00375B32" w14:paraId="21E00BD1" w14:textId="77777777" w:rsidTr="004D2EB8">
        <w:tc>
          <w:tcPr>
            <w:tcW w:w="5130" w:type="dxa"/>
            <w:vAlign w:val="bottom"/>
          </w:tcPr>
          <w:p w14:paraId="4AD32DB5" w14:textId="77777777" w:rsidR="00466E81" w:rsidRPr="00375B32" w:rsidRDefault="00466E81" w:rsidP="00E04DD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967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28D4D6D" w14:textId="77777777" w:rsidR="00466E81" w:rsidRPr="00375B32" w:rsidRDefault="00466E81" w:rsidP="00E04DD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</w:t>
            </w:r>
            <w:r w:rsidR="002B028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5D26DC" w:rsidRPr="00375B32" w14:paraId="4795D855" w14:textId="77777777" w:rsidTr="004D2EB8">
        <w:tc>
          <w:tcPr>
            <w:tcW w:w="5130" w:type="dxa"/>
            <w:vAlign w:val="bottom"/>
          </w:tcPr>
          <w:p w14:paraId="2B3213C3" w14:textId="77777777" w:rsidR="005D26DC" w:rsidRPr="00375B32" w:rsidRDefault="005D26DC" w:rsidP="00E04DD7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967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3B2CFA94" w14:textId="77777777" w:rsidR="005D26DC" w:rsidRPr="00375B32" w:rsidRDefault="005D26DC" w:rsidP="005D26DC">
            <w:pPr>
              <w:widowControl w:val="0"/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01039" w:rsidRPr="00375B32" w14:paraId="2273CC18" w14:textId="77777777" w:rsidTr="004D2EB8">
        <w:tc>
          <w:tcPr>
            <w:tcW w:w="5130" w:type="dxa"/>
            <w:vAlign w:val="bottom"/>
          </w:tcPr>
          <w:p w14:paraId="5A99032D" w14:textId="77777777" w:rsidR="00D01039" w:rsidRPr="00375B32" w:rsidRDefault="00D01039" w:rsidP="00D01039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1BCE6F" w14:textId="77777777" w:rsidR="00D01039" w:rsidRPr="00645FA4" w:rsidRDefault="00D01039" w:rsidP="00D0103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</w:t>
            </w:r>
            <w:r w:rsidR="00945B9A">
              <w:rPr>
                <w:sz w:val="30"/>
                <w:szCs w:val="30"/>
              </w:rPr>
              <w:t>4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CB402E" w14:textId="77777777" w:rsidR="00D01039" w:rsidRPr="00512829" w:rsidRDefault="00D01039" w:rsidP="00D01039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46A05F7" w14:textId="77777777" w:rsidR="00D01039" w:rsidRPr="00512829" w:rsidRDefault="00D01039" w:rsidP="003419DA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 w:rsidR="003419DA">
              <w:rPr>
                <w:rFonts w:hint="cs"/>
                <w:sz w:val="30"/>
                <w:szCs w:val="30"/>
                <w:cs/>
              </w:rPr>
              <w:t>มีนาคม</w:t>
            </w: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256</w:t>
            </w:r>
            <w:r w:rsidR="00945B9A">
              <w:rPr>
                <w:sz w:val="30"/>
                <w:szCs w:val="30"/>
              </w:rPr>
              <w:t>3</w:t>
            </w:r>
          </w:p>
        </w:tc>
      </w:tr>
      <w:tr w:rsidR="00C6255A" w:rsidRPr="00375B32" w14:paraId="63E79AAC" w14:textId="77777777" w:rsidTr="004D2EB8">
        <w:trPr>
          <w:trHeight w:val="347"/>
        </w:trPr>
        <w:tc>
          <w:tcPr>
            <w:tcW w:w="5130" w:type="dxa"/>
            <w:shd w:val="clear" w:color="auto" w:fill="auto"/>
          </w:tcPr>
          <w:p w14:paraId="4F6975D5" w14:textId="77777777" w:rsidR="00C6255A" w:rsidRPr="00375B32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8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404D" w14:textId="77777777" w:rsidR="00C6255A" w:rsidRPr="000928AE" w:rsidRDefault="004D2EB8" w:rsidP="00C6255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EB8">
              <w:rPr>
                <w:rFonts w:ascii="Angsana New" w:hAnsi="Angsana New"/>
                <w:sz w:val="30"/>
                <w:szCs w:val="30"/>
              </w:rPr>
              <w:t xml:space="preserve">482,064.74 </w:t>
            </w:r>
            <w:r w:rsidR="00C6255A" w:rsidRPr="0060514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8" w:type="dxa"/>
          </w:tcPr>
          <w:p w14:paraId="1EE18E3C" w14:textId="77777777" w:rsidR="00C6255A" w:rsidRPr="00375B32" w:rsidRDefault="00C6255A" w:rsidP="00C6255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E1A597B" w14:textId="77777777" w:rsidR="00C6255A" w:rsidRPr="000928AE" w:rsidRDefault="00C6255A" w:rsidP="00C6255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514F">
              <w:rPr>
                <w:rFonts w:ascii="Angsana New" w:hAnsi="Angsana New"/>
                <w:sz w:val="30"/>
                <w:szCs w:val="30"/>
              </w:rPr>
              <w:t xml:space="preserve">411,194.95 </w:t>
            </w:r>
          </w:p>
        </w:tc>
      </w:tr>
      <w:tr w:rsidR="00C6255A" w:rsidRPr="00375B32" w14:paraId="4A5D439D" w14:textId="77777777" w:rsidTr="004D2EB8">
        <w:trPr>
          <w:trHeight w:val="347"/>
        </w:trPr>
        <w:tc>
          <w:tcPr>
            <w:tcW w:w="5130" w:type="dxa"/>
            <w:shd w:val="clear" w:color="auto" w:fill="auto"/>
          </w:tcPr>
          <w:p w14:paraId="4725B444" w14:textId="77777777" w:rsidR="00C6255A" w:rsidRPr="00375B32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81713E" w14:textId="77777777" w:rsidR="00C6255A" w:rsidRPr="00375B32" w:rsidRDefault="004D2EB8" w:rsidP="00C6255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2EB8">
              <w:rPr>
                <w:rFonts w:ascii="Angsana New" w:hAnsi="Angsana New"/>
                <w:sz w:val="30"/>
                <w:szCs w:val="30"/>
              </w:rPr>
              <w:t>60,623.50</w:t>
            </w:r>
          </w:p>
        </w:tc>
        <w:tc>
          <w:tcPr>
            <w:tcW w:w="238" w:type="dxa"/>
          </w:tcPr>
          <w:p w14:paraId="5CE21783" w14:textId="77777777" w:rsidR="00C6255A" w:rsidRPr="00375B32" w:rsidRDefault="00C6255A" w:rsidP="00C6255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8ACDB12" w14:textId="77777777" w:rsidR="00C6255A" w:rsidRPr="00375B32" w:rsidRDefault="00C6255A" w:rsidP="00C6255A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514F">
              <w:rPr>
                <w:rFonts w:ascii="Angsana New" w:hAnsi="Angsana New"/>
                <w:sz w:val="30"/>
                <w:szCs w:val="30"/>
              </w:rPr>
              <w:t xml:space="preserve">54,039.02 </w:t>
            </w:r>
          </w:p>
        </w:tc>
      </w:tr>
      <w:tr w:rsidR="00C6255A" w:rsidRPr="00375B32" w14:paraId="0DA6B659" w14:textId="77777777" w:rsidTr="004D2EB8">
        <w:trPr>
          <w:trHeight w:val="347"/>
        </w:trPr>
        <w:tc>
          <w:tcPr>
            <w:tcW w:w="5130" w:type="dxa"/>
            <w:shd w:val="clear" w:color="auto" w:fill="auto"/>
          </w:tcPr>
          <w:p w14:paraId="76F7C476" w14:textId="77777777" w:rsidR="00C6255A" w:rsidRPr="00A11D1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38C853" w14:textId="77777777" w:rsidR="00C6255A" w:rsidRPr="0060514F" w:rsidRDefault="004D2EB8" w:rsidP="00C6255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EB8">
              <w:rPr>
                <w:rFonts w:ascii="Angsana New" w:hAnsi="Angsana New"/>
                <w:b/>
                <w:bCs/>
                <w:sz w:val="30"/>
                <w:szCs w:val="30"/>
              </w:rPr>
              <w:t>542,688.24</w:t>
            </w:r>
          </w:p>
        </w:tc>
        <w:tc>
          <w:tcPr>
            <w:tcW w:w="238" w:type="dxa"/>
          </w:tcPr>
          <w:p w14:paraId="0F69C989" w14:textId="77777777" w:rsidR="00C6255A" w:rsidRPr="000928AE" w:rsidRDefault="00C6255A" w:rsidP="00C6255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6534C7" w14:textId="77777777" w:rsidR="00C6255A" w:rsidRPr="000928AE" w:rsidRDefault="00C6255A" w:rsidP="00C6255A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514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465,233.97 </w:t>
            </w:r>
          </w:p>
        </w:tc>
      </w:tr>
      <w:tr w:rsidR="00650A11" w:rsidRPr="00375B32" w14:paraId="273DA6C5" w14:textId="77777777" w:rsidTr="004D2EB8">
        <w:trPr>
          <w:trHeight w:val="347"/>
        </w:trPr>
        <w:tc>
          <w:tcPr>
            <w:tcW w:w="5130" w:type="dxa"/>
            <w:shd w:val="clear" w:color="auto" w:fill="auto"/>
          </w:tcPr>
          <w:p w14:paraId="4FAE3811" w14:textId="77777777" w:rsidR="00650A11" w:rsidRPr="00650A11" w:rsidRDefault="00650A11" w:rsidP="002620DF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C625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A9C5CE" w14:textId="77777777" w:rsidR="00650A11" w:rsidRPr="007E0598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11663AD" w14:textId="77777777" w:rsidR="00650A11" w:rsidRPr="00A11D1E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42FAB6A5" w14:textId="77777777" w:rsidR="00650A11" w:rsidRPr="00B754D9" w:rsidRDefault="00650A11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039" w:rsidRPr="00375B32" w14:paraId="0EB27837" w14:textId="77777777" w:rsidTr="004D2EB8">
        <w:tc>
          <w:tcPr>
            <w:tcW w:w="5130" w:type="dxa"/>
            <w:shd w:val="clear" w:color="auto" w:fill="auto"/>
          </w:tcPr>
          <w:p w14:paraId="03338A58" w14:textId="77777777" w:rsidR="00D01039" w:rsidRPr="00375B32" w:rsidRDefault="00D01039" w:rsidP="00D01039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39" w:type="dxa"/>
            <w:shd w:val="clear" w:color="auto" w:fill="auto"/>
          </w:tcPr>
          <w:p w14:paraId="6B4EFCFA" w14:textId="77777777" w:rsidR="00D01039" w:rsidRPr="00C05C65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4BE6B4" w14:textId="77777777" w:rsidR="00D01039" w:rsidRPr="00375B32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ADE56BE" w14:textId="77777777" w:rsidR="00D01039" w:rsidRPr="00C05C65" w:rsidRDefault="00D01039" w:rsidP="00D01039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8AE" w:rsidRPr="00375B32" w14:paraId="22D86163" w14:textId="77777777" w:rsidTr="003E36AE">
        <w:tc>
          <w:tcPr>
            <w:tcW w:w="5130" w:type="dxa"/>
            <w:shd w:val="clear" w:color="auto" w:fill="auto"/>
          </w:tcPr>
          <w:p w14:paraId="6FBA8A81" w14:textId="77777777" w:rsidR="000928AE" w:rsidRPr="00375B32" w:rsidRDefault="000928AE" w:rsidP="000928AE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375B32">
              <w:rPr>
                <w:rFonts w:ascii="Angsana New" w:hAnsi="Angsana New"/>
                <w:sz w:val="30"/>
                <w:szCs w:val="30"/>
              </w:rPr>
              <w:t>1</w:t>
            </w: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25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62605D5D" w14:textId="77777777"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5EAA535" w14:textId="77777777" w:rsidR="000928AE" w:rsidRPr="00375B32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5D0B5BA" w14:textId="77777777" w:rsidR="000928AE" w:rsidRPr="00375B32" w:rsidRDefault="00C6255A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255A">
              <w:rPr>
                <w:rFonts w:ascii="Angsana New" w:hAnsi="Angsana New"/>
                <w:sz w:val="30"/>
                <w:szCs w:val="30"/>
              </w:rPr>
              <w:t>14,951,750.00</w:t>
            </w:r>
          </w:p>
        </w:tc>
      </w:tr>
      <w:tr w:rsidR="002566F7" w:rsidRPr="00375B32" w14:paraId="009D1977" w14:textId="77777777" w:rsidTr="00DB48BB">
        <w:tc>
          <w:tcPr>
            <w:tcW w:w="5130" w:type="dxa"/>
            <w:shd w:val="clear" w:color="auto" w:fill="auto"/>
          </w:tcPr>
          <w:p w14:paraId="621CCB02" w14:textId="77777777" w:rsidR="002566F7" w:rsidRPr="00375B32" w:rsidRDefault="002566F7" w:rsidP="002566F7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39" w:type="dxa"/>
            <w:shd w:val="clear" w:color="auto" w:fill="auto"/>
            <w:vAlign w:val="bottom"/>
          </w:tcPr>
          <w:p w14:paraId="05A506D6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70403EE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017802D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6F7">
              <w:rPr>
                <w:rFonts w:ascii="Angsana New" w:hAnsi="Angsana New"/>
                <w:sz w:val="30"/>
                <w:szCs w:val="30"/>
              </w:rPr>
              <w:t xml:space="preserve">482,064.74  </w:t>
            </w:r>
          </w:p>
        </w:tc>
      </w:tr>
      <w:tr w:rsidR="002566F7" w:rsidRPr="00375B32" w14:paraId="5B31891B" w14:textId="77777777" w:rsidTr="00DB48BB">
        <w:tc>
          <w:tcPr>
            <w:tcW w:w="5130" w:type="dxa"/>
            <w:shd w:val="clear" w:color="auto" w:fill="auto"/>
          </w:tcPr>
          <w:p w14:paraId="25E698EA" w14:textId="77777777" w:rsidR="002566F7" w:rsidRPr="00375B32" w:rsidRDefault="002566F7" w:rsidP="002566F7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39" w:type="dxa"/>
            <w:shd w:val="clear" w:color="auto" w:fill="auto"/>
            <w:vAlign w:val="bottom"/>
          </w:tcPr>
          <w:p w14:paraId="1A8502B5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C5937C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5B7E74E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6F7">
              <w:rPr>
                <w:rFonts w:ascii="Angsana New" w:hAnsi="Angsana New"/>
                <w:sz w:val="30"/>
                <w:szCs w:val="30"/>
              </w:rPr>
              <w:t>60,623.50</w:t>
            </w:r>
          </w:p>
        </w:tc>
      </w:tr>
      <w:tr w:rsidR="004D2EB8" w:rsidRPr="00375B32" w14:paraId="680A00C7" w14:textId="77777777" w:rsidTr="00DB48BB">
        <w:tc>
          <w:tcPr>
            <w:tcW w:w="5130" w:type="dxa"/>
            <w:shd w:val="clear" w:color="auto" w:fill="auto"/>
          </w:tcPr>
          <w:p w14:paraId="1665AE9F" w14:textId="77777777" w:rsidR="004D2EB8" w:rsidRPr="00375B32" w:rsidRDefault="004D2EB8" w:rsidP="0063553E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EB8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31 มีนาคม 2564</w:t>
            </w:r>
          </w:p>
        </w:tc>
        <w:tc>
          <w:tcPr>
            <w:tcW w:w="1839" w:type="dxa"/>
            <w:shd w:val="clear" w:color="auto" w:fill="auto"/>
            <w:vAlign w:val="bottom"/>
          </w:tcPr>
          <w:p w14:paraId="55E8CD1F" w14:textId="77777777" w:rsidR="004D2EB8" w:rsidRPr="00375B32" w:rsidRDefault="004D2EB8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F12036A" w14:textId="77777777" w:rsidR="004D2EB8" w:rsidRPr="00375B32" w:rsidRDefault="004D2EB8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9DB97" w14:textId="77777777" w:rsidR="004D2EB8" w:rsidRPr="00375B32" w:rsidRDefault="002566F7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6F7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2566F7">
              <w:rPr>
                <w:rFonts w:ascii="Angsana New" w:hAnsi="Angsana New"/>
                <w:sz w:val="30"/>
                <w:szCs w:val="30"/>
              </w:rPr>
              <w:t>,</w:t>
            </w:r>
            <w:r w:rsidRPr="002566F7">
              <w:rPr>
                <w:rFonts w:ascii="Angsana New" w:hAnsi="Angsana New"/>
                <w:sz w:val="30"/>
                <w:szCs w:val="30"/>
                <w:cs/>
              </w:rPr>
              <w:t>494</w:t>
            </w:r>
            <w:r w:rsidRPr="002566F7">
              <w:rPr>
                <w:rFonts w:ascii="Angsana New" w:hAnsi="Angsana New"/>
                <w:sz w:val="30"/>
                <w:szCs w:val="30"/>
              </w:rPr>
              <w:t>,</w:t>
            </w:r>
            <w:r w:rsidRPr="002566F7">
              <w:rPr>
                <w:rFonts w:ascii="Angsana New" w:hAnsi="Angsana New"/>
                <w:sz w:val="30"/>
                <w:szCs w:val="30"/>
                <w:cs/>
              </w:rPr>
              <w:t>438.24</w:t>
            </w:r>
          </w:p>
        </w:tc>
      </w:tr>
      <w:tr w:rsidR="004D2EB8" w:rsidRPr="00375B32" w14:paraId="2F388CEE" w14:textId="77777777" w:rsidTr="004D2EB8">
        <w:tc>
          <w:tcPr>
            <w:tcW w:w="5130" w:type="dxa"/>
            <w:shd w:val="clear" w:color="auto" w:fill="auto"/>
          </w:tcPr>
          <w:p w14:paraId="62CCB2B9" w14:textId="77777777" w:rsidR="004D2EB8" w:rsidRPr="00375B32" w:rsidRDefault="004D2EB8" w:rsidP="0063553E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EB8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39" w:type="dxa"/>
            <w:shd w:val="clear" w:color="auto" w:fill="auto"/>
            <w:vAlign w:val="bottom"/>
          </w:tcPr>
          <w:p w14:paraId="61F15AA4" w14:textId="77777777" w:rsidR="004D2EB8" w:rsidRPr="00375B32" w:rsidRDefault="004D2EB8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2F33F4" w14:textId="77777777" w:rsidR="004D2EB8" w:rsidRPr="00375B32" w:rsidRDefault="004D2EB8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E8BA1C" w14:textId="77777777" w:rsidR="004D2EB8" w:rsidRPr="00375B32" w:rsidRDefault="002566F7" w:rsidP="0063553E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566F7">
              <w:rPr>
                <w:rFonts w:ascii="Angsana New" w:hAnsi="Angsana New"/>
                <w:sz w:val="30"/>
                <w:szCs w:val="30"/>
                <w:cs/>
              </w:rPr>
              <w:t>638</w:t>
            </w:r>
            <w:r w:rsidRPr="002566F7">
              <w:rPr>
                <w:rFonts w:ascii="Angsana New" w:hAnsi="Angsana New"/>
                <w:sz w:val="30"/>
                <w:szCs w:val="30"/>
              </w:rPr>
              <w:t>,</w:t>
            </w:r>
            <w:r w:rsidRPr="002566F7">
              <w:rPr>
                <w:rFonts w:ascii="Angsana New" w:hAnsi="Angsana New"/>
                <w:sz w:val="30"/>
                <w:szCs w:val="30"/>
                <w:cs/>
              </w:rPr>
              <w:t>095.99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928AE" w:rsidRPr="00512829" w14:paraId="49AC0144" w14:textId="77777777" w:rsidTr="004D2EB8">
        <w:tc>
          <w:tcPr>
            <w:tcW w:w="5130" w:type="dxa"/>
            <w:shd w:val="clear" w:color="auto" w:fill="auto"/>
          </w:tcPr>
          <w:p w14:paraId="27835F41" w14:textId="77777777" w:rsidR="000928AE" w:rsidRPr="00A11D1E" w:rsidRDefault="004D2EB8" w:rsidP="000928AE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75E9FD74" w14:textId="77777777" w:rsidR="000928AE" w:rsidRPr="00A11D1E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CAD37DD" w14:textId="77777777" w:rsidR="000928AE" w:rsidRPr="00A11D1E" w:rsidRDefault="000928AE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44E258" w14:textId="77777777" w:rsidR="000928AE" w:rsidRPr="0060514F" w:rsidRDefault="002566F7" w:rsidP="000928AE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6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Pr="002566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856</w:t>
            </w:r>
            <w:r w:rsidRPr="002566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342.25</w:t>
            </w:r>
          </w:p>
        </w:tc>
      </w:tr>
    </w:tbl>
    <w:p w14:paraId="66B9697D" w14:textId="77777777" w:rsidR="005D26DC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7210CDCD" w14:textId="77777777" w:rsidR="000C30D0" w:rsidRDefault="000C30D0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tbl>
      <w:tblPr>
        <w:tblW w:w="9097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5130"/>
        <w:gridCol w:w="1841"/>
        <w:gridCol w:w="236"/>
        <w:gridCol w:w="1890"/>
      </w:tblGrid>
      <w:tr w:rsidR="005D26DC" w:rsidRPr="00375B32" w14:paraId="019383A6" w14:textId="77777777" w:rsidTr="004D2EB8">
        <w:tc>
          <w:tcPr>
            <w:tcW w:w="5130" w:type="dxa"/>
            <w:vAlign w:val="bottom"/>
          </w:tcPr>
          <w:p w14:paraId="09B4392C" w14:textId="77777777" w:rsidR="005D26DC" w:rsidRPr="00375B32" w:rsidRDefault="005D26DC" w:rsidP="00AD3871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>ค่าใช้จ่ายโครงการผลประโยชน์ที่กำหนดไว้</w:t>
            </w:r>
          </w:p>
        </w:tc>
        <w:tc>
          <w:tcPr>
            <w:tcW w:w="3967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6201FEA9" w14:textId="77777777"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375B3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หน่วย:บาท)</w:t>
            </w:r>
          </w:p>
        </w:tc>
      </w:tr>
      <w:tr w:rsidR="005D26DC" w:rsidRPr="00375B32" w14:paraId="2CD203AE" w14:textId="77777777" w:rsidTr="004D2EB8">
        <w:tc>
          <w:tcPr>
            <w:tcW w:w="5130" w:type="dxa"/>
            <w:vAlign w:val="bottom"/>
          </w:tcPr>
          <w:p w14:paraId="132E1A26" w14:textId="77777777" w:rsidR="005D26DC" w:rsidRPr="00375B32" w:rsidRDefault="005D26DC" w:rsidP="00AD3871">
            <w:pPr>
              <w:widowControl w:val="0"/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967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6AADE90A" w14:textId="77777777" w:rsidR="005D26DC" w:rsidRPr="00375B32" w:rsidRDefault="005D26DC" w:rsidP="00AD3871">
            <w:pPr>
              <w:widowControl w:val="0"/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DC" w:rsidRPr="00375B32" w14:paraId="6CF6FCB4" w14:textId="77777777" w:rsidTr="004D2EB8">
        <w:tc>
          <w:tcPr>
            <w:tcW w:w="5130" w:type="dxa"/>
            <w:vAlign w:val="bottom"/>
          </w:tcPr>
          <w:p w14:paraId="0FE400AE" w14:textId="77777777" w:rsidR="005D26DC" w:rsidRPr="00375B32" w:rsidRDefault="005D26DC" w:rsidP="00AD3871">
            <w:pPr>
              <w:widowControl w:val="0"/>
              <w:tabs>
                <w:tab w:val="left" w:pos="4597"/>
              </w:tabs>
              <w:snapToGrid w:val="0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FADE37" w14:textId="77777777" w:rsidR="005D26DC" w:rsidRPr="00645FA4" w:rsidRDefault="005D26D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</w:t>
            </w:r>
            <w:r w:rsidR="00C6255A">
              <w:rPr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2BB701" w14:textId="77777777" w:rsidR="005D26DC" w:rsidRPr="00512829" w:rsidRDefault="005D26DC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185EBB" w14:textId="77777777" w:rsidR="005D26DC" w:rsidRPr="00512829" w:rsidRDefault="00C6255A" w:rsidP="00AD3871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</w:p>
        </w:tc>
      </w:tr>
      <w:tr w:rsidR="002566F7" w:rsidRPr="00375B32" w14:paraId="23D465E9" w14:textId="77777777" w:rsidTr="003A5955">
        <w:trPr>
          <w:trHeight w:val="347"/>
        </w:trPr>
        <w:tc>
          <w:tcPr>
            <w:tcW w:w="5130" w:type="dxa"/>
            <w:shd w:val="clear" w:color="auto" w:fill="auto"/>
          </w:tcPr>
          <w:p w14:paraId="5A497E40" w14:textId="77777777" w:rsidR="002566F7" w:rsidRPr="00375B32" w:rsidRDefault="002566F7" w:rsidP="002566F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</w:p>
        </w:tc>
        <w:tc>
          <w:tcPr>
            <w:tcW w:w="18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7D36A4" w14:textId="77777777" w:rsidR="002566F7" w:rsidRPr="00806C28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66F7">
              <w:rPr>
                <w:rFonts w:ascii="Angsana New" w:hAnsi="Angsana New"/>
                <w:sz w:val="30"/>
                <w:szCs w:val="30"/>
                <w:lang w:val="en-US"/>
              </w:rPr>
              <w:t xml:space="preserve">482,064.74  </w:t>
            </w:r>
          </w:p>
        </w:tc>
        <w:tc>
          <w:tcPr>
            <w:tcW w:w="236" w:type="dxa"/>
          </w:tcPr>
          <w:p w14:paraId="6EA5FFCD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71534D96" w14:textId="77777777" w:rsidR="002566F7" w:rsidRPr="00806C28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553E">
              <w:rPr>
                <w:rFonts w:ascii="Angsana New" w:hAnsi="Angsana New"/>
                <w:sz w:val="30"/>
                <w:szCs w:val="30"/>
                <w:cs/>
                <w:lang w:val="en-US"/>
              </w:rPr>
              <w:t>407</w:t>
            </w:r>
            <w:r w:rsidRPr="0063553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553E">
              <w:rPr>
                <w:rFonts w:ascii="Angsana New" w:hAnsi="Angsana New"/>
                <w:sz w:val="30"/>
                <w:szCs w:val="30"/>
                <w:cs/>
                <w:lang w:val="en-US"/>
              </w:rPr>
              <w:t>043.22</w:t>
            </w:r>
          </w:p>
        </w:tc>
      </w:tr>
      <w:tr w:rsidR="002566F7" w:rsidRPr="00375B32" w14:paraId="601E8960" w14:textId="77777777" w:rsidTr="003A5955">
        <w:trPr>
          <w:trHeight w:val="347"/>
        </w:trPr>
        <w:tc>
          <w:tcPr>
            <w:tcW w:w="5130" w:type="dxa"/>
            <w:shd w:val="clear" w:color="auto" w:fill="auto"/>
          </w:tcPr>
          <w:p w14:paraId="26565D35" w14:textId="77777777" w:rsidR="002566F7" w:rsidRPr="00375B32" w:rsidRDefault="002566F7" w:rsidP="002566F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41" w:type="dxa"/>
            <w:tcBorders>
              <w:left w:val="nil"/>
              <w:right w:val="nil"/>
            </w:tcBorders>
            <w:shd w:val="clear" w:color="auto" w:fill="auto"/>
          </w:tcPr>
          <w:p w14:paraId="5A42919E" w14:textId="77777777" w:rsidR="002566F7" w:rsidRPr="002566F7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566F7">
              <w:rPr>
                <w:rFonts w:ascii="Angsana New" w:hAnsi="Angsana New"/>
                <w:sz w:val="30"/>
                <w:szCs w:val="30"/>
                <w:lang w:val="en-US"/>
              </w:rPr>
              <w:t>60,623.50</w:t>
            </w:r>
          </w:p>
        </w:tc>
        <w:tc>
          <w:tcPr>
            <w:tcW w:w="236" w:type="dxa"/>
          </w:tcPr>
          <w:p w14:paraId="46D952A9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1A44E554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553E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63553E">
              <w:rPr>
                <w:rFonts w:ascii="Angsana New" w:hAnsi="Angsana New"/>
                <w:sz w:val="30"/>
                <w:szCs w:val="30"/>
              </w:rPr>
              <w:t>,</w:t>
            </w:r>
            <w:r w:rsidRPr="0063553E">
              <w:rPr>
                <w:rFonts w:ascii="Angsana New" w:hAnsi="Angsana New"/>
                <w:sz w:val="30"/>
                <w:szCs w:val="30"/>
                <w:cs/>
              </w:rPr>
              <w:t>458.01</w:t>
            </w:r>
          </w:p>
        </w:tc>
      </w:tr>
      <w:tr w:rsidR="002566F7" w:rsidRPr="00375B32" w14:paraId="1F3C8831" w14:textId="77777777" w:rsidTr="004D2EB8">
        <w:trPr>
          <w:trHeight w:val="347"/>
        </w:trPr>
        <w:tc>
          <w:tcPr>
            <w:tcW w:w="5130" w:type="dxa"/>
            <w:shd w:val="clear" w:color="auto" w:fill="auto"/>
          </w:tcPr>
          <w:p w14:paraId="0E891B1E" w14:textId="77777777" w:rsidR="002566F7" w:rsidRPr="00A11D1E" w:rsidRDefault="002566F7" w:rsidP="002566F7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E20F50" w14:textId="77777777" w:rsidR="002566F7" w:rsidRPr="00A11D1E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EB8">
              <w:rPr>
                <w:rFonts w:ascii="Angsana New" w:hAnsi="Angsana New"/>
                <w:b/>
                <w:bCs/>
                <w:sz w:val="30"/>
                <w:szCs w:val="30"/>
              </w:rPr>
              <w:t>542,688.24</w:t>
            </w:r>
          </w:p>
        </w:tc>
        <w:tc>
          <w:tcPr>
            <w:tcW w:w="236" w:type="dxa"/>
          </w:tcPr>
          <w:p w14:paraId="4772397E" w14:textId="77777777" w:rsidR="002566F7" w:rsidRPr="00A11D1E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1470EB" w14:textId="77777777" w:rsidR="002566F7" w:rsidRPr="00A11D1E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5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460</w:t>
            </w:r>
            <w:r w:rsidRPr="006355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5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501.23</w:t>
            </w:r>
          </w:p>
        </w:tc>
      </w:tr>
      <w:tr w:rsidR="005D26DC" w:rsidRPr="00375B32" w14:paraId="37359832" w14:textId="77777777" w:rsidTr="004D2EB8">
        <w:trPr>
          <w:trHeight w:val="347"/>
        </w:trPr>
        <w:tc>
          <w:tcPr>
            <w:tcW w:w="5130" w:type="dxa"/>
            <w:shd w:val="clear" w:color="auto" w:fill="auto"/>
          </w:tcPr>
          <w:p w14:paraId="704188B4" w14:textId="77777777" w:rsidR="005D26DC" w:rsidRPr="00650A11" w:rsidRDefault="005D26DC" w:rsidP="00AD3871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C625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26577B" w14:textId="77777777" w:rsidR="005D26DC" w:rsidRPr="007E0598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2F6C759" w14:textId="77777777" w:rsidR="005D26DC" w:rsidRPr="00A11D1E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304A8DFB" w14:textId="77777777" w:rsidR="005D26DC" w:rsidRPr="00B754D9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D26DC" w:rsidRPr="00375B32" w14:paraId="22613650" w14:textId="77777777" w:rsidTr="004D2EB8">
        <w:tc>
          <w:tcPr>
            <w:tcW w:w="5130" w:type="dxa"/>
            <w:shd w:val="clear" w:color="auto" w:fill="auto"/>
          </w:tcPr>
          <w:p w14:paraId="1E1C90FB" w14:textId="77777777" w:rsidR="005D26DC" w:rsidRPr="00375B32" w:rsidRDefault="005D26DC" w:rsidP="00AD3871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การเปลี่ยนแปลงในมูลค่าปัจจุบันของภาระผูกพัน </w:t>
            </w:r>
          </w:p>
        </w:tc>
        <w:tc>
          <w:tcPr>
            <w:tcW w:w="1841" w:type="dxa"/>
            <w:shd w:val="clear" w:color="auto" w:fill="auto"/>
          </w:tcPr>
          <w:p w14:paraId="48F2A65B" w14:textId="77777777" w:rsidR="005D26DC" w:rsidRPr="00C05C65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E4BB3D" w14:textId="77777777"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EFE642" w14:textId="77777777" w:rsidR="005D26DC" w:rsidRPr="00C05C65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26DC" w:rsidRPr="00375B32" w14:paraId="13859F59" w14:textId="77777777" w:rsidTr="004D2EB8">
        <w:tc>
          <w:tcPr>
            <w:tcW w:w="5130" w:type="dxa"/>
            <w:shd w:val="clear" w:color="auto" w:fill="auto"/>
          </w:tcPr>
          <w:p w14:paraId="066D67B8" w14:textId="77777777" w:rsidR="005D26DC" w:rsidRPr="00375B32" w:rsidRDefault="005D26DC" w:rsidP="00AD3871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ภาระผูกพันผลประโยชน์พนักงาน ณ วันที่ </w:t>
            </w:r>
            <w:r w:rsidRPr="00375B32">
              <w:rPr>
                <w:rFonts w:ascii="Angsana New" w:hAnsi="Angsana New"/>
                <w:sz w:val="30"/>
                <w:szCs w:val="30"/>
              </w:rPr>
              <w:t>1</w:t>
            </w:r>
            <w:r w:rsidRPr="00375B3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625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2E30AA5A" w14:textId="77777777"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04147E" w14:textId="77777777" w:rsidR="005D26DC" w:rsidRPr="00375B32" w:rsidRDefault="005D26DC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392D86C" w14:textId="77777777" w:rsidR="005D26DC" w:rsidRPr="00375B32" w:rsidRDefault="00C6255A" w:rsidP="00AD3871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6255A">
              <w:rPr>
                <w:rFonts w:ascii="Angsana New" w:hAnsi="Angsana New"/>
                <w:sz w:val="30"/>
                <w:szCs w:val="30"/>
              </w:rPr>
              <w:t>14,951,750.00</w:t>
            </w:r>
          </w:p>
        </w:tc>
      </w:tr>
      <w:tr w:rsidR="002566F7" w:rsidRPr="00375B32" w14:paraId="4A09FDDF" w14:textId="77777777" w:rsidTr="00DB48BB">
        <w:tc>
          <w:tcPr>
            <w:tcW w:w="5130" w:type="dxa"/>
            <w:shd w:val="clear" w:color="auto" w:fill="auto"/>
          </w:tcPr>
          <w:p w14:paraId="083ED355" w14:textId="77777777" w:rsidR="002566F7" w:rsidRPr="00375B32" w:rsidRDefault="002566F7" w:rsidP="002566F7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ต้นทุนบริการงวดปัจจุบัน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6D3E079E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72AE3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0F53549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6F7">
              <w:rPr>
                <w:rFonts w:ascii="Angsana New" w:hAnsi="Angsana New"/>
                <w:sz w:val="30"/>
                <w:szCs w:val="30"/>
              </w:rPr>
              <w:t xml:space="preserve">482,064.74  </w:t>
            </w:r>
          </w:p>
        </w:tc>
      </w:tr>
      <w:tr w:rsidR="002566F7" w:rsidRPr="00375B32" w14:paraId="63E767E8" w14:textId="77777777" w:rsidTr="00DB48BB">
        <w:tc>
          <w:tcPr>
            <w:tcW w:w="5130" w:type="dxa"/>
            <w:shd w:val="clear" w:color="auto" w:fill="auto"/>
          </w:tcPr>
          <w:p w14:paraId="7C5D315E" w14:textId="77777777" w:rsidR="002566F7" w:rsidRPr="00375B32" w:rsidRDefault="002566F7" w:rsidP="002566F7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  <w:r w:rsidRPr="00375B3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1E3BEFCB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6AEFF8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D850A43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6F7">
              <w:rPr>
                <w:rFonts w:ascii="Angsana New" w:hAnsi="Angsana New"/>
                <w:sz w:val="30"/>
                <w:szCs w:val="30"/>
              </w:rPr>
              <w:t>60,623.50</w:t>
            </w:r>
          </w:p>
        </w:tc>
      </w:tr>
      <w:tr w:rsidR="002566F7" w:rsidRPr="00375B32" w14:paraId="011F5F65" w14:textId="77777777" w:rsidTr="00DB48BB">
        <w:tc>
          <w:tcPr>
            <w:tcW w:w="5130" w:type="dxa"/>
            <w:shd w:val="clear" w:color="auto" w:fill="auto"/>
          </w:tcPr>
          <w:p w14:paraId="3F8A18A1" w14:textId="77777777" w:rsidR="002566F7" w:rsidRPr="00375B32" w:rsidRDefault="002566F7" w:rsidP="002566F7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EB8">
              <w:rPr>
                <w:rFonts w:ascii="Angsana New" w:hAnsi="Angsana New"/>
                <w:sz w:val="30"/>
                <w:szCs w:val="30"/>
                <w:cs/>
              </w:rPr>
              <w:t>ยอดคงเหลือ ณ วันที่ 31 มีนาคม 2564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2FDFC12A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23895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17B2E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566F7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2566F7">
              <w:rPr>
                <w:rFonts w:ascii="Angsana New" w:hAnsi="Angsana New"/>
                <w:sz w:val="30"/>
                <w:szCs w:val="30"/>
              </w:rPr>
              <w:t>,</w:t>
            </w:r>
            <w:r w:rsidRPr="002566F7">
              <w:rPr>
                <w:rFonts w:ascii="Angsana New" w:hAnsi="Angsana New"/>
                <w:sz w:val="30"/>
                <w:szCs w:val="30"/>
                <w:cs/>
              </w:rPr>
              <w:t>494</w:t>
            </w:r>
            <w:r w:rsidRPr="002566F7">
              <w:rPr>
                <w:rFonts w:ascii="Angsana New" w:hAnsi="Angsana New"/>
                <w:sz w:val="30"/>
                <w:szCs w:val="30"/>
              </w:rPr>
              <w:t>,</w:t>
            </w:r>
            <w:r w:rsidRPr="002566F7">
              <w:rPr>
                <w:rFonts w:ascii="Angsana New" w:hAnsi="Angsana New"/>
                <w:sz w:val="30"/>
                <w:szCs w:val="30"/>
                <w:cs/>
              </w:rPr>
              <w:t>438.24</w:t>
            </w:r>
          </w:p>
        </w:tc>
      </w:tr>
      <w:tr w:rsidR="002566F7" w:rsidRPr="00375B32" w14:paraId="6A7B553E" w14:textId="77777777" w:rsidTr="003A5955">
        <w:tc>
          <w:tcPr>
            <w:tcW w:w="5130" w:type="dxa"/>
            <w:shd w:val="clear" w:color="auto" w:fill="auto"/>
          </w:tcPr>
          <w:p w14:paraId="2B9B4457" w14:textId="77777777" w:rsidR="002566F7" w:rsidRPr="00375B32" w:rsidRDefault="002566F7" w:rsidP="002566F7">
            <w:pPr>
              <w:tabs>
                <w:tab w:val="left" w:pos="0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EB8">
              <w:rPr>
                <w:rFonts w:ascii="Angsana New" w:hAnsi="Angsana New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41" w:type="dxa"/>
            <w:shd w:val="clear" w:color="auto" w:fill="auto"/>
            <w:vAlign w:val="bottom"/>
          </w:tcPr>
          <w:p w14:paraId="7E997C3E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405C88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D2AB554" w14:textId="77777777" w:rsidR="002566F7" w:rsidRPr="00375B32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566F7">
              <w:rPr>
                <w:rFonts w:ascii="Angsana New" w:hAnsi="Angsana New"/>
                <w:sz w:val="30"/>
                <w:szCs w:val="30"/>
                <w:cs/>
              </w:rPr>
              <w:t>638</w:t>
            </w:r>
            <w:r w:rsidRPr="002566F7">
              <w:rPr>
                <w:rFonts w:ascii="Angsana New" w:hAnsi="Angsana New"/>
                <w:sz w:val="30"/>
                <w:szCs w:val="30"/>
              </w:rPr>
              <w:t>,</w:t>
            </w:r>
            <w:r w:rsidRPr="002566F7">
              <w:rPr>
                <w:rFonts w:ascii="Angsana New" w:hAnsi="Angsana New"/>
                <w:sz w:val="30"/>
                <w:szCs w:val="30"/>
                <w:cs/>
              </w:rPr>
              <w:t>095.99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66F7" w:rsidRPr="00512829" w14:paraId="151A592D" w14:textId="77777777" w:rsidTr="004D2EB8">
        <w:trPr>
          <w:trHeight w:val="424"/>
        </w:trPr>
        <w:tc>
          <w:tcPr>
            <w:tcW w:w="5130" w:type="dxa"/>
            <w:shd w:val="clear" w:color="auto" w:fill="auto"/>
          </w:tcPr>
          <w:p w14:paraId="188223F0" w14:textId="77777777" w:rsidR="002566F7" w:rsidRPr="00A11D1E" w:rsidRDefault="002566F7" w:rsidP="002566F7">
            <w:pPr>
              <w:tabs>
                <w:tab w:val="left" w:pos="0"/>
                <w:tab w:val="left" w:pos="900"/>
                <w:tab w:val="left" w:pos="1440"/>
              </w:tabs>
              <w:spacing w:before="60" w:line="32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2E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 - สุทธิจากส่วนที่ถึงกำหนดชำระในหนึ่งปี</w:t>
            </w:r>
          </w:p>
        </w:tc>
        <w:tc>
          <w:tcPr>
            <w:tcW w:w="1841" w:type="dxa"/>
            <w:shd w:val="clear" w:color="auto" w:fill="auto"/>
            <w:vAlign w:val="center"/>
          </w:tcPr>
          <w:p w14:paraId="53A95DB1" w14:textId="77777777" w:rsidR="002566F7" w:rsidRPr="00A11D1E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7C2F49" w14:textId="77777777" w:rsidR="002566F7" w:rsidRPr="00A11D1E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2ED125" w14:textId="77777777" w:rsidR="002566F7" w:rsidRPr="00A11D1E" w:rsidRDefault="002566F7" w:rsidP="002566F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6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14</w:t>
            </w:r>
            <w:r w:rsidRPr="002566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856</w:t>
            </w:r>
            <w:r w:rsidRPr="002566F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566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342.25</w:t>
            </w:r>
          </w:p>
        </w:tc>
      </w:tr>
    </w:tbl>
    <w:p w14:paraId="2EDBDA02" w14:textId="77777777" w:rsidR="005D26DC" w:rsidRPr="00466E81" w:rsidRDefault="005D26DC" w:rsidP="00466E81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43473D38" w14:textId="77777777" w:rsidR="000C30D0" w:rsidRDefault="000C30D0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F04538E" w14:textId="77777777" w:rsidR="00E67044" w:rsidRDefault="00E67044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40629A2" w14:textId="77777777" w:rsidR="00E67044" w:rsidRDefault="00E67044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B77E46B" w14:textId="77777777" w:rsidR="000C30D0" w:rsidRDefault="000C30D0" w:rsidP="001F09CC">
      <w:pPr>
        <w:numPr>
          <w:ilvl w:val="0"/>
          <w:numId w:val="22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</w:t>
      </w:r>
      <w:r w:rsidRPr="00F06C1E">
        <w:rPr>
          <w:rFonts w:ascii="Angsana New" w:hAnsi="Angsana New"/>
          <w:b/>
          <w:bCs/>
          <w:sz w:val="30"/>
          <w:szCs w:val="30"/>
          <w:cs/>
        </w:rPr>
        <w:t>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4182E265" w14:textId="77777777" w:rsidR="00466E81" w:rsidRPr="00466E81" w:rsidRDefault="00466E81" w:rsidP="00466E8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466E81">
        <w:rPr>
          <w:rFonts w:ascii="Angsana New" w:hAnsi="Angsana New" w:hint="cs"/>
          <w:sz w:val="30"/>
          <w:szCs w:val="30"/>
          <w:cs/>
        </w:rPr>
        <w:t>ข้อสมมติฐานในการประมาณการตามหลักคณิตศาสตร์ประกันภัย</w:t>
      </w:r>
    </w:p>
    <w:tbl>
      <w:tblPr>
        <w:tblW w:w="855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4410"/>
        <w:gridCol w:w="1920"/>
        <w:gridCol w:w="242"/>
        <w:gridCol w:w="1978"/>
      </w:tblGrid>
      <w:tr w:rsidR="005D26DC" w:rsidRPr="00375B32" w14:paraId="3BD27726" w14:textId="77777777" w:rsidTr="000C30D0">
        <w:tc>
          <w:tcPr>
            <w:tcW w:w="4410" w:type="dxa"/>
          </w:tcPr>
          <w:p w14:paraId="55340A8A" w14:textId="77777777" w:rsidR="005D26DC" w:rsidRPr="00375B32" w:rsidRDefault="005D26DC" w:rsidP="00C05C65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8545C5" w14:textId="77777777" w:rsidR="005D26DC" w:rsidRPr="00C05C65" w:rsidRDefault="005D26DC" w:rsidP="00C05C65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6DC" w:rsidRPr="00375B32" w14:paraId="0C5DEADE" w14:textId="77777777" w:rsidTr="000C30D0">
        <w:tc>
          <w:tcPr>
            <w:tcW w:w="4410" w:type="dxa"/>
          </w:tcPr>
          <w:p w14:paraId="1431CBD1" w14:textId="77777777" w:rsidR="005D26DC" w:rsidRPr="00375B32" w:rsidRDefault="005D26DC" w:rsidP="005D26DC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4D0B0" w14:textId="77777777" w:rsidR="005D26DC" w:rsidRPr="00375B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C6255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17A6DFE2" w14:textId="77777777" w:rsidR="005D26DC" w:rsidRPr="00893632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7A2D0" w14:textId="77777777" w:rsidR="005D26DC" w:rsidRPr="00C05C65" w:rsidRDefault="005D26DC" w:rsidP="005D26DC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363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93632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93632">
              <w:rPr>
                <w:rFonts w:ascii="Angsana New" w:hAnsi="Angsana New"/>
                <w:sz w:val="30"/>
                <w:szCs w:val="30"/>
              </w:rPr>
              <w:t>256</w:t>
            </w:r>
            <w:r w:rsidR="00C6255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6255A" w:rsidRPr="00375B32" w14:paraId="047647EC" w14:textId="77777777" w:rsidTr="000C30D0">
        <w:tc>
          <w:tcPr>
            <w:tcW w:w="4410" w:type="dxa"/>
          </w:tcPr>
          <w:p w14:paraId="0A08104E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การเกษียณอายุ</w:t>
            </w:r>
          </w:p>
        </w:tc>
        <w:tc>
          <w:tcPr>
            <w:tcW w:w="1920" w:type="dxa"/>
            <w:tcBorders>
              <w:top w:val="single" w:sz="4" w:space="0" w:color="auto"/>
            </w:tcBorders>
            <w:shd w:val="clear" w:color="auto" w:fill="auto"/>
          </w:tcPr>
          <w:p w14:paraId="72664903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2" w:type="dxa"/>
            <w:shd w:val="clear" w:color="auto" w:fill="auto"/>
          </w:tcPr>
          <w:p w14:paraId="590BFFA2" w14:textId="77777777" w:rsidR="00C6255A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shd w:val="clear" w:color="auto" w:fill="auto"/>
          </w:tcPr>
          <w:p w14:paraId="3C5ADA52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C6255A" w:rsidRPr="00375B32" w14:paraId="391FA32D" w14:textId="77777777" w:rsidTr="000C30D0">
        <w:tc>
          <w:tcPr>
            <w:tcW w:w="4410" w:type="dxa"/>
          </w:tcPr>
          <w:p w14:paraId="48B1CAD4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920" w:type="dxa"/>
            <w:shd w:val="clear" w:color="auto" w:fill="auto"/>
          </w:tcPr>
          <w:p w14:paraId="67BEF34A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1.09 – 1.50</w:t>
            </w:r>
          </w:p>
        </w:tc>
        <w:tc>
          <w:tcPr>
            <w:tcW w:w="242" w:type="dxa"/>
            <w:shd w:val="clear" w:color="auto" w:fill="auto"/>
          </w:tcPr>
          <w:p w14:paraId="23885AA4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410A099D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1.09 – 1.50</w:t>
            </w:r>
          </w:p>
        </w:tc>
      </w:tr>
      <w:tr w:rsidR="00C6255A" w:rsidRPr="00375B32" w14:paraId="6D579CD2" w14:textId="77777777" w:rsidTr="000C30D0">
        <w:tc>
          <w:tcPr>
            <w:tcW w:w="4410" w:type="dxa"/>
          </w:tcPr>
          <w:p w14:paraId="0DC3D8B5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อัตราการเพิ่มของเงินเดือน</w:t>
            </w:r>
          </w:p>
        </w:tc>
        <w:tc>
          <w:tcPr>
            <w:tcW w:w="1920" w:type="dxa"/>
            <w:shd w:val="clear" w:color="auto" w:fill="auto"/>
          </w:tcPr>
          <w:p w14:paraId="2D5D45B0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  <w:tc>
          <w:tcPr>
            <w:tcW w:w="242" w:type="dxa"/>
            <w:shd w:val="clear" w:color="auto" w:fill="auto"/>
          </w:tcPr>
          <w:p w14:paraId="6E4731AC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3C49914A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5.02</w:t>
            </w:r>
          </w:p>
        </w:tc>
      </w:tr>
      <w:tr w:rsidR="00C6255A" w:rsidRPr="00375B32" w14:paraId="3DDE129F" w14:textId="77777777" w:rsidTr="000C30D0">
        <w:tc>
          <w:tcPr>
            <w:tcW w:w="4410" w:type="dxa"/>
          </w:tcPr>
          <w:p w14:paraId="5528156E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920" w:type="dxa"/>
            <w:shd w:val="clear" w:color="auto" w:fill="auto"/>
          </w:tcPr>
          <w:p w14:paraId="7DCB0196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  <w:tc>
          <w:tcPr>
            <w:tcW w:w="242" w:type="dxa"/>
            <w:shd w:val="clear" w:color="auto" w:fill="auto"/>
          </w:tcPr>
          <w:p w14:paraId="7008D585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1DF43D3D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310"/>
                <w:tab w:val="left" w:pos="2410"/>
              </w:tabs>
              <w:spacing w:before="60" w:line="320" w:lineRule="exact"/>
              <w:ind w:right="-57" w:firstLine="202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0 – 22</w:t>
            </w:r>
          </w:p>
        </w:tc>
      </w:tr>
      <w:tr w:rsidR="00C6255A" w:rsidRPr="00D933BE" w14:paraId="5E02F974" w14:textId="77777777" w:rsidTr="000C30D0">
        <w:tc>
          <w:tcPr>
            <w:tcW w:w="4410" w:type="dxa"/>
          </w:tcPr>
          <w:p w14:paraId="0B7D1FDA" w14:textId="77777777" w:rsidR="00C6255A" w:rsidRPr="00375B32" w:rsidRDefault="00C6255A" w:rsidP="00C6255A">
            <w:pPr>
              <w:tabs>
                <w:tab w:val="left" w:pos="207"/>
                <w:tab w:val="left" w:pos="900"/>
                <w:tab w:val="left" w:pos="1440"/>
                <w:tab w:val="left" w:pos="2410"/>
                <w:tab w:val="left" w:pos="5386"/>
              </w:tabs>
              <w:spacing w:before="60" w:line="320" w:lineRule="exact"/>
              <w:ind w:left="105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75B32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1920" w:type="dxa"/>
            <w:shd w:val="clear" w:color="auto" w:fill="auto"/>
          </w:tcPr>
          <w:p w14:paraId="5A3BA99D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42" w:type="dxa"/>
            <w:shd w:val="clear" w:color="auto" w:fill="auto"/>
          </w:tcPr>
          <w:p w14:paraId="3DE6C773" w14:textId="77777777" w:rsidR="00C6255A" w:rsidRPr="002B05DD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597E5154" w14:textId="77777777" w:rsidR="00C6255A" w:rsidRPr="00743DBE" w:rsidRDefault="00C6255A" w:rsidP="00C6255A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spacing w:before="60" w:line="320" w:lineRule="exact"/>
              <w:ind w:firstLine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E50A6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3328AD3C" w14:textId="77777777" w:rsidR="005B5F0B" w:rsidRDefault="005B5F0B" w:rsidP="005B5F0B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eastAsia="Batang" w:hAnsi="Angsana New"/>
          <w:b/>
          <w:bCs/>
          <w:sz w:val="30"/>
          <w:szCs w:val="30"/>
          <w:lang w:eastAsia="ko-KR"/>
        </w:rPr>
      </w:pPr>
    </w:p>
    <w:p w14:paraId="3A8AA553" w14:textId="77777777" w:rsidR="00A8454F" w:rsidRPr="0063553E" w:rsidRDefault="00C7442D" w:rsidP="001F09CC">
      <w:pPr>
        <w:numPr>
          <w:ilvl w:val="0"/>
          <w:numId w:val="22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553E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821505" w:rsidRPr="0063553E">
        <w:rPr>
          <w:rFonts w:ascii="Angsana New" w:hAnsi="Angsana New"/>
          <w:b/>
          <w:bCs/>
          <w:sz w:val="30"/>
          <w:szCs w:val="30"/>
          <w:cs/>
        </w:rPr>
        <w:t>สำรอง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ตามก</w:t>
      </w:r>
      <w:r w:rsidR="0012646A" w:rsidRPr="0063553E">
        <w:rPr>
          <w:rFonts w:ascii="Angsana New" w:hAnsi="Angsana New" w:hint="cs"/>
          <w:b/>
          <w:bCs/>
          <w:sz w:val="30"/>
          <w:szCs w:val="30"/>
          <w:cs/>
        </w:rPr>
        <w:t>ฎ</w:t>
      </w:r>
      <w:r w:rsidR="00EB3AA7" w:rsidRPr="0063553E">
        <w:rPr>
          <w:rFonts w:ascii="Angsana New" w:hAnsi="Angsana New" w:hint="cs"/>
          <w:b/>
          <w:bCs/>
          <w:sz w:val="30"/>
          <w:szCs w:val="30"/>
          <w:cs/>
        </w:rPr>
        <w:t>หมาย</w:t>
      </w:r>
    </w:p>
    <w:p w14:paraId="73F52269" w14:textId="77777777" w:rsidR="00A03D23" w:rsidRDefault="00775D86" w:rsidP="004E5A45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75D86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 พ.ศ. 2535 มาตรา 116 กลุ่มบริษัทจะต้องจัดสรรทุนสำรอง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1E361E5E" w14:textId="77777777" w:rsidR="00A8454F" w:rsidRPr="00A6604D" w:rsidRDefault="00A8454F" w:rsidP="003A304C">
      <w:pPr>
        <w:numPr>
          <w:ilvl w:val="0"/>
          <w:numId w:val="22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t>ส่วนงาน</w:t>
      </w:r>
      <w:r w:rsidR="00C65A40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1D37B851" w14:textId="77777777" w:rsidR="00EB3AA7" w:rsidRDefault="00B16618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  <w:cs/>
        </w:rPr>
        <w:t>คือกรรมการผู้จัดการของ</w:t>
      </w: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</w:p>
    <w:p w14:paraId="7DA6CFCB" w14:textId="77777777" w:rsidR="00EB3AA7" w:rsidRPr="00E45619" w:rsidRDefault="00B16618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>กลุ่ม</w:t>
      </w:r>
      <w:r w:rsidRPr="00494247">
        <w:rPr>
          <w:rFonts w:ascii="Angsana New" w:hAnsi="Angsana New"/>
          <w:sz w:val="30"/>
          <w:szCs w:val="30"/>
          <w:cs/>
        </w:rPr>
        <w:t>บริษัท ดำเนินธุรกิจหลักในส่วนงานดำเนินงานที่รายงานเพียงส่วนเดียว คือ ประกอบธุรกิจการผลิต และจำหน่ายอุปกรณ์ไฟฟ้า กราไฟต์โมลด์ ผงเชื่อมสายล่อฟ้าและสายดิน ซึ่งสินค้าไม่มีความแตกต่างกันในด้านการใช้เทคโนโลยีและกลยุทธ์ทางการตลาด ส่วนในการนำเสนอการจำแนกส่วนงานทางภูมิศาสตร์ รายได้ตามส่วนงานแยกตามเขตภูมิศาสตร์ได้กำหนดจากสถานที่ตั้งของลูกค้า คือ ในประเทศไทย และต่างประเทศ ดังนั้น รายได้ กำไร จึงจำแนกตามส่วนงานตามภูมิศาสตร์ แต่สินทรัพย์ โดยส่วนใหญ่ตามที่แสดงไว้ในงบการเงินจึงเกี่ยวข้องกับส่วนงานธุรกิจตามที่กล่าวไว้</w:t>
      </w:r>
    </w:p>
    <w:p w14:paraId="037E8CD2" w14:textId="77777777" w:rsidR="00E11652" w:rsidRPr="00E11652" w:rsidRDefault="00E11652" w:rsidP="00E11652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8ED0153" w14:textId="77777777" w:rsidR="008D5DB7" w:rsidRDefault="008D5DB7" w:rsidP="008D5DB7">
      <w:pPr>
        <w:spacing w:after="120" w:line="240" w:lineRule="atLeast"/>
        <w:jc w:val="thaiDistribute"/>
        <w:rPr>
          <w:rFonts w:ascii="Angsana New" w:hAnsi="Angsana New"/>
          <w:sz w:val="30"/>
          <w:szCs w:val="30"/>
          <w:cs/>
        </w:rPr>
        <w:sectPr w:rsidR="008D5DB7" w:rsidSect="00702663">
          <w:footerReference w:type="default" r:id="rId15"/>
          <w:pgSz w:w="11907" w:h="16840" w:code="9"/>
          <w:pgMar w:top="691" w:right="1152" w:bottom="576" w:left="1152" w:header="720" w:footer="720" w:gutter="0"/>
          <w:paperSrc w:first="15" w:other="15"/>
          <w:cols w:space="737"/>
        </w:sectPr>
      </w:pPr>
    </w:p>
    <w:p w14:paraId="27588700" w14:textId="77777777" w:rsidR="00FF73FE" w:rsidRPr="00A6604D" w:rsidRDefault="00FF73FE" w:rsidP="00CE757E">
      <w:pPr>
        <w:numPr>
          <w:ilvl w:val="0"/>
          <w:numId w:val="33"/>
        </w:numPr>
        <w:tabs>
          <w:tab w:val="left" w:pos="709"/>
          <w:tab w:val="decimal" w:pos="7920"/>
        </w:tabs>
        <w:spacing w:line="240" w:lineRule="atLeast"/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282299" w:rsidRPr="00E64E19" w14:paraId="21237D1B" w14:textId="77777777" w:rsidTr="00576B83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FC72C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890FD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F27FA" w14:textId="77777777" w:rsidR="00282299" w:rsidRPr="00E64E19" w:rsidRDefault="00282299" w:rsidP="00A21070">
            <w:pP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D9B82" w14:textId="77777777" w:rsidR="00282299" w:rsidRPr="00282299" w:rsidRDefault="00282299" w:rsidP="00A21070">
            <w:pPr>
              <w:pStyle w:val="1"/>
              <w:pBdr>
                <w:bottom w:val="none" w:sz="0" w:space="0" w:color="auto"/>
              </w:pBdr>
              <w:spacing w:before="20" w:after="20" w:line="360" w:lineRule="exact"/>
              <w:rPr>
                <w:sz w:val="28"/>
                <w:szCs w:val="28"/>
              </w:rPr>
            </w:pPr>
            <w:r w:rsidRPr="00282299">
              <w:rPr>
                <w:sz w:val="28"/>
                <w:szCs w:val="28"/>
              </w:rPr>
              <w:t>(</w:t>
            </w:r>
            <w:r w:rsidRPr="00282299">
              <w:rPr>
                <w:sz w:val="28"/>
                <w:szCs w:val="28"/>
                <w:cs/>
              </w:rPr>
              <w:t>หน่วย:บาท)</w:t>
            </w:r>
          </w:p>
        </w:tc>
      </w:tr>
      <w:tr w:rsidR="00B467CA" w:rsidRPr="00E64E19" w14:paraId="270CCE7F" w14:textId="77777777" w:rsidTr="00B467CA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33518" w14:textId="77777777" w:rsidR="00B467CA" w:rsidRPr="00E64E19" w:rsidRDefault="00B467CA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8D413" w14:textId="77777777" w:rsidR="00B467CA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16618" w:rsidRPr="00E64E19" w14:paraId="244A8D97" w14:textId="77777777" w:rsidTr="00B467CA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A9FB3" w14:textId="77777777" w:rsidR="00B16618" w:rsidRPr="00E64E19" w:rsidRDefault="00B16618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D6D64" w14:textId="77777777" w:rsidR="00B16618" w:rsidRPr="00282299" w:rsidRDefault="00B467CA" w:rsidP="00B16618">
            <w:pPr>
              <w:pStyle w:val="1"/>
              <w:pBdr>
                <w:bottom w:val="single" w:sz="4" w:space="1" w:color="auto"/>
              </w:pBdr>
              <w:spacing w:before="20" w:after="20"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282299" w:rsidRPr="00E64E19" w14:paraId="72F44711" w14:textId="77777777" w:rsidTr="00B467CA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6A1DC" w14:textId="77777777" w:rsidR="00282299" w:rsidRPr="00E64E19" w:rsidRDefault="00282299" w:rsidP="00A21070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C641D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99BA8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53DE5" w14:textId="77777777" w:rsidR="00282299" w:rsidRPr="00E64E19" w:rsidRDefault="00282299" w:rsidP="00A21070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31FF6" w:rsidRPr="00E64E19" w14:paraId="3C013779" w14:textId="77777777" w:rsidTr="00282299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74D57" w14:textId="77777777" w:rsidR="00D31FF6" w:rsidRPr="00E64E19" w:rsidRDefault="00D31FF6" w:rsidP="00D31FF6">
            <w:pPr>
              <w:spacing w:before="20" w:after="2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EC750" w14:textId="77777777" w:rsidR="00D31FF6" w:rsidRPr="00E64E19" w:rsidRDefault="00D31FF6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C6255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1378F" w14:textId="77777777" w:rsidR="00D31FF6" w:rsidRPr="00E64E19" w:rsidRDefault="00C6255A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D2736" w14:textId="77777777" w:rsidR="00D31FF6" w:rsidRPr="00E64E19" w:rsidRDefault="00C6255A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640A5" w14:textId="77777777" w:rsidR="00D31FF6" w:rsidRPr="00E64E19" w:rsidRDefault="00C6255A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AE7DD" w14:textId="77777777" w:rsidR="00D31FF6" w:rsidRPr="00E64E19" w:rsidRDefault="00C6255A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DCEBE" w14:textId="77777777" w:rsidR="00D31FF6" w:rsidRPr="00E64E19" w:rsidRDefault="00C6255A" w:rsidP="00D31FF6">
            <w:pPr>
              <w:pBdr>
                <w:bottom w:val="single" w:sz="4" w:space="1" w:color="auto"/>
              </w:pBdr>
              <w:spacing w:before="20" w:after="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</w:tr>
      <w:tr w:rsidR="00147003" w:rsidRPr="00E64E19" w14:paraId="32709A65" w14:textId="77777777" w:rsidTr="003A595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9FEBE" w14:textId="77777777" w:rsidR="00147003" w:rsidRPr="00FA3987" w:rsidRDefault="00147003" w:rsidP="00147003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E7413" w14:textId="77777777" w:rsidR="00147003" w:rsidRPr="00AD6BC6" w:rsidRDefault="00147003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7003">
              <w:rPr>
                <w:rFonts w:asciiTheme="majorBidi" w:hAnsiTheme="majorBidi" w:cstheme="majorBidi"/>
                <w:sz w:val="28"/>
                <w:szCs w:val="28"/>
              </w:rPr>
              <w:t xml:space="preserve">83,496,191.66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7C774" w14:textId="77777777" w:rsidR="00147003" w:rsidRPr="00AD6BC6" w:rsidRDefault="00147003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93,458,032.69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BA313" w14:textId="77777777" w:rsidR="00147003" w:rsidRPr="00AD6BC6" w:rsidRDefault="005907B5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7B5">
              <w:rPr>
                <w:rFonts w:asciiTheme="majorBidi" w:hAnsiTheme="majorBidi" w:cstheme="majorBidi"/>
                <w:sz w:val="28"/>
                <w:szCs w:val="28"/>
              </w:rPr>
              <w:t>20,312,255.73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C0C82" w14:textId="77777777" w:rsidR="00147003" w:rsidRPr="00AD6BC6" w:rsidRDefault="00147003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25,960,600.81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8B3B1" w14:textId="77777777" w:rsidR="00147003" w:rsidRPr="00AD6BC6" w:rsidRDefault="005907B5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7B5">
              <w:rPr>
                <w:rFonts w:asciiTheme="majorBidi" w:hAnsiTheme="majorBidi" w:cstheme="majorBidi"/>
                <w:sz w:val="28"/>
                <w:szCs w:val="28"/>
              </w:rPr>
              <w:t>103,808,447.39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24651" w14:textId="77777777" w:rsidR="00147003" w:rsidRPr="00AD6BC6" w:rsidRDefault="00147003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119,418,633.50 </w:t>
            </w:r>
          </w:p>
        </w:tc>
      </w:tr>
      <w:tr w:rsidR="00147003" w:rsidRPr="00E64E19" w14:paraId="64243906" w14:textId="77777777" w:rsidTr="003A595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FF008" w14:textId="77777777" w:rsidR="00147003" w:rsidRPr="00E64E19" w:rsidRDefault="00147003" w:rsidP="00147003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8267E" w14:textId="77777777" w:rsidR="00147003" w:rsidRPr="00AD6BC6" w:rsidRDefault="00147003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7003">
              <w:rPr>
                <w:rFonts w:asciiTheme="majorBidi" w:hAnsiTheme="majorBidi" w:cstheme="majorBidi"/>
                <w:sz w:val="28"/>
                <w:szCs w:val="28"/>
              </w:rPr>
              <w:t xml:space="preserve">10,158,099.42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98378" w14:textId="77777777" w:rsidR="00147003" w:rsidRPr="00700B09" w:rsidRDefault="00147003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28,000.00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56850" w14:textId="77777777" w:rsidR="00147003" w:rsidRPr="00AD6BC6" w:rsidRDefault="005907B5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971C" w14:textId="77777777" w:rsidR="00147003" w:rsidRPr="00700B09" w:rsidRDefault="00147003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4E30A" w14:textId="77777777" w:rsidR="00147003" w:rsidRPr="00AD6BC6" w:rsidRDefault="005907B5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907B5">
              <w:rPr>
                <w:rFonts w:asciiTheme="majorBidi" w:hAnsiTheme="majorBidi" w:cstheme="majorBidi"/>
                <w:sz w:val="28"/>
                <w:szCs w:val="28"/>
              </w:rPr>
              <w:t>10,158,099.42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6D69E" w14:textId="77777777" w:rsidR="00147003" w:rsidRPr="00700B09" w:rsidRDefault="00147003" w:rsidP="00147003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28,000.00 </w:t>
            </w:r>
          </w:p>
        </w:tc>
      </w:tr>
      <w:tr w:rsidR="00147003" w:rsidRPr="00E64E19" w14:paraId="755476BD" w14:textId="77777777" w:rsidTr="003A595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C7BE9" w14:textId="77777777" w:rsidR="00147003" w:rsidRPr="00E64E19" w:rsidRDefault="00147003" w:rsidP="00147003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A8697" w14:textId="77777777" w:rsidR="00147003" w:rsidRPr="00E64E19" w:rsidRDefault="00733355" w:rsidP="0014700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733355">
              <w:rPr>
                <w:rFonts w:asciiTheme="majorBidi" w:hAnsiTheme="majorBidi"/>
                <w:sz w:val="28"/>
                <w:szCs w:val="28"/>
                <w:cs/>
              </w:rPr>
              <w:t>49</w:t>
            </w:r>
            <w:r w:rsidRPr="007333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3355">
              <w:rPr>
                <w:rFonts w:asciiTheme="majorBidi" w:hAnsiTheme="majorBidi"/>
                <w:sz w:val="28"/>
                <w:szCs w:val="28"/>
                <w:cs/>
              </w:rPr>
              <w:t>182</w:t>
            </w:r>
            <w:r w:rsidRPr="007333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3355">
              <w:rPr>
                <w:rFonts w:asciiTheme="majorBidi" w:hAnsiTheme="majorBidi"/>
                <w:sz w:val="28"/>
                <w:szCs w:val="28"/>
                <w:cs/>
              </w:rPr>
              <w:t>558.8</w:t>
            </w:r>
            <w:r w:rsidR="00D624DE"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147003" w:rsidRPr="001470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A2CBD" w14:textId="77777777" w:rsidR="00147003" w:rsidRPr="00E64E19" w:rsidRDefault="00147003" w:rsidP="0014700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(53,966,044.17)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33F5A" w14:textId="77777777" w:rsidR="00147003" w:rsidRPr="00E64E19" w:rsidRDefault="005907B5" w:rsidP="0014700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907B5">
              <w:rPr>
                <w:rFonts w:asciiTheme="majorBidi" w:hAnsiTheme="majorBidi" w:cstheme="majorBidi"/>
                <w:sz w:val="28"/>
                <w:szCs w:val="28"/>
              </w:rPr>
              <w:t>12,984,995.45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240BB" w14:textId="77777777" w:rsidR="00147003" w:rsidRPr="00E64E19" w:rsidRDefault="00147003" w:rsidP="0014700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(17,686,281.51)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A0207" w14:textId="77777777" w:rsidR="00147003" w:rsidRPr="005907B5" w:rsidRDefault="00061191" w:rsidP="0014700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061191">
              <w:rPr>
                <w:rFonts w:asciiTheme="majorBidi" w:hAnsiTheme="majorBidi"/>
                <w:sz w:val="28"/>
                <w:szCs w:val="28"/>
                <w:cs/>
              </w:rPr>
              <w:t>62</w:t>
            </w:r>
            <w:r w:rsidRPr="00061191">
              <w:rPr>
                <w:rFonts w:asciiTheme="majorBidi" w:hAnsiTheme="majorBidi"/>
                <w:sz w:val="28"/>
                <w:szCs w:val="28"/>
              </w:rPr>
              <w:t>,</w:t>
            </w:r>
            <w:r w:rsidRPr="00061191">
              <w:rPr>
                <w:rFonts w:asciiTheme="majorBidi" w:hAnsiTheme="majorBidi"/>
                <w:sz w:val="28"/>
                <w:szCs w:val="28"/>
                <w:cs/>
              </w:rPr>
              <w:t>167</w:t>
            </w:r>
            <w:r w:rsidRPr="00061191">
              <w:rPr>
                <w:rFonts w:asciiTheme="majorBidi" w:hAnsiTheme="majorBidi"/>
                <w:sz w:val="28"/>
                <w:szCs w:val="28"/>
              </w:rPr>
              <w:t>,</w:t>
            </w:r>
            <w:r w:rsidRPr="00061191">
              <w:rPr>
                <w:rFonts w:asciiTheme="majorBidi" w:hAnsiTheme="majorBidi"/>
                <w:sz w:val="28"/>
                <w:szCs w:val="28"/>
                <w:cs/>
              </w:rPr>
              <w:t>554.</w:t>
            </w:r>
            <w:r w:rsidR="008E4DB1">
              <w:rPr>
                <w:rFonts w:asciiTheme="majorBidi" w:hAnsiTheme="majorBidi" w:hint="cs"/>
                <w:sz w:val="28"/>
                <w:szCs w:val="28"/>
                <w:cs/>
              </w:rPr>
              <w:t>29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C93F1" w14:textId="77777777" w:rsidR="00147003" w:rsidRPr="00E64E19" w:rsidRDefault="00147003" w:rsidP="00147003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(71,652,325.68)</w:t>
            </w:r>
          </w:p>
        </w:tc>
      </w:tr>
      <w:tr w:rsidR="00C6255A" w:rsidRPr="00E64E19" w14:paraId="3D89DDA3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C29F8" w14:textId="77777777" w:rsidR="00C6255A" w:rsidRPr="00E64E19" w:rsidRDefault="00C6255A" w:rsidP="00C6255A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EBEF" w14:textId="77777777" w:rsidR="00C6255A" w:rsidRPr="00733355" w:rsidRDefault="00DB48BB" w:rsidP="00C625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48BB">
              <w:rPr>
                <w:rFonts w:asciiTheme="majorBidi" w:hAnsiTheme="majorBidi" w:cstheme="majorBidi"/>
                <w:sz w:val="28"/>
                <w:szCs w:val="28"/>
              </w:rPr>
              <w:t>44,471,732.24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1E553" w14:textId="77777777" w:rsidR="00C6255A" w:rsidRPr="00E64E19" w:rsidRDefault="00C6255A" w:rsidP="00C625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39,519,988.52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76F28" w14:textId="77777777" w:rsidR="00C6255A" w:rsidRPr="00E64E19" w:rsidRDefault="00061191" w:rsidP="00C625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191">
              <w:rPr>
                <w:rFonts w:asciiTheme="majorBidi" w:hAnsiTheme="majorBidi" w:cstheme="majorBidi"/>
                <w:sz w:val="28"/>
                <w:szCs w:val="28"/>
              </w:rPr>
              <w:t>7,327,260.28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00860" w14:textId="77777777" w:rsidR="00C6255A" w:rsidRPr="00E64E19" w:rsidRDefault="00C6255A" w:rsidP="00C625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8,274,319.30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4994" w14:textId="77777777" w:rsidR="00C6255A" w:rsidRPr="00E64E19" w:rsidRDefault="00061191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1191">
              <w:rPr>
                <w:rFonts w:asciiTheme="majorBidi" w:hAnsiTheme="majorBidi" w:cstheme="majorBidi"/>
                <w:sz w:val="28"/>
                <w:szCs w:val="28"/>
              </w:rPr>
              <w:t>51,798,992.</w:t>
            </w:r>
            <w:r w:rsidR="008E4DB1">
              <w:rPr>
                <w:rFonts w:asciiTheme="majorBidi" w:hAnsiTheme="majorBidi" w:cstheme="majorBidi" w:hint="cs"/>
                <w:sz w:val="28"/>
                <w:szCs w:val="28"/>
                <w:cs/>
              </w:rPr>
              <w:t>52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99299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47,794,307.82 </w:t>
            </w:r>
          </w:p>
        </w:tc>
      </w:tr>
      <w:tr w:rsidR="00C6255A" w:rsidRPr="00E64E19" w14:paraId="5A0A11F6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78D3" w14:textId="77777777" w:rsidR="00C6255A" w:rsidRPr="00E64E19" w:rsidRDefault="00D457F8" w:rsidP="00C6255A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022D8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C3C2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3DD18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59FAF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BDEBB" w14:textId="77777777" w:rsidR="00C6255A" w:rsidRPr="00E64E19" w:rsidRDefault="001F09CC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09CC">
              <w:rPr>
                <w:rFonts w:asciiTheme="majorBidi" w:hAnsiTheme="majorBidi" w:cstheme="majorBidi"/>
                <w:sz w:val="28"/>
                <w:szCs w:val="28"/>
              </w:rPr>
              <w:t>38,106.26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C83D3" w14:textId="77777777" w:rsidR="00C6255A" w:rsidRPr="00E64E19" w:rsidRDefault="00D457F8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76.66</w:t>
            </w:r>
          </w:p>
        </w:tc>
      </w:tr>
      <w:tr w:rsidR="00C6255A" w:rsidRPr="00E64E19" w14:paraId="543E31CF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0022D" w14:textId="77777777" w:rsidR="00C6255A" w:rsidRPr="00E64E19" w:rsidRDefault="00C6255A" w:rsidP="00C6255A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06332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A4FC1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69BF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F7490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7B0A5" w14:textId="77777777" w:rsidR="00C6255A" w:rsidRPr="00E64E19" w:rsidRDefault="001F09CC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09CC">
              <w:rPr>
                <w:rFonts w:asciiTheme="majorBidi" w:hAnsiTheme="majorBidi" w:cstheme="majorBidi"/>
                <w:sz w:val="28"/>
                <w:szCs w:val="28"/>
              </w:rPr>
              <w:t>960,645.91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09F5A" w14:textId="77777777" w:rsidR="00C6255A" w:rsidRPr="00636A40" w:rsidRDefault="00D457F8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7F8">
              <w:rPr>
                <w:rFonts w:asciiTheme="majorBidi" w:hAnsiTheme="majorBidi" w:cstheme="majorBidi"/>
                <w:sz w:val="28"/>
                <w:szCs w:val="28"/>
              </w:rPr>
              <w:t>1,950,495.96</w:t>
            </w:r>
          </w:p>
        </w:tc>
      </w:tr>
      <w:tr w:rsidR="00C6255A" w:rsidRPr="00E64E19" w14:paraId="77B474D0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9C49D" w14:textId="77777777" w:rsidR="00C6255A" w:rsidRPr="00E64E19" w:rsidRDefault="00C6255A" w:rsidP="00C6255A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8A2E3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AF04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EA0C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28DAD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1EBFB" w14:textId="77777777" w:rsidR="00C6255A" w:rsidRPr="00E64E19" w:rsidRDefault="00733355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1F09CC" w:rsidRPr="001F09CC">
              <w:rPr>
                <w:rFonts w:asciiTheme="majorBidi" w:hAnsiTheme="majorBidi" w:cstheme="majorBidi"/>
                <w:sz w:val="28"/>
                <w:szCs w:val="28"/>
              </w:rPr>
              <w:t>7,216,020.48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6D6A0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(7,627,424.52)</w:t>
            </w:r>
          </w:p>
        </w:tc>
      </w:tr>
      <w:tr w:rsidR="00C6255A" w:rsidRPr="00E64E19" w14:paraId="2F8D8991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254B5" w14:textId="77777777" w:rsidR="00C6255A" w:rsidRPr="00E64E19" w:rsidRDefault="00C6255A" w:rsidP="00C6255A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89B6A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F0E6C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901B4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32045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9D4A7" w14:textId="77777777" w:rsidR="00C6255A" w:rsidRPr="00E64E19" w:rsidRDefault="00733355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733355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7333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3355">
              <w:rPr>
                <w:rFonts w:asciiTheme="majorBidi" w:hAnsiTheme="majorBidi"/>
                <w:sz w:val="28"/>
                <w:szCs w:val="28"/>
                <w:cs/>
              </w:rPr>
              <w:t>241</w:t>
            </w:r>
            <w:r w:rsidRPr="007333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3355">
              <w:rPr>
                <w:rFonts w:asciiTheme="majorBidi" w:hAnsiTheme="majorBidi"/>
                <w:sz w:val="28"/>
                <w:szCs w:val="28"/>
                <w:cs/>
              </w:rPr>
              <w:t>247.88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FDF7D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(24,399,564.47)</w:t>
            </w:r>
          </w:p>
        </w:tc>
      </w:tr>
      <w:tr w:rsidR="00C6255A" w:rsidRPr="00E64E19" w14:paraId="57B8BCC3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33A45" w14:textId="77777777" w:rsidR="00C6255A" w:rsidRPr="00E64E19" w:rsidRDefault="00C6255A" w:rsidP="00C6255A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F448E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5CD1B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A76A1" w14:textId="77777777" w:rsidR="00C6255A" w:rsidRPr="00636A40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5AE98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7C839" w14:textId="77777777" w:rsidR="00C6255A" w:rsidRPr="00E64E19" w:rsidRDefault="001F09CC" w:rsidP="00C6255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09CC">
              <w:rPr>
                <w:rFonts w:asciiTheme="majorBidi" w:hAnsiTheme="majorBidi" w:cstheme="majorBidi"/>
                <w:sz w:val="28"/>
                <w:szCs w:val="28"/>
              </w:rPr>
              <w:t>(890,300.30)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9135D" w14:textId="77777777" w:rsidR="00C6255A" w:rsidRPr="00E64E19" w:rsidRDefault="00C6255A" w:rsidP="00C6255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(1,273,272.74)</w:t>
            </w:r>
          </w:p>
        </w:tc>
      </w:tr>
      <w:tr w:rsidR="00C6255A" w:rsidRPr="00E64E19" w14:paraId="3FDAC28D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E66D8" w14:textId="77777777" w:rsidR="00C6255A" w:rsidRPr="00E64E19" w:rsidRDefault="00C6255A" w:rsidP="00C6255A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C5CC9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06F94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52B1A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34FFA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FEC64" w14:textId="77777777" w:rsidR="00C6255A" w:rsidRPr="00733355" w:rsidRDefault="00733355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33355">
              <w:rPr>
                <w:rFonts w:asciiTheme="majorBidi" w:hAnsiTheme="majorBidi" w:cstheme="majorBidi"/>
                <w:sz w:val="28"/>
                <w:szCs w:val="28"/>
              </w:rPr>
              <w:t>19,450,176.0</w:t>
            </w:r>
            <w:r w:rsidR="008E4DB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CB438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16,444,618.71 </w:t>
            </w:r>
          </w:p>
        </w:tc>
      </w:tr>
      <w:tr w:rsidR="00C6255A" w:rsidRPr="00E64E19" w14:paraId="0A8CE192" w14:textId="77777777" w:rsidTr="0073335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7EF4" w14:textId="77777777" w:rsidR="00C6255A" w:rsidRPr="00E64E19" w:rsidRDefault="00C6255A" w:rsidP="00C6255A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12769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1E001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B5FAE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25D77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89478" w14:textId="77777777" w:rsidR="00C6255A" w:rsidRPr="001F09CC" w:rsidRDefault="00733355" w:rsidP="00C6255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733355">
              <w:rPr>
                <w:rFonts w:asciiTheme="majorBidi" w:hAnsiTheme="majorBidi" w:cstheme="majorBidi"/>
                <w:sz w:val="28"/>
                <w:szCs w:val="28"/>
              </w:rPr>
              <w:t>3,729,057.33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48B32" w14:textId="77777777" w:rsidR="00C6255A" w:rsidRPr="00E64E19" w:rsidRDefault="00C6255A" w:rsidP="00C6255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>(3,361,643.93)</w:t>
            </w:r>
          </w:p>
        </w:tc>
      </w:tr>
      <w:tr w:rsidR="00C6255A" w:rsidRPr="00E64E19" w14:paraId="2F8A65A0" w14:textId="77777777" w:rsidTr="0073335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60CD" w14:textId="77777777" w:rsidR="00C6255A" w:rsidRPr="00E64E19" w:rsidRDefault="00C6255A" w:rsidP="00C6255A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64E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C6C3E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16336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7DC8C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496BD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7AD1F" w14:textId="77777777" w:rsidR="00C6255A" w:rsidRPr="00733355" w:rsidRDefault="00733355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3335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15,721,118.</w:t>
            </w:r>
            <w:r w:rsidR="008E4DB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95DA6" w14:textId="77777777" w:rsidR="00C6255A" w:rsidRPr="00636A40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</w:rPr>
              <w:t xml:space="preserve">13,082,974.78 </w:t>
            </w:r>
          </w:p>
        </w:tc>
      </w:tr>
      <w:tr w:rsidR="00C6255A" w:rsidRPr="00E64E19" w14:paraId="0F180D42" w14:textId="77777777" w:rsidTr="0073335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96711" w14:textId="77777777" w:rsidR="00C6255A" w:rsidRPr="00636A40" w:rsidRDefault="00C6255A" w:rsidP="00C6255A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A40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3DD01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24382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4AB64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FB04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D7A35" w14:textId="77777777" w:rsidR="00C6255A" w:rsidRPr="001F09CC" w:rsidRDefault="00733355" w:rsidP="00C6255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33355">
              <w:rPr>
                <w:rFonts w:asciiTheme="majorBidi" w:hAnsiTheme="majorBidi"/>
                <w:sz w:val="28"/>
                <w:szCs w:val="28"/>
                <w:cs/>
              </w:rPr>
              <w:t>43</w:t>
            </w:r>
            <w:r w:rsidRPr="007333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33355">
              <w:rPr>
                <w:rFonts w:asciiTheme="majorBidi" w:hAnsiTheme="majorBidi"/>
                <w:sz w:val="28"/>
                <w:szCs w:val="28"/>
                <w:cs/>
              </w:rPr>
              <w:t>365.83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60E1B" w14:textId="77777777" w:rsidR="00C6255A" w:rsidRPr="00636A40" w:rsidRDefault="00C6255A" w:rsidP="00C6255A">
            <w:pPr>
              <w:pBdr>
                <w:bottom w:val="sing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6A40">
              <w:rPr>
                <w:rFonts w:asciiTheme="majorBidi" w:hAnsiTheme="majorBidi"/>
                <w:sz w:val="28"/>
                <w:szCs w:val="28"/>
                <w:cs/>
              </w:rPr>
              <w:t>477</w:t>
            </w:r>
            <w:r w:rsidRPr="00636A4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36A40">
              <w:rPr>
                <w:rFonts w:asciiTheme="majorBidi" w:hAnsiTheme="majorBidi"/>
                <w:sz w:val="28"/>
                <w:szCs w:val="28"/>
                <w:cs/>
              </w:rPr>
              <w:t>751.19</w:t>
            </w:r>
          </w:p>
        </w:tc>
      </w:tr>
      <w:tr w:rsidR="00C6255A" w:rsidRPr="00E64E19" w14:paraId="32906429" w14:textId="77777777" w:rsidTr="00733355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162BD" w14:textId="77777777" w:rsidR="00C6255A" w:rsidRPr="00636A40" w:rsidRDefault="00C6255A" w:rsidP="00C6255A">
            <w:pPr>
              <w:spacing w:before="20" w:after="20"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A4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5A442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B4945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DF58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2EF70" w14:textId="77777777" w:rsidR="00C6255A" w:rsidRPr="00E64E19" w:rsidRDefault="00C6255A" w:rsidP="00C6255A">
            <w:pPr>
              <w:spacing w:before="20" w:after="2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86591" w14:textId="77777777" w:rsidR="00C6255A" w:rsidRPr="001F09CC" w:rsidRDefault="00733355" w:rsidP="00C625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73335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15</w:t>
            </w:r>
            <w:r w:rsidRPr="00733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3335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764</w:t>
            </w:r>
            <w:r w:rsidRPr="00733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3335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484.5</w:t>
            </w:r>
            <w:r w:rsidR="00F806B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D4943" w14:textId="77777777" w:rsidR="00C6255A" w:rsidRPr="00FB7C83" w:rsidRDefault="00C6255A" w:rsidP="00C6255A">
            <w:pPr>
              <w:pBdr>
                <w:bottom w:val="double" w:sz="4" w:space="1" w:color="auto"/>
              </w:pBdr>
              <w:spacing w:before="20" w:after="2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A4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13</w:t>
            </w:r>
            <w:r w:rsidRPr="00636A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6A4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560</w:t>
            </w:r>
            <w:r w:rsidRPr="00636A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6A40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725.97</w:t>
            </w:r>
          </w:p>
        </w:tc>
      </w:tr>
    </w:tbl>
    <w:p w14:paraId="685F440C" w14:textId="77777777" w:rsidR="00636A40" w:rsidRDefault="00636A40" w:rsidP="008D5DB7">
      <w:pPr>
        <w:tabs>
          <w:tab w:val="left" w:pos="2680"/>
        </w:tabs>
        <w:rPr>
          <w:rFonts w:ascii="Angsana New" w:hAnsi="Angsana New"/>
          <w:sz w:val="30"/>
          <w:szCs w:val="30"/>
          <w:u w:val="single"/>
        </w:rPr>
      </w:pPr>
    </w:p>
    <w:p w14:paraId="29C26151" w14:textId="77777777" w:rsidR="00B16618" w:rsidRPr="00A6604D" w:rsidRDefault="00B16618" w:rsidP="00CE757E">
      <w:pPr>
        <w:numPr>
          <w:ilvl w:val="0"/>
          <w:numId w:val="34"/>
        </w:numPr>
        <w:spacing w:line="240" w:lineRule="atLeast"/>
        <w:ind w:left="540" w:hanging="428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604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13"/>
        <w:gridCol w:w="1613"/>
        <w:gridCol w:w="1613"/>
        <w:gridCol w:w="1613"/>
        <w:gridCol w:w="1613"/>
        <w:gridCol w:w="1613"/>
        <w:gridCol w:w="1613"/>
      </w:tblGrid>
      <w:tr w:rsidR="00B16618" w:rsidRPr="00E64E19" w14:paraId="6023BE7B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3BEA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335187" w14:textId="77777777"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B99DB" w14:textId="77777777" w:rsidR="00B16618" w:rsidRPr="00775D86" w:rsidRDefault="00B16618" w:rsidP="00775D8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A6365" w14:textId="77777777" w:rsidR="00B16618" w:rsidRPr="00775D86" w:rsidRDefault="00B16618" w:rsidP="00775D86">
            <w:pPr>
              <w:pStyle w:val="1"/>
              <w:pBdr>
                <w:bottom w:val="none" w:sz="0" w:space="0" w:color="auto"/>
              </w:pBdr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หน่วย:บาท)</w:t>
            </w:r>
          </w:p>
        </w:tc>
      </w:tr>
      <w:tr w:rsidR="00B467CA" w:rsidRPr="00E64E19" w14:paraId="472D6DB3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F55A4" w14:textId="77777777" w:rsidR="00B467CA" w:rsidRPr="00775D86" w:rsidRDefault="00B467CA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55011" w14:textId="77777777" w:rsidR="00B467CA" w:rsidRPr="00775D86" w:rsidRDefault="00B467CA" w:rsidP="00775D86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6618" w:rsidRPr="00E64E19" w14:paraId="4578E32C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6377B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B4027" w14:textId="77777777" w:rsidR="00B16618" w:rsidRPr="00775D86" w:rsidRDefault="00B467CA" w:rsidP="00775D86">
            <w:pPr>
              <w:pStyle w:val="1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 </w:t>
            </w:r>
            <w:r w:rsidRPr="00775D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สิ้นสุดวันที่</w:t>
            </w:r>
          </w:p>
        </w:tc>
      </w:tr>
      <w:tr w:rsidR="00B16618" w:rsidRPr="00E64E19" w14:paraId="00577920" w14:textId="77777777" w:rsidTr="00AD3871">
        <w:trPr>
          <w:trHeight w:val="360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FE201" w14:textId="77777777" w:rsidR="00B16618" w:rsidRPr="00775D86" w:rsidRDefault="00B16618" w:rsidP="00775D86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E2417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B7D7E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A1D6B" w14:textId="77777777" w:rsidR="00B16618" w:rsidRPr="00775D86" w:rsidRDefault="00B16618" w:rsidP="00775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6255A" w:rsidRPr="00E64E19" w14:paraId="39D3EDBC" w14:textId="77777777" w:rsidTr="00AD387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E7FA4" w14:textId="77777777" w:rsidR="00C6255A" w:rsidRPr="00775D86" w:rsidRDefault="00C6255A" w:rsidP="00C6255A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38734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6A8D6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7F682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887C2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CEF99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09D6B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64E1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Pr="00E64E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</w:tr>
      <w:tr w:rsidR="00C6255A" w:rsidRPr="00E64E19" w14:paraId="2945CE81" w14:textId="77777777" w:rsidTr="004E52D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4134D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527D2" w14:textId="77777777" w:rsidR="00C6255A" w:rsidRPr="00775D86" w:rsidRDefault="005D231B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31B">
              <w:rPr>
                <w:rFonts w:asciiTheme="majorBidi" w:hAnsiTheme="majorBidi" w:cstheme="majorBidi"/>
                <w:sz w:val="28"/>
                <w:szCs w:val="28"/>
              </w:rPr>
              <w:t>83,496,191.66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57BA1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93,470,762.89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4AF3F" w14:textId="77777777" w:rsidR="00C6255A" w:rsidRPr="00775D86" w:rsidRDefault="005D231B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231B">
              <w:rPr>
                <w:rFonts w:asciiTheme="majorBidi" w:hAnsiTheme="majorBidi" w:cstheme="majorBidi"/>
                <w:sz w:val="28"/>
                <w:szCs w:val="28"/>
              </w:rPr>
              <w:t>20,312,255.73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3E2F9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25,960,600.81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73130" w14:textId="77777777" w:rsidR="00C6255A" w:rsidRPr="00775D86" w:rsidRDefault="00AF4B6F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103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808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447.39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6EA42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119,431,363.70 </w:t>
            </w:r>
          </w:p>
        </w:tc>
      </w:tr>
      <w:tr w:rsidR="00C6255A" w:rsidRPr="00E64E19" w14:paraId="19365C0A" w14:textId="77777777" w:rsidTr="004E52D7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FED3F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D878A" w14:textId="77777777" w:rsidR="00C6255A" w:rsidRPr="00775D86" w:rsidRDefault="004E52D7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52D7">
              <w:rPr>
                <w:rFonts w:asciiTheme="majorBidi" w:hAnsiTheme="majorBidi" w:cstheme="majorBidi"/>
                <w:sz w:val="28"/>
                <w:szCs w:val="28"/>
              </w:rPr>
              <w:t>10,158,099.42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5AA81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28,000.00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AC385" w14:textId="77777777" w:rsidR="00C6255A" w:rsidRPr="00775D86" w:rsidRDefault="004E52D7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BA90C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10235" w14:textId="77777777" w:rsidR="00C6255A" w:rsidRPr="00775D86" w:rsidRDefault="00AF4B6F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158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099.42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E84B8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28,000.00 </w:t>
            </w:r>
          </w:p>
        </w:tc>
      </w:tr>
      <w:tr w:rsidR="00C6255A" w:rsidRPr="00E64E19" w14:paraId="12289305" w14:textId="77777777" w:rsidTr="0032347E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5B343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B040F" w14:textId="77777777" w:rsidR="00C6255A" w:rsidRPr="00775D86" w:rsidRDefault="00375E8B" w:rsidP="00C625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7E0EB5" w:rsidRPr="007E0EB5">
              <w:rPr>
                <w:rFonts w:asciiTheme="majorBidi" w:hAnsiTheme="majorBidi" w:cstheme="majorBidi"/>
                <w:sz w:val="28"/>
                <w:szCs w:val="28"/>
              </w:rPr>
              <w:t>50,032,503.99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76A72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(55,367,924.06)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B7DB1" w14:textId="77777777" w:rsidR="00C6255A" w:rsidRPr="00775D86" w:rsidRDefault="00375E8B" w:rsidP="00C625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2347E" w:rsidRPr="0032347E">
              <w:rPr>
                <w:rFonts w:asciiTheme="majorBidi" w:hAnsiTheme="majorBidi" w:cstheme="majorBidi"/>
                <w:sz w:val="28"/>
                <w:szCs w:val="28"/>
              </w:rPr>
              <w:t>12,984,995.45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1C6D1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(17,686,281.51)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51FC3" w14:textId="77777777" w:rsidR="00C6255A" w:rsidRPr="00775D86" w:rsidRDefault="00AF4B6F" w:rsidP="00C625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63,017,499.44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03B87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(73,054,205.57)</w:t>
            </w:r>
          </w:p>
        </w:tc>
      </w:tr>
      <w:tr w:rsidR="00C6255A" w:rsidRPr="00E64E19" w14:paraId="79ABB8B7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CECA6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F813B" w14:textId="77777777" w:rsidR="00C6255A" w:rsidRPr="00775D86" w:rsidRDefault="00DB48BB" w:rsidP="00C6255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8BB">
              <w:rPr>
                <w:rFonts w:asciiTheme="majorBidi" w:hAnsiTheme="majorBidi" w:cstheme="majorBidi"/>
                <w:sz w:val="28"/>
                <w:szCs w:val="28"/>
              </w:rPr>
              <w:t>43,621,787.09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DA7F9" w14:textId="77777777" w:rsidR="00C6255A" w:rsidRPr="00775D86" w:rsidRDefault="00C6255A" w:rsidP="00C6255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38,130,838.83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1D8BF" w14:textId="77777777" w:rsidR="00C6255A" w:rsidRPr="00775D86" w:rsidRDefault="00DB48BB" w:rsidP="00C6255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48BB">
              <w:rPr>
                <w:rFonts w:asciiTheme="majorBidi" w:hAnsiTheme="majorBidi" w:cstheme="majorBidi"/>
                <w:sz w:val="28"/>
                <w:szCs w:val="28"/>
              </w:rPr>
              <w:t>7,327,260.28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4D056" w14:textId="77777777" w:rsidR="00C6255A" w:rsidRPr="00775D86" w:rsidRDefault="00C6255A" w:rsidP="00C6255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8,274,319.30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2885" w14:textId="77777777" w:rsidR="00C6255A" w:rsidRPr="00775D86" w:rsidRDefault="00AF4B6F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50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949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047.37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42F6A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46,405,158.13 </w:t>
            </w:r>
          </w:p>
        </w:tc>
      </w:tr>
      <w:tr w:rsidR="00C6255A" w:rsidRPr="00E64E19" w14:paraId="09652C75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A420F" w14:textId="77777777" w:rsidR="00C6255A" w:rsidRPr="00775D86" w:rsidRDefault="00D457F8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23C7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A331B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753EC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B58A7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4E94B" w14:textId="77777777" w:rsidR="00C6255A" w:rsidRPr="00775D86" w:rsidRDefault="00AF4B6F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112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593.25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6A7EE" w14:textId="77777777" w:rsidR="00C6255A" w:rsidRPr="00775D86" w:rsidRDefault="00D457F8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119</w:t>
            </w:r>
            <w:r w:rsidRPr="00D457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7F8">
              <w:rPr>
                <w:rFonts w:asciiTheme="majorBidi" w:hAnsiTheme="majorBidi"/>
                <w:sz w:val="28"/>
                <w:szCs w:val="28"/>
                <w:cs/>
              </w:rPr>
              <w:t>420.93</w:t>
            </w:r>
          </w:p>
        </w:tc>
      </w:tr>
      <w:tr w:rsidR="00C6255A" w:rsidRPr="00E64E19" w14:paraId="5D915FAE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73390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1D17C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E6867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7EF8A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D5CD8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FB0E5" w14:textId="77777777" w:rsidR="00C6255A" w:rsidRPr="00775D86" w:rsidRDefault="00AF4B6F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968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044.89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226A5" w14:textId="77777777" w:rsidR="00C6255A" w:rsidRPr="00775D86" w:rsidRDefault="00D457F8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7F8">
              <w:rPr>
                <w:rFonts w:asciiTheme="majorBidi" w:hAnsiTheme="majorBidi" w:cstheme="majorBidi"/>
                <w:sz w:val="28"/>
                <w:szCs w:val="28"/>
              </w:rPr>
              <w:t>2,345,079.46</w:t>
            </w:r>
          </w:p>
        </w:tc>
      </w:tr>
      <w:tr w:rsidR="00C6255A" w:rsidRPr="00E64E19" w14:paraId="7D58E0DD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08AF3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F65F7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79ED4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50CA6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309C9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B1074" w14:textId="77777777" w:rsidR="00C6255A" w:rsidRPr="00775D86" w:rsidRDefault="00AF4B6F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216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020.48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300F8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(7,627,424.52)</w:t>
            </w:r>
          </w:p>
        </w:tc>
      </w:tr>
      <w:tr w:rsidR="00C6255A" w:rsidRPr="00E64E19" w14:paraId="2705FB66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77605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781D8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D281D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8C90F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62D33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0D4D2" w14:textId="77777777" w:rsidR="00C6255A" w:rsidRPr="00775D86" w:rsidRDefault="00AF4B6F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112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636.89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14738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(23,902,802.83)</w:t>
            </w:r>
          </w:p>
        </w:tc>
      </w:tr>
      <w:tr w:rsidR="00C6255A" w:rsidRPr="00E64E19" w14:paraId="7028082E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A398B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E59E4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B7C36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8EB2C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2E2BC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1016B" w14:textId="77777777" w:rsidR="00C6255A" w:rsidRPr="00775D86" w:rsidRDefault="00AF4B6F" w:rsidP="00C625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AF4B6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F4B6F">
              <w:rPr>
                <w:rFonts w:asciiTheme="majorBidi" w:hAnsiTheme="majorBidi"/>
                <w:sz w:val="28"/>
                <w:szCs w:val="28"/>
                <w:cs/>
              </w:rPr>
              <w:t>651.11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256A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(1,371,334.37)</w:t>
            </w:r>
          </w:p>
        </w:tc>
      </w:tr>
      <w:tr w:rsidR="00C6255A" w:rsidRPr="00E64E19" w14:paraId="37F154B9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EC126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B321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90183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BB045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60AF3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EFBD9" w14:textId="77777777" w:rsidR="00C6255A" w:rsidRPr="00775D86" w:rsidRDefault="006860B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860BA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6860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60BA">
              <w:rPr>
                <w:rFonts w:asciiTheme="majorBidi" w:hAnsiTheme="majorBidi"/>
                <w:sz w:val="28"/>
                <w:szCs w:val="28"/>
                <w:cs/>
              </w:rPr>
              <w:t>700</w:t>
            </w:r>
            <w:r w:rsidRPr="006860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60BA">
              <w:rPr>
                <w:rFonts w:asciiTheme="majorBidi" w:hAnsiTheme="majorBidi"/>
                <w:sz w:val="28"/>
                <w:szCs w:val="28"/>
                <w:cs/>
              </w:rPr>
              <w:t>377.03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07912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15,968,096.80 </w:t>
            </w:r>
          </w:p>
        </w:tc>
      </w:tr>
      <w:tr w:rsidR="00C6255A" w:rsidRPr="00E64E19" w14:paraId="4015CEB4" w14:textId="77777777" w:rsidTr="00B34DE1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C04FD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83833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0D1A6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78DF7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E3392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1ED0" w14:textId="77777777" w:rsidR="00C6255A" w:rsidRPr="00775D86" w:rsidRDefault="003A5955" w:rsidP="0050325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3A595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3A59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5955">
              <w:rPr>
                <w:rFonts w:asciiTheme="majorBidi" w:hAnsiTheme="majorBidi"/>
                <w:sz w:val="28"/>
                <w:szCs w:val="28"/>
                <w:cs/>
              </w:rPr>
              <w:t>729</w:t>
            </w:r>
            <w:r w:rsidRPr="003A59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5955">
              <w:rPr>
                <w:rFonts w:asciiTheme="majorBidi" w:hAnsiTheme="majorBidi"/>
                <w:sz w:val="28"/>
                <w:szCs w:val="28"/>
                <w:cs/>
              </w:rPr>
              <w:t>057.33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3E2EF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>(3,343,106.38)</w:t>
            </w:r>
          </w:p>
        </w:tc>
      </w:tr>
      <w:tr w:rsidR="00C6255A" w:rsidRPr="00E64E19" w14:paraId="2118906A" w14:textId="77777777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7AE2D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C591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547FB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74F37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69B16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89E57" w14:textId="77777777" w:rsidR="00C6255A" w:rsidRPr="00775D86" w:rsidRDefault="00503258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258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5032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258">
              <w:rPr>
                <w:rFonts w:asciiTheme="majorBidi" w:hAnsiTheme="majorBidi"/>
                <w:sz w:val="28"/>
                <w:szCs w:val="28"/>
                <w:cs/>
              </w:rPr>
              <w:t>971</w:t>
            </w:r>
            <w:r w:rsidRPr="005032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258">
              <w:rPr>
                <w:rFonts w:asciiTheme="majorBidi" w:hAnsiTheme="majorBidi"/>
                <w:sz w:val="28"/>
                <w:szCs w:val="28"/>
                <w:cs/>
              </w:rPr>
              <w:t>319.70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97B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</w:rPr>
              <w:t xml:space="preserve">12,624,990.42 </w:t>
            </w:r>
          </w:p>
        </w:tc>
      </w:tr>
      <w:tr w:rsidR="00C6255A" w:rsidRPr="00E64E19" w14:paraId="5983CF14" w14:textId="77777777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E5FC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BC638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02BBC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A9987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0756F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5EF4D" w14:textId="77777777" w:rsidR="00C6255A" w:rsidRPr="00775D86" w:rsidRDefault="00503258" w:rsidP="00C625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258">
              <w:rPr>
                <w:rFonts w:asciiTheme="majorBidi" w:hAnsiTheme="majorBidi"/>
                <w:sz w:val="28"/>
                <w:szCs w:val="28"/>
                <w:cs/>
              </w:rPr>
              <w:t>43</w:t>
            </w:r>
            <w:r w:rsidRPr="005032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03258">
              <w:rPr>
                <w:rFonts w:asciiTheme="majorBidi" w:hAnsiTheme="majorBidi"/>
                <w:sz w:val="28"/>
                <w:szCs w:val="28"/>
                <w:cs/>
              </w:rPr>
              <w:t>365.83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A3DDC" w14:textId="77777777" w:rsidR="00C6255A" w:rsidRPr="00775D86" w:rsidRDefault="00C6255A" w:rsidP="00C6255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477</w:t>
            </w:r>
            <w:r w:rsidRPr="00775D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5D86">
              <w:rPr>
                <w:rFonts w:asciiTheme="majorBidi" w:hAnsiTheme="majorBidi" w:cstheme="majorBidi"/>
                <w:sz w:val="28"/>
                <w:szCs w:val="28"/>
                <w:cs/>
              </w:rPr>
              <w:t>751.19</w:t>
            </w:r>
          </w:p>
        </w:tc>
      </w:tr>
      <w:tr w:rsidR="00C6255A" w:rsidRPr="00E64E19" w14:paraId="4CF0F633" w14:textId="77777777" w:rsidTr="00503258">
        <w:trPr>
          <w:trHeight w:val="288"/>
          <w:jc w:val="center"/>
        </w:trPr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C07E9" w14:textId="77777777" w:rsidR="00C6255A" w:rsidRPr="00775D86" w:rsidRDefault="00C6255A" w:rsidP="00C6255A">
            <w:pPr>
              <w:spacing w:line="240" w:lineRule="auto"/>
              <w:ind w:firstLine="5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840B9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7D333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E04C6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9F114" w14:textId="77777777" w:rsidR="00C6255A" w:rsidRPr="00775D86" w:rsidRDefault="00C6255A" w:rsidP="00C6255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266B5" w14:textId="77777777" w:rsidR="00C6255A" w:rsidRPr="00775D86" w:rsidRDefault="00503258" w:rsidP="00C6255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325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15</w:t>
            </w:r>
            <w:r w:rsidRPr="005032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0325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014</w:t>
            </w:r>
            <w:r w:rsidRPr="005032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0325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685.53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AEA73" w14:textId="77777777" w:rsidR="00C6255A" w:rsidRPr="00775D86" w:rsidRDefault="00C6255A" w:rsidP="00C6255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102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5D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741.61</w:t>
            </w:r>
          </w:p>
        </w:tc>
      </w:tr>
    </w:tbl>
    <w:p w14:paraId="5321D3C0" w14:textId="77777777" w:rsidR="00B16618" w:rsidRPr="00EB3AA7" w:rsidRDefault="00B16618" w:rsidP="00B16618">
      <w:pPr>
        <w:spacing w:line="240" w:lineRule="atLeast"/>
        <w:ind w:left="709"/>
        <w:rPr>
          <w:rFonts w:ascii="Angsana New" w:hAnsi="Angsana New"/>
          <w:sz w:val="30"/>
          <w:szCs w:val="30"/>
          <w:u w:val="single"/>
          <w:cs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 xml:space="preserve">ลูกค้ารายใหญ่ </w:t>
      </w:r>
      <w:r w:rsidR="00EC58FD">
        <w:rPr>
          <w:rFonts w:ascii="Angsana New" w:hAnsi="Angsana New"/>
          <w:sz w:val="30"/>
          <w:szCs w:val="30"/>
          <w:u w:val="single"/>
        </w:rPr>
        <w:t xml:space="preserve"> </w:t>
      </w:r>
      <w:r w:rsidR="00EC58FD">
        <w:rPr>
          <w:rFonts w:ascii="Angsana New" w:hAnsi="Angsana New" w:hint="cs"/>
          <w:sz w:val="30"/>
          <w:szCs w:val="30"/>
          <w:u w:val="single"/>
          <w:cs/>
        </w:rPr>
        <w:t>(งบการเงินรวมและงบการเงินเฉพาะกิจการ)</w:t>
      </w:r>
    </w:p>
    <w:p w14:paraId="53C542B1" w14:textId="77777777" w:rsidR="00B16618" w:rsidRPr="00512859" w:rsidRDefault="00B16618" w:rsidP="00B16618">
      <w:pPr>
        <w:spacing w:after="120" w:line="240" w:lineRule="atLeast"/>
        <w:ind w:left="70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47398A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7398A">
        <w:rPr>
          <w:rFonts w:ascii="Angsana New" w:hAnsi="Angsana New"/>
          <w:sz w:val="30"/>
          <w:szCs w:val="30"/>
          <w:lang w:val="en-US"/>
        </w:rPr>
        <w:t>256</w:t>
      </w:r>
      <w:r w:rsidR="00C6255A">
        <w:rPr>
          <w:rFonts w:ascii="Angsana New" w:hAnsi="Angsana New" w:hint="cs"/>
          <w:sz w:val="30"/>
          <w:szCs w:val="30"/>
          <w:cs/>
          <w:lang w:val="en-US"/>
        </w:rPr>
        <w:t>4</w:t>
      </w:r>
      <w:r w:rsidRPr="0047398A">
        <w:rPr>
          <w:rFonts w:ascii="Angsana New" w:hAnsi="Angsana New"/>
          <w:sz w:val="30"/>
          <w:szCs w:val="30"/>
          <w:lang w:val="en-US"/>
        </w:rPr>
        <w:t xml:space="preserve"> 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บริษัทฯ มีรายได้จากลูกค้ารายใหญ่ราย</w:t>
      </w:r>
      <w:r w:rsidRPr="0047398A">
        <w:rPr>
          <w:rFonts w:ascii="Angsana New" w:hAnsi="Angsana New" w:hint="cs"/>
          <w:sz w:val="30"/>
          <w:szCs w:val="30"/>
          <w:cs/>
          <w:lang w:val="en-US"/>
        </w:rPr>
        <w:t xml:space="preserve">หนึ่ง </w:t>
      </w:r>
      <w:r w:rsidRPr="0047398A">
        <w:rPr>
          <w:rFonts w:ascii="Angsana New" w:hAnsi="Angsana New"/>
          <w:sz w:val="30"/>
          <w:szCs w:val="30"/>
          <w:cs/>
          <w:lang w:val="en-US"/>
        </w:rPr>
        <w:t>เป็นจำนวนเงิน</w:t>
      </w:r>
      <w:r w:rsidRPr="00775D86">
        <w:rPr>
          <w:rFonts w:ascii="Angsana New" w:hAnsi="Angsana New"/>
          <w:sz w:val="30"/>
          <w:szCs w:val="30"/>
          <w:cs/>
          <w:lang w:val="en-US"/>
        </w:rPr>
        <w:t xml:space="preserve">ประมาณ </w:t>
      </w:r>
      <w:r w:rsidR="006860BA">
        <w:rPr>
          <w:rFonts w:ascii="Angsana New" w:hAnsi="Angsana New"/>
          <w:sz w:val="30"/>
          <w:szCs w:val="30"/>
          <w:lang w:val="en-US"/>
        </w:rPr>
        <w:t>16.06</w:t>
      </w:r>
      <w:r w:rsidRPr="00775D86">
        <w:rPr>
          <w:rFonts w:ascii="Angsana New" w:hAnsi="Angsana New"/>
          <w:sz w:val="30"/>
          <w:szCs w:val="30"/>
          <w:lang w:val="en-US"/>
        </w:rPr>
        <w:t xml:space="preserve"> </w:t>
      </w:r>
      <w:r w:rsidRPr="00775D86">
        <w:rPr>
          <w:rFonts w:ascii="Angsana New" w:hAnsi="Angsana New"/>
          <w:sz w:val="30"/>
          <w:szCs w:val="30"/>
          <w:cs/>
          <w:lang w:val="en-US"/>
        </w:rPr>
        <w:t>ล้า</w:t>
      </w:r>
      <w:r w:rsidRPr="00C104FB">
        <w:rPr>
          <w:rFonts w:ascii="Angsana New" w:hAnsi="Angsana New"/>
          <w:sz w:val="30"/>
          <w:szCs w:val="30"/>
          <w:cs/>
          <w:lang w:val="en-US"/>
        </w:rPr>
        <w:t>น</w:t>
      </w:r>
      <w:r w:rsidRPr="0047398A">
        <w:rPr>
          <w:rFonts w:ascii="Angsana New" w:hAnsi="Angsana New"/>
          <w:sz w:val="30"/>
          <w:szCs w:val="30"/>
          <w:cs/>
          <w:lang w:val="en-US"/>
        </w:rPr>
        <w:t>บาท</w:t>
      </w:r>
      <w:r w:rsidRPr="0047398A">
        <w:rPr>
          <w:rFonts w:ascii="Angsana New" w:hAnsi="Angsana New"/>
          <w:sz w:val="30"/>
          <w:szCs w:val="30"/>
          <w:cs/>
        </w:rPr>
        <w:t xml:space="preserve"> (</w:t>
      </w:r>
      <w:r w:rsidRPr="0047398A">
        <w:rPr>
          <w:rFonts w:ascii="Angsana New" w:hAnsi="Angsana New" w:hint="cs"/>
          <w:sz w:val="30"/>
          <w:szCs w:val="30"/>
          <w:cs/>
        </w:rPr>
        <w:t xml:space="preserve">ปี </w:t>
      </w:r>
      <w:r w:rsidRPr="0047398A">
        <w:rPr>
          <w:rFonts w:ascii="Angsana New" w:hAnsi="Angsana New"/>
          <w:sz w:val="30"/>
          <w:szCs w:val="30"/>
        </w:rPr>
        <w:t>256</w:t>
      </w:r>
      <w:r w:rsidR="00C6255A">
        <w:rPr>
          <w:rFonts w:ascii="Angsana New" w:hAnsi="Angsana New"/>
          <w:sz w:val="30"/>
          <w:szCs w:val="30"/>
          <w:lang w:val="en-US"/>
        </w:rPr>
        <w:t>3</w:t>
      </w:r>
      <w:r w:rsidRPr="0047398A">
        <w:rPr>
          <w:rFonts w:ascii="Angsana New" w:hAnsi="Angsana New" w:hint="cs"/>
          <w:sz w:val="30"/>
          <w:szCs w:val="30"/>
          <w:cs/>
        </w:rPr>
        <w:t xml:space="preserve"> มีรายได้จากลูกค้ารายใหญ่รายหนึ่ง เป็นจำนวนเงินประมาณ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="00C6255A" w:rsidRPr="00C6255A">
        <w:rPr>
          <w:rFonts w:ascii="Angsana New" w:hAnsi="Angsana New"/>
          <w:sz w:val="30"/>
          <w:szCs w:val="30"/>
        </w:rPr>
        <w:t>15.74</w:t>
      </w:r>
      <w:r w:rsidRPr="0047398A">
        <w:rPr>
          <w:rFonts w:ascii="Angsana New" w:hAnsi="Angsana New"/>
          <w:sz w:val="30"/>
          <w:szCs w:val="30"/>
        </w:rPr>
        <w:t xml:space="preserve"> </w:t>
      </w:r>
      <w:r w:rsidRPr="0047398A">
        <w:rPr>
          <w:rFonts w:ascii="Angsana New" w:hAnsi="Angsana New"/>
          <w:sz w:val="30"/>
          <w:szCs w:val="30"/>
          <w:cs/>
        </w:rPr>
        <w:t>ล้านบาท)</w:t>
      </w:r>
      <w:r>
        <w:rPr>
          <w:rFonts w:ascii="Angsana New" w:hAnsi="Angsana New"/>
          <w:sz w:val="30"/>
          <w:szCs w:val="30"/>
        </w:rPr>
        <w:br/>
      </w:r>
      <w:r w:rsidRPr="0047398A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  <w:r w:rsidRPr="00EB3AA7">
        <w:rPr>
          <w:rFonts w:ascii="Angsana New" w:hAnsi="Angsana New"/>
          <w:sz w:val="30"/>
          <w:szCs w:val="30"/>
        </w:rPr>
        <w:t xml:space="preserve"> </w:t>
      </w:r>
    </w:p>
    <w:p w14:paraId="519C6740" w14:textId="77777777" w:rsidR="00B16618" w:rsidRPr="00B16618" w:rsidRDefault="00B16618" w:rsidP="008D5DB7">
      <w:pPr>
        <w:tabs>
          <w:tab w:val="left" w:pos="2680"/>
        </w:tabs>
        <w:rPr>
          <w:rFonts w:ascii="Angsana New" w:hAnsi="Angsana New"/>
          <w:sz w:val="30"/>
          <w:szCs w:val="30"/>
          <w:cs/>
        </w:rPr>
        <w:sectPr w:rsidR="00B16618" w:rsidRPr="00B16618" w:rsidSect="008D5DB7">
          <w:footerReference w:type="default" r:id="rId16"/>
          <w:pgSz w:w="16840" w:h="11907" w:orient="landscape" w:code="9"/>
          <w:pgMar w:top="1152" w:right="691" w:bottom="1152" w:left="576" w:header="720" w:footer="720" w:gutter="0"/>
          <w:paperSrc w:first="15" w:other="15"/>
          <w:cols w:space="737"/>
          <w:docGrid w:linePitch="299"/>
        </w:sectPr>
      </w:pPr>
    </w:p>
    <w:p w14:paraId="7831F21D" w14:textId="77777777" w:rsidR="00A13B10" w:rsidRPr="00893921" w:rsidRDefault="00A13B10" w:rsidP="00CE757E">
      <w:pPr>
        <w:numPr>
          <w:ilvl w:val="0"/>
          <w:numId w:val="34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893921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2F224A02" w14:textId="77777777" w:rsidR="00C433F9" w:rsidRDefault="00C433F9" w:rsidP="00EB3AA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893921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tbl>
      <w:tblPr>
        <w:tblW w:w="101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2"/>
        <w:gridCol w:w="1559"/>
        <w:gridCol w:w="1526"/>
        <w:gridCol w:w="236"/>
        <w:gridCol w:w="1510"/>
        <w:gridCol w:w="1548"/>
      </w:tblGrid>
      <w:tr w:rsidR="00980E46" w:rsidRPr="00494247" w14:paraId="0772EBB0" w14:textId="77777777" w:rsidTr="00AD3871">
        <w:tc>
          <w:tcPr>
            <w:tcW w:w="3742" w:type="dxa"/>
          </w:tcPr>
          <w:p w14:paraId="517DF1C9" w14:textId="77777777"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B19BA9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6" w:type="dxa"/>
          </w:tcPr>
          <w:p w14:paraId="23AD94F6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3870CA" w14:textId="77777777"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</w:tcPr>
          <w:p w14:paraId="714BE3E6" w14:textId="77777777" w:rsidR="00980E46" w:rsidRPr="00494247" w:rsidRDefault="00980E46" w:rsidP="00AD387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(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980E46" w:rsidRPr="00494247" w14:paraId="28D66E2F" w14:textId="77777777" w:rsidTr="00AD3871">
        <w:tc>
          <w:tcPr>
            <w:tcW w:w="3742" w:type="dxa"/>
          </w:tcPr>
          <w:p w14:paraId="5EC87F99" w14:textId="77777777" w:rsidR="00980E46" w:rsidRPr="00494247" w:rsidRDefault="00980E46" w:rsidP="00AD387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85" w:type="dxa"/>
            <w:gridSpan w:val="2"/>
            <w:vAlign w:val="center"/>
          </w:tcPr>
          <w:p w14:paraId="4CD4076B" w14:textId="77777777"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2D70DB" w14:textId="77777777" w:rsidR="00980E46" w:rsidRPr="00494247" w:rsidRDefault="00980E46" w:rsidP="00AD387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58" w:type="dxa"/>
            <w:gridSpan w:val="2"/>
            <w:vAlign w:val="center"/>
          </w:tcPr>
          <w:p w14:paraId="534F6B5B" w14:textId="77777777" w:rsidR="00980E46" w:rsidRPr="00494247" w:rsidRDefault="00980E46" w:rsidP="00AD387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494247">
              <w:rPr>
                <w:rFonts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7F8" w:rsidRPr="00494247" w14:paraId="2DD28296" w14:textId="77777777" w:rsidTr="00EB3C4E">
        <w:tc>
          <w:tcPr>
            <w:tcW w:w="3742" w:type="dxa"/>
          </w:tcPr>
          <w:p w14:paraId="454DB8AC" w14:textId="77777777" w:rsidR="00D457F8" w:rsidRPr="00494247" w:rsidRDefault="00D457F8" w:rsidP="00D457F8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51B26FC8" w14:textId="77777777" w:rsidR="00D457F8" w:rsidRPr="0063553E" w:rsidRDefault="00D457F8" w:rsidP="00D457F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 xml:space="preserve">31 </w:t>
            </w:r>
            <w:r w:rsidRPr="0063553E">
              <w:rPr>
                <w:sz w:val="30"/>
                <w:szCs w:val="30"/>
                <w:cs/>
              </w:rPr>
              <w:t xml:space="preserve">มีนาคม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526" w:type="dxa"/>
            <w:vAlign w:val="bottom"/>
          </w:tcPr>
          <w:p w14:paraId="45772891" w14:textId="77777777" w:rsidR="00D457F8" w:rsidRPr="0063553E" w:rsidRDefault="00D457F8" w:rsidP="00D457F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 xml:space="preserve">31 </w:t>
            </w:r>
            <w:r w:rsidRPr="0063553E"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bottom"/>
          </w:tcPr>
          <w:p w14:paraId="075C2583" w14:textId="77777777" w:rsidR="00D457F8" w:rsidRPr="00494247" w:rsidRDefault="00D457F8" w:rsidP="00D457F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14:paraId="7517B61A" w14:textId="77777777" w:rsidR="00D457F8" w:rsidRPr="00645FA4" w:rsidRDefault="00D457F8" w:rsidP="00D457F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 xml:space="preserve">31 </w:t>
            </w:r>
            <w:r w:rsidRPr="0063553E">
              <w:rPr>
                <w:sz w:val="30"/>
                <w:szCs w:val="30"/>
                <w:cs/>
              </w:rPr>
              <w:t xml:space="preserve">มีนาคม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548" w:type="dxa"/>
            <w:vAlign w:val="bottom"/>
          </w:tcPr>
          <w:p w14:paraId="29B20765" w14:textId="77777777" w:rsidR="00D457F8" w:rsidRPr="00645FA4" w:rsidRDefault="00D457F8" w:rsidP="00D457F8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30"/>
                <w:szCs w:val="30"/>
              </w:rPr>
            </w:pPr>
            <w:r w:rsidRPr="0063553E">
              <w:rPr>
                <w:sz w:val="30"/>
                <w:szCs w:val="30"/>
              </w:rPr>
              <w:t xml:space="preserve">31 </w:t>
            </w:r>
            <w:r w:rsidRPr="0063553E">
              <w:rPr>
                <w:rFonts w:hint="cs"/>
                <w:sz w:val="30"/>
                <w:szCs w:val="30"/>
                <w:cs/>
              </w:rPr>
              <w:t xml:space="preserve">มีนาคม </w:t>
            </w:r>
            <w:r w:rsidRPr="0063553E">
              <w:rPr>
                <w:sz w:val="30"/>
                <w:szCs w:val="30"/>
              </w:rPr>
              <w:t>256</w:t>
            </w:r>
            <w:r>
              <w:rPr>
                <w:rFonts w:hint="cs"/>
                <w:sz w:val="30"/>
                <w:szCs w:val="30"/>
                <w:cs/>
              </w:rPr>
              <w:t>3</w:t>
            </w:r>
          </w:p>
        </w:tc>
      </w:tr>
      <w:tr w:rsidR="00980E46" w:rsidRPr="00494247" w14:paraId="292E39A9" w14:textId="77777777" w:rsidTr="00AD3871">
        <w:trPr>
          <w:trHeight w:val="203"/>
        </w:trPr>
        <w:tc>
          <w:tcPr>
            <w:tcW w:w="3742" w:type="dxa"/>
          </w:tcPr>
          <w:p w14:paraId="7FE8869C" w14:textId="77777777" w:rsidR="00980E46" w:rsidRPr="00494247" w:rsidRDefault="00980E46" w:rsidP="00AD387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</w:p>
        </w:tc>
        <w:tc>
          <w:tcPr>
            <w:tcW w:w="1559" w:type="dxa"/>
          </w:tcPr>
          <w:p w14:paraId="168111E0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6" w:type="dxa"/>
          </w:tcPr>
          <w:p w14:paraId="709773F2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48063E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4F247820" w14:textId="77777777" w:rsidR="00980E46" w:rsidRPr="00494247" w:rsidRDefault="00980E46" w:rsidP="00AD3871">
            <w:pPr>
              <w:tabs>
                <w:tab w:val="decimal" w:pos="1168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14:paraId="45214A5A" w14:textId="77777777" w:rsidR="00980E46" w:rsidRPr="00494247" w:rsidRDefault="00980E46" w:rsidP="00AD3871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57F8" w:rsidRPr="00494247" w14:paraId="76250D45" w14:textId="77777777" w:rsidTr="005F53D5">
        <w:trPr>
          <w:trHeight w:val="203"/>
        </w:trPr>
        <w:tc>
          <w:tcPr>
            <w:tcW w:w="3742" w:type="dxa"/>
          </w:tcPr>
          <w:p w14:paraId="6D66CF80" w14:textId="77777777" w:rsidR="00D457F8" w:rsidRPr="00494247" w:rsidRDefault="00D457F8" w:rsidP="00D457F8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3349CD" w14:textId="77777777" w:rsidR="00D457F8" w:rsidRPr="00494247" w:rsidRDefault="001778BE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78BE">
              <w:rPr>
                <w:rFonts w:ascii="Angsana New" w:hAnsi="Angsana New"/>
                <w:sz w:val="30"/>
                <w:szCs w:val="30"/>
                <w:lang w:val="en-US"/>
              </w:rPr>
              <w:t>(8,511,866.39)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6A31150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>(4,893,676.34)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DC3414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62C6D395" w14:textId="77777777" w:rsidR="00D457F8" w:rsidRPr="00494247" w:rsidRDefault="001963CE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F1DC3" w:rsidRPr="007F1DC3">
              <w:rPr>
                <w:rFonts w:ascii="Angsana New" w:hAnsi="Angsana New"/>
                <w:sz w:val="30"/>
                <w:szCs w:val="30"/>
                <w:lang w:val="en-US"/>
              </w:rPr>
              <w:t>8,398,232.78</w:t>
            </w:r>
            <w:r w:rsidR="008A4CA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00AFDFB0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>(2,812,365.59)</w:t>
            </w:r>
          </w:p>
        </w:tc>
      </w:tr>
      <w:tr w:rsidR="00D457F8" w:rsidRPr="00494247" w14:paraId="6237FAF7" w14:textId="77777777" w:rsidTr="00CE757E">
        <w:trPr>
          <w:trHeight w:val="203"/>
        </w:trPr>
        <w:tc>
          <w:tcPr>
            <w:tcW w:w="3742" w:type="dxa"/>
          </w:tcPr>
          <w:p w14:paraId="067B01F6" w14:textId="77777777" w:rsidR="00D457F8" w:rsidRPr="00494247" w:rsidRDefault="00D457F8" w:rsidP="00D457F8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06FCFB" w14:textId="77777777" w:rsidR="00D457F8" w:rsidRPr="00E91381" w:rsidRDefault="007E022A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022A">
              <w:rPr>
                <w:rFonts w:ascii="Angsana New" w:hAnsi="Angsana New"/>
                <w:sz w:val="30"/>
                <w:szCs w:val="30"/>
                <w:lang w:val="en-US"/>
              </w:rPr>
              <w:t>37,982,432.90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F23EF03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42,651,442.64 </w:t>
            </w:r>
          </w:p>
        </w:tc>
        <w:tc>
          <w:tcPr>
            <w:tcW w:w="236" w:type="dxa"/>
            <w:shd w:val="clear" w:color="auto" w:fill="auto"/>
          </w:tcPr>
          <w:p w14:paraId="20955162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1B5FE9DB" w14:textId="77777777" w:rsidR="00D457F8" w:rsidRPr="00E91381" w:rsidRDefault="007F1DC3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DC3">
              <w:rPr>
                <w:rFonts w:ascii="Angsana New" w:hAnsi="Angsana New"/>
                <w:sz w:val="30"/>
                <w:szCs w:val="30"/>
                <w:lang w:val="en-US"/>
              </w:rPr>
              <w:t>37,982,432.90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499B3473" w14:textId="77777777" w:rsidR="00D457F8" w:rsidRPr="007F644B" w:rsidRDefault="00D457F8" w:rsidP="00D457F8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40,013,198.86 </w:t>
            </w:r>
          </w:p>
        </w:tc>
      </w:tr>
      <w:tr w:rsidR="001B65CC" w:rsidRPr="00494247" w14:paraId="12A991FC" w14:textId="77777777" w:rsidTr="005F53D5">
        <w:trPr>
          <w:trHeight w:val="149"/>
        </w:trPr>
        <w:tc>
          <w:tcPr>
            <w:tcW w:w="3742" w:type="dxa"/>
          </w:tcPr>
          <w:p w14:paraId="18A3B1BF" w14:textId="77777777" w:rsidR="001B65CC" w:rsidRPr="00494247" w:rsidRDefault="001B65CC" w:rsidP="001B65C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AE6A1F6" w14:textId="77777777" w:rsidR="001B65CC" w:rsidRPr="00E91381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7,549,778.39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CE02F56" w14:textId="77777777" w:rsidR="001B65CC" w:rsidRPr="00E91381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10,855,019.42 </w:t>
            </w:r>
          </w:p>
        </w:tc>
        <w:tc>
          <w:tcPr>
            <w:tcW w:w="236" w:type="dxa"/>
            <w:shd w:val="clear" w:color="auto" w:fill="auto"/>
          </w:tcPr>
          <w:p w14:paraId="1F84CF56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4512C898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7,549,778.39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7CA64B74" w14:textId="77777777" w:rsidR="001B65CC" w:rsidRPr="002D30D6" w:rsidRDefault="001B65CC" w:rsidP="001B65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10,082,276.24 </w:t>
            </w:r>
          </w:p>
        </w:tc>
      </w:tr>
      <w:tr w:rsidR="001B65CC" w:rsidRPr="00494247" w14:paraId="59437891" w14:textId="77777777" w:rsidTr="005F53D5">
        <w:trPr>
          <w:trHeight w:val="149"/>
        </w:trPr>
        <w:tc>
          <w:tcPr>
            <w:tcW w:w="3742" w:type="dxa"/>
          </w:tcPr>
          <w:p w14:paraId="0E52394E" w14:textId="77777777" w:rsidR="001B65CC" w:rsidRPr="00494247" w:rsidRDefault="001B65CC" w:rsidP="001B65C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6D2721" w14:textId="77777777" w:rsidR="001B65CC" w:rsidRPr="00E91381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2,035,626.21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0D82BC89" w14:textId="77777777" w:rsidR="001B65CC" w:rsidRPr="00E91381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2,194,283.69 </w:t>
            </w:r>
          </w:p>
        </w:tc>
        <w:tc>
          <w:tcPr>
            <w:tcW w:w="236" w:type="dxa"/>
            <w:shd w:val="clear" w:color="auto" w:fill="auto"/>
          </w:tcPr>
          <w:p w14:paraId="6B87994D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4C110E64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1,950,707.32</w:t>
            </w:r>
          </w:p>
        </w:tc>
        <w:tc>
          <w:tcPr>
            <w:tcW w:w="1548" w:type="dxa"/>
            <w:vAlign w:val="bottom"/>
          </w:tcPr>
          <w:p w14:paraId="4561F010" w14:textId="77777777" w:rsidR="001B65CC" w:rsidRPr="00FB7E04" w:rsidRDefault="001B65CC" w:rsidP="001B65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1,777,149.49 </w:t>
            </w:r>
          </w:p>
        </w:tc>
      </w:tr>
      <w:tr w:rsidR="001B65CC" w:rsidRPr="00494247" w14:paraId="72B640F4" w14:textId="77777777" w:rsidTr="005F53D5">
        <w:trPr>
          <w:trHeight w:val="149"/>
        </w:trPr>
        <w:tc>
          <w:tcPr>
            <w:tcW w:w="3742" w:type="dxa"/>
            <w:shd w:val="clear" w:color="auto" w:fill="auto"/>
          </w:tcPr>
          <w:p w14:paraId="0C753BF4" w14:textId="77777777" w:rsidR="001B65CC" w:rsidRPr="00494247" w:rsidRDefault="001B65CC" w:rsidP="001B65C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89BAFD" w14:textId="77777777" w:rsidR="001B65CC" w:rsidRPr="00E91381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904,997.50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26D729FE" w14:textId="77777777" w:rsidR="001B65CC" w:rsidRPr="00E91381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1,160,093.17 </w:t>
            </w:r>
          </w:p>
        </w:tc>
        <w:tc>
          <w:tcPr>
            <w:tcW w:w="236" w:type="dxa"/>
            <w:shd w:val="clear" w:color="auto" w:fill="auto"/>
          </w:tcPr>
          <w:p w14:paraId="2772C3F3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78D41079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904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997.50</w:t>
            </w:r>
          </w:p>
        </w:tc>
        <w:tc>
          <w:tcPr>
            <w:tcW w:w="1548" w:type="dxa"/>
            <w:vAlign w:val="bottom"/>
          </w:tcPr>
          <w:p w14:paraId="7A88F1EE" w14:textId="77777777" w:rsidR="001B65CC" w:rsidRPr="00FB7E04" w:rsidRDefault="001B65CC" w:rsidP="001B65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1,160,093.17 </w:t>
            </w:r>
          </w:p>
        </w:tc>
      </w:tr>
      <w:tr w:rsidR="00D457F8" w:rsidRPr="00494247" w14:paraId="2C22F9F4" w14:textId="77777777" w:rsidTr="005F53D5">
        <w:trPr>
          <w:trHeight w:val="149"/>
        </w:trPr>
        <w:tc>
          <w:tcPr>
            <w:tcW w:w="3742" w:type="dxa"/>
            <w:shd w:val="clear" w:color="auto" w:fill="auto"/>
          </w:tcPr>
          <w:p w14:paraId="54E6B678" w14:textId="77777777" w:rsidR="00D457F8" w:rsidRPr="00494247" w:rsidRDefault="00D457F8" w:rsidP="00D457F8">
            <w:pPr>
              <w:tabs>
                <w:tab w:val="left" w:pos="8040"/>
              </w:tabs>
              <w:spacing w:line="240" w:lineRule="auto"/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1F2EDBD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4F9744D3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383255" w14:textId="77777777" w:rsidR="00D457F8" w:rsidRPr="00494247" w:rsidRDefault="00D457F8" w:rsidP="00D457F8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7BEFE55B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3D3EC547" w14:textId="77777777" w:rsidR="00D457F8" w:rsidRPr="00494247" w:rsidRDefault="00D457F8" w:rsidP="00D457F8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D457F8" w:rsidRPr="00494247" w14:paraId="2073AFBD" w14:textId="77777777" w:rsidTr="005F53D5">
        <w:trPr>
          <w:trHeight w:val="149"/>
        </w:trPr>
        <w:tc>
          <w:tcPr>
            <w:tcW w:w="3742" w:type="dxa"/>
            <w:shd w:val="clear" w:color="auto" w:fill="auto"/>
          </w:tcPr>
          <w:p w14:paraId="54DBD237" w14:textId="77777777" w:rsidR="00D457F8" w:rsidRPr="00494247" w:rsidRDefault="00D457F8" w:rsidP="00D457F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รวมอยู่ในต้นทุนในการจัดจำหน่าย</w:t>
            </w:r>
          </w:p>
        </w:tc>
        <w:tc>
          <w:tcPr>
            <w:tcW w:w="1559" w:type="dxa"/>
            <w:shd w:val="clear" w:color="auto" w:fill="auto"/>
          </w:tcPr>
          <w:p w14:paraId="101C7A40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2F8A9CCD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AE3D1C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7E6B56CD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76EDEB95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B65CC" w:rsidRPr="00494247" w14:paraId="676C5218" w14:textId="77777777" w:rsidTr="005F53D5">
        <w:trPr>
          <w:trHeight w:val="149"/>
        </w:trPr>
        <w:tc>
          <w:tcPr>
            <w:tcW w:w="3742" w:type="dxa"/>
            <w:shd w:val="clear" w:color="auto" w:fill="auto"/>
          </w:tcPr>
          <w:p w14:paraId="11299BD6" w14:textId="77777777" w:rsidR="001B65CC" w:rsidRPr="00494247" w:rsidRDefault="001B65CC" w:rsidP="001B65C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4C20BC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5,119,071.98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7790846A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4,099,705.90 </w:t>
            </w:r>
          </w:p>
        </w:tc>
        <w:tc>
          <w:tcPr>
            <w:tcW w:w="236" w:type="dxa"/>
            <w:shd w:val="clear" w:color="auto" w:fill="auto"/>
          </w:tcPr>
          <w:p w14:paraId="7E34D894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4C65B28E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119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071.98</w:t>
            </w:r>
          </w:p>
        </w:tc>
        <w:tc>
          <w:tcPr>
            <w:tcW w:w="1548" w:type="dxa"/>
            <w:vAlign w:val="bottom"/>
          </w:tcPr>
          <w:p w14:paraId="747FD71C" w14:textId="77777777" w:rsidR="001B65CC" w:rsidRPr="00FB7E04" w:rsidRDefault="001B65CC" w:rsidP="001B65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4,099,705.90 </w:t>
            </w:r>
          </w:p>
        </w:tc>
      </w:tr>
      <w:tr w:rsidR="001B65CC" w:rsidRPr="00494247" w14:paraId="40B834E5" w14:textId="77777777" w:rsidTr="005F53D5">
        <w:trPr>
          <w:trHeight w:val="149"/>
        </w:trPr>
        <w:tc>
          <w:tcPr>
            <w:tcW w:w="3742" w:type="dxa"/>
          </w:tcPr>
          <w:p w14:paraId="4196458D" w14:textId="77777777" w:rsidR="001B65CC" w:rsidRPr="00494247" w:rsidRDefault="001B65CC" w:rsidP="001B65C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6FC1A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210,178.27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A324F07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345,251.56 </w:t>
            </w:r>
          </w:p>
        </w:tc>
        <w:tc>
          <w:tcPr>
            <w:tcW w:w="236" w:type="dxa"/>
            <w:shd w:val="clear" w:color="auto" w:fill="auto"/>
          </w:tcPr>
          <w:p w14:paraId="270EBABA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7B1E3CB8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210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178.27</w:t>
            </w:r>
          </w:p>
        </w:tc>
        <w:tc>
          <w:tcPr>
            <w:tcW w:w="1548" w:type="dxa"/>
            <w:vAlign w:val="bottom"/>
          </w:tcPr>
          <w:p w14:paraId="520C662A" w14:textId="77777777" w:rsidR="001B65CC" w:rsidRPr="00FB7E04" w:rsidRDefault="001B65CC" w:rsidP="001B65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345,251.56 </w:t>
            </w:r>
          </w:p>
        </w:tc>
      </w:tr>
      <w:tr w:rsidR="00D457F8" w:rsidRPr="00494247" w14:paraId="1E6D02DA" w14:textId="77777777" w:rsidTr="005F53D5">
        <w:trPr>
          <w:trHeight w:val="149"/>
        </w:trPr>
        <w:tc>
          <w:tcPr>
            <w:tcW w:w="3742" w:type="dxa"/>
          </w:tcPr>
          <w:p w14:paraId="75D214A6" w14:textId="77777777" w:rsidR="00D457F8" w:rsidRPr="00494247" w:rsidRDefault="00D457F8" w:rsidP="00D457F8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76F0DE2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1A744808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9FC25D5" w14:textId="77777777" w:rsidR="00D457F8" w:rsidRPr="00494247" w:rsidRDefault="00D457F8" w:rsidP="00D457F8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59444ECB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2C8FA9AC" w14:textId="77777777" w:rsidR="00D457F8" w:rsidRPr="00494247" w:rsidRDefault="00D457F8" w:rsidP="00D457F8">
            <w:pPr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D457F8" w:rsidRPr="00494247" w14:paraId="218DC3AF" w14:textId="77777777" w:rsidTr="005F53D5">
        <w:trPr>
          <w:trHeight w:val="149"/>
        </w:trPr>
        <w:tc>
          <w:tcPr>
            <w:tcW w:w="3742" w:type="dxa"/>
          </w:tcPr>
          <w:p w14:paraId="57133717" w14:textId="77777777" w:rsidR="00D457F8" w:rsidRPr="00494247" w:rsidRDefault="00D457F8" w:rsidP="00D457F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559" w:type="dxa"/>
            <w:shd w:val="clear" w:color="auto" w:fill="auto"/>
          </w:tcPr>
          <w:p w14:paraId="17355BA7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7509D787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59E4949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</w:tcPr>
          <w:p w14:paraId="746E3714" w14:textId="77777777" w:rsidR="00D457F8" w:rsidRPr="00E91381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14:paraId="4343F7FF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1B65CC" w:rsidRPr="00494247" w14:paraId="2504043B" w14:textId="77777777" w:rsidTr="005F53D5">
        <w:trPr>
          <w:trHeight w:val="149"/>
        </w:trPr>
        <w:tc>
          <w:tcPr>
            <w:tcW w:w="3742" w:type="dxa"/>
          </w:tcPr>
          <w:p w14:paraId="5698E671" w14:textId="77777777" w:rsidR="001B65CC" w:rsidRPr="00494247" w:rsidRDefault="001B65CC" w:rsidP="001B65C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CD5D09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17,605,456.89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5B76EFE5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15,055,362.17 </w:t>
            </w:r>
          </w:p>
        </w:tc>
        <w:tc>
          <w:tcPr>
            <w:tcW w:w="236" w:type="dxa"/>
            <w:shd w:val="clear" w:color="auto" w:fill="auto"/>
          </w:tcPr>
          <w:p w14:paraId="7CDE04EC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6C6FBEAE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17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605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456.89</w:t>
            </w:r>
          </w:p>
        </w:tc>
        <w:tc>
          <w:tcPr>
            <w:tcW w:w="1548" w:type="dxa"/>
            <w:vAlign w:val="bottom"/>
          </w:tcPr>
          <w:p w14:paraId="15F2F740" w14:textId="77777777" w:rsidR="001B65CC" w:rsidRPr="00FB7E04" w:rsidRDefault="001B65CC" w:rsidP="001B65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14,845,362.17 </w:t>
            </w:r>
          </w:p>
        </w:tc>
      </w:tr>
      <w:tr w:rsidR="001B65CC" w:rsidRPr="00494247" w14:paraId="6AD548F1" w14:textId="77777777" w:rsidTr="005F53D5">
        <w:trPr>
          <w:trHeight w:val="149"/>
        </w:trPr>
        <w:tc>
          <w:tcPr>
            <w:tcW w:w="3742" w:type="dxa"/>
          </w:tcPr>
          <w:p w14:paraId="262304D5" w14:textId="77777777" w:rsidR="001B65CC" w:rsidRPr="00494247" w:rsidRDefault="001B65CC" w:rsidP="001B65CC">
            <w:pPr>
              <w:tabs>
                <w:tab w:val="left" w:pos="8040"/>
              </w:tabs>
              <w:spacing w:line="240" w:lineRule="auto"/>
              <w:ind w:left="157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7D181A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65CC">
              <w:rPr>
                <w:rFonts w:ascii="Angsana New" w:hAnsi="Angsana New"/>
                <w:sz w:val="30"/>
                <w:szCs w:val="30"/>
                <w:lang w:val="en-US"/>
              </w:rPr>
              <w:t xml:space="preserve">1,795,462.32 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6212642D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1,640,664.94 </w:t>
            </w:r>
          </w:p>
        </w:tc>
        <w:tc>
          <w:tcPr>
            <w:tcW w:w="236" w:type="dxa"/>
            <w:shd w:val="clear" w:color="auto" w:fill="auto"/>
          </w:tcPr>
          <w:p w14:paraId="7699FE2B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0" w:type="dxa"/>
            <w:shd w:val="clear" w:color="auto" w:fill="auto"/>
            <w:vAlign w:val="bottom"/>
          </w:tcPr>
          <w:p w14:paraId="0CB8A013" w14:textId="77777777" w:rsidR="001B65CC" w:rsidRPr="00494247" w:rsidRDefault="001B65CC" w:rsidP="001B65CC">
            <w:pPr>
              <w:spacing w:line="40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786</w:t>
            </w:r>
            <w:r w:rsidRPr="001D63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D632F">
              <w:rPr>
                <w:rFonts w:ascii="Angsana New" w:hAnsi="Angsana New"/>
                <w:sz w:val="30"/>
                <w:szCs w:val="30"/>
                <w:cs/>
                <w:lang w:val="en-US"/>
              </w:rPr>
              <w:t>527.74</w:t>
            </w:r>
          </w:p>
        </w:tc>
        <w:tc>
          <w:tcPr>
            <w:tcW w:w="1548" w:type="dxa"/>
            <w:vAlign w:val="bottom"/>
          </w:tcPr>
          <w:p w14:paraId="21E1B479" w14:textId="77777777" w:rsidR="001B65CC" w:rsidRPr="00FB7E04" w:rsidRDefault="001B65CC" w:rsidP="001B65CC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53D5">
              <w:rPr>
                <w:rFonts w:ascii="Angsana New" w:hAnsi="Angsana New"/>
                <w:sz w:val="30"/>
                <w:szCs w:val="30"/>
                <w:lang w:val="en-US"/>
              </w:rPr>
              <w:t xml:space="preserve">1,619,072.47 </w:t>
            </w:r>
          </w:p>
        </w:tc>
      </w:tr>
    </w:tbl>
    <w:p w14:paraId="135C2E3B" w14:textId="77777777" w:rsidR="0047786F" w:rsidRPr="0047786F" w:rsidRDefault="0047786F" w:rsidP="0047786F">
      <w:pPr>
        <w:tabs>
          <w:tab w:val="left" w:pos="513"/>
          <w:tab w:val="decimal" w:pos="7920"/>
        </w:tabs>
        <w:spacing w:before="240" w:line="240" w:lineRule="atLeast"/>
        <w:ind w:left="1238"/>
        <w:jc w:val="both"/>
        <w:rPr>
          <w:rFonts w:ascii="Angsana New" w:hAnsi="Angsana New"/>
          <w:b/>
          <w:bCs/>
          <w:sz w:val="10"/>
          <w:szCs w:val="10"/>
        </w:rPr>
      </w:pPr>
    </w:p>
    <w:p w14:paraId="52663778" w14:textId="77777777" w:rsidR="00847976" w:rsidRPr="00A318FF" w:rsidRDefault="00B33341" w:rsidP="00CE757E">
      <w:pPr>
        <w:numPr>
          <w:ilvl w:val="0"/>
          <w:numId w:val="34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ค่าใช้จ่าย</w:t>
      </w:r>
      <w:r w:rsidR="00847976" w:rsidRPr="00A318FF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366ACC9D" w14:textId="77777777" w:rsidR="00985B91" w:rsidRDefault="00A63FD4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EB3AA7">
        <w:rPr>
          <w:rFonts w:ascii="Angsana New" w:hAnsi="Angsana New"/>
          <w:sz w:val="30"/>
          <w:szCs w:val="30"/>
          <w:u w:val="single"/>
          <w:cs/>
        </w:rPr>
        <w:t>ภาษีเงินได้</w:t>
      </w:r>
      <w:r w:rsidRPr="00EB3AA7">
        <w:rPr>
          <w:rFonts w:ascii="Angsana New" w:hAnsi="Angsana New" w:hint="cs"/>
          <w:sz w:val="30"/>
          <w:szCs w:val="30"/>
          <w:u w:val="single"/>
          <w:cs/>
        </w:rPr>
        <w:t>ที่</w:t>
      </w:r>
      <w:r w:rsidRPr="00EB3AA7">
        <w:rPr>
          <w:rFonts w:ascii="Angsana New" w:hAnsi="Angsana New"/>
          <w:sz w:val="30"/>
          <w:szCs w:val="30"/>
          <w:u w:val="single"/>
          <w:cs/>
        </w:rPr>
        <w:t>รับรู้ในกำไรหรือขาดทุน</w:t>
      </w:r>
    </w:p>
    <w:tbl>
      <w:tblPr>
        <w:tblW w:w="982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01"/>
        <w:gridCol w:w="1426"/>
        <w:gridCol w:w="237"/>
        <w:gridCol w:w="1426"/>
        <w:gridCol w:w="7"/>
        <w:gridCol w:w="229"/>
        <w:gridCol w:w="7"/>
        <w:gridCol w:w="1418"/>
        <w:gridCol w:w="236"/>
        <w:gridCol w:w="1431"/>
        <w:gridCol w:w="7"/>
      </w:tblGrid>
      <w:tr w:rsidR="00BB343C" w:rsidRPr="00494247" w14:paraId="5166146F" w14:textId="77777777" w:rsidTr="00BB343C">
        <w:trPr>
          <w:gridAfter w:val="1"/>
          <w:wAfter w:w="7" w:type="dxa"/>
        </w:trPr>
        <w:tc>
          <w:tcPr>
            <w:tcW w:w="3401" w:type="dxa"/>
          </w:tcPr>
          <w:p w14:paraId="3A386A98" w14:textId="77777777"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15E0E9B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30630B6E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62BA3A80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D631B8A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2" w:type="dxa"/>
            <w:gridSpan w:val="4"/>
          </w:tcPr>
          <w:p w14:paraId="7E244B34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B343C" w:rsidRPr="00494247" w14:paraId="2A4DD5AF" w14:textId="77777777" w:rsidTr="00BB343C">
        <w:tc>
          <w:tcPr>
            <w:tcW w:w="3401" w:type="dxa"/>
          </w:tcPr>
          <w:p w14:paraId="542ABA9E" w14:textId="77777777" w:rsidR="00BB343C" w:rsidRPr="00494247" w:rsidRDefault="00BB343C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4"/>
            <w:tcBorders>
              <w:bottom w:val="single" w:sz="4" w:space="0" w:color="auto"/>
            </w:tcBorders>
          </w:tcPr>
          <w:p w14:paraId="06462681" w14:textId="77777777"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4C3FD3F1" w14:textId="77777777" w:rsidR="00BB343C" w:rsidRPr="00494247" w:rsidRDefault="00BB343C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2" w:type="dxa"/>
            <w:gridSpan w:val="4"/>
            <w:tcBorders>
              <w:bottom w:val="single" w:sz="4" w:space="0" w:color="auto"/>
            </w:tcBorders>
          </w:tcPr>
          <w:p w14:paraId="47B29D6A" w14:textId="77777777" w:rsidR="00BB343C" w:rsidRPr="00494247" w:rsidRDefault="00BB343C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57F8" w:rsidRPr="00494247" w14:paraId="5B03A8C5" w14:textId="77777777" w:rsidTr="00BB343C">
        <w:trPr>
          <w:gridAfter w:val="1"/>
          <w:wAfter w:w="7" w:type="dxa"/>
        </w:trPr>
        <w:tc>
          <w:tcPr>
            <w:tcW w:w="3401" w:type="dxa"/>
          </w:tcPr>
          <w:p w14:paraId="070B5CD1" w14:textId="77777777" w:rsidR="00D457F8" w:rsidRPr="00494247" w:rsidRDefault="00D457F8" w:rsidP="00D457F8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59F460EB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F36EA8B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8D0A1CC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  <w:gridSpan w:val="2"/>
          </w:tcPr>
          <w:p w14:paraId="06DBFE02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AC3F9C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1115F2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4983A953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B343C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</w:p>
        </w:tc>
      </w:tr>
      <w:tr w:rsidR="00BB343C" w:rsidRPr="00494247" w14:paraId="034A5B30" w14:textId="77777777" w:rsidTr="00BB343C">
        <w:trPr>
          <w:gridAfter w:val="1"/>
          <w:wAfter w:w="7" w:type="dxa"/>
          <w:trHeight w:val="203"/>
        </w:trPr>
        <w:tc>
          <w:tcPr>
            <w:tcW w:w="3401" w:type="dxa"/>
          </w:tcPr>
          <w:p w14:paraId="366E82AE" w14:textId="77777777" w:rsidR="00BB343C" w:rsidRPr="00494247" w:rsidRDefault="00BB343C" w:rsidP="00AD3871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8982361" w14:textId="77777777"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F9215BC" w14:textId="77777777"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2588A70" w14:textId="77777777"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9C3CCEB" w14:textId="77777777"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9324D" w14:textId="77777777" w:rsidR="00BB343C" w:rsidRPr="00494247" w:rsidRDefault="00BB343C" w:rsidP="00AD3871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B2BB97F" w14:textId="77777777" w:rsidR="00BB343C" w:rsidRPr="00494247" w:rsidRDefault="00BB343C" w:rsidP="00AD3871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vAlign w:val="center"/>
          </w:tcPr>
          <w:p w14:paraId="67780AFC" w14:textId="77777777" w:rsidR="00BB343C" w:rsidRPr="00494247" w:rsidRDefault="00BB343C" w:rsidP="00AD3871">
            <w:pPr>
              <w:tabs>
                <w:tab w:val="decimal" w:pos="1116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C1737" w:rsidRPr="00494247" w14:paraId="3EF4938E" w14:textId="77777777" w:rsidTr="000C1737">
        <w:trPr>
          <w:gridAfter w:val="1"/>
          <w:wAfter w:w="7" w:type="dxa"/>
          <w:trHeight w:val="203"/>
        </w:trPr>
        <w:tc>
          <w:tcPr>
            <w:tcW w:w="3401" w:type="dxa"/>
          </w:tcPr>
          <w:p w14:paraId="5698FAA8" w14:textId="77777777" w:rsidR="000C1737" w:rsidRPr="00494247" w:rsidRDefault="000C1737" w:rsidP="000C1737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45D4DE0B" w14:textId="77777777" w:rsidR="000C1737" w:rsidRPr="0080653F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872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303.16</w:t>
            </w:r>
          </w:p>
        </w:tc>
        <w:tc>
          <w:tcPr>
            <w:tcW w:w="237" w:type="dxa"/>
            <w:vAlign w:val="bottom"/>
          </w:tcPr>
          <w:p w14:paraId="125722C4" w14:textId="77777777" w:rsidR="000C1737" w:rsidRPr="00494247" w:rsidRDefault="000C1737" w:rsidP="000C173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33DD79B8" w14:textId="77777777" w:rsidR="000C1737" w:rsidRPr="0030065A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164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247.75</w:t>
            </w:r>
          </w:p>
        </w:tc>
        <w:tc>
          <w:tcPr>
            <w:tcW w:w="236" w:type="dxa"/>
            <w:gridSpan w:val="2"/>
            <w:vAlign w:val="bottom"/>
          </w:tcPr>
          <w:p w14:paraId="52934A61" w14:textId="77777777" w:rsidR="000C1737" w:rsidRPr="00494247" w:rsidRDefault="000C1737" w:rsidP="000C173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77995077" w14:textId="77777777" w:rsidR="000C1737" w:rsidRPr="0080653F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872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303.16</w:t>
            </w:r>
          </w:p>
        </w:tc>
        <w:tc>
          <w:tcPr>
            <w:tcW w:w="236" w:type="dxa"/>
            <w:vAlign w:val="bottom"/>
          </w:tcPr>
          <w:p w14:paraId="4FB0CE48" w14:textId="77777777" w:rsidR="000C1737" w:rsidRPr="00494247" w:rsidRDefault="000C1737" w:rsidP="000C1737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4CE66D1B" w14:textId="77777777" w:rsidR="000C1737" w:rsidRPr="00494247" w:rsidRDefault="000C1737" w:rsidP="000C1737">
            <w:pPr>
              <w:widowControl w:val="0"/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143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645.33</w:t>
            </w:r>
          </w:p>
        </w:tc>
      </w:tr>
      <w:tr w:rsidR="000C1737" w:rsidRPr="00494247" w14:paraId="0EE09460" w14:textId="77777777" w:rsidTr="000C1737">
        <w:trPr>
          <w:gridAfter w:val="1"/>
          <w:wAfter w:w="7" w:type="dxa"/>
          <w:trHeight w:val="203"/>
        </w:trPr>
        <w:tc>
          <w:tcPr>
            <w:tcW w:w="3401" w:type="dxa"/>
          </w:tcPr>
          <w:p w14:paraId="47CD73E5" w14:textId="77777777" w:rsidR="000C1737" w:rsidRPr="00494247" w:rsidRDefault="000C1737" w:rsidP="000C173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2FE3F2B5" w14:textId="77777777" w:rsidR="000C1737" w:rsidRPr="0080653F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6E2CD6A" w14:textId="77777777" w:rsidR="000C1737" w:rsidRPr="00494247" w:rsidRDefault="000C1737" w:rsidP="000C173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55EF362C" w14:textId="77777777" w:rsidR="000C1737" w:rsidRPr="0030065A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FE0795" w14:textId="77777777" w:rsidR="000C1737" w:rsidRPr="00494247" w:rsidRDefault="000C1737" w:rsidP="000C173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3075B18D" w14:textId="77777777" w:rsidR="000C1737" w:rsidRPr="0080653F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E294092" w14:textId="77777777" w:rsidR="000C1737" w:rsidRPr="00494247" w:rsidRDefault="000C1737" w:rsidP="000C1737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F9EEC6A" w14:textId="77777777" w:rsidR="000C1737" w:rsidRPr="00494247" w:rsidRDefault="000C1737" w:rsidP="000C173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C1737" w:rsidRPr="00494247" w14:paraId="743A8FBB" w14:textId="77777777" w:rsidTr="000C1737">
        <w:trPr>
          <w:gridAfter w:val="1"/>
          <w:wAfter w:w="7" w:type="dxa"/>
          <w:trHeight w:val="149"/>
        </w:trPr>
        <w:tc>
          <w:tcPr>
            <w:tcW w:w="3401" w:type="dxa"/>
          </w:tcPr>
          <w:p w14:paraId="58A8CFB6" w14:textId="77777777" w:rsidR="000C1737" w:rsidRPr="00494247" w:rsidRDefault="000C1737" w:rsidP="000C1737">
            <w:pPr>
              <w:tabs>
                <w:tab w:val="left" w:pos="8040"/>
              </w:tabs>
              <w:spacing w:line="240" w:lineRule="auto"/>
              <w:ind w:left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552BB" w14:textId="77777777" w:rsidR="000C1737" w:rsidRPr="0080653F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(143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245.83)</w:t>
            </w:r>
          </w:p>
        </w:tc>
        <w:tc>
          <w:tcPr>
            <w:tcW w:w="237" w:type="dxa"/>
            <w:vAlign w:val="bottom"/>
          </w:tcPr>
          <w:p w14:paraId="1BB3B311" w14:textId="77777777" w:rsidR="000C1737" w:rsidRPr="00494247" w:rsidRDefault="000C1737" w:rsidP="000C173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95290" w14:textId="77777777" w:rsidR="000C1737" w:rsidRPr="0030065A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197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396.18</w:t>
            </w:r>
          </w:p>
        </w:tc>
        <w:tc>
          <w:tcPr>
            <w:tcW w:w="236" w:type="dxa"/>
            <w:gridSpan w:val="2"/>
            <w:vAlign w:val="bottom"/>
          </w:tcPr>
          <w:p w14:paraId="2D1151C7" w14:textId="77777777" w:rsidR="000C1737" w:rsidRPr="00494247" w:rsidRDefault="000C1737" w:rsidP="000C173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B159D" w14:textId="77777777" w:rsidR="000C1737" w:rsidRPr="0080653F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(143</w:t>
            </w:r>
            <w:r w:rsidRPr="00DC27B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C27B8">
              <w:rPr>
                <w:rFonts w:ascii="Angsana New" w:hAnsi="Angsana New"/>
                <w:sz w:val="30"/>
                <w:szCs w:val="30"/>
                <w:cs/>
                <w:lang w:val="en-US"/>
              </w:rPr>
              <w:t>245.83)</w:t>
            </w:r>
          </w:p>
        </w:tc>
        <w:tc>
          <w:tcPr>
            <w:tcW w:w="236" w:type="dxa"/>
            <w:vAlign w:val="bottom"/>
          </w:tcPr>
          <w:p w14:paraId="68F8E519" w14:textId="77777777" w:rsidR="000C1737" w:rsidRPr="00494247" w:rsidRDefault="000C1737" w:rsidP="000C1737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9F1B6" w14:textId="77777777" w:rsidR="000C1737" w:rsidRPr="00191010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199</w:t>
            </w:r>
            <w:r w:rsidRPr="005412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sz w:val="30"/>
                <w:szCs w:val="30"/>
                <w:cs/>
                <w:lang w:val="en-US"/>
              </w:rPr>
              <w:t>461.05</w:t>
            </w:r>
          </w:p>
        </w:tc>
      </w:tr>
      <w:tr w:rsidR="000C1737" w:rsidRPr="00494247" w14:paraId="5E849643" w14:textId="77777777" w:rsidTr="000C1737">
        <w:trPr>
          <w:gridAfter w:val="1"/>
          <w:wAfter w:w="7" w:type="dxa"/>
          <w:trHeight w:val="149"/>
        </w:trPr>
        <w:tc>
          <w:tcPr>
            <w:tcW w:w="3401" w:type="dxa"/>
          </w:tcPr>
          <w:p w14:paraId="05A8F71E" w14:textId="77777777" w:rsidR="000C1737" w:rsidRPr="00494247" w:rsidRDefault="000C1737" w:rsidP="000C1737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2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CE8E1" w14:textId="77777777" w:rsidR="000C1737" w:rsidRPr="0080653F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729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057.33</w:t>
            </w:r>
          </w:p>
        </w:tc>
        <w:tc>
          <w:tcPr>
            <w:tcW w:w="237" w:type="dxa"/>
            <w:vAlign w:val="bottom"/>
          </w:tcPr>
          <w:p w14:paraId="761ED54E" w14:textId="77777777" w:rsidR="000C1737" w:rsidRPr="00494247" w:rsidRDefault="000C1737" w:rsidP="000C173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9FBD0" w14:textId="77777777" w:rsidR="000C1737" w:rsidRPr="0030065A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361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643.93</w:t>
            </w:r>
          </w:p>
        </w:tc>
        <w:tc>
          <w:tcPr>
            <w:tcW w:w="236" w:type="dxa"/>
            <w:gridSpan w:val="2"/>
            <w:vAlign w:val="bottom"/>
          </w:tcPr>
          <w:p w14:paraId="066E1263" w14:textId="77777777" w:rsidR="000C1737" w:rsidRPr="00494247" w:rsidRDefault="000C1737" w:rsidP="000C1737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41FCE" w14:textId="77777777" w:rsidR="000C1737" w:rsidRPr="0080653F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729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900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057.33</w:t>
            </w:r>
          </w:p>
        </w:tc>
        <w:tc>
          <w:tcPr>
            <w:tcW w:w="236" w:type="dxa"/>
            <w:vAlign w:val="bottom"/>
          </w:tcPr>
          <w:p w14:paraId="4A04F262" w14:textId="77777777" w:rsidR="000C1737" w:rsidRPr="00494247" w:rsidRDefault="000C1737" w:rsidP="000C1737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37D8E" w14:textId="77777777" w:rsidR="000C1737" w:rsidRPr="00A11D1E" w:rsidRDefault="000C1737" w:rsidP="000C1737">
            <w:pPr>
              <w:widowControl w:val="0"/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343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12E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106.38</w:t>
            </w:r>
          </w:p>
        </w:tc>
      </w:tr>
    </w:tbl>
    <w:p w14:paraId="1F8574D7" w14:textId="77777777" w:rsidR="00BB343C" w:rsidRDefault="00BB343C" w:rsidP="00A63FD4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DE0102E" w14:textId="77777777" w:rsidR="00847976" w:rsidRPr="00634D08" w:rsidRDefault="00847976" w:rsidP="00CE757E">
      <w:pPr>
        <w:numPr>
          <w:ilvl w:val="0"/>
          <w:numId w:val="34"/>
        </w:numPr>
        <w:tabs>
          <w:tab w:val="left" w:pos="513"/>
          <w:tab w:val="decimal" w:pos="7920"/>
        </w:tabs>
        <w:spacing w:before="240"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634D08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77D997C3" w14:textId="77777777" w:rsidR="00847976" w:rsidRDefault="007C46E6" w:rsidP="007C46E6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กำไรต่อหุ้นขั้นพื้นฐานคำนวณโดยหารกำไรสำหรับ</w:t>
      </w:r>
      <w:r w:rsidR="00E824D8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ที่เป็นของผู้ถือหุ้นของ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บริษัทฯ (ไม่รวมกำไรขาดทุนเบ็ดเสร็จอื่น) ด้วยจำนวนถัวเฉลี่ยถ่วงน้ำหนักของหุ้นสามัญที่ออกจำหน่ายแล้วในระหว่างงวด</w:t>
      </w:r>
    </w:p>
    <w:tbl>
      <w:tblPr>
        <w:tblW w:w="10026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600"/>
        <w:gridCol w:w="1426"/>
        <w:gridCol w:w="237"/>
        <w:gridCol w:w="1426"/>
        <w:gridCol w:w="7"/>
        <w:gridCol w:w="229"/>
        <w:gridCol w:w="7"/>
        <w:gridCol w:w="1419"/>
        <w:gridCol w:w="236"/>
        <w:gridCol w:w="1426"/>
        <w:gridCol w:w="6"/>
        <w:gridCol w:w="7"/>
      </w:tblGrid>
      <w:tr w:rsidR="00B710CA" w:rsidRPr="00494247" w14:paraId="0CD871AA" w14:textId="77777777" w:rsidTr="00B77727">
        <w:trPr>
          <w:gridAfter w:val="1"/>
          <w:wAfter w:w="7" w:type="dxa"/>
        </w:trPr>
        <w:tc>
          <w:tcPr>
            <w:tcW w:w="3600" w:type="dxa"/>
          </w:tcPr>
          <w:p w14:paraId="71A018FC" w14:textId="77777777" w:rsidR="00B710CA" w:rsidRPr="00494247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5EB7336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</w:tcPr>
          <w:p w14:paraId="54AF953D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</w:tcPr>
          <w:p w14:paraId="6EFD2EF5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1FF5921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5"/>
          </w:tcPr>
          <w:p w14:paraId="3C0AFEA9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หน่วย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: 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</w:t>
            </w: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B710CA" w:rsidRPr="00494247" w14:paraId="47A57CDF" w14:textId="77777777" w:rsidTr="00B77727">
        <w:tc>
          <w:tcPr>
            <w:tcW w:w="3600" w:type="dxa"/>
          </w:tcPr>
          <w:p w14:paraId="668D502F" w14:textId="77777777" w:rsidR="00B710CA" w:rsidRPr="00494247" w:rsidRDefault="00B710CA" w:rsidP="00AD3871">
            <w:pPr>
              <w:spacing w:line="360" w:lineRule="exact"/>
              <w:ind w:left="-18" w:right="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6" w:type="dxa"/>
            <w:gridSpan w:val="4"/>
            <w:tcBorders>
              <w:bottom w:val="single" w:sz="4" w:space="0" w:color="auto"/>
            </w:tcBorders>
          </w:tcPr>
          <w:p w14:paraId="564A1B93" w14:textId="77777777" w:rsidR="00B710CA" w:rsidRPr="00494247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7410C3F2" w14:textId="77777777" w:rsidR="00B710CA" w:rsidRPr="00494247" w:rsidRDefault="00B710CA" w:rsidP="00AD3871">
            <w:pPr>
              <w:spacing w:line="360" w:lineRule="exact"/>
              <w:ind w:right="2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gridSpan w:val="5"/>
            <w:tcBorders>
              <w:bottom w:val="single" w:sz="4" w:space="0" w:color="auto"/>
            </w:tcBorders>
          </w:tcPr>
          <w:p w14:paraId="423A0A2F" w14:textId="77777777" w:rsidR="00B710CA" w:rsidRPr="00494247" w:rsidRDefault="00B710CA" w:rsidP="00AD3871">
            <w:pPr>
              <w:spacing w:line="360" w:lineRule="exact"/>
              <w:ind w:right="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9424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57F8" w:rsidRPr="00494247" w14:paraId="75E55AEB" w14:textId="77777777" w:rsidTr="00B77727">
        <w:trPr>
          <w:gridAfter w:val="2"/>
          <w:wAfter w:w="13" w:type="dxa"/>
        </w:trPr>
        <w:tc>
          <w:tcPr>
            <w:tcW w:w="3600" w:type="dxa"/>
          </w:tcPr>
          <w:p w14:paraId="32B46203" w14:textId="77777777" w:rsidR="00D457F8" w:rsidRPr="00494247" w:rsidRDefault="00D457F8" w:rsidP="00D457F8">
            <w:pPr>
              <w:spacing w:line="360" w:lineRule="exact"/>
              <w:ind w:right="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4D20CF40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EBBB2FF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01CEDE4C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  <w:gridSpan w:val="2"/>
          </w:tcPr>
          <w:p w14:paraId="7832AE3F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3A046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3871DF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2A756D0D" w14:textId="77777777" w:rsidR="00D457F8" w:rsidRPr="00494247" w:rsidRDefault="00D457F8" w:rsidP="00D457F8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31</w:t>
            </w:r>
            <w:r w:rsidRPr="00B710CA">
              <w:rPr>
                <w:rFonts w:asciiTheme="majorBidi" w:hAnsiTheme="majorBidi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Theme="majorBidi" w:hAnsi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3</w:t>
            </w:r>
          </w:p>
        </w:tc>
      </w:tr>
      <w:tr w:rsidR="00D457F8" w:rsidRPr="00494247" w14:paraId="3455BF94" w14:textId="77777777" w:rsidTr="006217AD">
        <w:trPr>
          <w:gridAfter w:val="2"/>
          <w:wAfter w:w="13" w:type="dxa"/>
          <w:trHeight w:val="203"/>
        </w:trPr>
        <w:tc>
          <w:tcPr>
            <w:tcW w:w="3600" w:type="dxa"/>
          </w:tcPr>
          <w:p w14:paraId="7ADDE958" w14:textId="77777777" w:rsidR="00D457F8" w:rsidRPr="00494247" w:rsidRDefault="00D457F8" w:rsidP="00D457F8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/>
                <w:sz w:val="28"/>
                <w:szCs w:val="28"/>
                <w:cs/>
              </w:rPr>
              <w:t>กำไ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รสำหรับ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DDE77" w14:textId="77777777" w:rsidR="00D457F8" w:rsidRPr="00494247" w:rsidRDefault="00282AED" w:rsidP="00D457F8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82AED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282A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AED">
              <w:rPr>
                <w:rFonts w:asciiTheme="majorBidi" w:hAnsiTheme="majorBidi"/>
                <w:sz w:val="28"/>
                <w:szCs w:val="28"/>
                <w:cs/>
              </w:rPr>
              <w:t>721</w:t>
            </w:r>
            <w:r w:rsidRPr="00282A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2AED">
              <w:rPr>
                <w:rFonts w:asciiTheme="majorBidi" w:hAnsiTheme="majorBidi"/>
                <w:sz w:val="28"/>
                <w:szCs w:val="28"/>
                <w:cs/>
              </w:rPr>
              <w:t>118.70</w:t>
            </w:r>
          </w:p>
        </w:tc>
        <w:tc>
          <w:tcPr>
            <w:tcW w:w="237" w:type="dxa"/>
            <w:shd w:val="clear" w:color="auto" w:fill="auto"/>
          </w:tcPr>
          <w:p w14:paraId="7C5C3AB1" w14:textId="77777777" w:rsidR="00D457F8" w:rsidRPr="00494247" w:rsidRDefault="00D457F8" w:rsidP="00D457F8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492BB" w14:textId="77777777" w:rsidR="00D457F8" w:rsidRPr="00494247" w:rsidRDefault="00D457F8" w:rsidP="00D457F8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 w:cstheme="majorBidi"/>
                <w:sz w:val="28"/>
                <w:szCs w:val="28"/>
              </w:rPr>
              <w:t>13,082,974.78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BE08A4" w14:textId="77777777" w:rsidR="00D457F8" w:rsidRPr="00494247" w:rsidRDefault="00D457F8" w:rsidP="00D457F8">
            <w:pPr>
              <w:tabs>
                <w:tab w:val="decimal" w:pos="1168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5E6D65" w14:textId="77777777" w:rsidR="00D457F8" w:rsidRPr="00494247" w:rsidRDefault="00514491" w:rsidP="00D457F8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491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5144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4491">
              <w:rPr>
                <w:rFonts w:asciiTheme="majorBidi" w:hAnsiTheme="majorBidi"/>
                <w:sz w:val="28"/>
                <w:szCs w:val="28"/>
                <w:cs/>
              </w:rPr>
              <w:t>971</w:t>
            </w:r>
            <w:r w:rsidRPr="005144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4491">
              <w:rPr>
                <w:rFonts w:asciiTheme="majorBidi" w:hAnsiTheme="majorBidi"/>
                <w:sz w:val="28"/>
                <w:szCs w:val="28"/>
                <w:cs/>
              </w:rPr>
              <w:t>319.70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979228" w14:textId="77777777" w:rsidR="00D457F8" w:rsidRPr="00494247" w:rsidRDefault="00D457F8" w:rsidP="00D457F8">
            <w:pPr>
              <w:tabs>
                <w:tab w:val="decimal" w:pos="1451"/>
              </w:tabs>
              <w:spacing w:line="4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9CEF9E7" w14:textId="77777777" w:rsidR="00D457F8" w:rsidRPr="00494247" w:rsidRDefault="00D457F8" w:rsidP="00D457F8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 w:cstheme="majorBidi"/>
                <w:sz w:val="28"/>
                <w:szCs w:val="28"/>
              </w:rPr>
              <w:t>12,624,990.42</w:t>
            </w:r>
          </w:p>
        </w:tc>
      </w:tr>
      <w:tr w:rsidR="00D457F8" w:rsidRPr="00494247" w14:paraId="3D0DCCEF" w14:textId="77777777" w:rsidTr="006217AD">
        <w:trPr>
          <w:gridAfter w:val="2"/>
          <w:wAfter w:w="13" w:type="dxa"/>
          <w:trHeight w:val="203"/>
        </w:trPr>
        <w:tc>
          <w:tcPr>
            <w:tcW w:w="3600" w:type="dxa"/>
          </w:tcPr>
          <w:p w14:paraId="58A34E21" w14:textId="77777777" w:rsidR="00D457F8" w:rsidRPr="00494247" w:rsidRDefault="00D457F8" w:rsidP="00D457F8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F93F21" w14:textId="77777777" w:rsidR="00D457F8" w:rsidRPr="00494247" w:rsidRDefault="00282AED" w:rsidP="00D457F8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73F7811E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9215B93" w14:textId="77777777" w:rsidR="00D457F8" w:rsidRPr="00494247" w:rsidRDefault="00D457F8" w:rsidP="00D457F8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FC30407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7E2A21" w14:textId="77777777" w:rsidR="00D457F8" w:rsidRPr="00494247" w:rsidRDefault="001D632F" w:rsidP="00D457F8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23068F" w14:textId="77777777" w:rsidR="00D457F8" w:rsidRPr="00494247" w:rsidRDefault="00D457F8" w:rsidP="00D457F8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0BF7C3C" w14:textId="77777777" w:rsidR="00D457F8" w:rsidRPr="00494247" w:rsidRDefault="00D457F8" w:rsidP="00D457F8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430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  <w:r w:rsidRPr="005412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12EB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</w:tr>
      <w:tr w:rsidR="00D457F8" w:rsidRPr="00494247" w14:paraId="1AE10B6F" w14:textId="77777777" w:rsidTr="006217AD">
        <w:trPr>
          <w:gridAfter w:val="2"/>
          <w:wAfter w:w="13" w:type="dxa"/>
          <w:trHeight w:val="203"/>
        </w:trPr>
        <w:tc>
          <w:tcPr>
            <w:tcW w:w="3600" w:type="dxa"/>
          </w:tcPr>
          <w:p w14:paraId="557BBD12" w14:textId="77777777" w:rsidR="00D457F8" w:rsidRPr="00494247" w:rsidRDefault="00D457F8" w:rsidP="00D457F8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 (บาท</w:t>
            </w:r>
            <w:r w:rsidRPr="00494247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  <w:r w:rsidRPr="0049424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1149FD" w14:textId="77777777" w:rsidR="00D457F8" w:rsidRPr="00494247" w:rsidRDefault="006217AD" w:rsidP="006217AD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17AD">
              <w:rPr>
                <w:rFonts w:asciiTheme="majorBidi" w:hAnsiTheme="majorBidi"/>
                <w:sz w:val="28"/>
                <w:szCs w:val="28"/>
                <w:cs/>
              </w:rPr>
              <w:t>0.04</w:t>
            </w:r>
          </w:p>
        </w:tc>
        <w:tc>
          <w:tcPr>
            <w:tcW w:w="237" w:type="dxa"/>
            <w:shd w:val="clear" w:color="auto" w:fill="auto"/>
          </w:tcPr>
          <w:p w14:paraId="3D501859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44C2D2F7" w14:textId="77777777" w:rsidR="00D457F8" w:rsidRPr="00494247" w:rsidRDefault="00D457F8" w:rsidP="00D457F8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243642" w14:textId="77777777" w:rsidR="00D457F8" w:rsidRPr="00494247" w:rsidRDefault="00D457F8" w:rsidP="00D457F8">
            <w:pPr>
              <w:spacing w:line="400" w:lineRule="exact"/>
              <w:ind w:right="-4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42445C" w14:textId="77777777" w:rsidR="00D457F8" w:rsidRPr="005412EB" w:rsidRDefault="008F20E6" w:rsidP="00D457F8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457B14" w14:textId="77777777" w:rsidR="00D457F8" w:rsidRPr="00494247" w:rsidRDefault="00D457F8" w:rsidP="00D457F8">
            <w:pPr>
              <w:tabs>
                <w:tab w:val="decimal" w:pos="1451"/>
              </w:tabs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168F84A9" w14:textId="77777777" w:rsidR="00D457F8" w:rsidRPr="00494247" w:rsidRDefault="00D457F8" w:rsidP="00D457F8">
            <w:pPr>
              <w:spacing w:line="4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</w:tr>
    </w:tbl>
    <w:p w14:paraId="4680521A" w14:textId="77777777" w:rsidR="0080653F" w:rsidRPr="00CE757E" w:rsidRDefault="0080653F" w:rsidP="00C43334">
      <w:pPr>
        <w:spacing w:after="120" w:line="240" w:lineRule="atLeast"/>
        <w:ind w:left="518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3DA92CD" w14:textId="77777777" w:rsidR="00E04DD7" w:rsidRDefault="00E04DD7" w:rsidP="00CE757E">
      <w:pPr>
        <w:numPr>
          <w:ilvl w:val="0"/>
          <w:numId w:val="34"/>
        </w:numPr>
        <w:tabs>
          <w:tab w:val="left" w:pos="513"/>
          <w:tab w:val="decimal" w:pos="7920"/>
        </w:tabs>
        <w:spacing w:line="240" w:lineRule="atLeast"/>
        <w:ind w:hanging="1238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t>รายการบัญชีกับบุคคลและกิจการที่เกี่ยวข้องกัน</w:t>
      </w:r>
    </w:p>
    <w:p w14:paraId="333E96C5" w14:textId="77777777" w:rsidR="001C3091" w:rsidRDefault="001C3091" w:rsidP="001C3091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บุคคลหรือกิจการที่มีอำนาจควบคุมบริษัทถูกควบคุมโดยบริษัทไม่ว่าจะเป็นโดยทางตรงหรือทางอ้อม หรืออยู่ภายใต้การควบคุมเดียวกันกับบริษัท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</w:t>
      </w:r>
    </w:p>
    <w:p w14:paraId="032AC44F" w14:textId="77777777" w:rsidR="00E04DD7" w:rsidRPr="00E04DD7" w:rsidRDefault="00E04DD7" w:rsidP="00E04DD7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ส่วนหนึ่งในทรัพย์สิน หนี้สิน รายได้และค่</w:t>
      </w:r>
      <w:r w:rsidR="00612C4F">
        <w:rPr>
          <w:rFonts w:ascii="Angsana New" w:hAnsi="Angsana New"/>
          <w:sz w:val="30"/>
          <w:szCs w:val="30"/>
          <w:cs/>
        </w:rPr>
        <w:t>าใช้จ่ายของ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="00612C4F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E04DD7">
        <w:rPr>
          <w:rFonts w:ascii="Angsana New" w:hAnsi="Angsana New"/>
          <w:sz w:val="30"/>
          <w:szCs w:val="30"/>
          <w:cs/>
        </w:rPr>
        <w:t>เกิดขึ้นจากรายการบัญชีกับบุ</w:t>
      </w:r>
      <w:r>
        <w:rPr>
          <w:rFonts w:ascii="Angsana New" w:hAnsi="Angsana New"/>
          <w:sz w:val="30"/>
          <w:szCs w:val="30"/>
          <w:cs/>
        </w:rPr>
        <w:t xml:space="preserve">คคลและกิจการที่เกี่ยวข้องกัน </w:t>
      </w: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รายการที่เกี่ยวข้องกันดังกล</w:t>
      </w:r>
      <w:r>
        <w:rPr>
          <w:rFonts w:ascii="Angsana New" w:hAnsi="Angsana New"/>
          <w:sz w:val="30"/>
          <w:szCs w:val="30"/>
          <w:cs/>
        </w:rPr>
        <w:t xml:space="preserve">่าวเป็นไปตามเงื่อนไขทางการค้า </w:t>
      </w:r>
      <w:r w:rsidR="00A7033F">
        <w:rPr>
          <w:rFonts w:ascii="Angsana New" w:hAnsi="Angsana New"/>
          <w:sz w:val="30"/>
          <w:szCs w:val="30"/>
          <w:cs/>
        </w:rPr>
        <w:t>และเกณฑ์ตามที่ตกลงระหว่างกัน</w:t>
      </w:r>
      <w:r w:rsidR="00A7033F">
        <w:rPr>
          <w:rFonts w:ascii="Angsana New" w:hAnsi="Angsana New"/>
          <w:sz w:val="30"/>
          <w:szCs w:val="30"/>
        </w:rPr>
        <w:br/>
      </w:r>
      <w:r w:rsidRPr="00E04DD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841"/>
        <w:gridCol w:w="2727"/>
        <w:gridCol w:w="3632"/>
      </w:tblGrid>
      <w:tr w:rsidR="00AD3871" w:rsidRPr="00494247" w14:paraId="6D608C49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1AB9BBC8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62659A29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3632" w:type="dxa"/>
            <w:shd w:val="clear" w:color="auto" w:fill="auto"/>
            <w:vAlign w:val="center"/>
          </w:tcPr>
          <w:p w14:paraId="6ED7F1B5" w14:textId="77777777" w:rsidR="00AD3871" w:rsidRPr="00494247" w:rsidRDefault="00AD3871" w:rsidP="00AD3871">
            <w:pPr>
              <w:spacing w:before="120"/>
              <w:ind w:right="-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</w:tr>
      <w:tr w:rsidR="00AD3871" w:rsidRPr="00494247" w14:paraId="0A9C02EF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2BF2BD23" w14:textId="77777777" w:rsidR="00AD3871" w:rsidRPr="00F76DCD" w:rsidRDefault="00AD3871" w:rsidP="00365A61">
            <w:pPr>
              <w:ind w:left="349" w:right="180" w:hanging="3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="00F76DCD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F76DCD"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(จดทะเบียนเลิกกิจการ วันที่ </w:t>
            </w:r>
            <w:r w:rsidR="00F76DCD">
              <w:rPr>
                <w:rFonts w:ascii="Angsana New" w:hAnsi="Angsana New"/>
                <w:sz w:val="30"/>
                <w:szCs w:val="30"/>
              </w:rPr>
              <w:t>30</w:t>
            </w:r>
            <w:r w:rsidR="00F76DCD"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="00F76DCD">
              <w:rPr>
                <w:rFonts w:ascii="Angsana New" w:hAnsi="Angsana New"/>
                <w:sz w:val="30"/>
                <w:szCs w:val="30"/>
              </w:rPr>
              <w:t>2563</w:t>
            </w:r>
            <w:r w:rsidR="00F76DCD"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 โดยโอนกิจการให้บริษัท คัมเวล คอร์ปอเรชั่น จำกัด (มหาชน) )</w:t>
            </w:r>
          </w:p>
        </w:tc>
        <w:tc>
          <w:tcPr>
            <w:tcW w:w="2727" w:type="dxa"/>
            <w:shd w:val="clear" w:color="auto" w:fill="auto"/>
          </w:tcPr>
          <w:p w14:paraId="1A4EC1DB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5A6FB5BD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ผลิตและจัดจำหน่ายแม่พิมพ์กราไฟต์</w:t>
            </w:r>
          </w:p>
        </w:tc>
      </w:tr>
      <w:tr w:rsidR="00AD3871" w:rsidRPr="00494247" w14:paraId="5DE04FBB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1E293430" w14:textId="77777777" w:rsidR="00AD3871" w:rsidRPr="00494247" w:rsidRDefault="00AD3871" w:rsidP="00AD3871">
            <w:pPr>
              <w:ind w:left="349" w:right="-34" w:hanging="349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นาวแคสท์ จำกัด</w:t>
            </w:r>
          </w:p>
        </w:tc>
        <w:tc>
          <w:tcPr>
            <w:tcW w:w="2727" w:type="dxa"/>
            <w:shd w:val="clear" w:color="auto" w:fill="auto"/>
          </w:tcPr>
          <w:p w14:paraId="2DC3D31B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 และมีผู้ถือหุ้น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4C867917" w14:textId="77777777" w:rsidR="00AD3871" w:rsidRPr="00494247" w:rsidRDefault="00AD3871" w:rsidP="00107622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="002620DF">
              <w:rPr>
                <w:rFonts w:ascii="Angsana New" w:hAnsi="Angsana New" w:hint="cs"/>
                <w:sz w:val="30"/>
                <w:szCs w:val="30"/>
                <w:cs/>
              </w:rPr>
              <w:t>เช่าเสาสัญญาณแจ้ง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ข้อมูลฟ้าผ่า</w:t>
            </w:r>
          </w:p>
        </w:tc>
      </w:tr>
      <w:tr w:rsidR="00AD3871" w:rsidRPr="00494247" w14:paraId="73C7E791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015F93C0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727" w:type="dxa"/>
            <w:shd w:val="clear" w:color="auto" w:fill="auto"/>
          </w:tcPr>
          <w:p w14:paraId="4AB3E5EC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494247">
              <w:rPr>
                <w:rFonts w:ascii="Angsana New" w:hAnsi="Angsana New"/>
                <w:sz w:val="30"/>
                <w:szCs w:val="30"/>
              </w:rPr>
              <w:t>/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กรรมการร่วมกัน</w:t>
            </w:r>
          </w:p>
        </w:tc>
        <w:tc>
          <w:tcPr>
            <w:tcW w:w="3632" w:type="dxa"/>
            <w:shd w:val="clear" w:color="auto" w:fill="auto"/>
          </w:tcPr>
          <w:p w14:paraId="728858E9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ให้เช่าพื้นที่และอาคารแก่กิจการที่เกี่ยวข้อง</w:t>
            </w:r>
          </w:p>
        </w:tc>
      </w:tr>
      <w:tr w:rsidR="00AD3871" w:rsidRPr="00494247" w14:paraId="48DDDB8D" w14:textId="77777777" w:rsidTr="00AD3871">
        <w:trPr>
          <w:jc w:val="center"/>
        </w:trPr>
        <w:tc>
          <w:tcPr>
            <w:tcW w:w="3841" w:type="dxa"/>
            <w:shd w:val="clear" w:color="auto" w:fill="auto"/>
            <w:vAlign w:val="center"/>
          </w:tcPr>
          <w:p w14:paraId="570B8881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727" w:type="dxa"/>
            <w:shd w:val="clear" w:color="auto" w:fill="auto"/>
          </w:tcPr>
          <w:p w14:paraId="7080AD2E" w14:textId="77777777" w:rsidR="00AD3871" w:rsidRPr="00494247" w:rsidRDefault="00AD3871" w:rsidP="00AD387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กรรมการเป็นญาติสนิท</w:t>
            </w:r>
          </w:p>
        </w:tc>
        <w:tc>
          <w:tcPr>
            <w:tcW w:w="3632" w:type="dxa"/>
            <w:shd w:val="clear" w:color="auto" w:fill="auto"/>
          </w:tcPr>
          <w:p w14:paraId="1380A245" w14:textId="77777777" w:rsidR="00AD3871" w:rsidRPr="00494247" w:rsidRDefault="00AD3871" w:rsidP="00AD3871">
            <w:pPr>
              <w:ind w:left="317" w:right="-34" w:hanging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รับจ้างเหมาทั่วไป</w:t>
            </w:r>
          </w:p>
        </w:tc>
      </w:tr>
      <w:tr w:rsidR="00AD3871" w:rsidRPr="00494247" w14:paraId="73DAB1FC" w14:textId="77777777" w:rsidTr="00AD3871">
        <w:trPr>
          <w:jc w:val="center"/>
        </w:trPr>
        <w:tc>
          <w:tcPr>
            <w:tcW w:w="3841" w:type="dxa"/>
            <w:shd w:val="clear" w:color="auto" w:fill="auto"/>
          </w:tcPr>
          <w:p w14:paraId="023C89B1" w14:textId="77777777" w:rsidR="00AD3871" w:rsidRPr="00494247" w:rsidRDefault="00AD3871" w:rsidP="00AD3871">
            <w:pPr>
              <w:ind w:left="349" w:right="-34" w:hanging="3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6359" w:type="dxa"/>
            <w:gridSpan w:val="2"/>
            <w:shd w:val="clear" w:color="auto" w:fill="auto"/>
          </w:tcPr>
          <w:p w14:paraId="677AFA21" w14:textId="77777777" w:rsidR="00AD3871" w:rsidRPr="00494247" w:rsidRDefault="00AD3871" w:rsidP="00AD3871">
            <w:pPr>
              <w:ind w:left="188" w:right="-34" w:hanging="1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7EAF3E7" w14:textId="77777777" w:rsidR="001815D5" w:rsidRDefault="001815D5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</w:p>
    <w:p w14:paraId="7B9BB95C" w14:textId="77777777" w:rsidR="001815D5" w:rsidRDefault="001815D5" w:rsidP="001C3091">
      <w:pPr>
        <w:spacing w:before="120" w:after="120" w:line="240" w:lineRule="atLeast"/>
        <w:rPr>
          <w:rFonts w:ascii="Angsana New" w:hAnsi="Angsana New"/>
          <w:sz w:val="30"/>
          <w:szCs w:val="30"/>
        </w:rPr>
      </w:pPr>
    </w:p>
    <w:p w14:paraId="2022F376" w14:textId="77777777" w:rsidR="001815D5" w:rsidRDefault="001815D5" w:rsidP="001B4FDE">
      <w:pPr>
        <w:numPr>
          <w:ilvl w:val="0"/>
          <w:numId w:val="35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7E2C537" w14:textId="77777777" w:rsidR="00E04DD7" w:rsidRPr="00E04DD7" w:rsidRDefault="00E04DD7" w:rsidP="00FF73FE">
      <w:pPr>
        <w:spacing w:before="120" w:after="120" w:line="240" w:lineRule="atLeast"/>
        <w:ind w:left="518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รายการที่เกี่ยวข้องกันเป็นไปตามเงื่อนไขและเกณฑ์ที่ได้ระบุในสัญญาระหว่าง</w:t>
      </w:r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E04DD7">
        <w:rPr>
          <w:rFonts w:ascii="Angsana New" w:hAnsi="Angsana New"/>
          <w:sz w:val="30"/>
          <w:szCs w:val="30"/>
          <w:cs/>
        </w:rPr>
        <w:t>บริษัทฯ กับบริษัทและบุคคลเหล่านั้น</w:t>
      </w:r>
      <w:r w:rsidRPr="00E04DD7">
        <w:rPr>
          <w:rFonts w:ascii="Angsana New" w:hAnsi="Angsana New"/>
          <w:sz w:val="30"/>
          <w:szCs w:val="30"/>
        </w:rPr>
        <w:t xml:space="preserve"> </w:t>
      </w:r>
      <w:r w:rsidRPr="00E04DD7">
        <w:rPr>
          <w:rFonts w:ascii="Angsana New" w:hAnsi="Angsana New"/>
          <w:sz w:val="30"/>
          <w:szCs w:val="30"/>
          <w:cs/>
        </w:rPr>
        <w:t>โดยสามารถสรุปรายการที่สำคัญได้ดังนี้</w:t>
      </w:r>
    </w:p>
    <w:tbl>
      <w:tblPr>
        <w:tblW w:w="10738" w:type="dxa"/>
        <w:tblInd w:w="-34" w:type="dxa"/>
        <w:tblLook w:val="04A0" w:firstRow="1" w:lastRow="0" w:firstColumn="1" w:lastColumn="0" w:noHBand="0" w:noVBand="1"/>
      </w:tblPr>
      <w:tblGrid>
        <w:gridCol w:w="391"/>
        <w:gridCol w:w="3711"/>
        <w:gridCol w:w="2070"/>
        <w:gridCol w:w="4566"/>
      </w:tblGrid>
      <w:tr w:rsidR="00090443" w:rsidRPr="00494247" w14:paraId="47C8C097" w14:textId="77777777" w:rsidTr="00594BD0">
        <w:tc>
          <w:tcPr>
            <w:tcW w:w="4102" w:type="dxa"/>
            <w:gridSpan w:val="2"/>
            <w:shd w:val="clear" w:color="auto" w:fill="auto"/>
          </w:tcPr>
          <w:p w14:paraId="51B4B688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กิจการและบุคคลที่เกี่ยวข้องกัน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1CCB5A72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ลักษณะรายการ</w:t>
            </w:r>
          </w:p>
        </w:tc>
        <w:tc>
          <w:tcPr>
            <w:tcW w:w="4566" w:type="dxa"/>
            <w:shd w:val="clear" w:color="auto" w:fill="auto"/>
          </w:tcPr>
          <w:p w14:paraId="4059957D" w14:textId="77777777" w:rsidR="00090443" w:rsidRPr="00494247" w:rsidRDefault="00090443" w:rsidP="002D745C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นโยบายราคา</w:t>
            </w:r>
          </w:p>
        </w:tc>
      </w:tr>
      <w:tr w:rsidR="00090443" w:rsidRPr="00494247" w14:paraId="4CEA293C" w14:textId="77777777" w:rsidTr="00594BD0">
        <w:tc>
          <w:tcPr>
            <w:tcW w:w="391" w:type="dxa"/>
            <w:shd w:val="clear" w:color="auto" w:fill="auto"/>
          </w:tcPr>
          <w:p w14:paraId="7B913512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3711" w:type="dxa"/>
            <w:shd w:val="clear" w:color="auto" w:fill="auto"/>
          </w:tcPr>
          <w:p w14:paraId="0CADFA0A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2070" w:type="dxa"/>
            <w:shd w:val="clear" w:color="auto" w:fill="auto"/>
          </w:tcPr>
          <w:p w14:paraId="095E06E9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C3091">
              <w:rPr>
                <w:rFonts w:ascii="Angsana New" w:hAnsi="Angsana New" w:hint="cs"/>
                <w:sz w:val="30"/>
                <w:szCs w:val="30"/>
                <w:cs/>
              </w:rPr>
              <w:t>/ขาย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4566" w:type="dxa"/>
            <w:shd w:val="clear" w:color="auto" w:fill="auto"/>
          </w:tcPr>
          <w:p w14:paraId="773BD1BD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3C534A3A" w14:textId="77777777" w:rsidTr="00594BD0">
        <w:tc>
          <w:tcPr>
            <w:tcW w:w="391" w:type="dxa"/>
            <w:shd w:val="clear" w:color="auto" w:fill="auto"/>
          </w:tcPr>
          <w:p w14:paraId="4E3CBA16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1" w:type="dxa"/>
            <w:shd w:val="clear" w:color="auto" w:fill="auto"/>
          </w:tcPr>
          <w:p w14:paraId="0ABBCF4A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20BEF92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4566" w:type="dxa"/>
            <w:shd w:val="clear" w:color="auto" w:fill="auto"/>
          </w:tcPr>
          <w:p w14:paraId="7EF29BE3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000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บาท</w:t>
            </w:r>
          </w:p>
        </w:tc>
      </w:tr>
      <w:tr w:rsidR="00090443" w:rsidRPr="00494247" w14:paraId="1577E779" w14:textId="77777777" w:rsidTr="00594BD0">
        <w:tc>
          <w:tcPr>
            <w:tcW w:w="391" w:type="dxa"/>
            <w:shd w:val="clear" w:color="auto" w:fill="auto"/>
          </w:tcPr>
          <w:p w14:paraId="62536929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711" w:type="dxa"/>
            <w:shd w:val="clear" w:color="auto" w:fill="auto"/>
          </w:tcPr>
          <w:p w14:paraId="34F63EC9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65D36648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รายได้ค่าไฟฟ้า</w:t>
            </w:r>
          </w:p>
        </w:tc>
        <w:tc>
          <w:tcPr>
            <w:tcW w:w="4566" w:type="dxa"/>
            <w:shd w:val="clear" w:color="auto" w:fill="auto"/>
          </w:tcPr>
          <w:p w14:paraId="7A07BA02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</w:tr>
      <w:tr w:rsidR="00DA369A" w:rsidRPr="00494247" w14:paraId="17A38A44" w14:textId="77777777" w:rsidTr="00594BD0">
        <w:tc>
          <w:tcPr>
            <w:tcW w:w="391" w:type="dxa"/>
            <w:shd w:val="clear" w:color="auto" w:fill="auto"/>
          </w:tcPr>
          <w:p w14:paraId="33F7D377" w14:textId="77777777" w:rsidR="00DA369A" w:rsidRPr="00494247" w:rsidRDefault="00DA369A" w:rsidP="00DA369A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3711" w:type="dxa"/>
            <w:shd w:val="clear" w:color="auto" w:fill="auto"/>
          </w:tcPr>
          <w:p w14:paraId="45785326" w14:textId="77777777" w:rsidR="00DA369A" w:rsidRPr="00494247" w:rsidRDefault="00DA369A" w:rsidP="00DA369A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2070" w:type="dxa"/>
            <w:shd w:val="clear" w:color="auto" w:fill="auto"/>
          </w:tcPr>
          <w:p w14:paraId="341AA741" w14:textId="77777777" w:rsidR="00DA369A" w:rsidRDefault="00DA369A" w:rsidP="00DA369A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7D8F4944" w14:textId="77777777" w:rsidR="00DA369A" w:rsidRPr="00494247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14:paraId="7CFAC20A" w14:textId="77777777" w:rsidR="00DA369A" w:rsidRDefault="00DA369A" w:rsidP="00DA369A">
            <w:pPr>
              <w:rPr>
                <w:rFonts w:ascii="Angsana New" w:hAnsi="Angsana New"/>
                <w:sz w:val="30"/>
                <w:szCs w:val="30"/>
              </w:rPr>
            </w:pP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DA369A">
              <w:rPr>
                <w:rFonts w:ascii="Angsana New" w:hAnsi="Angsana New"/>
                <w:sz w:val="30"/>
                <w:szCs w:val="30"/>
              </w:rPr>
              <w:t>215,000</w:t>
            </w:r>
            <w:r w:rsidRPr="00DA369A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3AF30214" w14:textId="77777777" w:rsidR="00DA369A" w:rsidRPr="00DA369A" w:rsidRDefault="00DA369A" w:rsidP="00DA369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  <w:tr w:rsidR="00090443" w:rsidRPr="00494247" w14:paraId="3779CCE7" w14:textId="77777777" w:rsidTr="00594BD0">
        <w:tc>
          <w:tcPr>
            <w:tcW w:w="391" w:type="dxa"/>
            <w:shd w:val="clear" w:color="auto" w:fill="auto"/>
          </w:tcPr>
          <w:p w14:paraId="77FC13BD" w14:textId="77777777" w:rsidR="00090443" w:rsidRPr="00494247" w:rsidRDefault="00594BD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711" w:type="dxa"/>
            <w:shd w:val="clear" w:color="auto" w:fill="auto"/>
          </w:tcPr>
          <w:p w14:paraId="1C8E2CFA" w14:textId="77777777" w:rsidR="00090443" w:rsidRPr="00494247" w:rsidRDefault="00090443" w:rsidP="002D745C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คัมเวล-นาวแคสท์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  <w:shd w:val="clear" w:color="auto" w:fill="auto"/>
          </w:tcPr>
          <w:p w14:paraId="15603B47" w14:textId="77777777" w:rsidR="007457A5" w:rsidRDefault="00090443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27CEDF12" w14:textId="77777777" w:rsidR="007457A5" w:rsidRDefault="007457A5" w:rsidP="002D745C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  <w:p w14:paraId="46508BEE" w14:textId="77777777" w:rsidR="001C3091" w:rsidRPr="00E50A6D" w:rsidRDefault="001C3091" w:rsidP="001C3091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รายได้ค่าบริการอื่นๆ</w:t>
            </w:r>
          </w:p>
          <w:p w14:paraId="1B1513DD" w14:textId="77777777" w:rsidR="001C3091" w:rsidRPr="007457A5" w:rsidRDefault="001C3091" w:rsidP="001C3091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เงินให้กู้ยืม/ดอกเบี้ยรับ</w:t>
            </w:r>
          </w:p>
        </w:tc>
        <w:tc>
          <w:tcPr>
            <w:tcW w:w="4566" w:type="dxa"/>
            <w:shd w:val="clear" w:color="auto" w:fill="auto"/>
          </w:tcPr>
          <w:p w14:paraId="12A7B611" w14:textId="77777777" w:rsidR="00090443" w:rsidRPr="007457A5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="00872DC2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Pr="007457A5">
              <w:rPr>
                <w:rFonts w:ascii="Angsana New" w:hAnsi="Angsana New"/>
                <w:sz w:val="30"/>
                <w:szCs w:val="30"/>
              </w:rPr>
              <w:t>,000</w:t>
            </w:r>
            <w:r w:rsidRPr="007457A5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</w:p>
          <w:p w14:paraId="4700672B" w14:textId="77777777" w:rsidR="007457A5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  <w:p w14:paraId="7582B0EA" w14:textId="77777777" w:rsidR="001C3091" w:rsidRDefault="001C3091" w:rsidP="007457A5">
            <w:pPr>
              <w:rPr>
                <w:rFonts w:ascii="Angsana New" w:hAnsi="Angsana New"/>
                <w:sz w:val="30"/>
                <w:szCs w:val="30"/>
              </w:rPr>
            </w:pPr>
          </w:p>
          <w:p w14:paraId="31C9E81C" w14:textId="77777777" w:rsidR="001C3091" w:rsidRDefault="001C3091" w:rsidP="001C3091">
            <w:pPr>
              <w:rPr>
                <w:rFonts w:ascii="Angsana New" w:hAnsi="Angsana New"/>
                <w:sz w:val="30"/>
                <w:szCs w:val="30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ราคาทุนบวกกำไรส่วนเพิ่ม</w:t>
            </w:r>
          </w:p>
          <w:p w14:paraId="29DA519D" w14:textId="77777777" w:rsidR="001C3091" w:rsidRPr="007457A5" w:rsidRDefault="001C3091" w:rsidP="001C309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ตามที่ระบุในสัญญา จำนวน 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>
              <w:rPr>
                <w:rFonts w:ascii="Angsana New" w:hAnsi="Angsana New"/>
                <w:sz w:val="30"/>
                <w:szCs w:val="30"/>
              </w:rPr>
              <w:t>4.25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090443" w:rsidRPr="00494247" w14:paraId="4D5EA798" w14:textId="77777777" w:rsidTr="00594BD0">
        <w:tc>
          <w:tcPr>
            <w:tcW w:w="391" w:type="dxa"/>
            <w:shd w:val="clear" w:color="auto" w:fill="auto"/>
          </w:tcPr>
          <w:p w14:paraId="56B67DBA" w14:textId="77777777" w:rsidR="00090443" w:rsidRPr="00494247" w:rsidRDefault="00594BD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711" w:type="dxa"/>
            <w:shd w:val="clear" w:color="auto" w:fill="auto"/>
          </w:tcPr>
          <w:p w14:paraId="3202312C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</w:rPr>
              <w:t xml:space="preserve">149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เอ็นจิเนียริ่ง จำกัด</w:t>
            </w:r>
          </w:p>
        </w:tc>
        <w:tc>
          <w:tcPr>
            <w:tcW w:w="2070" w:type="dxa"/>
            <w:shd w:val="clear" w:color="auto" w:fill="auto"/>
          </w:tcPr>
          <w:p w14:paraId="19252E58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1C3091">
              <w:rPr>
                <w:rFonts w:ascii="Angsana New" w:hAnsi="Angsana New" w:hint="cs"/>
                <w:sz w:val="30"/>
                <w:szCs w:val="30"/>
                <w:cs/>
              </w:rPr>
              <w:t>/ขาย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4566" w:type="dxa"/>
            <w:shd w:val="clear" w:color="auto" w:fill="auto"/>
          </w:tcPr>
          <w:p w14:paraId="426F92C7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1B6E9660" w14:textId="77777777" w:rsidTr="00594BD0">
        <w:tc>
          <w:tcPr>
            <w:tcW w:w="391" w:type="dxa"/>
            <w:shd w:val="clear" w:color="auto" w:fill="auto"/>
          </w:tcPr>
          <w:p w14:paraId="4350611D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7DAA68C7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D8292EE" w14:textId="77777777" w:rsidR="00090443" w:rsidRPr="00494247" w:rsidRDefault="00090443" w:rsidP="002D7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ทรัพย์</w:t>
            </w:r>
          </w:p>
        </w:tc>
        <w:tc>
          <w:tcPr>
            <w:tcW w:w="4566" w:type="dxa"/>
            <w:shd w:val="clear" w:color="auto" w:fill="auto"/>
          </w:tcPr>
          <w:p w14:paraId="654B7905" w14:textId="77777777" w:rsidR="00090443" w:rsidRPr="00494247" w:rsidRDefault="00090443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1C3091" w:rsidRPr="00494247" w14:paraId="32CE51E7" w14:textId="77777777" w:rsidTr="00594BD0">
        <w:tc>
          <w:tcPr>
            <w:tcW w:w="391" w:type="dxa"/>
            <w:shd w:val="clear" w:color="auto" w:fill="auto"/>
          </w:tcPr>
          <w:p w14:paraId="7C8BA761" w14:textId="77777777" w:rsidR="001C3091" w:rsidRPr="00494247" w:rsidRDefault="001C3091" w:rsidP="001C309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14A13185" w14:textId="77777777" w:rsidR="001C3091" w:rsidRPr="00494247" w:rsidRDefault="001C3091" w:rsidP="001C3091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6F589C5" w14:textId="77777777" w:rsidR="001C3091" w:rsidRPr="00494247" w:rsidRDefault="001C3091" w:rsidP="001C3091">
            <w:pPr>
              <w:ind w:right="-34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566" w:type="dxa"/>
            <w:shd w:val="clear" w:color="auto" w:fill="auto"/>
          </w:tcPr>
          <w:p w14:paraId="14B304DD" w14:textId="77777777" w:rsidR="001C3091" w:rsidRPr="00494247" w:rsidRDefault="001C3091" w:rsidP="001C3091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1FCE1561" w14:textId="77777777" w:rsidTr="00594BD0">
        <w:tc>
          <w:tcPr>
            <w:tcW w:w="391" w:type="dxa"/>
            <w:shd w:val="clear" w:color="auto" w:fill="auto"/>
          </w:tcPr>
          <w:p w14:paraId="3028C690" w14:textId="77777777" w:rsidR="00090443" w:rsidRPr="00494247" w:rsidRDefault="00090443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11" w:type="dxa"/>
            <w:shd w:val="clear" w:color="auto" w:fill="auto"/>
          </w:tcPr>
          <w:p w14:paraId="27564C45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34B8B142" w14:textId="77777777" w:rsidR="00090443" w:rsidRPr="00494247" w:rsidRDefault="001C3091" w:rsidP="001C3091">
            <w:pPr>
              <w:ind w:right="-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เงินให้กู้ยืม/ดอกเบี้ยรับ</w:t>
            </w:r>
          </w:p>
        </w:tc>
        <w:tc>
          <w:tcPr>
            <w:tcW w:w="4566" w:type="dxa"/>
            <w:shd w:val="clear" w:color="auto" w:fill="auto"/>
          </w:tcPr>
          <w:p w14:paraId="2C7501AD" w14:textId="77777777" w:rsidR="00090443" w:rsidRPr="00494247" w:rsidRDefault="001C3091" w:rsidP="002D745C">
            <w:pPr>
              <w:spacing w:line="400" w:lineRule="exact"/>
              <w:ind w:left="6" w:right="-45" w:hanging="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90443" w:rsidRPr="00494247" w14:paraId="1A2A6689" w14:textId="77777777" w:rsidTr="00594BD0">
        <w:tc>
          <w:tcPr>
            <w:tcW w:w="391" w:type="dxa"/>
            <w:shd w:val="clear" w:color="auto" w:fill="auto"/>
          </w:tcPr>
          <w:p w14:paraId="4016E150" w14:textId="77777777" w:rsidR="00090443" w:rsidRPr="00494247" w:rsidRDefault="00594BD0" w:rsidP="002D745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711" w:type="dxa"/>
            <w:shd w:val="clear" w:color="auto" w:fill="auto"/>
          </w:tcPr>
          <w:p w14:paraId="48CE80F2" w14:textId="77777777" w:rsidR="00090443" w:rsidRPr="00494247" w:rsidRDefault="00090443" w:rsidP="002D745C">
            <w:pPr>
              <w:spacing w:line="400" w:lineRule="exact"/>
              <w:ind w:left="352" w:right="-45" w:hanging="35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3535974F" w14:textId="77777777" w:rsidR="007457A5" w:rsidRDefault="00090443" w:rsidP="007457A5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ค่าใช้จ่ายค่าเช่า</w:t>
            </w:r>
            <w:r w:rsidR="007457A5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</w:p>
          <w:p w14:paraId="63FA91E8" w14:textId="77777777" w:rsidR="00090443" w:rsidRPr="00494247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ค่าเสื่อมราคา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7457A5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สิทธิในการใช้สินทรัพย์</w:t>
            </w:r>
          </w:p>
        </w:tc>
        <w:tc>
          <w:tcPr>
            <w:tcW w:w="4566" w:type="dxa"/>
            <w:shd w:val="clear" w:color="auto" w:fill="auto"/>
          </w:tcPr>
          <w:p w14:paraId="1EBC53D0" w14:textId="77777777" w:rsidR="00090443" w:rsidRDefault="00090443" w:rsidP="007457A5">
            <w:pPr>
              <w:rPr>
                <w:rFonts w:ascii="Angsana New" w:hAnsi="Angsana New"/>
                <w:sz w:val="30"/>
                <w:szCs w:val="30"/>
              </w:rPr>
            </w:pP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ราคาตามที่กำหนดในสัญญาเช่า เดือนละ </w:t>
            </w:r>
            <w:r w:rsidRPr="007457A5">
              <w:rPr>
                <w:rFonts w:ascii="Angsana New" w:hAnsi="Angsana New"/>
                <w:sz w:val="30"/>
                <w:szCs w:val="30"/>
              </w:rPr>
              <w:t>12,500</w:t>
            </w:r>
            <w:r w:rsidRPr="007457A5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</w:p>
          <w:p w14:paraId="39E826EF" w14:textId="77777777" w:rsidR="007457A5" w:rsidRPr="007457A5" w:rsidRDefault="007457A5" w:rsidP="007457A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ตามวิธีเส้นตรง</w:t>
            </w:r>
          </w:p>
        </w:tc>
      </w:tr>
    </w:tbl>
    <w:p w14:paraId="67AC42B9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688B2CF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54095DA" w14:textId="77777777" w:rsidR="001B4FDE" w:rsidRDefault="001B4FDE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9C1A031" w14:textId="77777777" w:rsidR="00365A61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42B4308" w14:textId="77777777" w:rsidR="00365A61" w:rsidRDefault="00365A61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0AB74B79" w14:textId="77777777" w:rsidR="001B4FDE" w:rsidRDefault="001B4FDE" w:rsidP="00365A61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4D711F6" w14:textId="77777777" w:rsidR="001B4FDE" w:rsidRDefault="001B4FDE" w:rsidP="001B4FDE">
      <w:pPr>
        <w:numPr>
          <w:ilvl w:val="0"/>
          <w:numId w:val="36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9D8DC44" w14:textId="77777777" w:rsidR="00E04DD7" w:rsidRDefault="00E04DD7" w:rsidP="001815D5">
      <w:pPr>
        <w:spacing w:before="240"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151864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</w:t>
      </w:r>
      <w:r w:rsidR="00225DC8">
        <w:rPr>
          <w:rFonts w:ascii="Angsana New" w:hAnsi="Angsana New"/>
          <w:sz w:val="30"/>
          <w:szCs w:val="30"/>
          <w:cs/>
        </w:rPr>
        <w:t xml:space="preserve">ี่ยวข้องกัน ณ วันที่ </w:t>
      </w:r>
      <w:r w:rsidR="00225DC8">
        <w:rPr>
          <w:rFonts w:ascii="Angsana New" w:hAnsi="Angsana New"/>
          <w:sz w:val="30"/>
          <w:szCs w:val="30"/>
          <w:lang w:val="en-US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B4291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42919">
        <w:rPr>
          <w:rFonts w:ascii="Angsana New" w:hAnsi="Angsana New"/>
          <w:sz w:val="30"/>
          <w:szCs w:val="30"/>
          <w:lang w:val="en-US"/>
        </w:rPr>
        <w:t>256</w:t>
      </w:r>
      <w:r w:rsidR="00D457F8">
        <w:rPr>
          <w:rFonts w:ascii="Angsana New" w:hAnsi="Angsana New"/>
          <w:sz w:val="30"/>
          <w:szCs w:val="30"/>
          <w:lang w:val="en-US"/>
        </w:rPr>
        <w:t>4</w:t>
      </w:r>
      <w:r w:rsidR="00225DC8">
        <w:rPr>
          <w:rFonts w:ascii="Angsana New" w:hAnsi="Angsana New"/>
          <w:sz w:val="30"/>
          <w:szCs w:val="30"/>
        </w:rPr>
        <w:t xml:space="preserve"> </w:t>
      </w:r>
      <w:r w:rsidR="00225DC8">
        <w:rPr>
          <w:rFonts w:ascii="Angsana New" w:hAnsi="Angsana New" w:hint="cs"/>
          <w:sz w:val="30"/>
          <w:szCs w:val="30"/>
          <w:cs/>
        </w:rPr>
        <w:t>และ</w:t>
      </w:r>
      <w:r w:rsidR="00D94757">
        <w:rPr>
          <w:rFonts w:ascii="Angsana New" w:hAnsi="Angsana New" w:hint="cs"/>
          <w:sz w:val="30"/>
          <w:szCs w:val="30"/>
          <w:cs/>
        </w:rPr>
        <w:t>วันที่</w:t>
      </w:r>
      <w:r w:rsidR="00225DC8">
        <w:rPr>
          <w:rFonts w:ascii="Angsana New" w:hAnsi="Angsana New" w:hint="cs"/>
          <w:sz w:val="30"/>
          <w:szCs w:val="30"/>
          <w:cs/>
        </w:rPr>
        <w:t xml:space="preserve"> </w:t>
      </w:r>
      <w:r w:rsidR="00B42919">
        <w:rPr>
          <w:rFonts w:ascii="Angsana New" w:hAnsi="Angsana New"/>
          <w:sz w:val="30"/>
          <w:szCs w:val="30"/>
          <w:lang w:val="en-US"/>
        </w:rPr>
        <w:t>31</w:t>
      </w:r>
      <w:r w:rsidR="00B42919">
        <w:rPr>
          <w:rFonts w:ascii="Angsana New" w:hAnsi="Angsana New"/>
          <w:sz w:val="30"/>
          <w:szCs w:val="30"/>
          <w:cs/>
        </w:rPr>
        <w:t xml:space="preserve"> ธันวาคม</w:t>
      </w:r>
      <w:r w:rsidR="00B42919">
        <w:rPr>
          <w:rFonts w:ascii="Angsana New" w:hAnsi="Angsana New"/>
          <w:sz w:val="30"/>
          <w:szCs w:val="30"/>
        </w:rPr>
        <w:t xml:space="preserve"> 256</w:t>
      </w:r>
      <w:r w:rsidR="00D457F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51864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AD3871" w:rsidRPr="00775D86" w14:paraId="1E89902A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4F86E4A2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14:paraId="04FE0315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1FC8E325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78BEC3DA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496C71FD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605DD10C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A29A6E8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AF4DB2F" w14:textId="77777777" w:rsidR="00AD3871" w:rsidRPr="00775D86" w:rsidRDefault="00AD3871" w:rsidP="00AD3871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sz w:val="28"/>
                <w:szCs w:val="28"/>
              </w:rPr>
              <w:t>(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75D8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75D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75D8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3871" w:rsidRPr="00775D86" w14:paraId="6560A45D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1E6C58ED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3D9C4262" w14:textId="77777777"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2EAB6B9D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4C40DA" w14:textId="77777777" w:rsidR="00AD3871" w:rsidRPr="00775D86" w:rsidRDefault="00AD3871" w:rsidP="00AD3871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3871" w:rsidRPr="00775D86" w14:paraId="2FD14C4E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478E7454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19913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</w:t>
            </w:r>
            <w:r w:rsidR="00D457F8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212A5096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2466F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D457F8"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222" w:type="dxa"/>
          </w:tcPr>
          <w:p w14:paraId="2834F627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40A51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</w:t>
            </w:r>
            <w:r w:rsidR="00D457F8"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9C783A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BD28C0" w14:textId="77777777" w:rsidR="00AD3871" w:rsidRPr="00775D86" w:rsidRDefault="00AD3871" w:rsidP="00AD3871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 w:rsidR="00D457F8"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AD3871" w:rsidRPr="00775D86" w14:paraId="758F984D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B691E3C" w14:textId="77777777" w:rsidR="00AD3871" w:rsidRPr="00775D86" w:rsidRDefault="00AD3871" w:rsidP="00AD387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5AB9ABBA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1FFDE6CC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A8BECFC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150F6753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  <w:shd w:val="clear" w:color="auto" w:fill="auto"/>
          </w:tcPr>
          <w:p w14:paraId="0AFBA496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72E5C244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</w:tcPr>
          <w:p w14:paraId="735A983F" w14:textId="77777777" w:rsidR="00AD3871" w:rsidRPr="00775D86" w:rsidRDefault="00AD3871" w:rsidP="00AD3871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AD3871" w:rsidRPr="00775D86" w14:paraId="19003523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0D2C613" w14:textId="77777777" w:rsidR="00AD3871" w:rsidRPr="00775D86" w:rsidRDefault="00AD3871" w:rsidP="00AD3871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3" w:type="dxa"/>
          </w:tcPr>
          <w:p w14:paraId="5105835E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5B8D9D64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2DBE2E9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89CFFD4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2A0F332C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42AD995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1AE9DE41" w14:textId="77777777" w:rsidR="00AD3871" w:rsidRPr="00775D86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D3871" w:rsidRPr="00775D86" w14:paraId="52CDD074" w14:textId="77777777" w:rsidTr="00775D86">
        <w:trPr>
          <w:jc w:val="center"/>
        </w:trPr>
        <w:tc>
          <w:tcPr>
            <w:tcW w:w="3690" w:type="dxa"/>
            <w:shd w:val="clear" w:color="auto" w:fill="auto"/>
          </w:tcPr>
          <w:p w14:paraId="38034B2B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623" w:type="dxa"/>
          </w:tcPr>
          <w:p w14:paraId="71678716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BB6485C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0B02C485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0439E6A8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3C526152" w14:textId="77777777" w:rsidR="00AD3871" w:rsidRPr="00775D86" w:rsidRDefault="00AD3871" w:rsidP="00AD3871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F6C59A9" w14:textId="77777777" w:rsidR="00AD3871" w:rsidRPr="00775D86" w:rsidRDefault="00AD3871" w:rsidP="00AD387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3AB87E30" w14:textId="77777777" w:rsidR="00AD3871" w:rsidRPr="00775D86" w:rsidRDefault="00AD3871" w:rsidP="00AD3871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B7AB1" w:rsidRPr="00775D86" w14:paraId="08BDC310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CC2C3E3" w14:textId="77777777" w:rsidR="005B7AB1" w:rsidRPr="00775D86" w:rsidRDefault="005B7AB1" w:rsidP="005B7AB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16E1BBD3" w14:textId="77777777" w:rsidR="005B7AB1" w:rsidRPr="00775D86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6CEF57C1" w14:textId="77777777" w:rsidR="005B7AB1" w:rsidRPr="00775D86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3506799B" w14:textId="77777777" w:rsidR="005B7AB1" w:rsidRPr="00775D86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5473F7C3" w14:textId="77777777" w:rsidR="005B7AB1" w:rsidRPr="00775D86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7FF4E67A" w14:textId="77777777" w:rsidR="005B7AB1" w:rsidRPr="00775D86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B7AB1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7,918.00</w:t>
            </w:r>
          </w:p>
        </w:tc>
        <w:tc>
          <w:tcPr>
            <w:tcW w:w="240" w:type="dxa"/>
            <w:shd w:val="clear" w:color="auto" w:fill="auto"/>
          </w:tcPr>
          <w:p w14:paraId="713AD313" w14:textId="77777777" w:rsidR="005B7AB1" w:rsidRPr="00775D86" w:rsidRDefault="005B7AB1" w:rsidP="005B7AB1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8C06A5F" w14:textId="77777777" w:rsidR="005B7AB1" w:rsidRPr="00775D86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B7AB1" w:rsidRPr="00775D86" w14:paraId="5193A59B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2F0FCB9" w14:textId="77777777" w:rsidR="005B7AB1" w:rsidRPr="00775D86" w:rsidRDefault="005B7AB1" w:rsidP="005B7AB1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221C4317" w14:textId="77777777" w:rsidR="005B7AB1" w:rsidRPr="001632C5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32C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314682D4" w14:textId="77777777" w:rsidR="005B7AB1" w:rsidRPr="001632C5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7915BEB4" w14:textId="77777777" w:rsidR="005B7AB1" w:rsidRPr="001632C5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632C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22" w:type="dxa"/>
          </w:tcPr>
          <w:p w14:paraId="5241E85D" w14:textId="77777777" w:rsidR="005B7AB1" w:rsidRPr="001632C5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7C240E" w14:textId="77777777" w:rsidR="005B7AB1" w:rsidRPr="001632C5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B7A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7,918.00</w:t>
            </w:r>
          </w:p>
        </w:tc>
        <w:tc>
          <w:tcPr>
            <w:tcW w:w="240" w:type="dxa"/>
            <w:shd w:val="clear" w:color="auto" w:fill="auto"/>
          </w:tcPr>
          <w:p w14:paraId="468018FC" w14:textId="77777777" w:rsidR="005B7AB1" w:rsidRPr="001632C5" w:rsidRDefault="005B7AB1" w:rsidP="005B7AB1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4B449A" w14:textId="77777777" w:rsidR="005B7AB1" w:rsidRPr="001632C5" w:rsidRDefault="005B7AB1" w:rsidP="005B7AB1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503B6" w:rsidRPr="00775D86" w14:paraId="23D6AAFA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50719" w14:textId="77777777"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หมุนเวียนอื่น</w:t>
            </w:r>
          </w:p>
        </w:tc>
        <w:tc>
          <w:tcPr>
            <w:tcW w:w="1623" w:type="dxa"/>
            <w:tcBorders>
              <w:top w:val="double" w:sz="4" w:space="0" w:color="auto"/>
            </w:tcBorders>
          </w:tcPr>
          <w:p w14:paraId="7B2E111C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315366DE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679E2AB0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2" w:type="dxa"/>
          </w:tcPr>
          <w:p w14:paraId="39D88C30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86D6A4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6E53D2D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68BAE5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09BD" w:rsidRPr="00775D86" w14:paraId="1CEE3337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D69ECBE" w14:textId="77777777" w:rsidR="00AB09BD" w:rsidRPr="00775D86" w:rsidRDefault="00AB09BD" w:rsidP="00AB09B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vAlign w:val="bottom"/>
          </w:tcPr>
          <w:p w14:paraId="63AC3081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8289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25,749.42</w:t>
            </w:r>
          </w:p>
        </w:tc>
        <w:tc>
          <w:tcPr>
            <w:tcW w:w="222" w:type="dxa"/>
          </w:tcPr>
          <w:p w14:paraId="5FCDABE3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70481A4C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870.00</w:t>
            </w:r>
          </w:p>
        </w:tc>
        <w:tc>
          <w:tcPr>
            <w:tcW w:w="222" w:type="dxa"/>
          </w:tcPr>
          <w:p w14:paraId="1925D8F6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5C0118E0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58289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25,749.42</w:t>
            </w:r>
          </w:p>
        </w:tc>
        <w:tc>
          <w:tcPr>
            <w:tcW w:w="240" w:type="dxa"/>
            <w:shd w:val="clear" w:color="auto" w:fill="auto"/>
          </w:tcPr>
          <w:p w14:paraId="31243C77" w14:textId="77777777" w:rsidR="00AB09BD" w:rsidRPr="00775D86" w:rsidRDefault="00AB09BD" w:rsidP="00AB09BD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56307B12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870.00</w:t>
            </w:r>
          </w:p>
        </w:tc>
      </w:tr>
      <w:tr w:rsidR="00AB09BD" w:rsidRPr="00775D86" w14:paraId="2F542B6D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92F7801" w14:textId="77777777" w:rsidR="00AB09BD" w:rsidRPr="00775D86" w:rsidRDefault="00AB09BD" w:rsidP="00AB09B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BB2F4" w14:textId="77777777" w:rsidR="00AB09BD" w:rsidRPr="00F54A7C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828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25,749.42</w:t>
            </w:r>
          </w:p>
        </w:tc>
        <w:tc>
          <w:tcPr>
            <w:tcW w:w="222" w:type="dxa"/>
          </w:tcPr>
          <w:p w14:paraId="1AAD0665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B1CAA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491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870.00</w:t>
            </w:r>
          </w:p>
        </w:tc>
        <w:tc>
          <w:tcPr>
            <w:tcW w:w="222" w:type="dxa"/>
          </w:tcPr>
          <w:p w14:paraId="42E7AD01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CE4D3F5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5828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25,749.42</w:t>
            </w:r>
          </w:p>
        </w:tc>
        <w:tc>
          <w:tcPr>
            <w:tcW w:w="240" w:type="dxa"/>
            <w:shd w:val="clear" w:color="auto" w:fill="auto"/>
          </w:tcPr>
          <w:p w14:paraId="01A43A9F" w14:textId="77777777" w:rsidR="00AB09BD" w:rsidRPr="00775D86" w:rsidRDefault="00AB09BD" w:rsidP="00AB09B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469865C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491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870.00</w:t>
            </w:r>
          </w:p>
        </w:tc>
      </w:tr>
      <w:tr w:rsidR="00775D86" w:rsidRPr="00775D86" w14:paraId="573DD832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B12B5D3" w14:textId="77777777" w:rsidR="00775D86" w:rsidRPr="00775D86" w:rsidRDefault="00775D86" w:rsidP="00F503B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</w:t>
            </w:r>
            <w:r w:rsidR="002620D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ระยะสั้น</w:t>
            </w: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6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D62AD8" w14:textId="77777777" w:rsidR="00775D86" w:rsidRPr="00775D86" w:rsidRDefault="00775D86" w:rsidP="00775D86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  <w:tcBorders>
              <w:left w:val="nil"/>
            </w:tcBorders>
          </w:tcPr>
          <w:p w14:paraId="5E3671B1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9B4693E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4936567A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44A04FD3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552332C2" w14:textId="77777777" w:rsidR="00775D86" w:rsidRPr="00775D86" w:rsidRDefault="00775D8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425F25E7" w14:textId="77777777" w:rsidR="00775D86" w:rsidRPr="00775D86" w:rsidRDefault="00775D86" w:rsidP="00F503B6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AB09BD" w:rsidRPr="00775D86" w14:paraId="65E45513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A9BE8BA" w14:textId="77777777" w:rsidR="00AB09BD" w:rsidRPr="00775D86" w:rsidRDefault="00AB09BD" w:rsidP="00AB09BD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4A3C1D5B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7F3F1A93" w14:textId="77777777" w:rsidR="00AB09BD" w:rsidRPr="00775D86" w:rsidRDefault="00AB09BD" w:rsidP="00AB09B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2EB7689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0E2F2670" w14:textId="77777777" w:rsidR="00AB09BD" w:rsidRPr="00775D86" w:rsidRDefault="00AB09BD" w:rsidP="00AB09BD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</w:tcPr>
          <w:p w14:paraId="41E240CC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B09B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7,174,486.99</w:t>
            </w:r>
          </w:p>
        </w:tc>
        <w:tc>
          <w:tcPr>
            <w:tcW w:w="240" w:type="dxa"/>
            <w:shd w:val="clear" w:color="auto" w:fill="auto"/>
          </w:tcPr>
          <w:p w14:paraId="1FDCAF19" w14:textId="77777777" w:rsidR="00AB09BD" w:rsidRPr="00775D86" w:rsidRDefault="00AB09BD" w:rsidP="00AB09BD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70361584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7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800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AB09BD" w:rsidRPr="00775D86" w14:paraId="66104398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3A097F1" w14:textId="77777777" w:rsidR="00AB09BD" w:rsidRPr="00775D86" w:rsidRDefault="00AB09BD" w:rsidP="00AB09BD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42F1AA74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4C24FCEE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420819AB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</w:tcPr>
          <w:p w14:paraId="4BCD7B7A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506E6AA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B09BD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7,174,486.99</w:t>
            </w:r>
          </w:p>
        </w:tc>
        <w:tc>
          <w:tcPr>
            <w:tcW w:w="240" w:type="dxa"/>
            <w:shd w:val="clear" w:color="auto" w:fill="auto"/>
          </w:tcPr>
          <w:p w14:paraId="14CBDE74" w14:textId="77777777" w:rsidR="00AB09BD" w:rsidRPr="00775D86" w:rsidRDefault="00AB09BD" w:rsidP="00AB09BD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C21C1AF" w14:textId="77777777" w:rsidR="00AB09BD" w:rsidRPr="00775D86" w:rsidRDefault="00AB09BD" w:rsidP="00AB09BD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7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800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F503B6" w:rsidRPr="00775D86" w14:paraId="6F891BDD" w14:textId="77777777" w:rsidTr="00775D86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18FE0326" w14:textId="77777777" w:rsidR="00F503B6" w:rsidRPr="00775D86" w:rsidRDefault="00F503B6" w:rsidP="00F503B6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623" w:type="dxa"/>
          </w:tcPr>
          <w:p w14:paraId="63CB95FB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14459B79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4D6A29E7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CD65E8D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46F64D0B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1F688B8" w14:textId="77777777" w:rsidR="00F503B6" w:rsidRPr="00775D86" w:rsidRDefault="00F503B6" w:rsidP="00F503B6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9E7E000" w14:textId="77777777" w:rsidR="00F503B6" w:rsidRPr="00775D86" w:rsidRDefault="00F503B6" w:rsidP="00F503B6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457F8" w:rsidRPr="00775D86" w14:paraId="64B8D67E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9FEF281" w14:textId="77777777" w:rsidR="00D457F8" w:rsidRPr="00775D86" w:rsidRDefault="00D457F8" w:rsidP="00D457F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44AA3D91" w14:textId="77777777" w:rsidR="00D457F8" w:rsidRPr="00775D86" w:rsidRDefault="003F13D0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</w:tcPr>
          <w:p w14:paraId="5208C382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5413848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218E4C5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300D1F67" w14:textId="77777777" w:rsidR="00D457F8" w:rsidRPr="00775D86" w:rsidRDefault="00AB09BD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AB09B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9,504,980.22</w:t>
            </w:r>
          </w:p>
        </w:tc>
        <w:tc>
          <w:tcPr>
            <w:tcW w:w="240" w:type="dxa"/>
            <w:shd w:val="clear" w:color="auto" w:fill="auto"/>
          </w:tcPr>
          <w:p w14:paraId="027A70FD" w14:textId="77777777" w:rsidR="00D457F8" w:rsidRPr="00775D86" w:rsidRDefault="00D457F8" w:rsidP="00D457F8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E4D40B9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319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692.68</w:t>
            </w:r>
          </w:p>
        </w:tc>
      </w:tr>
      <w:tr w:rsidR="003F13D0" w:rsidRPr="00775D86" w14:paraId="4916D356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2099616" w14:textId="77777777" w:rsidR="003F13D0" w:rsidRPr="00775D86" w:rsidRDefault="003F13D0" w:rsidP="003F13D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เค.เอ็ม.แอล.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64CF9C90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13D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8,146,269.50</w:t>
            </w:r>
          </w:p>
        </w:tc>
        <w:tc>
          <w:tcPr>
            <w:tcW w:w="222" w:type="dxa"/>
          </w:tcPr>
          <w:p w14:paraId="0BB62099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50D50B7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8,689,354.08</w:t>
            </w:r>
          </w:p>
        </w:tc>
        <w:tc>
          <w:tcPr>
            <w:tcW w:w="222" w:type="dxa"/>
          </w:tcPr>
          <w:p w14:paraId="4ADE7317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52F227CD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F13D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8,146,269.50</w:t>
            </w:r>
          </w:p>
        </w:tc>
        <w:tc>
          <w:tcPr>
            <w:tcW w:w="240" w:type="dxa"/>
            <w:shd w:val="clear" w:color="auto" w:fill="auto"/>
          </w:tcPr>
          <w:p w14:paraId="2EEDB346" w14:textId="77777777" w:rsidR="003F13D0" w:rsidRPr="00775D86" w:rsidRDefault="003F13D0" w:rsidP="003F13D0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70034910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689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354.08</w:t>
            </w:r>
          </w:p>
        </w:tc>
      </w:tr>
      <w:tr w:rsidR="003F13D0" w:rsidRPr="00775D86" w14:paraId="5E191DDB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BB67312" w14:textId="77777777" w:rsidR="003F13D0" w:rsidRPr="00775D86" w:rsidRDefault="003F13D0" w:rsidP="003F13D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7169316F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F13D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103,220.56</w:t>
            </w:r>
          </w:p>
        </w:tc>
        <w:tc>
          <w:tcPr>
            <w:tcW w:w="222" w:type="dxa"/>
          </w:tcPr>
          <w:p w14:paraId="6B9A5C7E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1BDB40A4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</w:rPr>
              <w:t>137,627.40</w:t>
            </w:r>
          </w:p>
        </w:tc>
        <w:tc>
          <w:tcPr>
            <w:tcW w:w="222" w:type="dxa"/>
          </w:tcPr>
          <w:p w14:paraId="454B9896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99780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3F13D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103,220.56</w:t>
            </w:r>
          </w:p>
        </w:tc>
        <w:tc>
          <w:tcPr>
            <w:tcW w:w="240" w:type="dxa"/>
            <w:shd w:val="clear" w:color="auto" w:fill="auto"/>
          </w:tcPr>
          <w:p w14:paraId="56A5B748" w14:textId="77777777" w:rsidR="003F13D0" w:rsidRPr="00775D86" w:rsidRDefault="003F13D0" w:rsidP="003F13D0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51E53" w14:textId="77777777" w:rsidR="003F13D0" w:rsidRPr="00775D86" w:rsidRDefault="003F13D0" w:rsidP="003F13D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137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627.40</w:t>
            </w:r>
          </w:p>
        </w:tc>
      </w:tr>
      <w:tr w:rsidR="00D457F8" w:rsidRPr="00775D86" w14:paraId="4B8C48A6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49B543F" w14:textId="77777777" w:rsidR="00D457F8" w:rsidRPr="00775D86" w:rsidRDefault="00D457F8" w:rsidP="00D457F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</w:tcPr>
          <w:p w14:paraId="55FBA7C3" w14:textId="77777777" w:rsidR="00D457F8" w:rsidRPr="00775D86" w:rsidRDefault="003F13D0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13D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8,249,490.06</w:t>
            </w:r>
          </w:p>
        </w:tc>
        <w:tc>
          <w:tcPr>
            <w:tcW w:w="222" w:type="dxa"/>
          </w:tcPr>
          <w:p w14:paraId="325FCA7E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</w:tcPr>
          <w:p w14:paraId="1FE817C5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8,826,981.48</w:t>
            </w:r>
          </w:p>
        </w:tc>
        <w:tc>
          <w:tcPr>
            <w:tcW w:w="222" w:type="dxa"/>
          </w:tcPr>
          <w:p w14:paraId="25E4ABCC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F72AC" w14:textId="77777777" w:rsidR="00D457F8" w:rsidRPr="00775D86" w:rsidRDefault="003F13D0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F13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17,754,470.28</w:t>
            </w:r>
          </w:p>
        </w:tc>
        <w:tc>
          <w:tcPr>
            <w:tcW w:w="240" w:type="dxa"/>
            <w:shd w:val="clear" w:color="auto" w:fill="auto"/>
          </w:tcPr>
          <w:p w14:paraId="0FFF07DB" w14:textId="77777777" w:rsidR="00D457F8" w:rsidRPr="00775D86" w:rsidRDefault="00D457F8" w:rsidP="00D457F8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D0818" w14:textId="77777777" w:rsidR="00D457F8" w:rsidRPr="00775D86" w:rsidRDefault="00D457F8" w:rsidP="00D457F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19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146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674.16</w:t>
            </w:r>
          </w:p>
        </w:tc>
      </w:tr>
    </w:tbl>
    <w:p w14:paraId="5FCBF087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DD75E49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3A48D7EF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1790B542" w14:textId="77777777" w:rsidR="00A236E7" w:rsidRDefault="00A236E7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58658C1" w14:textId="77777777" w:rsidR="00A236E7" w:rsidRDefault="00A236E7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2E07AB4C" w14:textId="77777777" w:rsidR="00A236E7" w:rsidRDefault="00A236E7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7434B83" w14:textId="77777777" w:rsidR="00AD59A6" w:rsidRDefault="00AD59A6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6BB4D6AD" w14:textId="77777777" w:rsidR="009D18DF" w:rsidRDefault="009D18DF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139C8EE1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78221418" w14:textId="77777777" w:rsidR="001632C5" w:rsidRDefault="001632C5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E69CC10" w14:textId="77777777" w:rsidR="006550E0" w:rsidRDefault="006550E0" w:rsidP="001632C5">
      <w:pPr>
        <w:tabs>
          <w:tab w:val="left" w:pos="513"/>
          <w:tab w:val="decimal" w:pos="7920"/>
        </w:tabs>
        <w:spacing w:line="240" w:lineRule="atLeast"/>
        <w:ind w:left="1238"/>
        <w:jc w:val="both"/>
        <w:rPr>
          <w:rFonts w:ascii="Angsana New" w:hAnsi="Angsana New"/>
          <w:b/>
          <w:bCs/>
          <w:sz w:val="30"/>
          <w:szCs w:val="30"/>
        </w:rPr>
      </w:pPr>
    </w:p>
    <w:p w14:paraId="4BC658A7" w14:textId="77777777" w:rsidR="001632C5" w:rsidRDefault="001632C5" w:rsidP="001B4FDE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30"/>
          <w:szCs w:val="30"/>
        </w:rPr>
      </w:pPr>
    </w:p>
    <w:p w14:paraId="1343EC84" w14:textId="77777777" w:rsidR="0080653F" w:rsidRDefault="0080653F" w:rsidP="001B4FDE">
      <w:pPr>
        <w:numPr>
          <w:ilvl w:val="0"/>
          <w:numId w:val="37"/>
        </w:numPr>
        <w:tabs>
          <w:tab w:val="left" w:pos="513"/>
          <w:tab w:val="decimal" w:pos="7920"/>
        </w:tabs>
        <w:spacing w:after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tbl>
      <w:tblPr>
        <w:tblW w:w="10638" w:type="dxa"/>
        <w:jc w:val="center"/>
        <w:tblLook w:val="04A0" w:firstRow="1" w:lastRow="0" w:firstColumn="1" w:lastColumn="0" w:noHBand="0" w:noVBand="1"/>
      </w:tblPr>
      <w:tblGrid>
        <w:gridCol w:w="3690"/>
        <w:gridCol w:w="1623"/>
        <w:gridCol w:w="222"/>
        <w:gridCol w:w="1575"/>
        <w:gridCol w:w="222"/>
        <w:gridCol w:w="1546"/>
        <w:gridCol w:w="240"/>
        <w:gridCol w:w="1520"/>
      </w:tblGrid>
      <w:tr w:rsidR="00E92BFE" w:rsidRPr="00775D86" w14:paraId="66207F16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FD5425F" w14:textId="77777777" w:rsidR="00E92BFE" w:rsidRPr="00E92BFE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</w:tcPr>
          <w:p w14:paraId="235FF5C1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3363AC47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11D4FE5B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332EA561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1F8B362F" w14:textId="77777777" w:rsidR="00E92BFE" w:rsidRPr="00E92BFE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3AAA688A" w14:textId="77777777" w:rsidR="00E92BFE" w:rsidRPr="00E92BFE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36794A34" w14:textId="77777777" w:rsidR="00E92BFE" w:rsidRPr="00B467CA" w:rsidRDefault="00E92BFE" w:rsidP="00236253">
            <w:pPr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467C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467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467C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467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467C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92BFE" w:rsidRPr="00775D86" w14:paraId="01C55BAC" w14:textId="77777777" w:rsidTr="00236253">
        <w:trPr>
          <w:jc w:val="center"/>
        </w:trPr>
        <w:tc>
          <w:tcPr>
            <w:tcW w:w="3690" w:type="dxa"/>
            <w:shd w:val="clear" w:color="auto" w:fill="auto"/>
          </w:tcPr>
          <w:p w14:paraId="07B852CD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454D33DA" w14:textId="77777777" w:rsidR="00E92BFE" w:rsidRPr="00775D86" w:rsidRDefault="00E92BFE" w:rsidP="00236253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3DCB0092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E1BABB" w14:textId="77777777" w:rsidR="00E92BFE" w:rsidRPr="00775D86" w:rsidRDefault="00E92BFE" w:rsidP="00236253">
            <w:pPr>
              <w:spacing w:line="400" w:lineRule="exact"/>
              <w:ind w:righ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57F8" w:rsidRPr="00775D86" w14:paraId="330A0630" w14:textId="77777777" w:rsidTr="00236253">
        <w:trPr>
          <w:jc w:val="center"/>
        </w:trPr>
        <w:tc>
          <w:tcPr>
            <w:tcW w:w="3690" w:type="dxa"/>
            <w:shd w:val="clear" w:color="auto" w:fill="auto"/>
          </w:tcPr>
          <w:p w14:paraId="0B5A90C2" w14:textId="77777777" w:rsidR="00D457F8" w:rsidRPr="00775D86" w:rsidRDefault="00D457F8" w:rsidP="00D457F8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00998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612CCFA5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6C9D1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  <w:tc>
          <w:tcPr>
            <w:tcW w:w="222" w:type="dxa"/>
          </w:tcPr>
          <w:p w14:paraId="5E19230D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2988C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sz w:val="28"/>
                <w:szCs w:val="28"/>
                <w:cs/>
              </w:rPr>
              <w:t xml:space="preserve">มีนาคม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2D8C6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2FA52" w14:textId="77777777" w:rsidR="00D457F8" w:rsidRPr="00775D86" w:rsidRDefault="00D457F8" w:rsidP="00D457F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 w:rsidRPr="00775D86">
              <w:rPr>
                <w:sz w:val="28"/>
                <w:szCs w:val="28"/>
              </w:rPr>
              <w:t xml:space="preserve">31 </w:t>
            </w:r>
            <w:r w:rsidRPr="00775D86">
              <w:rPr>
                <w:rFonts w:hint="cs"/>
                <w:sz w:val="28"/>
                <w:szCs w:val="28"/>
                <w:cs/>
              </w:rPr>
              <w:t>ธันวาคม</w:t>
            </w:r>
            <w:r w:rsidRPr="00775D86">
              <w:rPr>
                <w:sz w:val="28"/>
                <w:szCs w:val="28"/>
                <w:cs/>
              </w:rPr>
              <w:t xml:space="preserve"> </w:t>
            </w:r>
            <w:r w:rsidRPr="00775D86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3</w:t>
            </w:r>
          </w:p>
        </w:tc>
      </w:tr>
      <w:tr w:rsidR="001632C5" w:rsidRPr="00775D86" w14:paraId="183D615C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29C3695" w14:textId="77777777" w:rsidR="001632C5" w:rsidRPr="00775D86" w:rsidRDefault="001C3091" w:rsidP="001C3091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23" w:type="dxa"/>
          </w:tcPr>
          <w:p w14:paraId="5DE6AF1E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75D90C8E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22C38AB0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42AC5961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68EDB71A" w14:textId="77777777" w:rsidR="001632C5" w:rsidRPr="00775D86" w:rsidRDefault="001632C5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02964A9F" w14:textId="77777777" w:rsidR="001632C5" w:rsidRPr="00775D86" w:rsidRDefault="001632C5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5AB977FF" w14:textId="77777777" w:rsidR="001632C5" w:rsidRPr="00775D86" w:rsidRDefault="001632C5" w:rsidP="000870B4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C3091" w:rsidRPr="00775D86" w14:paraId="0ABA4DE0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5CCCA3C" w14:textId="77777777" w:rsidR="001C3091" w:rsidRPr="00775D86" w:rsidRDefault="001C3091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3" w:type="dxa"/>
          </w:tcPr>
          <w:p w14:paraId="1C772209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21617CA0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3F6D94C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1FFB03EA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7BD1F089" w14:textId="77777777" w:rsidR="001C3091" w:rsidRPr="00775D86" w:rsidRDefault="001C3091" w:rsidP="000870B4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4005B161" w14:textId="77777777" w:rsidR="001C3091" w:rsidRPr="00775D86" w:rsidRDefault="001C3091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3572A896" w14:textId="77777777" w:rsidR="001C3091" w:rsidRPr="00775D86" w:rsidRDefault="001C3091" w:rsidP="000870B4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632C5" w:rsidRPr="00775D86" w14:paraId="2DA1BA94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284A3383" w14:textId="77777777" w:rsidR="001632C5" w:rsidRPr="00775D86" w:rsidRDefault="001632C5" w:rsidP="000870B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623" w:type="dxa"/>
          </w:tcPr>
          <w:p w14:paraId="41A6F7B7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3D79FA20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0B7D84E1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</w:tcPr>
          <w:p w14:paraId="695F6AC0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14:paraId="0C8F3EBD" w14:textId="77777777" w:rsidR="001632C5" w:rsidRPr="00775D86" w:rsidRDefault="001632C5" w:rsidP="000870B4">
            <w:pPr>
              <w:tabs>
                <w:tab w:val="decimal" w:pos="1238"/>
              </w:tabs>
              <w:ind w:right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6E669D38" w14:textId="77777777" w:rsidR="001632C5" w:rsidRPr="00775D86" w:rsidRDefault="001632C5" w:rsidP="000870B4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14:paraId="71AA4EE6" w14:textId="77777777" w:rsidR="001632C5" w:rsidRPr="00775D86" w:rsidRDefault="001632C5" w:rsidP="000870B4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0256" w:rsidRPr="00775D86" w14:paraId="1FB1687F" w14:textId="77777777" w:rsidTr="003A595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307F7E55" w14:textId="77777777" w:rsidR="003F0256" w:rsidRPr="00775D86" w:rsidRDefault="003F0256" w:rsidP="003F025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  <w:vAlign w:val="bottom"/>
          </w:tcPr>
          <w:p w14:paraId="261E500F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73F2065E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26EB49D3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B7BD8EE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493DDB8E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227554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321,000.00</w:t>
            </w:r>
          </w:p>
        </w:tc>
        <w:tc>
          <w:tcPr>
            <w:tcW w:w="240" w:type="dxa"/>
            <w:shd w:val="clear" w:color="auto" w:fill="auto"/>
          </w:tcPr>
          <w:p w14:paraId="651CC028" w14:textId="77777777" w:rsidR="003F0256" w:rsidRPr="00775D86" w:rsidRDefault="003F0256" w:rsidP="003F0256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1B04BC1D" w14:textId="77777777" w:rsidR="003F0256" w:rsidRPr="00775D86" w:rsidRDefault="003F0256" w:rsidP="003F0256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321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000.00</w:t>
            </w:r>
          </w:p>
        </w:tc>
      </w:tr>
      <w:tr w:rsidR="00B61B43" w:rsidRPr="00775D86" w14:paraId="35518EE3" w14:textId="77777777" w:rsidTr="000870B4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402A04F" w14:textId="77777777" w:rsidR="00B61B43" w:rsidRPr="00775D86" w:rsidRDefault="00B61B43" w:rsidP="00B61B4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23CCDE2D" w14:textId="77777777" w:rsidR="00B61B43" w:rsidRPr="00775D86" w:rsidRDefault="00F61217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6121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518,963.08</w:t>
            </w:r>
          </w:p>
        </w:tc>
        <w:tc>
          <w:tcPr>
            <w:tcW w:w="222" w:type="dxa"/>
            <w:vAlign w:val="bottom"/>
          </w:tcPr>
          <w:p w14:paraId="05743859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56A25332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505,095.29</w:t>
            </w:r>
          </w:p>
        </w:tc>
        <w:tc>
          <w:tcPr>
            <w:tcW w:w="222" w:type="dxa"/>
            <w:vAlign w:val="bottom"/>
          </w:tcPr>
          <w:p w14:paraId="2C5E8D17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425782B9" w14:textId="77777777" w:rsidR="00B61B43" w:rsidRPr="00775D86" w:rsidRDefault="00F61217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6121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518,963.08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3EC51B" w14:textId="77777777" w:rsidR="00B61B43" w:rsidRPr="00775D86" w:rsidRDefault="00B61B43" w:rsidP="00B61B43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D1C64BE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505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095.29</w:t>
            </w:r>
          </w:p>
        </w:tc>
      </w:tr>
      <w:tr w:rsidR="00B61B43" w:rsidRPr="00775D86" w14:paraId="6C3045D2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14E36758" w14:textId="77777777" w:rsidR="00B61B43" w:rsidRPr="00775D86" w:rsidRDefault="00B61B43" w:rsidP="00B61B4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 xml:space="preserve">149 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เอ็นจิเนียริ่ง จำกัด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73005C61" w14:textId="77777777" w:rsidR="00B61B43" w:rsidRPr="00775D86" w:rsidRDefault="00F61217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6121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407,609.01</w:t>
            </w:r>
          </w:p>
        </w:tc>
        <w:tc>
          <w:tcPr>
            <w:tcW w:w="222" w:type="dxa"/>
            <w:vAlign w:val="bottom"/>
          </w:tcPr>
          <w:p w14:paraId="6FE4E507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3B333E0C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35,834.30</w:t>
            </w:r>
          </w:p>
        </w:tc>
        <w:tc>
          <w:tcPr>
            <w:tcW w:w="222" w:type="dxa"/>
          </w:tcPr>
          <w:p w14:paraId="37E0199E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39246" w14:textId="77777777" w:rsidR="00B61B43" w:rsidRPr="00775D86" w:rsidRDefault="00F61217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61217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407,609.01</w:t>
            </w:r>
          </w:p>
        </w:tc>
        <w:tc>
          <w:tcPr>
            <w:tcW w:w="240" w:type="dxa"/>
            <w:shd w:val="clear" w:color="auto" w:fill="auto"/>
          </w:tcPr>
          <w:p w14:paraId="5A4F5308" w14:textId="77777777" w:rsidR="00B61B43" w:rsidRPr="00775D86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13E50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35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834.30</w:t>
            </w:r>
          </w:p>
        </w:tc>
      </w:tr>
      <w:tr w:rsidR="00B61B43" w:rsidRPr="00775D86" w14:paraId="44BF30E3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12F3836D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5A313" w14:textId="77777777" w:rsidR="00B61B43" w:rsidRPr="00775D86" w:rsidRDefault="003F0256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F025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926,572.09</w:t>
            </w:r>
          </w:p>
        </w:tc>
        <w:tc>
          <w:tcPr>
            <w:tcW w:w="222" w:type="dxa"/>
            <w:vAlign w:val="bottom"/>
          </w:tcPr>
          <w:p w14:paraId="2A4DC567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9ACE6C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540,929.59</w:t>
            </w:r>
          </w:p>
        </w:tc>
        <w:tc>
          <w:tcPr>
            <w:tcW w:w="222" w:type="dxa"/>
          </w:tcPr>
          <w:p w14:paraId="41EDBC15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5549F8" w14:textId="77777777" w:rsidR="00B61B43" w:rsidRPr="00775D86" w:rsidRDefault="00F61217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6121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1,247,572.09</w:t>
            </w:r>
          </w:p>
        </w:tc>
        <w:tc>
          <w:tcPr>
            <w:tcW w:w="240" w:type="dxa"/>
            <w:shd w:val="clear" w:color="auto" w:fill="auto"/>
          </w:tcPr>
          <w:p w14:paraId="5B038EDA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8C2048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861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929.59</w:t>
            </w:r>
          </w:p>
        </w:tc>
      </w:tr>
      <w:tr w:rsidR="00E92BFE" w:rsidRPr="00775D86" w14:paraId="7EC0BFB2" w14:textId="77777777" w:rsidTr="001632C5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5C36049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623" w:type="dxa"/>
            <w:tcBorders>
              <w:top w:val="double" w:sz="4" w:space="0" w:color="auto"/>
            </w:tcBorders>
          </w:tcPr>
          <w:p w14:paraId="6351B8F8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14:paraId="5131E406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double" w:sz="4" w:space="0" w:color="auto"/>
            </w:tcBorders>
          </w:tcPr>
          <w:p w14:paraId="0205A388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2" w:type="dxa"/>
          </w:tcPr>
          <w:p w14:paraId="2D5F5AB8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E28152B" w14:textId="77777777" w:rsidR="00E92BFE" w:rsidRPr="00775D86" w:rsidRDefault="00E92BFE" w:rsidP="0023625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shd w:val="clear" w:color="auto" w:fill="auto"/>
          </w:tcPr>
          <w:p w14:paraId="22C0F8AD" w14:textId="77777777" w:rsidR="00E92BFE" w:rsidRPr="00775D86" w:rsidRDefault="00E92BFE" w:rsidP="0023625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010C775" w14:textId="77777777" w:rsidR="00E92BFE" w:rsidRPr="00775D86" w:rsidRDefault="00E92BFE" w:rsidP="0023625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1B43" w:rsidRPr="00775D86" w14:paraId="2C3EBD9E" w14:textId="77777777" w:rsidTr="001C4039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43871AF5" w14:textId="77777777" w:rsidR="00B61B43" w:rsidRPr="00775D86" w:rsidRDefault="00B61B43" w:rsidP="00B61B4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คัมเวล</w:t>
            </w:r>
            <w:r w:rsidRPr="00775D8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775D8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นาวแคสท์ จำกัด</w:t>
            </w:r>
          </w:p>
        </w:tc>
        <w:tc>
          <w:tcPr>
            <w:tcW w:w="1623" w:type="dxa"/>
          </w:tcPr>
          <w:p w14:paraId="3121F642" w14:textId="77777777" w:rsidR="00B61B43" w:rsidRPr="00775D86" w:rsidRDefault="00F33C80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7EF0FFDD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</w:tcPr>
          <w:p w14:paraId="7E94C2D5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22" w:type="dxa"/>
          </w:tcPr>
          <w:p w14:paraId="2C0367D5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19B31300" w14:textId="77777777" w:rsidR="00B61B43" w:rsidRPr="00775D86" w:rsidRDefault="00C675F8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675F8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9,858,906.46</w:t>
            </w:r>
          </w:p>
        </w:tc>
        <w:tc>
          <w:tcPr>
            <w:tcW w:w="240" w:type="dxa"/>
            <w:shd w:val="clear" w:color="auto" w:fill="auto"/>
          </w:tcPr>
          <w:p w14:paraId="05EC9875" w14:textId="77777777" w:rsidR="00B61B43" w:rsidRPr="00775D86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0A16F7B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10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648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555.64</w:t>
            </w:r>
          </w:p>
        </w:tc>
      </w:tr>
      <w:tr w:rsidR="00F33C80" w:rsidRPr="00775D86" w14:paraId="2C45ABE6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7DFD1A81" w14:textId="77777777" w:rsidR="00F33C80" w:rsidRPr="00775D86" w:rsidRDefault="00F33C80" w:rsidP="00F33C8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3" w:type="dxa"/>
            <w:vAlign w:val="bottom"/>
          </w:tcPr>
          <w:p w14:paraId="71EECB55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33C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8,644,547.22</w:t>
            </w:r>
          </w:p>
        </w:tc>
        <w:tc>
          <w:tcPr>
            <w:tcW w:w="222" w:type="dxa"/>
            <w:vAlign w:val="bottom"/>
          </w:tcPr>
          <w:p w14:paraId="70FB8179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7BA2FA10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9,154,768.32</w:t>
            </w:r>
          </w:p>
        </w:tc>
        <w:tc>
          <w:tcPr>
            <w:tcW w:w="222" w:type="dxa"/>
            <w:vAlign w:val="bottom"/>
          </w:tcPr>
          <w:p w14:paraId="36602270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14:paraId="2115E873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33C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8,644,547.22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0833B5F" w14:textId="77777777" w:rsidR="00F33C80" w:rsidRPr="00775D86" w:rsidRDefault="00F33C80" w:rsidP="00F33C80">
            <w:pPr>
              <w:tabs>
                <w:tab w:val="decimal" w:pos="124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2589A32D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9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154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768.32</w:t>
            </w:r>
          </w:p>
        </w:tc>
      </w:tr>
      <w:tr w:rsidR="00F33C80" w:rsidRPr="00775D86" w14:paraId="1D709EFB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7E05307" w14:textId="77777777" w:rsidR="00F33C80" w:rsidRPr="00775D86" w:rsidRDefault="00F33C80" w:rsidP="00F33C80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75D8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43DDD70F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33C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109,738.30</w:t>
            </w:r>
          </w:p>
        </w:tc>
        <w:tc>
          <w:tcPr>
            <w:tcW w:w="222" w:type="dxa"/>
            <w:vAlign w:val="bottom"/>
          </w:tcPr>
          <w:p w14:paraId="30903809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7C28617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145,236.65</w:t>
            </w:r>
          </w:p>
        </w:tc>
        <w:tc>
          <w:tcPr>
            <w:tcW w:w="222" w:type="dxa"/>
          </w:tcPr>
          <w:p w14:paraId="6C9EEB82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DBB30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33C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109,738.30</w:t>
            </w:r>
          </w:p>
        </w:tc>
        <w:tc>
          <w:tcPr>
            <w:tcW w:w="240" w:type="dxa"/>
            <w:shd w:val="clear" w:color="auto" w:fill="auto"/>
          </w:tcPr>
          <w:p w14:paraId="34C2D5B6" w14:textId="77777777" w:rsidR="00F33C80" w:rsidRPr="00775D86" w:rsidRDefault="00F33C80" w:rsidP="00F33C80">
            <w:pPr>
              <w:tabs>
                <w:tab w:val="decimal" w:pos="12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D8694" w14:textId="77777777" w:rsidR="00F33C80" w:rsidRPr="00775D86" w:rsidRDefault="00F33C80" w:rsidP="00F33C80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145</w:t>
            </w:r>
            <w:r w:rsidRPr="00E50A6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E50A6D">
              <w:rPr>
                <w:rFonts w:ascii="Angsana New" w:hAnsi="Angsana New"/>
                <w:sz w:val="28"/>
                <w:szCs w:val="28"/>
                <w:cs/>
                <w:lang w:val="en-US"/>
              </w:rPr>
              <w:t>236.65</w:t>
            </w:r>
          </w:p>
        </w:tc>
      </w:tr>
      <w:tr w:rsidR="00B61B43" w:rsidRPr="00775D86" w14:paraId="3198D1C9" w14:textId="77777777" w:rsidTr="00236253">
        <w:trPr>
          <w:jc w:val="center"/>
        </w:trPr>
        <w:tc>
          <w:tcPr>
            <w:tcW w:w="3690" w:type="dxa"/>
            <w:shd w:val="clear" w:color="auto" w:fill="auto"/>
            <w:vAlign w:val="center"/>
          </w:tcPr>
          <w:p w14:paraId="048FB40A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75D8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AA798" w14:textId="77777777" w:rsidR="00B61B43" w:rsidRPr="00775D86" w:rsidRDefault="00362159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621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8,754,285.52</w:t>
            </w:r>
          </w:p>
        </w:tc>
        <w:tc>
          <w:tcPr>
            <w:tcW w:w="222" w:type="dxa"/>
            <w:vAlign w:val="bottom"/>
          </w:tcPr>
          <w:p w14:paraId="05FC4265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BDDCE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9,300,004.97</w:t>
            </w:r>
          </w:p>
        </w:tc>
        <w:tc>
          <w:tcPr>
            <w:tcW w:w="222" w:type="dxa"/>
          </w:tcPr>
          <w:p w14:paraId="45C8FBC1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6F05BC" w14:textId="77777777" w:rsidR="00B61B43" w:rsidRPr="00775D86" w:rsidRDefault="00F33C80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33C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18,613,191.98</w:t>
            </w:r>
          </w:p>
        </w:tc>
        <w:tc>
          <w:tcPr>
            <w:tcW w:w="240" w:type="dxa"/>
            <w:shd w:val="clear" w:color="auto" w:fill="auto"/>
          </w:tcPr>
          <w:p w14:paraId="203BE959" w14:textId="77777777" w:rsidR="00B61B43" w:rsidRPr="00775D86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73ABF6" w14:textId="77777777" w:rsidR="00B61B43" w:rsidRPr="00775D86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19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948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E50A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560.61</w:t>
            </w:r>
          </w:p>
        </w:tc>
      </w:tr>
    </w:tbl>
    <w:p w14:paraId="4EB4E88E" w14:textId="77777777" w:rsidR="005274DC" w:rsidRPr="005274DC" w:rsidRDefault="005274DC" w:rsidP="00E92BFE">
      <w:pPr>
        <w:spacing w:before="240" w:line="240" w:lineRule="atLeast"/>
        <w:ind w:left="540"/>
        <w:rPr>
          <w:rFonts w:ascii="Angsana New" w:hAnsi="Angsana New"/>
          <w:b/>
          <w:bCs/>
          <w:color w:val="000000"/>
          <w:sz w:val="6"/>
          <w:szCs w:val="6"/>
        </w:rPr>
      </w:pPr>
    </w:p>
    <w:p w14:paraId="0D4A75F1" w14:textId="77777777" w:rsidR="008A22B2" w:rsidRPr="00494247" w:rsidRDefault="008A22B2" w:rsidP="00E92BFE">
      <w:pPr>
        <w:spacing w:before="240" w:line="240" w:lineRule="atLeast"/>
        <w:ind w:left="540"/>
        <w:rPr>
          <w:rFonts w:ascii="Angsana New" w:hAnsi="Angsana New"/>
          <w:b/>
          <w:bCs/>
          <w:sz w:val="30"/>
          <w:szCs w:val="30"/>
        </w:rPr>
      </w:pPr>
      <w:r w:rsidRPr="0049424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p w14:paraId="7C9B56AB" w14:textId="77777777" w:rsidR="008A22B2" w:rsidRPr="00494247" w:rsidRDefault="008A22B2" w:rsidP="008A22B2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การเพิ่มขึ้นและลดลงของเงินให้กู้ยืมระยะสั้นแก่กิจการที่เกี่ยวข้องกัน </w:t>
      </w:r>
      <w:r w:rsidR="0099692A">
        <w:rPr>
          <w:rFonts w:ascii="Angsana New" w:hAnsi="Angsana New" w:hint="cs"/>
          <w:sz w:val="30"/>
          <w:szCs w:val="30"/>
          <w:cs/>
        </w:rPr>
        <w:t xml:space="preserve">ณ </w:t>
      </w:r>
      <w:r w:rsidRPr="00494247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94247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494247">
        <w:rPr>
          <w:rFonts w:ascii="Angsana New" w:hAnsi="Angsana New" w:hint="cs"/>
          <w:sz w:val="30"/>
          <w:szCs w:val="30"/>
          <w:cs/>
        </w:rPr>
        <w:t xml:space="preserve"> </w:t>
      </w:r>
      <w:r w:rsidRPr="00494247">
        <w:rPr>
          <w:rFonts w:ascii="Angsana New" w:hAnsi="Angsana New"/>
          <w:sz w:val="30"/>
          <w:szCs w:val="30"/>
        </w:rPr>
        <w:t>256</w:t>
      </w:r>
      <w:r w:rsidR="00B61B43">
        <w:rPr>
          <w:rFonts w:ascii="Angsana New" w:hAnsi="Angsana New"/>
          <w:sz w:val="30"/>
          <w:szCs w:val="30"/>
        </w:rPr>
        <w:t>4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99692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494247">
        <w:rPr>
          <w:rFonts w:ascii="Angsana New" w:hAnsi="Angsana New"/>
          <w:sz w:val="30"/>
          <w:szCs w:val="30"/>
        </w:rPr>
        <w:t>256</w:t>
      </w:r>
      <w:r w:rsidR="00B61B43">
        <w:rPr>
          <w:rFonts w:ascii="Angsana New" w:hAnsi="Angsana New"/>
          <w:sz w:val="30"/>
          <w:szCs w:val="30"/>
        </w:rPr>
        <w:t>3</w:t>
      </w:r>
      <w:r w:rsidRPr="00494247">
        <w:rPr>
          <w:rFonts w:ascii="Angsana New" w:hAnsi="Angsana New"/>
          <w:sz w:val="30"/>
          <w:szCs w:val="30"/>
        </w:rPr>
        <w:t xml:space="preserve"> </w:t>
      </w:r>
      <w:r w:rsidRPr="00494247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1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5177"/>
        <w:gridCol w:w="610"/>
        <w:gridCol w:w="1728"/>
        <w:gridCol w:w="270"/>
        <w:gridCol w:w="1732"/>
      </w:tblGrid>
      <w:tr w:rsidR="008A22B2" w:rsidRPr="00494247" w14:paraId="0D9994B6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6E58E032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629DC497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</w:tcPr>
          <w:p w14:paraId="598BBA62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7A2029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32" w:type="dxa"/>
            <w:shd w:val="clear" w:color="auto" w:fill="auto"/>
          </w:tcPr>
          <w:p w14:paraId="4830A793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A22B2" w:rsidRPr="00494247" w14:paraId="65DBD002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57EAC995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610" w:type="dxa"/>
            <w:shd w:val="clear" w:color="auto" w:fill="auto"/>
          </w:tcPr>
          <w:p w14:paraId="65442D32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7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86CFBA" w14:textId="77777777" w:rsidR="008A22B2" w:rsidRPr="00494247" w:rsidRDefault="008A22B2" w:rsidP="00D80555">
            <w:pPr>
              <w:pStyle w:val="Heading9"/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22B2" w:rsidRPr="00494247" w14:paraId="1536F3F7" w14:textId="77777777" w:rsidTr="00D80555">
        <w:trPr>
          <w:cantSplit/>
          <w:trHeight w:val="331"/>
          <w:tblHeader/>
        </w:trPr>
        <w:tc>
          <w:tcPr>
            <w:tcW w:w="5177" w:type="dxa"/>
            <w:shd w:val="clear" w:color="auto" w:fill="auto"/>
          </w:tcPr>
          <w:p w14:paraId="3CC7DAD5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610" w:type="dxa"/>
            <w:shd w:val="clear" w:color="auto" w:fill="auto"/>
          </w:tcPr>
          <w:p w14:paraId="5A22EBC1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jc w:val="center"/>
              <w:rPr>
                <w:sz w:val="30"/>
                <w:szCs w:val="30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B24CE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 w:rsidRPr="00AD3871">
              <w:rPr>
                <w:sz w:val="30"/>
                <w:szCs w:val="30"/>
                <w:cs/>
              </w:rPr>
              <w:t xml:space="preserve">มีนาคม </w:t>
            </w:r>
            <w:r w:rsidRPr="00AD3871">
              <w:rPr>
                <w:sz w:val="30"/>
                <w:szCs w:val="30"/>
              </w:rPr>
              <w:t>256</w:t>
            </w:r>
            <w:r w:rsidR="00B61B43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7FB693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BE0AB" w14:textId="77777777" w:rsidR="008A22B2" w:rsidRPr="00494247" w:rsidRDefault="008A22B2" w:rsidP="008A22B2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 w:rsidRPr="00AD3871">
              <w:rPr>
                <w:sz w:val="30"/>
                <w:szCs w:val="30"/>
              </w:rPr>
              <w:t xml:space="preserve">31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  <w:r w:rsidRPr="00AD3871">
              <w:rPr>
                <w:sz w:val="30"/>
                <w:szCs w:val="30"/>
                <w:cs/>
              </w:rPr>
              <w:t xml:space="preserve"> </w:t>
            </w:r>
            <w:r w:rsidRPr="00AD3871">
              <w:rPr>
                <w:sz w:val="30"/>
                <w:szCs w:val="30"/>
              </w:rPr>
              <w:t>256</w:t>
            </w:r>
            <w:r w:rsidR="00B61B43">
              <w:rPr>
                <w:sz w:val="30"/>
                <w:szCs w:val="30"/>
              </w:rPr>
              <w:t>3</w:t>
            </w:r>
          </w:p>
        </w:tc>
      </w:tr>
      <w:tr w:rsidR="00B61B43" w:rsidRPr="00494247" w14:paraId="6934A6DD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7839F729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ยอดยกมา</w:t>
            </w:r>
          </w:p>
        </w:tc>
        <w:tc>
          <w:tcPr>
            <w:tcW w:w="610" w:type="dxa"/>
            <w:shd w:val="clear" w:color="auto" w:fill="auto"/>
          </w:tcPr>
          <w:p w14:paraId="62CBD515" w14:textId="77777777" w:rsidR="00B61B43" w:rsidRPr="00494247" w:rsidRDefault="00B61B43" w:rsidP="00B61B43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A63C4" w14:textId="77777777" w:rsidR="00B61B43" w:rsidRPr="00494247" w:rsidRDefault="00B61B43" w:rsidP="00B61B43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  <w:tc>
          <w:tcPr>
            <w:tcW w:w="270" w:type="dxa"/>
            <w:shd w:val="clear" w:color="auto" w:fill="auto"/>
          </w:tcPr>
          <w:p w14:paraId="49922793" w14:textId="77777777" w:rsidR="00B61B43" w:rsidRPr="00494247" w:rsidRDefault="00B61B43" w:rsidP="00B61B43">
            <w:pPr>
              <w:tabs>
                <w:tab w:val="decimal" w:pos="97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07051649" w14:textId="77777777" w:rsidR="00B61B43" w:rsidRPr="00494247" w:rsidRDefault="00B61B43" w:rsidP="00B61B43">
            <w:pPr>
              <w:tabs>
                <w:tab w:val="decimal" w:pos="972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50A6D">
              <w:rPr>
                <w:rFonts w:ascii="Angsana New" w:hAnsi="Angsana New"/>
                <w:sz w:val="30"/>
                <w:szCs w:val="30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B61B43" w:rsidRPr="00494247" w14:paraId="5355D430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23F25CE8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610" w:type="dxa"/>
            <w:shd w:val="clear" w:color="auto" w:fill="auto"/>
          </w:tcPr>
          <w:p w14:paraId="23E2E3FC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250FAC2" w14:textId="77777777" w:rsidR="00B61B43" w:rsidRPr="00494247" w:rsidRDefault="00524621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0D7DF" w14:textId="77777777" w:rsidR="00B61B43" w:rsidRPr="00494247" w:rsidRDefault="00B61B43" w:rsidP="00B61B43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shd w:val="clear" w:color="auto" w:fill="auto"/>
            <w:vAlign w:val="bottom"/>
          </w:tcPr>
          <w:p w14:paraId="26562F00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61B43" w:rsidRPr="00494247" w14:paraId="51ADE66D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1EBA1054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610" w:type="dxa"/>
            <w:shd w:val="clear" w:color="auto" w:fill="auto"/>
          </w:tcPr>
          <w:p w14:paraId="631126A7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4C117" w14:textId="77777777" w:rsidR="00B61B43" w:rsidRPr="00494247" w:rsidRDefault="00524621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2462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(625,513.01)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062D3" w14:textId="77777777" w:rsidR="00B61B43" w:rsidRPr="00494247" w:rsidRDefault="00B61B43" w:rsidP="00B61B43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C1FD5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200,000.00</w:t>
            </w:r>
          </w:p>
        </w:tc>
      </w:tr>
      <w:tr w:rsidR="00B61B43" w:rsidRPr="00494247" w14:paraId="1C08D00F" w14:textId="77777777" w:rsidTr="00D80555">
        <w:trPr>
          <w:cantSplit/>
          <w:trHeight w:val="331"/>
        </w:trPr>
        <w:tc>
          <w:tcPr>
            <w:tcW w:w="5177" w:type="dxa"/>
            <w:shd w:val="clear" w:color="auto" w:fill="auto"/>
          </w:tcPr>
          <w:p w14:paraId="176DB858" w14:textId="77777777" w:rsidR="00B61B43" w:rsidRPr="00494247" w:rsidRDefault="00B61B43" w:rsidP="00B61B43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610" w:type="dxa"/>
            <w:shd w:val="clear" w:color="auto" w:fill="auto"/>
          </w:tcPr>
          <w:p w14:paraId="6745CC27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B5D93E" w14:textId="77777777" w:rsidR="00B61B43" w:rsidRPr="00494247" w:rsidRDefault="00524621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2462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7,174,486.99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5C2101" w14:textId="77777777" w:rsidR="00B61B43" w:rsidRPr="00494247" w:rsidRDefault="00B61B43" w:rsidP="00B61B43">
            <w:pPr>
              <w:tabs>
                <w:tab w:val="decimal" w:pos="963"/>
              </w:tabs>
              <w:spacing w:line="240" w:lineRule="auto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6AD20C" w14:textId="77777777" w:rsidR="00B61B43" w:rsidRPr="00494247" w:rsidRDefault="00B61B43" w:rsidP="00B61B4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7,8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000.00</w:t>
            </w:r>
          </w:p>
        </w:tc>
      </w:tr>
    </w:tbl>
    <w:p w14:paraId="19227DAF" w14:textId="77777777" w:rsidR="008A22B2" w:rsidRDefault="008A22B2" w:rsidP="008A22B2">
      <w:pPr>
        <w:spacing w:before="240" w:line="240" w:lineRule="atLeast"/>
        <w:ind w:left="518"/>
        <w:jc w:val="thaiDistribute"/>
        <w:rPr>
          <w:rFonts w:ascii="Angsana New" w:eastAsia="Arial Unicode MS" w:hAnsi="Angsana New"/>
          <w:sz w:val="32"/>
          <w:szCs w:val="32"/>
        </w:rPr>
      </w:pPr>
      <w:r w:rsidRPr="00494247">
        <w:rPr>
          <w:rFonts w:ascii="Angsana New" w:eastAsia="Arial Unicode MS" w:hAnsi="Angsana New" w:hint="cs"/>
          <w:sz w:val="32"/>
          <w:szCs w:val="32"/>
          <w:cs/>
        </w:rPr>
        <w:t xml:space="preserve">บริษัทฯ มีเงินให้กู้ยืมระยะสั้นแก่กิจการที่เกี่ยวข้องกันโดยการออกเป็นตั๋วสัญญาใช้เงิน ประเภทจ่ายคืนเมื่อทวงถาม อ้างอิงอัตราดอกเบี้ยร้อยละ </w:t>
      </w:r>
      <w:r w:rsidR="001C3091">
        <w:rPr>
          <w:rFonts w:ascii="Angsana New" w:eastAsia="Arial Unicode MS" w:hAnsi="Angsana New" w:hint="cs"/>
          <w:sz w:val="32"/>
          <w:szCs w:val="32"/>
          <w:cs/>
          <w:lang w:val="en-US"/>
        </w:rPr>
        <w:t>4.25</w:t>
      </w:r>
      <w:r w:rsidRPr="00494247">
        <w:rPr>
          <w:rFonts w:ascii="Angsana New" w:eastAsia="Arial Unicode MS" w:hAnsi="Angsana New"/>
          <w:sz w:val="32"/>
          <w:szCs w:val="32"/>
          <w:lang w:val="en-US"/>
        </w:rPr>
        <w:t xml:space="preserve"> </w:t>
      </w:r>
      <w:r w:rsidRPr="00494247">
        <w:rPr>
          <w:rFonts w:ascii="Angsana New" w:eastAsia="Arial Unicode MS" w:hAnsi="Angsana New" w:hint="cs"/>
          <w:sz w:val="32"/>
          <w:szCs w:val="32"/>
          <w:cs/>
        </w:rPr>
        <w:t>ต่อปี และไม่มีหลักประกัน</w:t>
      </w:r>
    </w:p>
    <w:p w14:paraId="5B3C58D2" w14:textId="77777777"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5285D9C" w14:textId="77777777" w:rsidR="00E92BFE" w:rsidRDefault="00E92BFE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89C0409" w14:textId="77777777" w:rsidR="00E92BFE" w:rsidRDefault="00E92BFE" w:rsidP="001B4FDE">
      <w:pPr>
        <w:numPr>
          <w:ilvl w:val="0"/>
          <w:numId w:val="38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453A95B" w14:textId="77777777" w:rsidR="00E04DD7" w:rsidRDefault="00E04DD7" w:rsidP="00E04DD7">
      <w:pPr>
        <w:spacing w:after="12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E04DD7">
        <w:rPr>
          <w:rFonts w:ascii="Angsana New" w:hAnsi="Angsana New"/>
          <w:sz w:val="30"/>
          <w:szCs w:val="30"/>
          <w:cs/>
        </w:rPr>
        <w:t>รายการระหว่าง</w:t>
      </w:r>
      <w:r w:rsidR="008A22B2">
        <w:rPr>
          <w:rFonts w:ascii="Angsana New" w:hAnsi="Angsana New" w:hint="cs"/>
          <w:sz w:val="30"/>
          <w:szCs w:val="30"/>
          <w:cs/>
        </w:rPr>
        <w:t>บุคคลและ</w:t>
      </w:r>
      <w:r w:rsidRPr="00E04DD7">
        <w:rPr>
          <w:rFonts w:ascii="Angsana New" w:hAnsi="Angsana New"/>
          <w:sz w:val="30"/>
          <w:szCs w:val="30"/>
          <w:cs/>
        </w:rPr>
        <w:t>กิจการ</w:t>
      </w:r>
      <w:r w:rsidR="008A22B2">
        <w:rPr>
          <w:rFonts w:ascii="Angsana New" w:hAnsi="Angsana New" w:hint="cs"/>
          <w:sz w:val="30"/>
          <w:szCs w:val="30"/>
          <w:cs/>
        </w:rPr>
        <w:t>ที่เกี่ยวข้องกันใน</w:t>
      </w:r>
      <w:r w:rsidRPr="00E04DD7">
        <w:rPr>
          <w:rFonts w:ascii="Angsana New" w:hAnsi="Angsana New"/>
          <w:sz w:val="30"/>
          <w:szCs w:val="30"/>
          <w:cs/>
        </w:rPr>
        <w:t>งบกำไรขาดทุนเบ็ดเสร็จที่มีสาระสำคัญ สำหรับ</w:t>
      </w:r>
      <w:r w:rsidR="00B42919">
        <w:rPr>
          <w:rFonts w:ascii="Angsana New" w:hAnsi="Angsana New" w:hint="cs"/>
          <w:sz w:val="30"/>
          <w:szCs w:val="30"/>
          <w:cs/>
        </w:rPr>
        <w:t xml:space="preserve">งวด </w:t>
      </w:r>
      <w:r w:rsidR="00B42919">
        <w:rPr>
          <w:rFonts w:ascii="Angsana New" w:hAnsi="Angsana New"/>
          <w:sz w:val="30"/>
          <w:szCs w:val="30"/>
          <w:lang w:val="en-US"/>
        </w:rPr>
        <w:t xml:space="preserve">3 </w:t>
      </w:r>
      <w:r w:rsidR="00B42919">
        <w:rPr>
          <w:rFonts w:ascii="Angsana New" w:hAnsi="Angsana New" w:hint="cs"/>
          <w:sz w:val="30"/>
          <w:szCs w:val="30"/>
          <w:cs/>
          <w:lang w:val="en-US"/>
        </w:rPr>
        <w:t xml:space="preserve">เดือน </w:t>
      </w:r>
      <w:r w:rsidRPr="00E04DD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04DD7">
        <w:rPr>
          <w:rFonts w:ascii="Angsana New" w:hAnsi="Angsana New"/>
          <w:sz w:val="30"/>
          <w:szCs w:val="30"/>
        </w:rPr>
        <w:t>31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B42919">
        <w:rPr>
          <w:rFonts w:ascii="Angsana New" w:hAnsi="Angsana New" w:hint="cs"/>
          <w:sz w:val="30"/>
          <w:szCs w:val="30"/>
          <w:cs/>
        </w:rPr>
        <w:t>มีนาคม</w:t>
      </w:r>
      <w:r w:rsidRPr="00E04DD7">
        <w:rPr>
          <w:rFonts w:ascii="Angsana New" w:hAnsi="Angsana New"/>
          <w:sz w:val="30"/>
          <w:szCs w:val="30"/>
          <w:cs/>
        </w:rPr>
        <w:t xml:space="preserve"> </w:t>
      </w:r>
      <w:r w:rsidR="00953EF1">
        <w:rPr>
          <w:rFonts w:ascii="Angsana New" w:hAnsi="Angsana New"/>
          <w:sz w:val="30"/>
          <w:szCs w:val="30"/>
        </w:rPr>
        <w:t>256</w:t>
      </w:r>
      <w:r w:rsidR="00B61B43">
        <w:rPr>
          <w:rFonts w:ascii="Angsana New" w:hAnsi="Angsana New"/>
          <w:sz w:val="30"/>
          <w:szCs w:val="30"/>
          <w:lang w:val="en-US"/>
        </w:rPr>
        <w:t>4</w:t>
      </w:r>
      <w:r w:rsidRPr="00E04DD7">
        <w:rPr>
          <w:rFonts w:ascii="Angsana New" w:hAnsi="Angsana New"/>
          <w:sz w:val="30"/>
          <w:szCs w:val="30"/>
          <w:cs/>
        </w:rPr>
        <w:t xml:space="preserve"> และ </w:t>
      </w:r>
      <w:r w:rsidR="00B42919">
        <w:rPr>
          <w:rFonts w:ascii="Angsana New" w:hAnsi="Angsana New"/>
          <w:sz w:val="30"/>
          <w:szCs w:val="30"/>
        </w:rPr>
        <w:t>256</w:t>
      </w:r>
      <w:r w:rsidR="00B61B43">
        <w:rPr>
          <w:rFonts w:ascii="Angsana New" w:hAnsi="Angsana New"/>
          <w:sz w:val="30"/>
          <w:szCs w:val="30"/>
        </w:rPr>
        <w:t>3</w:t>
      </w:r>
      <w:r w:rsidRPr="00E04DD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10687" w:type="dxa"/>
        <w:tblInd w:w="-318" w:type="dxa"/>
        <w:tblLook w:val="04A0" w:firstRow="1" w:lastRow="0" w:firstColumn="1" w:lastColumn="0" w:noHBand="0" w:noVBand="1"/>
      </w:tblPr>
      <w:tblGrid>
        <w:gridCol w:w="3907"/>
        <w:gridCol w:w="1622"/>
        <w:gridCol w:w="222"/>
        <w:gridCol w:w="1521"/>
        <w:gridCol w:w="222"/>
        <w:gridCol w:w="1416"/>
        <w:gridCol w:w="240"/>
        <w:gridCol w:w="1537"/>
      </w:tblGrid>
      <w:tr w:rsidR="00C15729" w:rsidRPr="00494247" w14:paraId="2FC65AFB" w14:textId="77777777" w:rsidTr="00D80555">
        <w:tc>
          <w:tcPr>
            <w:tcW w:w="3907" w:type="dxa"/>
            <w:shd w:val="clear" w:color="auto" w:fill="auto"/>
          </w:tcPr>
          <w:p w14:paraId="5894EAF6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</w:tcPr>
          <w:p w14:paraId="6406D694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7562C53A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9353DA0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A8A1132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</w:tcPr>
          <w:p w14:paraId="5DC27E7C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7B344A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5691BB2C" w14:textId="77777777" w:rsidR="00C15729" w:rsidRPr="00494247" w:rsidRDefault="00C15729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5729" w:rsidRPr="00494247" w14:paraId="1A6029B8" w14:textId="77777777" w:rsidTr="00D80555">
        <w:tc>
          <w:tcPr>
            <w:tcW w:w="3907" w:type="dxa"/>
            <w:shd w:val="clear" w:color="auto" w:fill="auto"/>
          </w:tcPr>
          <w:p w14:paraId="679D1A69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65" w:type="dxa"/>
            <w:gridSpan w:val="3"/>
            <w:tcBorders>
              <w:bottom w:val="single" w:sz="4" w:space="0" w:color="auto"/>
            </w:tcBorders>
          </w:tcPr>
          <w:p w14:paraId="110B1613" w14:textId="77777777" w:rsidR="00C15729" w:rsidRPr="00494247" w:rsidRDefault="00C15729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715A87E7" w14:textId="77777777" w:rsidR="00C15729" w:rsidRPr="00494247" w:rsidRDefault="00C15729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1CA12E" w14:textId="77777777" w:rsidR="00C15729" w:rsidRPr="00494247" w:rsidRDefault="00C15729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B43" w:rsidRPr="00494247" w14:paraId="7502C787" w14:textId="77777777" w:rsidTr="00D80555">
        <w:tc>
          <w:tcPr>
            <w:tcW w:w="3907" w:type="dxa"/>
            <w:shd w:val="clear" w:color="auto" w:fill="auto"/>
          </w:tcPr>
          <w:p w14:paraId="762D40AC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6F59A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28D8FD2C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54DDD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</w:rPr>
              <w:t xml:space="preserve">31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 w:rsidRPr="00D80555">
              <w:rPr>
                <w:sz w:val="27"/>
                <w:szCs w:val="27"/>
              </w:rPr>
              <w:t>256</w:t>
            </w:r>
            <w:r>
              <w:rPr>
                <w:rFonts w:hint="cs"/>
                <w:sz w:val="27"/>
                <w:szCs w:val="27"/>
                <w:cs/>
              </w:rPr>
              <w:t>3</w:t>
            </w:r>
          </w:p>
        </w:tc>
        <w:tc>
          <w:tcPr>
            <w:tcW w:w="222" w:type="dxa"/>
          </w:tcPr>
          <w:p w14:paraId="5A38D8B2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E1475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  <w:cs/>
              </w:rPr>
              <w:t>31 มีนาคม 256</w:t>
            </w:r>
            <w:r>
              <w:rPr>
                <w:rFonts w:hint="cs"/>
                <w:sz w:val="27"/>
                <w:szCs w:val="27"/>
                <w:cs/>
              </w:rPr>
              <w:t>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3A6A4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CCF20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 w:rsidRPr="00D80555">
              <w:rPr>
                <w:sz w:val="27"/>
                <w:szCs w:val="27"/>
                <w:cs/>
              </w:rPr>
              <w:t>31 มีนาคม 256</w:t>
            </w:r>
            <w:r>
              <w:rPr>
                <w:rFonts w:hint="cs"/>
                <w:sz w:val="27"/>
                <w:szCs w:val="27"/>
                <w:cs/>
              </w:rPr>
              <w:t>3</w:t>
            </w:r>
          </w:p>
        </w:tc>
      </w:tr>
      <w:tr w:rsidR="00B61B43" w:rsidRPr="00494247" w14:paraId="04FC02B6" w14:textId="77777777" w:rsidTr="00D80555">
        <w:tc>
          <w:tcPr>
            <w:tcW w:w="3907" w:type="dxa"/>
            <w:shd w:val="clear" w:color="auto" w:fill="auto"/>
            <w:vAlign w:val="center"/>
          </w:tcPr>
          <w:p w14:paraId="06AD7C22" w14:textId="77777777" w:rsidR="00B61B43" w:rsidRPr="00494247" w:rsidRDefault="00B61B43" w:rsidP="00B61B43">
            <w:pPr>
              <w:spacing w:line="400" w:lineRule="exact"/>
              <w:ind w:right="-45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622" w:type="dxa"/>
            <w:tcBorders>
              <w:top w:val="single" w:sz="4" w:space="0" w:color="auto"/>
            </w:tcBorders>
          </w:tcPr>
          <w:p w14:paraId="487FE204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D0EA019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520C775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590AE65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</w:tcPr>
          <w:p w14:paraId="0A7F18D5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8E86970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1721C129" w14:textId="77777777" w:rsidR="00B61B43" w:rsidRPr="00494247" w:rsidRDefault="00B61B43" w:rsidP="00B61B43">
            <w:pPr>
              <w:spacing w:line="400" w:lineRule="exact"/>
              <w:ind w:right="65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B61B43" w:rsidRPr="00494247" w14:paraId="5EFEB8AF" w14:textId="77777777" w:rsidTr="001C4039">
        <w:tc>
          <w:tcPr>
            <w:tcW w:w="3907" w:type="dxa"/>
            <w:shd w:val="clear" w:color="auto" w:fill="auto"/>
            <w:vAlign w:val="center"/>
          </w:tcPr>
          <w:p w14:paraId="5300B82A" w14:textId="77777777" w:rsidR="00B61B43" w:rsidRPr="00494247" w:rsidRDefault="00B61B43" w:rsidP="00B61B43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622" w:type="dxa"/>
          </w:tcPr>
          <w:p w14:paraId="5DA5F800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328028C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0F699EF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3F7C674D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293CA05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1AB9DB84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14:paraId="6727052F" w14:textId="77777777" w:rsidR="00B61B43" w:rsidRPr="00494247" w:rsidRDefault="00B61B43" w:rsidP="00B61B43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1B43" w:rsidRPr="00494247" w14:paraId="4BFC25D5" w14:textId="77777777" w:rsidTr="002D745C">
        <w:tc>
          <w:tcPr>
            <w:tcW w:w="3907" w:type="dxa"/>
            <w:shd w:val="clear" w:color="auto" w:fill="auto"/>
          </w:tcPr>
          <w:p w14:paraId="6CFFFEE4" w14:textId="77777777" w:rsidR="00B61B43" w:rsidRPr="00494247" w:rsidRDefault="00B61B43" w:rsidP="00B61B4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</w:tcPr>
          <w:p w14:paraId="33E2718E" w14:textId="77777777" w:rsidR="00B61B43" w:rsidRPr="00494247" w:rsidRDefault="002853BF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12B30D3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40FCD922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3F22B5F5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31AB5238" w14:textId="77777777" w:rsidR="00B61B43" w:rsidRPr="00494247" w:rsidRDefault="002853BF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47DFC7F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404C58EC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12,730.20</w:t>
            </w:r>
          </w:p>
        </w:tc>
      </w:tr>
      <w:tr w:rsidR="00B61B43" w:rsidRPr="00494247" w14:paraId="437401A6" w14:textId="77777777" w:rsidTr="002D745C">
        <w:tc>
          <w:tcPr>
            <w:tcW w:w="3907" w:type="dxa"/>
            <w:shd w:val="clear" w:color="auto" w:fill="auto"/>
            <w:vAlign w:val="center"/>
          </w:tcPr>
          <w:p w14:paraId="23443CE3" w14:textId="77777777" w:rsidR="00B61B43" w:rsidRPr="00494247" w:rsidRDefault="00B61B43" w:rsidP="00B61B4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0BE0A882" w14:textId="77777777" w:rsidR="00B61B43" w:rsidRPr="00494247" w:rsidRDefault="002853BF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53B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3,087.50</w:t>
            </w:r>
          </w:p>
        </w:tc>
        <w:tc>
          <w:tcPr>
            <w:tcW w:w="222" w:type="dxa"/>
          </w:tcPr>
          <w:p w14:paraId="44AD471D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468DECBD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13,043.50</w:t>
            </w:r>
          </w:p>
        </w:tc>
        <w:tc>
          <w:tcPr>
            <w:tcW w:w="222" w:type="dxa"/>
          </w:tcPr>
          <w:p w14:paraId="4DBFFA42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08985" w14:textId="77777777" w:rsidR="00B61B43" w:rsidRPr="00494247" w:rsidRDefault="002853BF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853B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3,087.50</w:t>
            </w:r>
          </w:p>
        </w:tc>
        <w:tc>
          <w:tcPr>
            <w:tcW w:w="240" w:type="dxa"/>
            <w:shd w:val="clear" w:color="auto" w:fill="auto"/>
          </w:tcPr>
          <w:p w14:paraId="1ED8A177" w14:textId="77777777" w:rsidR="00B61B43" w:rsidRPr="00494247" w:rsidRDefault="00B61B43" w:rsidP="00B61B43">
            <w:pPr>
              <w:tabs>
                <w:tab w:val="decimal" w:pos="13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70627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13,043.50</w:t>
            </w:r>
          </w:p>
        </w:tc>
      </w:tr>
      <w:tr w:rsidR="00B61B43" w:rsidRPr="00494247" w14:paraId="2B31CA05" w14:textId="77777777" w:rsidTr="00D80555">
        <w:tc>
          <w:tcPr>
            <w:tcW w:w="3907" w:type="dxa"/>
            <w:shd w:val="clear" w:color="auto" w:fill="auto"/>
            <w:vAlign w:val="center"/>
          </w:tcPr>
          <w:p w14:paraId="54702455" w14:textId="77777777" w:rsidR="00B61B43" w:rsidRPr="00494247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6D2EA159" w14:textId="77777777" w:rsidR="00B61B43" w:rsidRPr="00494247" w:rsidRDefault="002853BF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853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3,087.50</w:t>
            </w:r>
          </w:p>
        </w:tc>
        <w:tc>
          <w:tcPr>
            <w:tcW w:w="222" w:type="dxa"/>
          </w:tcPr>
          <w:p w14:paraId="30F0D6AF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2268BB16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13,043.50</w:t>
            </w:r>
          </w:p>
        </w:tc>
        <w:tc>
          <w:tcPr>
            <w:tcW w:w="222" w:type="dxa"/>
          </w:tcPr>
          <w:p w14:paraId="26DE07B8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DAF7AF" w14:textId="77777777" w:rsidR="00B61B43" w:rsidRPr="00494247" w:rsidRDefault="002853BF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853B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3,087.50</w:t>
            </w:r>
          </w:p>
        </w:tc>
        <w:tc>
          <w:tcPr>
            <w:tcW w:w="240" w:type="dxa"/>
            <w:shd w:val="clear" w:color="auto" w:fill="auto"/>
          </w:tcPr>
          <w:p w14:paraId="215CC640" w14:textId="77777777" w:rsidR="00B61B43" w:rsidRPr="00494247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E3846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25,773.70</w:t>
            </w:r>
          </w:p>
        </w:tc>
      </w:tr>
      <w:tr w:rsidR="00B61B43" w:rsidRPr="00494247" w14:paraId="7C3CBABD" w14:textId="77777777" w:rsidTr="00D80555">
        <w:tc>
          <w:tcPr>
            <w:tcW w:w="3907" w:type="dxa"/>
            <w:shd w:val="clear" w:color="auto" w:fill="auto"/>
            <w:vAlign w:val="center"/>
          </w:tcPr>
          <w:p w14:paraId="301FED92" w14:textId="77777777" w:rsidR="00B61B43" w:rsidRPr="00494247" w:rsidRDefault="00B61B43" w:rsidP="00B61B43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  <w:r w:rsidR="00E245C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บริการ</w:t>
            </w: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  <w:r w:rsidR="00E245C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53E9C604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4A5E6856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22D57FC3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393317B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DE2D1F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675FEC4" w14:textId="77777777" w:rsidR="00B61B43" w:rsidRPr="00494247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BB6C76" w14:textId="77777777" w:rsidR="00B61B43" w:rsidRPr="00494247" w:rsidRDefault="00B61B43" w:rsidP="00B61B43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9B3" w:rsidRPr="00494247" w14:paraId="5EFB4AD2" w14:textId="77777777" w:rsidTr="007E11FB">
        <w:tc>
          <w:tcPr>
            <w:tcW w:w="3907" w:type="dxa"/>
            <w:shd w:val="clear" w:color="auto" w:fill="auto"/>
          </w:tcPr>
          <w:p w14:paraId="40D4D6A0" w14:textId="77777777" w:rsidR="00E729B3" w:rsidRPr="00494247" w:rsidRDefault="00E729B3" w:rsidP="00E729B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2" w:type="dxa"/>
          </w:tcPr>
          <w:p w14:paraId="403A9C9B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2396B00A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66EC3F48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0448A38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307750C0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C619763" w14:textId="77777777" w:rsidR="00E729B3" w:rsidRPr="00494247" w:rsidRDefault="00E729B3" w:rsidP="00E729B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76F98F4C" w14:textId="77777777" w:rsidR="00E729B3" w:rsidRPr="00494247" w:rsidRDefault="00AF396C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9,450.61</w:t>
            </w:r>
            <w:r w:rsidR="00E729B3"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E729B3" w:rsidRPr="00494247" w14:paraId="11E30C38" w14:textId="77777777" w:rsidTr="00CB5024">
        <w:tc>
          <w:tcPr>
            <w:tcW w:w="3907" w:type="dxa"/>
            <w:shd w:val="clear" w:color="auto" w:fill="auto"/>
            <w:vAlign w:val="center"/>
          </w:tcPr>
          <w:p w14:paraId="69725000" w14:textId="77777777" w:rsidR="00E729B3" w:rsidRPr="00494247" w:rsidRDefault="00E729B3" w:rsidP="00E729B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6173F78D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38ECB71D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6C3993AC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77E319E7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5E65ACD3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729B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E729B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E729B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400.00</w:t>
            </w:r>
          </w:p>
        </w:tc>
        <w:tc>
          <w:tcPr>
            <w:tcW w:w="240" w:type="dxa"/>
            <w:shd w:val="clear" w:color="auto" w:fill="auto"/>
          </w:tcPr>
          <w:p w14:paraId="7DA408DE" w14:textId="77777777" w:rsidR="00E729B3" w:rsidRPr="00494247" w:rsidRDefault="00E729B3" w:rsidP="00E729B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18F53445" w14:textId="77777777" w:rsidR="00E729B3" w:rsidRPr="00494247" w:rsidRDefault="00E01F45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257,843.52</w:t>
            </w:r>
            <w:r w:rsidR="00E729B3"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E729B3" w:rsidRPr="00494247" w14:paraId="290F0CB4" w14:textId="77777777" w:rsidTr="00AA2C6B">
        <w:tc>
          <w:tcPr>
            <w:tcW w:w="3907" w:type="dxa"/>
            <w:shd w:val="clear" w:color="auto" w:fill="auto"/>
            <w:vAlign w:val="center"/>
          </w:tcPr>
          <w:p w14:paraId="4E5868F4" w14:textId="77777777" w:rsidR="00E729B3" w:rsidRPr="00494247" w:rsidRDefault="00E729B3" w:rsidP="00E729B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30BF43B7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34958C9D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0214C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7F4A5EA3" w14:textId="77777777" w:rsidR="00E729B3" w:rsidRPr="00494247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1D80FC" w14:textId="77777777" w:rsidR="00E729B3" w:rsidRPr="009F36AD" w:rsidRDefault="00E729B3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729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7</w:t>
            </w:r>
            <w:r w:rsidRPr="00E729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E729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400.00</w:t>
            </w:r>
          </w:p>
        </w:tc>
        <w:tc>
          <w:tcPr>
            <w:tcW w:w="240" w:type="dxa"/>
            <w:shd w:val="clear" w:color="auto" w:fill="auto"/>
          </w:tcPr>
          <w:p w14:paraId="7DEA216E" w14:textId="77777777" w:rsidR="00E729B3" w:rsidRPr="00494247" w:rsidRDefault="00E729B3" w:rsidP="00E729B3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169A8" w14:textId="77777777" w:rsidR="00E729B3" w:rsidRPr="00494247" w:rsidRDefault="00AA2C6B" w:rsidP="00E729B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A2C6B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267,294.13</w:t>
            </w:r>
          </w:p>
        </w:tc>
      </w:tr>
      <w:tr w:rsidR="00172C8B" w:rsidRPr="00494247" w14:paraId="683BE2CA" w14:textId="77777777" w:rsidTr="002E7C4F">
        <w:tc>
          <w:tcPr>
            <w:tcW w:w="3907" w:type="dxa"/>
            <w:shd w:val="clear" w:color="auto" w:fill="auto"/>
            <w:vAlign w:val="center"/>
          </w:tcPr>
          <w:p w14:paraId="4167117C" w14:textId="77777777" w:rsidR="00172C8B" w:rsidRPr="00494247" w:rsidRDefault="00172C8B" w:rsidP="003A595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</w:t>
            </w:r>
            <w:r w:rsidR="00483056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2A168F73" w14:textId="77777777" w:rsidR="00172C8B" w:rsidRPr="00494247" w:rsidRDefault="00172C8B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3E89FA9B" w14:textId="77777777" w:rsidR="00172C8B" w:rsidRPr="00494247" w:rsidRDefault="00172C8B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4E5FDF41" w14:textId="77777777" w:rsidR="00172C8B" w:rsidRPr="00494247" w:rsidRDefault="00172C8B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4F049D60" w14:textId="77777777" w:rsidR="00172C8B" w:rsidRPr="00494247" w:rsidRDefault="00172C8B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F1640C4" w14:textId="77777777" w:rsidR="00172C8B" w:rsidRPr="00494247" w:rsidRDefault="00172C8B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3BF97B1" w14:textId="77777777" w:rsidR="00172C8B" w:rsidRPr="00494247" w:rsidRDefault="00172C8B" w:rsidP="003A59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2B17C6" w14:textId="77777777" w:rsidR="00172C8B" w:rsidRPr="00494247" w:rsidRDefault="00172C8B" w:rsidP="003A595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6468" w:rsidRPr="00494247" w14:paraId="12C39CA6" w14:textId="77777777" w:rsidTr="007E11FB">
        <w:tc>
          <w:tcPr>
            <w:tcW w:w="3907" w:type="dxa"/>
            <w:shd w:val="clear" w:color="auto" w:fill="auto"/>
          </w:tcPr>
          <w:p w14:paraId="5C7853BF" w14:textId="77777777" w:rsidR="00356468" w:rsidRPr="00E26B32" w:rsidRDefault="00356468" w:rsidP="0035646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2" w:type="dxa"/>
          </w:tcPr>
          <w:p w14:paraId="0F31A39A" w14:textId="77777777" w:rsidR="00356468" w:rsidRPr="00494247" w:rsidRDefault="00356468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7E5DFCEB" w14:textId="77777777" w:rsidR="00356468" w:rsidRPr="00494247" w:rsidRDefault="00356468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76BCC97D" w14:textId="77777777" w:rsidR="00356468" w:rsidRPr="00494247" w:rsidRDefault="00356468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438AC602" w14:textId="77777777" w:rsidR="00356468" w:rsidRPr="00494247" w:rsidRDefault="00356468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3DDB0F79" w14:textId="77777777" w:rsidR="00356468" w:rsidRPr="00494247" w:rsidRDefault="00356468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ED5925" w14:textId="77777777" w:rsidR="00356468" w:rsidRPr="00494247" w:rsidRDefault="00356468" w:rsidP="00356468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07819F29" w14:textId="77777777" w:rsidR="00356468" w:rsidRPr="00494247" w:rsidRDefault="00AF396C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216,000.00</w:t>
            </w:r>
          </w:p>
        </w:tc>
      </w:tr>
      <w:tr w:rsidR="00356468" w:rsidRPr="00494247" w14:paraId="2EF8AE74" w14:textId="77777777" w:rsidTr="007E11FB">
        <w:tc>
          <w:tcPr>
            <w:tcW w:w="3907" w:type="dxa"/>
            <w:shd w:val="clear" w:color="auto" w:fill="auto"/>
            <w:vAlign w:val="center"/>
          </w:tcPr>
          <w:p w14:paraId="755D3AFB" w14:textId="77777777" w:rsidR="00356468" w:rsidRPr="00494247" w:rsidRDefault="00356468" w:rsidP="00356468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14ACB59C" w14:textId="77777777" w:rsidR="00356468" w:rsidRPr="00494247" w:rsidRDefault="00356468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40BFD00E" w14:textId="77777777" w:rsidR="00356468" w:rsidRPr="00494247" w:rsidRDefault="00356468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D6D46" w14:textId="77777777" w:rsidR="00356468" w:rsidRPr="00494247" w:rsidRDefault="00356468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4775D525" w14:textId="77777777" w:rsidR="00356468" w:rsidRPr="00494247" w:rsidRDefault="00356468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EC78F" w14:textId="77777777" w:rsidR="00356468" w:rsidRPr="009F36AD" w:rsidRDefault="00356468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0BA67A1" w14:textId="77777777" w:rsidR="00356468" w:rsidRPr="00494247" w:rsidRDefault="00356468" w:rsidP="00356468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66B8B" w14:textId="77777777" w:rsidR="00356468" w:rsidRPr="00494247" w:rsidRDefault="007E11FB" w:rsidP="00356468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E11F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216,000.00</w:t>
            </w:r>
          </w:p>
        </w:tc>
      </w:tr>
      <w:tr w:rsidR="00483056" w:rsidRPr="00494247" w14:paraId="6C77378A" w14:textId="77777777" w:rsidTr="002E7C4F">
        <w:tc>
          <w:tcPr>
            <w:tcW w:w="3907" w:type="dxa"/>
            <w:shd w:val="clear" w:color="auto" w:fill="auto"/>
            <w:vAlign w:val="center"/>
          </w:tcPr>
          <w:p w14:paraId="154974D4" w14:textId="77777777" w:rsidR="00483056" w:rsidRPr="00494247" w:rsidRDefault="00483056" w:rsidP="003A5955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3E13B6F1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155E11CC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</w:tcPr>
          <w:p w14:paraId="54DD7535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4EE651A3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D6BCD1" w14:textId="77777777" w:rsidR="00483056" w:rsidRPr="00494247" w:rsidRDefault="00483056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6D169FA0" w14:textId="77777777" w:rsidR="00483056" w:rsidRPr="00494247" w:rsidRDefault="00483056" w:rsidP="003A59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F6A727" w14:textId="77777777" w:rsidR="00483056" w:rsidRPr="00494247" w:rsidRDefault="00483056" w:rsidP="003A5955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C1A" w:rsidRPr="00494247" w14:paraId="4309EACB" w14:textId="77777777" w:rsidTr="00CB5024">
        <w:tc>
          <w:tcPr>
            <w:tcW w:w="3907" w:type="dxa"/>
            <w:shd w:val="clear" w:color="auto" w:fill="auto"/>
          </w:tcPr>
          <w:p w14:paraId="349AA810" w14:textId="77777777" w:rsidR="004D4C1A" w:rsidRPr="00494247" w:rsidRDefault="004D4C1A" w:rsidP="004D4C1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8305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</w:tcPr>
          <w:p w14:paraId="2C2E3C44" w14:textId="77777777" w:rsidR="004D4C1A" w:rsidRPr="00494247" w:rsidRDefault="004D4C1A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04CAB700" w14:textId="77777777" w:rsidR="004D4C1A" w:rsidRPr="00494247" w:rsidRDefault="004D4C1A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</w:tcPr>
          <w:p w14:paraId="6FDB3A9D" w14:textId="77777777" w:rsidR="004D4C1A" w:rsidRPr="00494247" w:rsidRDefault="004D4C1A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48647B0B" w14:textId="77777777" w:rsidR="004D4C1A" w:rsidRPr="00494247" w:rsidRDefault="004D4C1A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</w:tcPr>
          <w:p w14:paraId="51D11EF3" w14:textId="77777777" w:rsidR="004D4C1A" w:rsidRPr="00494247" w:rsidRDefault="004D4C1A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C1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74,486.99</w:t>
            </w:r>
          </w:p>
        </w:tc>
        <w:tc>
          <w:tcPr>
            <w:tcW w:w="240" w:type="dxa"/>
            <w:shd w:val="clear" w:color="auto" w:fill="auto"/>
          </w:tcPr>
          <w:p w14:paraId="5E9D34D4" w14:textId="77777777" w:rsidR="004D4C1A" w:rsidRPr="00494247" w:rsidRDefault="004D4C1A" w:rsidP="004D4C1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5000A013" w14:textId="77777777" w:rsidR="004D4C1A" w:rsidRPr="00494247" w:rsidRDefault="00CB5024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119,3</w:t>
            </w:r>
            <w:r w:rsidR="00C7453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4.27</w:t>
            </w:r>
          </w:p>
        </w:tc>
      </w:tr>
      <w:tr w:rsidR="004D4C1A" w:rsidRPr="00494247" w14:paraId="5EE03345" w14:textId="77777777" w:rsidTr="00CB5024">
        <w:tc>
          <w:tcPr>
            <w:tcW w:w="3907" w:type="dxa"/>
            <w:shd w:val="clear" w:color="auto" w:fill="auto"/>
            <w:vAlign w:val="center"/>
          </w:tcPr>
          <w:p w14:paraId="6E814B2E" w14:textId="77777777" w:rsidR="004D4C1A" w:rsidRPr="00494247" w:rsidRDefault="004D4C1A" w:rsidP="004D4C1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712E10F4" w14:textId="77777777" w:rsidR="004D4C1A" w:rsidRPr="00494247" w:rsidRDefault="004D4C1A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0F4D5A8D" w14:textId="77777777" w:rsidR="004D4C1A" w:rsidRPr="00494247" w:rsidRDefault="004D4C1A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79B15" w14:textId="77777777" w:rsidR="004D4C1A" w:rsidRPr="00494247" w:rsidRDefault="004D4C1A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44252F86" w14:textId="77777777" w:rsidR="004D4C1A" w:rsidRPr="00494247" w:rsidRDefault="004D4C1A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CF8AD" w14:textId="77777777" w:rsidR="004D4C1A" w:rsidRPr="009F36AD" w:rsidRDefault="004D4C1A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D4C1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74,486.99</w:t>
            </w:r>
          </w:p>
        </w:tc>
        <w:tc>
          <w:tcPr>
            <w:tcW w:w="240" w:type="dxa"/>
            <w:shd w:val="clear" w:color="auto" w:fill="auto"/>
          </w:tcPr>
          <w:p w14:paraId="5DFCEC3F" w14:textId="77777777" w:rsidR="004D4C1A" w:rsidRPr="00494247" w:rsidRDefault="004D4C1A" w:rsidP="004D4C1A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002033" w14:textId="77777777" w:rsidR="004D4C1A" w:rsidRPr="005A25EF" w:rsidRDefault="00CB5024" w:rsidP="004D4C1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A25EF">
              <w:rPr>
                <w:rFonts w:ascii="Angsana New" w:hAnsi="Angsana New"/>
                <w:b/>
                <w:bCs/>
                <w:sz w:val="30"/>
                <w:szCs w:val="30"/>
              </w:rPr>
              <w:t>119,3</w:t>
            </w:r>
            <w:r w:rsidR="00C7453F" w:rsidRPr="005A25E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5A25EF">
              <w:rPr>
                <w:rFonts w:ascii="Angsana New" w:hAnsi="Angsana New"/>
                <w:b/>
                <w:bCs/>
                <w:sz w:val="30"/>
                <w:szCs w:val="30"/>
              </w:rPr>
              <w:t>4.27</w:t>
            </w:r>
          </w:p>
        </w:tc>
      </w:tr>
      <w:tr w:rsidR="00B61B43" w:rsidRPr="00494247" w14:paraId="7311141E" w14:textId="77777777" w:rsidTr="00D80555">
        <w:tc>
          <w:tcPr>
            <w:tcW w:w="3907" w:type="dxa"/>
            <w:shd w:val="clear" w:color="auto" w:fill="auto"/>
            <w:vAlign w:val="center"/>
          </w:tcPr>
          <w:p w14:paraId="5A1BC9BD" w14:textId="77777777" w:rsidR="00B61B43" w:rsidRPr="00494247" w:rsidRDefault="00FF0EB1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0EB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7717322C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FECAC02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14:paraId="458FA377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27EE4CC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91C3469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A1372DD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2A7681" w14:textId="77777777" w:rsidR="00B61B43" w:rsidRPr="00494247" w:rsidRDefault="00B61B43" w:rsidP="00B61B43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F52FD" w:rsidRPr="00494247" w14:paraId="47DFC895" w14:textId="77777777" w:rsidTr="0068082E">
        <w:tc>
          <w:tcPr>
            <w:tcW w:w="3907" w:type="dxa"/>
            <w:shd w:val="clear" w:color="auto" w:fill="auto"/>
            <w:vAlign w:val="center"/>
          </w:tcPr>
          <w:p w14:paraId="713DBA42" w14:textId="77777777" w:rsidR="00AF52FD" w:rsidRPr="00494247" w:rsidRDefault="00AF52FD" w:rsidP="00AF52FD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 จำกัด</w:t>
            </w:r>
          </w:p>
        </w:tc>
        <w:tc>
          <w:tcPr>
            <w:tcW w:w="1622" w:type="dxa"/>
            <w:vAlign w:val="bottom"/>
          </w:tcPr>
          <w:p w14:paraId="681F5D73" w14:textId="77777777" w:rsidR="00AF52FD" w:rsidRPr="00494247" w:rsidRDefault="00AF52FD" w:rsidP="00AF52F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1650FF23" w14:textId="77777777" w:rsidR="00AF52FD" w:rsidRPr="00494247" w:rsidRDefault="00AF52FD" w:rsidP="00AF52F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3C58ACF2" w14:textId="77777777" w:rsidR="00AF52FD" w:rsidRPr="00494247" w:rsidRDefault="00AF52FD" w:rsidP="00AF52F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</w:tcPr>
          <w:p w14:paraId="30EF817A" w14:textId="77777777" w:rsidR="00AF52FD" w:rsidRPr="00494247" w:rsidRDefault="00AF52FD" w:rsidP="00AF52F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6F46FCAF" w14:textId="77777777" w:rsidR="00AF52FD" w:rsidRPr="00494247" w:rsidRDefault="00AF52FD" w:rsidP="00AF52F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158BDD6" w14:textId="77777777" w:rsidR="00AF52FD" w:rsidRPr="00494247" w:rsidRDefault="00AF52FD" w:rsidP="00AF52FD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147782C0" w14:textId="77777777" w:rsidR="00AF52FD" w:rsidRPr="00494247" w:rsidRDefault="00AF52FD" w:rsidP="00AF52FD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5,013,960.00</w:t>
            </w:r>
          </w:p>
        </w:tc>
      </w:tr>
      <w:tr w:rsidR="005659DA" w:rsidRPr="00494247" w14:paraId="039D6BCD" w14:textId="77777777" w:rsidTr="006033B5">
        <w:tc>
          <w:tcPr>
            <w:tcW w:w="3907" w:type="dxa"/>
            <w:shd w:val="clear" w:color="auto" w:fill="auto"/>
            <w:vAlign w:val="center"/>
          </w:tcPr>
          <w:p w14:paraId="6F1EC4E2" w14:textId="77777777" w:rsidR="005659DA" w:rsidRPr="00494247" w:rsidRDefault="005659DA" w:rsidP="005659D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149 เอ็นจิเนียริ่ง จำกัด</w:t>
            </w:r>
          </w:p>
        </w:tc>
        <w:tc>
          <w:tcPr>
            <w:tcW w:w="1622" w:type="dxa"/>
            <w:vAlign w:val="bottom"/>
          </w:tcPr>
          <w:p w14:paraId="0A73FA41" w14:textId="77777777" w:rsidR="005659DA" w:rsidRPr="00494247" w:rsidRDefault="005659DA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659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2,648,921.98</w:t>
            </w:r>
          </w:p>
        </w:tc>
        <w:tc>
          <w:tcPr>
            <w:tcW w:w="222" w:type="dxa"/>
          </w:tcPr>
          <w:p w14:paraId="1E5455AC" w14:textId="77777777" w:rsidR="005659DA" w:rsidRPr="00494247" w:rsidRDefault="005659DA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24677AF5" w14:textId="77777777" w:rsidR="005659DA" w:rsidRPr="00494247" w:rsidRDefault="00786A5D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670,477.10</w:t>
            </w:r>
          </w:p>
        </w:tc>
        <w:tc>
          <w:tcPr>
            <w:tcW w:w="222" w:type="dxa"/>
          </w:tcPr>
          <w:p w14:paraId="30E4C9D1" w14:textId="77777777" w:rsidR="005659DA" w:rsidRPr="00494247" w:rsidRDefault="005659DA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541F3556" w14:textId="77777777" w:rsidR="005659DA" w:rsidRPr="00494247" w:rsidRDefault="005659DA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659D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2,648,921.98</w:t>
            </w:r>
          </w:p>
        </w:tc>
        <w:tc>
          <w:tcPr>
            <w:tcW w:w="240" w:type="dxa"/>
            <w:shd w:val="clear" w:color="auto" w:fill="auto"/>
          </w:tcPr>
          <w:p w14:paraId="4C4DF8FC" w14:textId="77777777" w:rsidR="005659DA" w:rsidRPr="00494247" w:rsidRDefault="005659DA" w:rsidP="005659DA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6655C618" w14:textId="77777777" w:rsidR="005659DA" w:rsidRPr="00494247" w:rsidRDefault="006033B5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670,477.10</w:t>
            </w:r>
          </w:p>
        </w:tc>
      </w:tr>
      <w:tr w:rsidR="005659DA" w:rsidRPr="00494247" w14:paraId="4E7A31D0" w14:textId="77777777" w:rsidTr="005A25EF">
        <w:tc>
          <w:tcPr>
            <w:tcW w:w="3907" w:type="dxa"/>
            <w:shd w:val="clear" w:color="auto" w:fill="auto"/>
            <w:vAlign w:val="center"/>
          </w:tcPr>
          <w:p w14:paraId="493D4C39" w14:textId="77777777" w:rsidR="005659DA" w:rsidRPr="00494247" w:rsidRDefault="005659DA" w:rsidP="005659D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A1FBC0" w14:textId="77777777" w:rsidR="005659DA" w:rsidRPr="00494247" w:rsidRDefault="005659DA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659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2,648,921.98</w:t>
            </w:r>
          </w:p>
        </w:tc>
        <w:tc>
          <w:tcPr>
            <w:tcW w:w="222" w:type="dxa"/>
            <w:vAlign w:val="bottom"/>
          </w:tcPr>
          <w:p w14:paraId="1443D4D0" w14:textId="77777777" w:rsidR="005659DA" w:rsidRPr="00494247" w:rsidRDefault="005659DA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7DDCC" w14:textId="77777777" w:rsidR="005659DA" w:rsidRPr="002A3E3E" w:rsidRDefault="00786A5D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A3E3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670,477.10</w:t>
            </w:r>
          </w:p>
        </w:tc>
        <w:tc>
          <w:tcPr>
            <w:tcW w:w="222" w:type="dxa"/>
            <w:shd w:val="clear" w:color="auto" w:fill="auto"/>
          </w:tcPr>
          <w:p w14:paraId="2514915C" w14:textId="77777777" w:rsidR="005659DA" w:rsidRPr="00494247" w:rsidRDefault="005659DA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193D62" w14:textId="77777777" w:rsidR="005659DA" w:rsidRPr="00494247" w:rsidRDefault="005659DA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659D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2,648,921.98</w:t>
            </w:r>
          </w:p>
        </w:tc>
        <w:tc>
          <w:tcPr>
            <w:tcW w:w="240" w:type="dxa"/>
            <w:shd w:val="clear" w:color="auto" w:fill="auto"/>
          </w:tcPr>
          <w:p w14:paraId="60548C9A" w14:textId="77777777" w:rsidR="005659DA" w:rsidRPr="00494247" w:rsidRDefault="005659DA" w:rsidP="005659DA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A2CC09" w14:textId="77777777" w:rsidR="005659DA" w:rsidRPr="00494247" w:rsidRDefault="000C1C57" w:rsidP="005659DA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0C1C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5,684,437.10</w:t>
            </w:r>
          </w:p>
        </w:tc>
      </w:tr>
      <w:tr w:rsidR="00F9434F" w:rsidRPr="00494247" w14:paraId="514E4776" w14:textId="77777777" w:rsidTr="005A25EF">
        <w:tc>
          <w:tcPr>
            <w:tcW w:w="3907" w:type="dxa"/>
            <w:shd w:val="clear" w:color="auto" w:fill="auto"/>
            <w:vAlign w:val="center"/>
          </w:tcPr>
          <w:p w14:paraId="40D5C969" w14:textId="77777777" w:rsidR="00F9434F" w:rsidRPr="00494247" w:rsidRDefault="005830DB" w:rsidP="003A59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830D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ค่าใช้จ่ายค่าเช่า</w:t>
            </w: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649C9A9B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6E427DD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14:paraId="59DA3747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shd w:val="clear" w:color="auto" w:fill="auto"/>
          </w:tcPr>
          <w:p w14:paraId="23879183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2E60597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D7131C4" w14:textId="77777777" w:rsidR="00F9434F" w:rsidRPr="00494247" w:rsidRDefault="00F9434F" w:rsidP="003A595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A8F2A16" w14:textId="77777777" w:rsidR="00F9434F" w:rsidRPr="00494247" w:rsidRDefault="00F9434F" w:rsidP="003A5955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9434F" w:rsidRPr="00494247" w14:paraId="2F0B724E" w14:textId="77777777" w:rsidTr="005A25EF">
        <w:tc>
          <w:tcPr>
            <w:tcW w:w="3907" w:type="dxa"/>
            <w:shd w:val="clear" w:color="auto" w:fill="auto"/>
            <w:vAlign w:val="center"/>
          </w:tcPr>
          <w:p w14:paraId="43185FEB" w14:textId="77777777" w:rsidR="00F9434F" w:rsidRPr="00494247" w:rsidRDefault="00F9434F" w:rsidP="003A5955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622" w:type="dxa"/>
            <w:shd w:val="clear" w:color="auto" w:fill="auto"/>
          </w:tcPr>
          <w:p w14:paraId="1924A359" w14:textId="77777777" w:rsidR="00F9434F" w:rsidRPr="00494247" w:rsidRDefault="001A6841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D9B532B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3AD25730" w14:textId="77777777" w:rsidR="00F9434F" w:rsidRDefault="001A6841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3267999D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B7CF952" w14:textId="77777777" w:rsidR="00F9434F" w:rsidRDefault="00EF5E33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F5E3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814,712.58</w:t>
            </w:r>
          </w:p>
        </w:tc>
        <w:tc>
          <w:tcPr>
            <w:tcW w:w="240" w:type="dxa"/>
            <w:shd w:val="clear" w:color="auto" w:fill="auto"/>
          </w:tcPr>
          <w:p w14:paraId="14759E1A" w14:textId="77777777" w:rsidR="00F9434F" w:rsidRPr="00494247" w:rsidRDefault="00F9434F" w:rsidP="003A5955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7F3F00B7" w14:textId="77777777" w:rsidR="00F9434F" w:rsidRPr="007A28DA" w:rsidRDefault="00CA2223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28DA">
              <w:rPr>
                <w:rFonts w:ascii="Angsana New" w:hAnsi="Angsana New"/>
                <w:sz w:val="30"/>
                <w:szCs w:val="30"/>
                <w:lang w:val="en-US"/>
              </w:rPr>
              <w:t>465,530.05</w:t>
            </w:r>
          </w:p>
        </w:tc>
      </w:tr>
      <w:tr w:rsidR="001A6841" w:rsidRPr="00494247" w14:paraId="4A6A5194" w14:textId="77777777" w:rsidTr="005A25EF">
        <w:tc>
          <w:tcPr>
            <w:tcW w:w="3907" w:type="dxa"/>
            <w:shd w:val="clear" w:color="auto" w:fill="auto"/>
            <w:vAlign w:val="center"/>
          </w:tcPr>
          <w:p w14:paraId="652CDDB2" w14:textId="77777777" w:rsidR="001A6841" w:rsidRPr="00494247" w:rsidRDefault="001A6841" w:rsidP="001A684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E40B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622" w:type="dxa"/>
            <w:vAlign w:val="bottom"/>
          </w:tcPr>
          <w:p w14:paraId="0541DAD2" w14:textId="77777777" w:rsidR="001A6841" w:rsidRPr="00494247" w:rsidRDefault="001A6841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10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660,891.22</w:t>
            </w:r>
          </w:p>
        </w:tc>
        <w:tc>
          <w:tcPr>
            <w:tcW w:w="222" w:type="dxa"/>
          </w:tcPr>
          <w:p w14:paraId="4A746602" w14:textId="77777777" w:rsidR="001A6841" w:rsidRPr="00494247" w:rsidRDefault="001A6841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6E7A2BA6" w14:textId="77777777" w:rsidR="001A6841" w:rsidRPr="00494247" w:rsidRDefault="00786A5D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86A5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675</w:t>
            </w:r>
            <w:r w:rsidRPr="00786A5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786A5D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412.92</w:t>
            </w:r>
          </w:p>
        </w:tc>
        <w:tc>
          <w:tcPr>
            <w:tcW w:w="222" w:type="dxa"/>
            <w:shd w:val="clear" w:color="auto" w:fill="auto"/>
          </w:tcPr>
          <w:p w14:paraId="5FE95FBC" w14:textId="77777777" w:rsidR="001A6841" w:rsidRPr="00494247" w:rsidRDefault="001A6841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170AA6CF" w14:textId="77777777" w:rsidR="001A6841" w:rsidRPr="00494247" w:rsidRDefault="001A6841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10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660,891.22</w:t>
            </w:r>
          </w:p>
        </w:tc>
        <w:tc>
          <w:tcPr>
            <w:tcW w:w="240" w:type="dxa"/>
            <w:shd w:val="clear" w:color="auto" w:fill="auto"/>
          </w:tcPr>
          <w:p w14:paraId="0EAE222D" w14:textId="77777777" w:rsidR="001A6841" w:rsidRPr="00494247" w:rsidRDefault="001A6841" w:rsidP="001A684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4961DD0F" w14:textId="77777777" w:rsidR="001A6841" w:rsidRPr="00494247" w:rsidRDefault="00675CA4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675,412.92</w:t>
            </w:r>
          </w:p>
        </w:tc>
      </w:tr>
      <w:tr w:rsidR="001A6841" w:rsidRPr="00494247" w14:paraId="4750D36D" w14:textId="77777777" w:rsidTr="005A25EF">
        <w:tc>
          <w:tcPr>
            <w:tcW w:w="3907" w:type="dxa"/>
            <w:shd w:val="clear" w:color="auto" w:fill="auto"/>
            <w:vAlign w:val="center"/>
          </w:tcPr>
          <w:p w14:paraId="6BC87F64" w14:textId="77777777" w:rsidR="001A6841" w:rsidRPr="00494247" w:rsidRDefault="001A6841" w:rsidP="001A684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10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622" w:type="dxa"/>
            <w:vAlign w:val="bottom"/>
          </w:tcPr>
          <w:p w14:paraId="05CC1D5D" w14:textId="77777777" w:rsidR="001A6841" w:rsidRPr="00494247" w:rsidRDefault="001A6841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5703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22" w:type="dxa"/>
          </w:tcPr>
          <w:p w14:paraId="028F19FC" w14:textId="77777777" w:rsidR="001A6841" w:rsidRPr="00494247" w:rsidRDefault="001A6841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shd w:val="clear" w:color="auto" w:fill="auto"/>
          </w:tcPr>
          <w:p w14:paraId="46E47791" w14:textId="77777777" w:rsidR="001A6841" w:rsidRPr="00494247" w:rsidRDefault="00272C11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72C1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22" w:type="dxa"/>
            <w:shd w:val="clear" w:color="auto" w:fill="auto"/>
          </w:tcPr>
          <w:p w14:paraId="45CBD729" w14:textId="77777777" w:rsidR="001A6841" w:rsidRPr="00494247" w:rsidRDefault="001A6841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380A1670" w14:textId="77777777" w:rsidR="001A6841" w:rsidRPr="00494247" w:rsidRDefault="001A6841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5703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  <w:tc>
          <w:tcPr>
            <w:tcW w:w="240" w:type="dxa"/>
            <w:shd w:val="clear" w:color="auto" w:fill="auto"/>
          </w:tcPr>
          <w:p w14:paraId="760B98A8" w14:textId="77777777" w:rsidR="001A6841" w:rsidRPr="00494247" w:rsidRDefault="001A6841" w:rsidP="001A6841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14:paraId="35EC5A4C" w14:textId="77777777" w:rsidR="001A6841" w:rsidRPr="00494247" w:rsidRDefault="001B28E3" w:rsidP="001A6841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B28E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34,406.85</w:t>
            </w:r>
          </w:p>
        </w:tc>
      </w:tr>
      <w:tr w:rsidR="00F9434F" w:rsidRPr="00494247" w14:paraId="79860A4C" w14:textId="77777777" w:rsidTr="005A25EF">
        <w:tc>
          <w:tcPr>
            <w:tcW w:w="3907" w:type="dxa"/>
            <w:shd w:val="clear" w:color="auto" w:fill="auto"/>
            <w:vAlign w:val="center"/>
          </w:tcPr>
          <w:p w14:paraId="02CBD0D2" w14:textId="77777777" w:rsidR="00F9434F" w:rsidRPr="00494247" w:rsidRDefault="00F9434F" w:rsidP="003A59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6C20F" w14:textId="77777777" w:rsidR="00F9434F" w:rsidRPr="00494247" w:rsidRDefault="001A6841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A68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695,298.07</w:t>
            </w:r>
          </w:p>
        </w:tc>
        <w:tc>
          <w:tcPr>
            <w:tcW w:w="222" w:type="dxa"/>
            <w:vAlign w:val="bottom"/>
          </w:tcPr>
          <w:p w14:paraId="641F9503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A48396" w14:textId="77777777" w:rsidR="00F9434F" w:rsidRPr="00494247" w:rsidRDefault="00786A5D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86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709,819.77</w:t>
            </w:r>
          </w:p>
        </w:tc>
        <w:tc>
          <w:tcPr>
            <w:tcW w:w="222" w:type="dxa"/>
            <w:shd w:val="clear" w:color="auto" w:fill="auto"/>
          </w:tcPr>
          <w:p w14:paraId="0458CFC3" w14:textId="77777777" w:rsidR="00F9434F" w:rsidRPr="00494247" w:rsidRDefault="00F9434F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71D24" w14:textId="77777777" w:rsidR="00F9434F" w:rsidRPr="00494247" w:rsidRDefault="001A6841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A68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1,510,010.65</w:t>
            </w:r>
          </w:p>
        </w:tc>
        <w:tc>
          <w:tcPr>
            <w:tcW w:w="240" w:type="dxa"/>
            <w:shd w:val="clear" w:color="auto" w:fill="auto"/>
          </w:tcPr>
          <w:p w14:paraId="1D95DBDA" w14:textId="77777777" w:rsidR="00F9434F" w:rsidRPr="00494247" w:rsidRDefault="00F9434F" w:rsidP="003A5955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1FF1A5" w14:textId="77777777" w:rsidR="00F9434F" w:rsidRPr="00494247" w:rsidRDefault="00A15A12" w:rsidP="003A5955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A15A1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1,175,349.82</w:t>
            </w:r>
          </w:p>
        </w:tc>
      </w:tr>
    </w:tbl>
    <w:p w14:paraId="26461121" w14:textId="77777777" w:rsidR="005830DB" w:rsidRDefault="005830DB"/>
    <w:p w14:paraId="690BDADB" w14:textId="77777777" w:rsidR="005830DB" w:rsidRDefault="005830DB"/>
    <w:p w14:paraId="06D7E26C" w14:textId="77777777" w:rsidR="005830DB" w:rsidRDefault="005830DB"/>
    <w:p w14:paraId="2315FB10" w14:textId="77777777" w:rsidR="007E4660" w:rsidRDefault="007E4660"/>
    <w:p w14:paraId="1D4D66A3" w14:textId="77777777" w:rsidR="00C42FAE" w:rsidRDefault="00C42FAE" w:rsidP="001B4FDE">
      <w:pPr>
        <w:numPr>
          <w:ilvl w:val="0"/>
          <w:numId w:val="39"/>
        </w:numPr>
        <w:tabs>
          <w:tab w:val="left" w:pos="513"/>
          <w:tab w:val="decimal" w:pos="7920"/>
        </w:tabs>
        <w:spacing w:before="240"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E04DD7">
        <w:rPr>
          <w:rFonts w:ascii="Angsana New" w:hAnsi="Angsana New"/>
          <w:b/>
          <w:bCs/>
          <w:sz w:val="30"/>
          <w:szCs w:val="30"/>
          <w:cs/>
        </w:rPr>
        <w:lastRenderedPageBreak/>
        <w:t>รายการบัญชีกับบุคคลและกิจการที่เกี่ยวข้องกัน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0264" w:type="dxa"/>
        <w:tblInd w:w="-34" w:type="dxa"/>
        <w:tblLook w:val="04A0" w:firstRow="1" w:lastRow="0" w:firstColumn="1" w:lastColumn="0" w:noHBand="0" w:noVBand="1"/>
      </w:tblPr>
      <w:tblGrid>
        <w:gridCol w:w="3686"/>
        <w:gridCol w:w="1512"/>
        <w:gridCol w:w="222"/>
        <w:gridCol w:w="1479"/>
        <w:gridCol w:w="222"/>
        <w:gridCol w:w="1479"/>
        <w:gridCol w:w="240"/>
        <w:gridCol w:w="1424"/>
      </w:tblGrid>
      <w:tr w:rsidR="00D80555" w:rsidRPr="00494247" w14:paraId="672F0D59" w14:textId="77777777" w:rsidTr="00D80555">
        <w:tc>
          <w:tcPr>
            <w:tcW w:w="3686" w:type="dxa"/>
            <w:shd w:val="clear" w:color="auto" w:fill="auto"/>
          </w:tcPr>
          <w:p w14:paraId="3D673C2E" w14:textId="77777777" w:rsidR="00D80555" w:rsidRPr="00D80555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</w:tcPr>
          <w:p w14:paraId="3C7C76B2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0DE2572B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3F36D18E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512129F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</w:tcPr>
          <w:p w14:paraId="11613608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9628355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3553716" w14:textId="77777777" w:rsidR="00D80555" w:rsidRPr="00494247" w:rsidRDefault="00D80555" w:rsidP="00D80555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sz w:val="30"/>
                <w:szCs w:val="30"/>
              </w:rPr>
              <w:t>(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9424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9424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9424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0555" w:rsidRPr="00494247" w14:paraId="5E03D285" w14:textId="77777777" w:rsidTr="00D80555">
        <w:tc>
          <w:tcPr>
            <w:tcW w:w="3686" w:type="dxa"/>
            <w:shd w:val="clear" w:color="auto" w:fill="auto"/>
          </w:tcPr>
          <w:p w14:paraId="131FFEAE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</w:tcPr>
          <w:p w14:paraId="4D7A098A" w14:textId="77777777" w:rsidR="00D80555" w:rsidRPr="00494247" w:rsidRDefault="00D80555" w:rsidP="00D80555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" w:type="dxa"/>
          </w:tcPr>
          <w:p w14:paraId="5DCCD30A" w14:textId="77777777" w:rsidR="00D80555" w:rsidRPr="00494247" w:rsidRDefault="00D80555" w:rsidP="00D8055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4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913A8" w14:textId="77777777" w:rsidR="00D80555" w:rsidRPr="00494247" w:rsidRDefault="00D80555" w:rsidP="00D80555">
            <w:pPr>
              <w:spacing w:line="400" w:lineRule="exact"/>
              <w:ind w:right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1B43" w:rsidRPr="00494247" w14:paraId="11B8590A" w14:textId="77777777" w:rsidTr="00B467CA">
        <w:tc>
          <w:tcPr>
            <w:tcW w:w="3686" w:type="dxa"/>
            <w:shd w:val="clear" w:color="auto" w:fill="auto"/>
          </w:tcPr>
          <w:p w14:paraId="53B024E3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3F9E0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D80555">
              <w:rPr>
                <w:sz w:val="27"/>
                <w:szCs w:val="27"/>
              </w:rPr>
              <w:t xml:space="preserve">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>
              <w:rPr>
                <w:sz w:val="27"/>
                <w:szCs w:val="27"/>
              </w:rPr>
              <w:t>2564</w:t>
            </w:r>
          </w:p>
        </w:tc>
        <w:tc>
          <w:tcPr>
            <w:tcW w:w="222" w:type="dxa"/>
            <w:tcBorders>
              <w:top w:val="single" w:sz="4" w:space="0" w:color="auto"/>
            </w:tcBorders>
            <w:vAlign w:val="center"/>
          </w:tcPr>
          <w:p w14:paraId="0D15BEF3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B2913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D80555">
              <w:rPr>
                <w:sz w:val="27"/>
                <w:szCs w:val="27"/>
              </w:rPr>
              <w:t xml:space="preserve"> </w:t>
            </w:r>
            <w:r w:rsidRPr="00D80555">
              <w:rPr>
                <w:sz w:val="27"/>
                <w:szCs w:val="27"/>
                <w:cs/>
              </w:rPr>
              <w:t xml:space="preserve">มีนาคม </w:t>
            </w:r>
            <w:r>
              <w:rPr>
                <w:sz w:val="27"/>
                <w:szCs w:val="27"/>
              </w:rPr>
              <w:t>2563</w:t>
            </w:r>
          </w:p>
        </w:tc>
        <w:tc>
          <w:tcPr>
            <w:tcW w:w="222" w:type="dxa"/>
          </w:tcPr>
          <w:p w14:paraId="5C738B9A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BF7AA5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D80555">
              <w:rPr>
                <w:sz w:val="27"/>
                <w:szCs w:val="27"/>
                <w:cs/>
              </w:rPr>
              <w:t xml:space="preserve"> มีนาคม </w:t>
            </w:r>
            <w:r>
              <w:rPr>
                <w:sz w:val="27"/>
                <w:szCs w:val="27"/>
              </w:rPr>
              <w:t>2564</w:t>
            </w:r>
          </w:p>
        </w:tc>
        <w:tc>
          <w:tcPr>
            <w:tcW w:w="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0F4C4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4AE176" w14:textId="77777777" w:rsidR="00B61B43" w:rsidRPr="00D80555" w:rsidRDefault="00B61B43" w:rsidP="00B61B43">
            <w:pPr>
              <w:pStyle w:val="1"/>
              <w:pBdr>
                <w:bottom w:val="none" w:sz="0" w:space="0" w:color="auto"/>
              </w:pBdr>
              <w:spacing w:line="280" w:lineRule="exact"/>
              <w:ind w:right="33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31</w:t>
            </w:r>
            <w:r w:rsidRPr="00D80555">
              <w:rPr>
                <w:sz w:val="27"/>
                <w:szCs w:val="27"/>
                <w:cs/>
              </w:rPr>
              <w:t xml:space="preserve"> มีนาคม </w:t>
            </w:r>
            <w:r>
              <w:rPr>
                <w:sz w:val="27"/>
                <w:szCs w:val="27"/>
              </w:rPr>
              <w:t>2563</w:t>
            </w:r>
          </w:p>
        </w:tc>
      </w:tr>
      <w:tr w:rsidR="00B61B43" w:rsidRPr="00494247" w14:paraId="0CF1CEAC" w14:textId="77777777" w:rsidTr="00B467CA">
        <w:tc>
          <w:tcPr>
            <w:tcW w:w="3686" w:type="dxa"/>
            <w:shd w:val="clear" w:color="auto" w:fill="auto"/>
            <w:vAlign w:val="center"/>
          </w:tcPr>
          <w:p w14:paraId="683CA10F" w14:textId="77777777" w:rsidR="00B61B43" w:rsidRPr="00494247" w:rsidRDefault="00B61B43" w:rsidP="00B61B43">
            <w:pPr>
              <w:spacing w:line="40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8FBA0C6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853D472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</w:tcPr>
          <w:p w14:paraId="730A17D1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6540972C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462B3" w14:textId="77777777" w:rsidR="00B61B43" w:rsidRPr="00494247" w:rsidRDefault="00B61B43" w:rsidP="00B61B43">
            <w:pPr>
              <w:spacing w:line="400" w:lineRule="exact"/>
              <w:ind w:right="6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2F7B6690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A6DC4" w14:textId="77777777" w:rsidR="00B61B43" w:rsidRPr="00494247" w:rsidRDefault="00B61B43" w:rsidP="00B61B43">
            <w:pPr>
              <w:spacing w:line="400" w:lineRule="exact"/>
              <w:ind w:right="65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61B43" w:rsidRPr="00494247" w14:paraId="48FE7AA7" w14:textId="77777777" w:rsidTr="00CD5B50">
        <w:tc>
          <w:tcPr>
            <w:tcW w:w="3686" w:type="dxa"/>
            <w:shd w:val="clear" w:color="auto" w:fill="auto"/>
            <w:vAlign w:val="center"/>
          </w:tcPr>
          <w:p w14:paraId="3392677D" w14:textId="77777777" w:rsidR="00B61B43" w:rsidRPr="00CD5B50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คัมเวล-นาวแคสท์ จำกัด</w:t>
            </w:r>
          </w:p>
        </w:tc>
        <w:tc>
          <w:tcPr>
            <w:tcW w:w="1512" w:type="dxa"/>
          </w:tcPr>
          <w:p w14:paraId="1298F96F" w14:textId="77777777" w:rsidR="00B61B43" w:rsidRPr="00494247" w:rsidRDefault="00EB4211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11A5D4B2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</w:tcPr>
          <w:p w14:paraId="21DD5B13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43FBBA66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2B2AB45F" w14:textId="77777777" w:rsidR="00B61B43" w:rsidRPr="00494247" w:rsidRDefault="008D21E4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21E4">
              <w:rPr>
                <w:rFonts w:ascii="Angsana New" w:hAnsi="Angsana New"/>
                <w:color w:val="000000"/>
                <w:sz w:val="30"/>
                <w:szCs w:val="30"/>
              </w:rPr>
              <w:t>110,350.81</w:t>
            </w:r>
          </w:p>
        </w:tc>
        <w:tc>
          <w:tcPr>
            <w:tcW w:w="240" w:type="dxa"/>
            <w:shd w:val="clear" w:color="auto" w:fill="auto"/>
          </w:tcPr>
          <w:p w14:paraId="205667C5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DD7C071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117,077.95</w:t>
            </w:r>
          </w:p>
        </w:tc>
      </w:tr>
      <w:tr w:rsidR="00E4494E" w:rsidRPr="00494247" w14:paraId="2758C9AE" w14:textId="77777777" w:rsidTr="001C4039">
        <w:tc>
          <w:tcPr>
            <w:tcW w:w="3686" w:type="dxa"/>
            <w:shd w:val="clear" w:color="auto" w:fill="auto"/>
            <w:vAlign w:val="center"/>
          </w:tcPr>
          <w:p w14:paraId="65B43D12" w14:textId="77777777" w:rsidR="00E4494E" w:rsidRPr="00CD5B50" w:rsidRDefault="00E4494E" w:rsidP="00E4494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เค.เอ็ม.แอล อินเตอร์เนชั่นแนล จำกัด</w:t>
            </w:r>
          </w:p>
        </w:tc>
        <w:tc>
          <w:tcPr>
            <w:tcW w:w="1512" w:type="dxa"/>
            <w:vAlign w:val="center"/>
          </w:tcPr>
          <w:p w14:paraId="4E97C4AA" w14:textId="77777777" w:rsidR="00E4494E" w:rsidRPr="00494247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D21E4">
              <w:rPr>
                <w:rFonts w:ascii="Angsana New" w:hAnsi="Angsana New"/>
                <w:color w:val="000000"/>
                <w:sz w:val="30"/>
                <w:szCs w:val="30"/>
              </w:rPr>
              <w:t>134,778.90</w:t>
            </w:r>
          </w:p>
        </w:tc>
        <w:tc>
          <w:tcPr>
            <w:tcW w:w="222" w:type="dxa"/>
          </w:tcPr>
          <w:p w14:paraId="2F608187" w14:textId="77777777" w:rsidR="00E4494E" w:rsidRPr="00494247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14:paraId="2455F4BB" w14:textId="77777777" w:rsidR="00E4494E" w:rsidRPr="00494247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164,420.02</w:t>
            </w:r>
          </w:p>
        </w:tc>
        <w:tc>
          <w:tcPr>
            <w:tcW w:w="222" w:type="dxa"/>
          </w:tcPr>
          <w:p w14:paraId="109A77DD" w14:textId="77777777" w:rsidR="00E4494E" w:rsidRPr="00494247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14:paraId="10F5092B" w14:textId="77777777" w:rsidR="00E4494E" w:rsidRPr="00494247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D21E4">
              <w:rPr>
                <w:rFonts w:ascii="Angsana New" w:hAnsi="Angsana New"/>
                <w:color w:val="000000"/>
                <w:sz w:val="30"/>
                <w:szCs w:val="30"/>
              </w:rPr>
              <w:t>134,778.90</w:t>
            </w:r>
          </w:p>
        </w:tc>
        <w:tc>
          <w:tcPr>
            <w:tcW w:w="240" w:type="dxa"/>
            <w:shd w:val="clear" w:color="auto" w:fill="auto"/>
          </w:tcPr>
          <w:p w14:paraId="236D6CB9" w14:textId="77777777" w:rsidR="00E4494E" w:rsidRPr="00494247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7F0AE3A" w14:textId="77777777" w:rsidR="00E4494E" w:rsidRPr="00494247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164,420.02</w:t>
            </w:r>
          </w:p>
        </w:tc>
      </w:tr>
      <w:tr w:rsidR="00E4494E" w:rsidRPr="00494247" w14:paraId="54365211" w14:textId="77777777" w:rsidTr="001C4039">
        <w:tc>
          <w:tcPr>
            <w:tcW w:w="3686" w:type="dxa"/>
            <w:shd w:val="clear" w:color="auto" w:fill="auto"/>
          </w:tcPr>
          <w:p w14:paraId="143DCD30" w14:textId="77777777" w:rsidR="00E4494E" w:rsidRPr="00CD5B50" w:rsidRDefault="00E4494E" w:rsidP="00E4494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1F56E06" w14:textId="77777777" w:rsidR="00E4494E" w:rsidRPr="00CD5B50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680F">
              <w:rPr>
                <w:rFonts w:ascii="Angsana New" w:hAnsi="Angsana New"/>
                <w:color w:val="000000"/>
                <w:sz w:val="30"/>
                <w:szCs w:val="30"/>
              </w:rPr>
              <w:t>2,001.64</w:t>
            </w:r>
          </w:p>
        </w:tc>
        <w:tc>
          <w:tcPr>
            <w:tcW w:w="222" w:type="dxa"/>
          </w:tcPr>
          <w:p w14:paraId="5F8AAFDF" w14:textId="77777777" w:rsidR="00E4494E" w:rsidRPr="00CD5B50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vAlign w:val="bottom"/>
          </w:tcPr>
          <w:p w14:paraId="6689FA17" w14:textId="77777777" w:rsidR="00E4494E" w:rsidRPr="00CD5B50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4,063.91</w:t>
            </w:r>
          </w:p>
        </w:tc>
        <w:tc>
          <w:tcPr>
            <w:tcW w:w="222" w:type="dxa"/>
          </w:tcPr>
          <w:p w14:paraId="564C3CC4" w14:textId="77777777" w:rsidR="00E4494E" w:rsidRPr="00CD5B50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40112" w14:textId="77777777" w:rsidR="00E4494E" w:rsidRPr="00CD5B50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680F">
              <w:rPr>
                <w:rFonts w:ascii="Angsana New" w:hAnsi="Angsana New"/>
                <w:color w:val="000000"/>
                <w:sz w:val="30"/>
                <w:szCs w:val="30"/>
              </w:rPr>
              <w:t>2,001.64</w:t>
            </w:r>
          </w:p>
        </w:tc>
        <w:tc>
          <w:tcPr>
            <w:tcW w:w="240" w:type="dxa"/>
            <w:shd w:val="clear" w:color="auto" w:fill="auto"/>
          </w:tcPr>
          <w:p w14:paraId="0B69EF87" w14:textId="77777777" w:rsidR="00E4494E" w:rsidRPr="00494247" w:rsidRDefault="00E4494E" w:rsidP="00E4494E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6B54D" w14:textId="77777777" w:rsidR="00E4494E" w:rsidRPr="00CD5B50" w:rsidRDefault="00E4494E" w:rsidP="00E4494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color w:val="000000"/>
                <w:sz w:val="30"/>
                <w:szCs w:val="30"/>
              </w:rPr>
              <w:t>4,063.91</w:t>
            </w:r>
          </w:p>
        </w:tc>
      </w:tr>
      <w:tr w:rsidR="00B61B43" w:rsidRPr="00494247" w14:paraId="2650030E" w14:textId="77777777" w:rsidTr="002D745C">
        <w:tc>
          <w:tcPr>
            <w:tcW w:w="3686" w:type="dxa"/>
            <w:shd w:val="clear" w:color="auto" w:fill="auto"/>
            <w:vAlign w:val="center"/>
          </w:tcPr>
          <w:p w14:paraId="42F74332" w14:textId="77777777" w:rsidR="00B61B43" w:rsidRPr="00494247" w:rsidRDefault="00B61B43" w:rsidP="00B61B43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2D9BA05" w14:textId="77777777" w:rsidR="00B61B43" w:rsidRPr="00494247" w:rsidRDefault="00EB4211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B42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136,780.54</w:t>
            </w:r>
          </w:p>
        </w:tc>
        <w:tc>
          <w:tcPr>
            <w:tcW w:w="222" w:type="dxa"/>
          </w:tcPr>
          <w:p w14:paraId="15C21807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52207F96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168,483.93</w:t>
            </w:r>
          </w:p>
        </w:tc>
        <w:tc>
          <w:tcPr>
            <w:tcW w:w="222" w:type="dxa"/>
          </w:tcPr>
          <w:p w14:paraId="43CB7C6D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140C1" w14:textId="77777777" w:rsidR="00B61B43" w:rsidRPr="00494247" w:rsidRDefault="00FA680F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A680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247,131.35</w:t>
            </w:r>
          </w:p>
        </w:tc>
        <w:tc>
          <w:tcPr>
            <w:tcW w:w="240" w:type="dxa"/>
            <w:shd w:val="clear" w:color="auto" w:fill="auto"/>
          </w:tcPr>
          <w:p w14:paraId="43CE202D" w14:textId="77777777" w:rsidR="00B61B43" w:rsidRPr="00494247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5461F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D5B5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285,561.88</w:t>
            </w:r>
          </w:p>
        </w:tc>
      </w:tr>
      <w:tr w:rsidR="00B61B43" w:rsidRPr="00494247" w14:paraId="301B91AB" w14:textId="77777777" w:rsidTr="00D80555">
        <w:tc>
          <w:tcPr>
            <w:tcW w:w="3686" w:type="dxa"/>
            <w:shd w:val="clear" w:color="auto" w:fill="auto"/>
            <w:vAlign w:val="center"/>
          </w:tcPr>
          <w:p w14:paraId="66920A39" w14:textId="77777777" w:rsidR="00B61B43" w:rsidRPr="00494247" w:rsidRDefault="00B61B43" w:rsidP="00B61B43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US"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0B9F1A41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71BEF884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4650D60A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263021AA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883D0B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89A9102" w14:textId="77777777" w:rsidR="00B61B43" w:rsidRPr="00494247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B9D48A" w14:textId="77777777" w:rsidR="00B61B43" w:rsidRPr="00494247" w:rsidRDefault="00B61B43" w:rsidP="00B61B43">
            <w:pPr>
              <w:tabs>
                <w:tab w:val="decimal" w:pos="12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1B43" w:rsidRPr="00494247" w14:paraId="7F96DA63" w14:textId="77777777" w:rsidTr="002D745C">
        <w:tc>
          <w:tcPr>
            <w:tcW w:w="3686" w:type="dxa"/>
            <w:shd w:val="clear" w:color="auto" w:fill="auto"/>
          </w:tcPr>
          <w:p w14:paraId="2CB01760" w14:textId="77777777" w:rsidR="00B61B43" w:rsidRPr="00494247" w:rsidRDefault="00B61B43" w:rsidP="00B61B43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12" w:type="dxa"/>
          </w:tcPr>
          <w:p w14:paraId="7A7D97F0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3F3AB8C4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</w:tcPr>
          <w:p w14:paraId="4ACF044E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22" w:type="dxa"/>
          </w:tcPr>
          <w:p w14:paraId="02E4FAA8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2570BC1A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0ECE658" w14:textId="77777777" w:rsidR="00B61B43" w:rsidRPr="00494247" w:rsidRDefault="00B61B43" w:rsidP="00B61B43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4B4DB7F4" w14:textId="77777777" w:rsidR="00B61B43" w:rsidRPr="00494247" w:rsidRDefault="00B61B43" w:rsidP="00B61B43">
            <w:pPr>
              <w:spacing w:line="400" w:lineRule="exact"/>
              <w:ind w:right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49FE" w:rsidRPr="00494247" w14:paraId="49A38D4B" w14:textId="77777777" w:rsidTr="002E7C4F">
        <w:tc>
          <w:tcPr>
            <w:tcW w:w="3686" w:type="dxa"/>
            <w:shd w:val="clear" w:color="auto" w:fill="auto"/>
            <w:vAlign w:val="center"/>
          </w:tcPr>
          <w:p w14:paraId="5945047F" w14:textId="77777777" w:rsidR="000A49FE" w:rsidRPr="00494247" w:rsidRDefault="000A49FE" w:rsidP="000A49F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CA51C8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3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4,471,077.00</w:t>
            </w:r>
          </w:p>
        </w:tc>
        <w:tc>
          <w:tcPr>
            <w:tcW w:w="222" w:type="dxa"/>
            <w:shd w:val="clear" w:color="auto" w:fill="auto"/>
          </w:tcPr>
          <w:p w14:paraId="37B030BC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</w:tcPr>
          <w:p w14:paraId="7D4A7648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68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</w:t>
            </w:r>
            <w:r w:rsidRPr="001168B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168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607</w:t>
            </w:r>
            <w:r w:rsidRPr="001168B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1168B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514.00</w:t>
            </w:r>
          </w:p>
        </w:tc>
        <w:tc>
          <w:tcPr>
            <w:tcW w:w="222" w:type="dxa"/>
            <w:shd w:val="clear" w:color="auto" w:fill="auto"/>
          </w:tcPr>
          <w:p w14:paraId="2CA8AE21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shd w:val="clear" w:color="auto" w:fill="auto"/>
            <w:vAlign w:val="bottom"/>
          </w:tcPr>
          <w:p w14:paraId="5E2CF922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F13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4,471,077.00</w:t>
            </w:r>
          </w:p>
        </w:tc>
        <w:tc>
          <w:tcPr>
            <w:tcW w:w="240" w:type="dxa"/>
            <w:shd w:val="clear" w:color="auto" w:fill="auto"/>
          </w:tcPr>
          <w:p w14:paraId="7E5E82B0" w14:textId="77777777" w:rsidR="000A49FE" w:rsidRPr="00494247" w:rsidRDefault="000A49FE" w:rsidP="000A49F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AC88503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168B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3,397,514.00</w:t>
            </w:r>
          </w:p>
        </w:tc>
      </w:tr>
      <w:tr w:rsidR="000A49FE" w:rsidRPr="00494247" w14:paraId="69E67058" w14:textId="77777777" w:rsidTr="002E7C4F">
        <w:tc>
          <w:tcPr>
            <w:tcW w:w="3686" w:type="dxa"/>
            <w:shd w:val="clear" w:color="auto" w:fill="auto"/>
            <w:vAlign w:val="center"/>
          </w:tcPr>
          <w:p w14:paraId="227061D8" w14:textId="77777777" w:rsidR="000A49FE" w:rsidRPr="00494247" w:rsidRDefault="000A49FE" w:rsidP="000A49FE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666F03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3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  <w:tc>
          <w:tcPr>
            <w:tcW w:w="222" w:type="dxa"/>
            <w:shd w:val="clear" w:color="auto" w:fill="auto"/>
          </w:tcPr>
          <w:p w14:paraId="10BDB43D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</w:tcPr>
          <w:p w14:paraId="58B83C16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6B1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139</w:t>
            </w:r>
            <w:r w:rsidRPr="00DC6B1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C6B1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382.61</w:t>
            </w:r>
          </w:p>
        </w:tc>
        <w:tc>
          <w:tcPr>
            <w:tcW w:w="222" w:type="dxa"/>
            <w:shd w:val="clear" w:color="auto" w:fill="auto"/>
          </w:tcPr>
          <w:p w14:paraId="2EE5ED1D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7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5C63233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F134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253,683.91</w:t>
            </w:r>
          </w:p>
        </w:tc>
        <w:tc>
          <w:tcPr>
            <w:tcW w:w="240" w:type="dxa"/>
            <w:shd w:val="clear" w:color="auto" w:fill="auto"/>
          </w:tcPr>
          <w:p w14:paraId="5F809F00" w14:textId="77777777" w:rsidR="000A49FE" w:rsidRPr="00494247" w:rsidRDefault="000A49FE" w:rsidP="000A49FE">
            <w:pPr>
              <w:tabs>
                <w:tab w:val="decimal" w:pos="12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4609FFC" w14:textId="77777777" w:rsidR="000A49FE" w:rsidRPr="00494247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C6B1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139</w:t>
            </w:r>
            <w:r w:rsidRPr="00DC6B1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DC6B1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382.61</w:t>
            </w:r>
          </w:p>
        </w:tc>
      </w:tr>
      <w:tr w:rsidR="000A49FE" w:rsidRPr="00494247" w14:paraId="58C5220F" w14:textId="77777777" w:rsidTr="002E7C4F">
        <w:tc>
          <w:tcPr>
            <w:tcW w:w="3686" w:type="dxa"/>
            <w:shd w:val="clear" w:color="auto" w:fill="auto"/>
            <w:vAlign w:val="center"/>
          </w:tcPr>
          <w:p w14:paraId="4870CC17" w14:textId="77777777" w:rsidR="000A49FE" w:rsidRPr="00494247" w:rsidRDefault="000A49FE" w:rsidP="000A49FE">
            <w:pPr>
              <w:spacing w:line="400" w:lineRule="exact"/>
              <w:ind w:left="1418" w:right="-4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526C51" w14:textId="77777777" w:rsidR="000A49FE" w:rsidRPr="00715A45" w:rsidRDefault="000A49FE" w:rsidP="000A49FE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FF1345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4,724,760.91</w:t>
            </w:r>
          </w:p>
        </w:tc>
        <w:tc>
          <w:tcPr>
            <w:tcW w:w="222" w:type="dxa"/>
            <w:shd w:val="clear" w:color="auto" w:fill="auto"/>
          </w:tcPr>
          <w:p w14:paraId="371230B9" w14:textId="77777777" w:rsidR="000A49FE" w:rsidRPr="00715A45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FE4061E" w14:textId="77777777" w:rsidR="000A49FE" w:rsidRPr="00715A45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3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,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746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,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896.61</w:t>
            </w:r>
          </w:p>
        </w:tc>
        <w:tc>
          <w:tcPr>
            <w:tcW w:w="222" w:type="dxa"/>
            <w:shd w:val="clear" w:color="auto" w:fill="auto"/>
          </w:tcPr>
          <w:p w14:paraId="79CB8FBA" w14:textId="77777777" w:rsidR="000A49FE" w:rsidRPr="00715A45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155C2D1" w14:textId="77777777" w:rsidR="000A49FE" w:rsidRPr="00715A45" w:rsidRDefault="000A49FE" w:rsidP="000A49FE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FF1345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4,724,760.91</w:t>
            </w:r>
          </w:p>
        </w:tc>
        <w:tc>
          <w:tcPr>
            <w:tcW w:w="240" w:type="dxa"/>
            <w:shd w:val="clear" w:color="auto" w:fill="auto"/>
          </w:tcPr>
          <w:p w14:paraId="221F834D" w14:textId="77777777" w:rsidR="000A49FE" w:rsidRPr="00715A45" w:rsidRDefault="000A49FE" w:rsidP="000A49FE">
            <w:pPr>
              <w:tabs>
                <w:tab w:val="decimal" w:pos="12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DFCDD5E" w14:textId="77777777" w:rsidR="000A49FE" w:rsidRPr="00715A45" w:rsidRDefault="000A49FE" w:rsidP="000A49FE">
            <w:pPr>
              <w:spacing w:line="40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3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,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536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  <w:t>,</w:t>
            </w:r>
            <w:r w:rsidRPr="00DC6B1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US"/>
              </w:rPr>
              <w:t>896.61</w:t>
            </w:r>
          </w:p>
        </w:tc>
      </w:tr>
    </w:tbl>
    <w:p w14:paraId="1DB87B28" w14:textId="77777777" w:rsidR="00D80555" w:rsidRPr="00494247" w:rsidRDefault="00D80555" w:rsidP="00D80555">
      <w:pPr>
        <w:spacing w:before="240" w:after="120"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494247">
        <w:rPr>
          <w:rFonts w:ascii="Angsana New" w:hAnsi="Angsana New" w:hint="cs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ค่าตอบแทนผู้บริหารสำคัญนี้เป็นผลประโยชน์ที่จ่ายให้แก่กรรมการและผู้บริหารของกลุ่ม</w:t>
      </w:r>
      <w:r w:rsidRPr="00494247">
        <w:rPr>
          <w:rFonts w:ascii="Angsana New" w:hAnsi="Angsana New"/>
          <w:sz w:val="30"/>
          <w:szCs w:val="30"/>
          <w:cs/>
        </w:rPr>
        <w:t>บริษัท</w:t>
      </w:r>
      <w:r w:rsidRPr="00494247">
        <w:rPr>
          <w:rFonts w:ascii="Angsana New" w:hAnsi="Angsana New" w:hint="cs"/>
          <w:sz w:val="30"/>
          <w:szCs w:val="30"/>
          <w:cs/>
        </w:rPr>
        <w:t xml:space="preserve"> ประกอบด้วยค่าตอบแทนผู้บริหารที่เป็นตัวเงิน ได้แก่ เงินเดือน ผลประโยชน์ที่เกี่ยวข้อง ซึ่งรวมถึงภาระผูกพันผลประโยชน์โครงการเกษียณอายุ และค่าตอบแทนกรรมการ ได้แก่ ค่าเบี้ยประชุม บำเหน็จกรรมการ</w:t>
      </w:r>
    </w:p>
    <w:p w14:paraId="495981FA" w14:textId="77777777" w:rsidR="00D80555" w:rsidRDefault="00D80555" w:rsidP="00D80555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494247">
        <w:rPr>
          <w:rFonts w:ascii="Angsana New" w:hAnsi="Angsana New" w:hint="cs"/>
          <w:sz w:val="30"/>
          <w:szCs w:val="30"/>
          <w:cs/>
        </w:rPr>
        <w:t xml:space="preserve">ผลประโยชน์ของกรรมการ หมายถึง ผลประโยชน์ที่จ่ายให้แก่กรรมการบริษัทตาม มาตรา </w:t>
      </w:r>
      <w:r w:rsidRPr="00494247">
        <w:rPr>
          <w:rFonts w:ascii="Angsana New" w:hAnsi="Angsana New"/>
          <w:sz w:val="30"/>
          <w:szCs w:val="30"/>
        </w:rPr>
        <w:t xml:space="preserve">90 </w:t>
      </w:r>
      <w:r w:rsidRPr="00494247">
        <w:rPr>
          <w:rFonts w:ascii="Angsana New" w:hAnsi="Angsana New" w:hint="cs"/>
          <w:sz w:val="30"/>
          <w:szCs w:val="30"/>
          <w:cs/>
        </w:rPr>
        <w:t>ของบริษัทมหาชนจำกัด ซึ่งไม่รวมเงินเดือนและผลประโยชน์ที่เกี่ยวข้องอื่นๆ ที่จ่ายให้แก่กรรมการบริหาร</w:t>
      </w:r>
    </w:p>
    <w:p w14:paraId="09DC2280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D243156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08589DB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E0679B1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9773AB1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E136566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925F6BC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0776DBA" w14:textId="77777777" w:rsidR="007A28DA" w:rsidRDefault="007A28DA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10B953D6" w14:textId="77777777" w:rsidR="007A28DA" w:rsidRDefault="007A28DA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30D1F55C" w14:textId="77777777" w:rsidR="007A28DA" w:rsidRDefault="007A28DA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1BEA23E" w14:textId="77777777" w:rsidR="007A28DA" w:rsidRDefault="007A28DA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962D382" w14:textId="77777777" w:rsidR="007A28DA" w:rsidRDefault="007A28DA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F58D16F" w14:textId="77777777" w:rsidR="006E3761" w:rsidRDefault="006E3761" w:rsidP="005F7340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D676A6D" w14:textId="77777777" w:rsidR="006E3761" w:rsidRDefault="006E3761" w:rsidP="00C42FAE">
      <w:pPr>
        <w:spacing w:line="240" w:lineRule="atLeast"/>
        <w:ind w:left="518"/>
        <w:jc w:val="distribute"/>
        <w:rPr>
          <w:rFonts w:ascii="Angsana New" w:hAnsi="Angsana New"/>
          <w:sz w:val="16"/>
          <w:szCs w:val="16"/>
        </w:rPr>
      </w:pPr>
    </w:p>
    <w:p w14:paraId="036AC3C3" w14:textId="77777777" w:rsidR="008B410A" w:rsidRPr="00C20F32" w:rsidRDefault="008B410A" w:rsidP="00E35E11">
      <w:pPr>
        <w:numPr>
          <w:ilvl w:val="0"/>
          <w:numId w:val="39"/>
        </w:numPr>
        <w:tabs>
          <w:tab w:val="left" w:pos="513"/>
          <w:tab w:val="decimal" w:pos="7920"/>
        </w:tabs>
        <w:spacing w:line="240" w:lineRule="atLeast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C20F32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31E4B7C7" w14:textId="77777777" w:rsidR="008B410A" w:rsidRPr="00CE07B9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CE07B9">
        <w:rPr>
          <w:rFonts w:ascii="Angsana New" w:hAnsi="Angsana New"/>
          <w:sz w:val="30"/>
          <w:szCs w:val="30"/>
          <w:cs/>
        </w:rPr>
        <w:t xml:space="preserve">ณ วันที่ </w:t>
      </w:r>
      <w:bookmarkStart w:id="3" w:name="_Hlk8492122"/>
      <w:r w:rsidR="00C20F32">
        <w:rPr>
          <w:rFonts w:ascii="Angsana New" w:hAnsi="Angsana New"/>
          <w:sz w:val="30"/>
          <w:szCs w:val="30"/>
        </w:rPr>
        <w:t xml:space="preserve">31 </w:t>
      </w:r>
      <w:r w:rsidR="00C20F3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20F32">
        <w:rPr>
          <w:rFonts w:ascii="Angsana New" w:hAnsi="Angsana New"/>
          <w:sz w:val="30"/>
          <w:szCs w:val="30"/>
          <w:lang w:val="en-US"/>
        </w:rPr>
        <w:t>256</w:t>
      </w:r>
      <w:r w:rsidR="00B61B43">
        <w:rPr>
          <w:rFonts w:ascii="Angsana New" w:hAnsi="Angsana New"/>
          <w:sz w:val="30"/>
          <w:szCs w:val="30"/>
          <w:lang w:val="en-US"/>
        </w:rPr>
        <w:t>4</w:t>
      </w:r>
      <w:r w:rsidR="00C20F32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="00B80FFF" w:rsidRPr="00CE07B9">
        <w:rPr>
          <w:rFonts w:ascii="Angsana New" w:hAnsi="Angsana New"/>
          <w:sz w:val="30"/>
          <w:szCs w:val="30"/>
        </w:rPr>
        <w:t xml:space="preserve">31 </w:t>
      </w:r>
      <w:r w:rsidR="00B80FFF" w:rsidRPr="00CE07B9">
        <w:rPr>
          <w:rFonts w:ascii="Angsana New" w:hAnsi="Angsana New" w:hint="cs"/>
          <w:sz w:val="30"/>
          <w:szCs w:val="30"/>
          <w:cs/>
        </w:rPr>
        <w:t>ธันวาคม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>256</w:t>
      </w:r>
      <w:r w:rsidR="00B61B43">
        <w:rPr>
          <w:rFonts w:ascii="Angsana New" w:hAnsi="Angsana New"/>
          <w:sz w:val="30"/>
          <w:szCs w:val="30"/>
          <w:lang w:val="en-US"/>
        </w:rPr>
        <w:t>3</w:t>
      </w:r>
      <w:r w:rsidRPr="00CE07B9">
        <w:rPr>
          <w:rFonts w:ascii="Angsana New" w:hAnsi="Angsana New"/>
          <w:sz w:val="30"/>
          <w:szCs w:val="30"/>
          <w:cs/>
        </w:rPr>
        <w:t xml:space="preserve"> </w:t>
      </w:r>
      <w:bookmarkEnd w:id="3"/>
      <w:r w:rsidR="002620DF">
        <w:rPr>
          <w:rFonts w:ascii="Angsana New" w:hAnsi="Angsana New" w:hint="cs"/>
          <w:sz w:val="30"/>
          <w:szCs w:val="30"/>
          <w:cs/>
        </w:rPr>
        <w:t>กลุ่ม</w:t>
      </w:r>
      <w:r w:rsidRPr="00CE07B9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ออกหนังสือค้ำประกันจากการซื้อสินค้าต่างประเทศ จำนวน</w:t>
      </w:r>
      <w:r w:rsidRPr="00CE07B9">
        <w:rPr>
          <w:rFonts w:ascii="Angsana New" w:hAnsi="Angsana New" w:hint="cs"/>
          <w:sz w:val="30"/>
          <w:szCs w:val="30"/>
          <w:cs/>
        </w:rPr>
        <w:t xml:space="preserve"> </w:t>
      </w:r>
      <w:r w:rsidR="00377BD6">
        <w:rPr>
          <w:rFonts w:ascii="Angsana New" w:hAnsi="Angsana New"/>
          <w:sz w:val="30"/>
          <w:szCs w:val="30"/>
          <w:lang w:val="en-US"/>
        </w:rPr>
        <w:t>158</w:t>
      </w:r>
      <w:r w:rsidR="00AA78D8">
        <w:rPr>
          <w:rFonts w:ascii="Angsana New" w:hAnsi="Angsana New"/>
          <w:sz w:val="30"/>
          <w:szCs w:val="30"/>
          <w:lang w:val="en-US"/>
        </w:rPr>
        <w:t>,279.76</w:t>
      </w:r>
      <w:r w:rsidR="001C4039">
        <w:rPr>
          <w:rFonts w:ascii="Angsana New" w:hAnsi="Angsana New"/>
          <w:sz w:val="30"/>
          <w:szCs w:val="30"/>
          <w:lang w:val="en-US"/>
        </w:rPr>
        <w:t xml:space="preserve"> </w:t>
      </w:r>
      <w:r w:rsidRPr="00CE07B9">
        <w:rPr>
          <w:rFonts w:ascii="Angsana New" w:hAnsi="Angsana New"/>
          <w:sz w:val="30"/>
          <w:szCs w:val="30"/>
          <w:lang w:val="en-US"/>
        </w:rPr>
        <w:t xml:space="preserve">USD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C20F32">
        <w:rPr>
          <w:rFonts w:ascii="Angsana New" w:hAnsi="Angsana New"/>
          <w:sz w:val="30"/>
          <w:szCs w:val="30"/>
          <w:cs/>
          <w:lang w:val="en-US"/>
        </w:rPr>
        <w:br/>
      </w:r>
      <w:r w:rsidR="00B61B43" w:rsidRPr="00B61B43">
        <w:rPr>
          <w:rFonts w:ascii="Angsana New" w:hAnsi="Angsana New"/>
          <w:sz w:val="30"/>
          <w:szCs w:val="30"/>
          <w:lang w:val="en-US"/>
        </w:rPr>
        <w:t>92,956.65 USD</w:t>
      </w:r>
      <w:r w:rsidR="00C20F32">
        <w:rPr>
          <w:rFonts w:ascii="Angsana New" w:hAnsi="Angsana New"/>
          <w:sz w:val="30"/>
          <w:szCs w:val="30"/>
          <w:lang w:val="en-US"/>
        </w:rPr>
        <w:t xml:space="preserve"> </w:t>
      </w:r>
      <w:r w:rsidR="00C20F32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14:paraId="2E6B2004" w14:textId="77777777" w:rsidR="008B410A" w:rsidRPr="001C4039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4460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44605">
        <w:rPr>
          <w:rFonts w:ascii="Angsana New" w:hAnsi="Angsana New"/>
          <w:sz w:val="30"/>
          <w:szCs w:val="30"/>
        </w:rPr>
        <w:t xml:space="preserve">31 </w:t>
      </w:r>
      <w:r w:rsidR="00CE07B9" w:rsidRPr="00144605">
        <w:rPr>
          <w:rFonts w:ascii="Angsana New" w:hAnsi="Angsana New" w:hint="cs"/>
          <w:sz w:val="30"/>
          <w:szCs w:val="30"/>
          <w:cs/>
        </w:rPr>
        <w:t>มีนาคม</w:t>
      </w:r>
      <w:r w:rsidRPr="00144605">
        <w:rPr>
          <w:rFonts w:ascii="Angsana New" w:hAnsi="Angsana New" w:hint="cs"/>
          <w:sz w:val="30"/>
          <w:szCs w:val="30"/>
          <w:cs/>
        </w:rPr>
        <w:t xml:space="preserve"> </w:t>
      </w:r>
      <w:r w:rsidRPr="00144605">
        <w:rPr>
          <w:rFonts w:ascii="Angsana New" w:hAnsi="Angsana New"/>
          <w:sz w:val="30"/>
          <w:szCs w:val="30"/>
        </w:rPr>
        <w:t>256</w:t>
      </w:r>
      <w:r w:rsidR="001C4039" w:rsidRPr="00144605">
        <w:rPr>
          <w:rFonts w:ascii="Angsana New" w:hAnsi="Angsana New"/>
          <w:sz w:val="30"/>
          <w:szCs w:val="30"/>
        </w:rPr>
        <w:t>4</w:t>
      </w:r>
      <w:r w:rsidRPr="00144605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CE07B9" w:rsidRPr="001C4039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CE07B9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CE07B9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CE07B9" w:rsidRPr="001C4039">
        <w:rPr>
          <w:rFonts w:ascii="Angsana New" w:hAnsi="Angsana New"/>
          <w:sz w:val="30"/>
          <w:szCs w:val="30"/>
          <w:lang w:val="en-US"/>
        </w:rPr>
        <w:t>256</w:t>
      </w:r>
      <w:r w:rsidR="001C4039" w:rsidRPr="001C4039">
        <w:rPr>
          <w:rFonts w:ascii="Angsana New" w:hAnsi="Angsana New"/>
          <w:sz w:val="30"/>
          <w:szCs w:val="30"/>
          <w:lang w:val="en-US"/>
        </w:rPr>
        <w:t>3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C4039">
        <w:rPr>
          <w:rFonts w:ascii="Angsana New" w:hAnsi="Angsana New"/>
          <w:sz w:val="30"/>
          <w:szCs w:val="30"/>
          <w:cs/>
        </w:rPr>
        <w:t xml:space="preserve">มีวงเงินเบิกเกินบัญชี วงเงินกู้ระยะสั้น วงเงินแอลซี ทีอาร์ และวงเงิน </w:t>
      </w:r>
      <w:r w:rsidRPr="001C4039">
        <w:rPr>
          <w:rFonts w:ascii="Angsana New" w:hAnsi="Angsana New"/>
          <w:sz w:val="30"/>
          <w:szCs w:val="30"/>
        </w:rPr>
        <w:t xml:space="preserve">Forward </w:t>
      </w:r>
      <w:r w:rsidRPr="001C4039">
        <w:rPr>
          <w:rFonts w:ascii="Angsana New" w:hAnsi="Angsana New"/>
          <w:sz w:val="30"/>
          <w:szCs w:val="30"/>
          <w:cs/>
        </w:rPr>
        <w:t>รวม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/>
          <w:sz w:val="30"/>
          <w:szCs w:val="30"/>
          <w:cs/>
        </w:rPr>
        <w:t xml:space="preserve">จำนวน </w:t>
      </w:r>
      <w:r w:rsidR="001C4039" w:rsidRPr="001C4039">
        <w:rPr>
          <w:rFonts w:ascii="Angsana New" w:hAnsi="Angsana New"/>
          <w:sz w:val="30"/>
          <w:szCs w:val="30"/>
        </w:rPr>
        <w:t xml:space="preserve">167 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51DC9">
        <w:rPr>
          <w:rFonts w:ascii="Angsana New" w:hAnsi="Angsana New"/>
          <w:sz w:val="30"/>
          <w:szCs w:val="30"/>
        </w:rPr>
        <w:t>1</w:t>
      </w:r>
      <w:r w:rsidR="001C4039" w:rsidRPr="001C4039">
        <w:rPr>
          <w:rFonts w:ascii="Angsana New" w:hAnsi="Angsana New"/>
          <w:sz w:val="30"/>
          <w:szCs w:val="30"/>
        </w:rPr>
        <w:t xml:space="preserve"> 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ล้าน </w:t>
      </w:r>
      <w:r w:rsidR="001C4039" w:rsidRPr="001C4039">
        <w:rPr>
          <w:rFonts w:ascii="Angsana New" w:hAnsi="Angsana New"/>
          <w:sz w:val="30"/>
          <w:szCs w:val="30"/>
        </w:rPr>
        <w:t>USD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(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เฉพาะบริษัทฯ </w:t>
      </w:r>
      <w:r w:rsidR="00551DC9">
        <w:rPr>
          <w:rFonts w:ascii="Angsana New" w:hAnsi="Angsana New"/>
          <w:sz w:val="30"/>
          <w:szCs w:val="30"/>
        </w:rPr>
        <w:t>165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551DC9">
        <w:rPr>
          <w:rFonts w:ascii="Angsana New" w:hAnsi="Angsana New"/>
          <w:sz w:val="30"/>
          <w:szCs w:val="30"/>
        </w:rPr>
        <w:t>1</w:t>
      </w:r>
      <w:r w:rsidR="001C4039" w:rsidRPr="001C4039">
        <w:rPr>
          <w:rFonts w:ascii="Angsana New" w:hAnsi="Angsana New"/>
          <w:sz w:val="30"/>
          <w:szCs w:val="30"/>
          <w:cs/>
        </w:rPr>
        <w:t xml:space="preserve"> ล้าน </w:t>
      </w:r>
      <w:r w:rsidR="001C4039" w:rsidRPr="001C4039">
        <w:rPr>
          <w:rFonts w:ascii="Angsana New" w:hAnsi="Angsana New"/>
          <w:sz w:val="30"/>
          <w:szCs w:val="30"/>
        </w:rPr>
        <w:t>USD</w:t>
      </w:r>
      <w:r w:rsidRPr="001C4039">
        <w:rPr>
          <w:rFonts w:ascii="Angsana New" w:hAnsi="Angsana New" w:hint="cs"/>
          <w:sz w:val="30"/>
          <w:szCs w:val="30"/>
          <w:cs/>
        </w:rPr>
        <w:t xml:space="preserve">) </w:t>
      </w:r>
      <w:r w:rsidRPr="001C4039">
        <w:rPr>
          <w:rFonts w:ascii="Angsana New" w:hAnsi="Angsana New"/>
          <w:sz w:val="30"/>
          <w:szCs w:val="30"/>
          <w:cs/>
        </w:rPr>
        <w:t xml:space="preserve">ภาระผูกพันดังกล่าวค้ำประกันโดยที่ดินและสิ่งปลูกสร้างกรรมสิทธิ์ของบริษัทฯ </w:t>
      </w:r>
    </w:p>
    <w:p w14:paraId="5EB8014F" w14:textId="77777777" w:rsidR="008B410A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C4039">
        <w:rPr>
          <w:rFonts w:ascii="Angsana New" w:hAnsi="Angsana New"/>
          <w:sz w:val="30"/>
          <w:szCs w:val="30"/>
        </w:rPr>
        <w:t>31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="00B80FFF" w:rsidRPr="001C4039">
        <w:rPr>
          <w:rFonts w:ascii="Angsana New" w:hAnsi="Angsana New" w:hint="cs"/>
          <w:sz w:val="30"/>
          <w:szCs w:val="30"/>
          <w:cs/>
        </w:rPr>
        <w:t>มีน</w:t>
      </w:r>
      <w:r w:rsidRPr="001C4039">
        <w:rPr>
          <w:rFonts w:ascii="Angsana New" w:hAnsi="Angsana New" w:hint="cs"/>
          <w:sz w:val="30"/>
          <w:szCs w:val="30"/>
          <w:cs/>
        </w:rPr>
        <w:t>าคม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/>
          <w:sz w:val="30"/>
          <w:szCs w:val="30"/>
        </w:rPr>
        <w:t>256</w:t>
      </w:r>
      <w:r w:rsidR="001C4039" w:rsidRPr="001C4039">
        <w:rPr>
          <w:rFonts w:ascii="Angsana New" w:hAnsi="Angsana New"/>
          <w:sz w:val="30"/>
          <w:szCs w:val="30"/>
          <w:lang w:val="en-US"/>
        </w:rPr>
        <w:t>4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="00B80FFF" w:rsidRPr="001C40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B80FFF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B80FFF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B80FFF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B80FFF" w:rsidRPr="001C4039">
        <w:rPr>
          <w:rFonts w:ascii="Angsana New" w:hAnsi="Angsana New"/>
          <w:sz w:val="30"/>
          <w:szCs w:val="30"/>
          <w:lang w:val="en-US"/>
        </w:rPr>
        <w:t>256</w:t>
      </w:r>
      <w:r w:rsidR="001C4039" w:rsidRPr="001C4039">
        <w:rPr>
          <w:rFonts w:ascii="Angsana New" w:hAnsi="Angsana New"/>
          <w:sz w:val="30"/>
          <w:szCs w:val="30"/>
          <w:lang w:val="en-US"/>
        </w:rPr>
        <w:t>3</w:t>
      </w:r>
      <w:r w:rsidR="00B80FFF" w:rsidRPr="001C4039">
        <w:rPr>
          <w:rFonts w:ascii="Angsana New" w:hAnsi="Angsana New"/>
          <w:sz w:val="30"/>
          <w:szCs w:val="30"/>
          <w:lang w:val="en-US"/>
        </w:rPr>
        <w:t xml:space="preserve"> </w:t>
      </w:r>
      <w:r w:rsidR="002620DF" w:rsidRPr="001C4039">
        <w:rPr>
          <w:rFonts w:ascii="Angsana New" w:hAnsi="Angsana New" w:hint="cs"/>
          <w:sz w:val="30"/>
          <w:szCs w:val="30"/>
          <w:cs/>
        </w:rPr>
        <w:t>กลุ่ม</w:t>
      </w:r>
      <w:r w:rsidRPr="001C4039">
        <w:rPr>
          <w:rFonts w:ascii="Angsana New" w:hAnsi="Angsana New"/>
          <w:sz w:val="30"/>
          <w:szCs w:val="30"/>
          <w:cs/>
        </w:rPr>
        <w:t>บริษัทฯ มีภาระผูกพันจากการให้ธนาคารพาณิชย์ในประเทศแห่งหนึ่ง ออกหนังสือค้ำประกันการปฏิบัติงานตามสัญญา เป็นจำนวน</w:t>
      </w:r>
      <w:r w:rsidR="00DB699A">
        <w:rPr>
          <w:rFonts w:ascii="Angsana New" w:hAnsi="Angsana New"/>
          <w:sz w:val="30"/>
          <w:szCs w:val="30"/>
          <w:lang w:val="en-US"/>
        </w:rPr>
        <w:t xml:space="preserve"> 2.54 </w:t>
      </w:r>
      <w:r w:rsidRPr="001C4039">
        <w:rPr>
          <w:rFonts w:ascii="Angsana New" w:hAnsi="Angsana New"/>
          <w:sz w:val="30"/>
          <w:szCs w:val="30"/>
          <w:cs/>
        </w:rPr>
        <w:t xml:space="preserve">ล้านบาท </w:t>
      </w:r>
      <w:r w:rsidR="00B80FFF" w:rsidRPr="001C4039">
        <w:rPr>
          <w:rFonts w:ascii="Angsana New" w:hAnsi="Angsana New" w:hint="cs"/>
          <w:sz w:val="30"/>
          <w:szCs w:val="30"/>
          <w:cs/>
        </w:rPr>
        <w:t>แ</w:t>
      </w:r>
      <w:r w:rsidR="00CE07B9" w:rsidRPr="001C4039">
        <w:rPr>
          <w:rFonts w:ascii="Angsana New" w:hAnsi="Angsana New" w:hint="cs"/>
          <w:sz w:val="30"/>
          <w:szCs w:val="30"/>
          <w:cs/>
        </w:rPr>
        <w:t xml:space="preserve">ละ </w:t>
      </w:r>
      <w:r w:rsidR="001C4039" w:rsidRPr="001C4039">
        <w:rPr>
          <w:rFonts w:ascii="Angsana New" w:hAnsi="Angsana New"/>
          <w:sz w:val="30"/>
          <w:szCs w:val="30"/>
          <w:lang w:val="en-US"/>
        </w:rPr>
        <w:t>2.78</w:t>
      </w:r>
      <w:r w:rsidR="00CE07B9" w:rsidRPr="001C4039">
        <w:rPr>
          <w:rFonts w:ascii="Angsana New" w:hAnsi="Angsana New"/>
          <w:sz w:val="30"/>
          <w:szCs w:val="30"/>
          <w:lang w:val="en-US"/>
        </w:rPr>
        <w:t xml:space="preserve"> </w:t>
      </w:r>
      <w:r w:rsidR="00CE07B9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ตามลำดับ </w:t>
      </w:r>
      <w:r w:rsidRPr="001C4039">
        <w:rPr>
          <w:rFonts w:ascii="Angsana New" w:hAnsi="Angsana New"/>
          <w:sz w:val="30"/>
          <w:szCs w:val="30"/>
          <w:cs/>
        </w:rPr>
        <w:t>ภาระผูกพันดังกล่าวค้ำประกันโดยบัญชีเงินฝาก</w:t>
      </w:r>
      <w:r w:rsidRPr="001C4039">
        <w:rPr>
          <w:rFonts w:ascii="Angsana New" w:hAnsi="Angsana New" w:hint="cs"/>
          <w:sz w:val="30"/>
          <w:szCs w:val="30"/>
          <w:cs/>
        </w:rPr>
        <w:t>กระแสรายวัน</w:t>
      </w:r>
      <w:r w:rsidR="00CE07B9" w:rsidRPr="001C4039">
        <w:rPr>
          <w:rFonts w:ascii="Angsana New" w:hAnsi="Angsana New" w:hint="cs"/>
          <w:sz w:val="30"/>
          <w:szCs w:val="30"/>
          <w:cs/>
        </w:rPr>
        <w:t>เต็มจำนวน</w:t>
      </w:r>
    </w:p>
    <w:p w14:paraId="541714F5" w14:textId="77777777" w:rsidR="001C4039" w:rsidRPr="001C4039" w:rsidRDefault="001C4039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C4039">
        <w:rPr>
          <w:rFonts w:ascii="Angsana New" w:hAnsi="Angsana New"/>
          <w:sz w:val="30"/>
          <w:szCs w:val="30"/>
        </w:rPr>
        <w:t>31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มีนาคม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/>
          <w:sz w:val="30"/>
          <w:szCs w:val="30"/>
        </w:rPr>
        <w:t>256</w:t>
      </w:r>
      <w:r w:rsidRPr="001C4039">
        <w:rPr>
          <w:rFonts w:ascii="Angsana New" w:hAnsi="Angsana New"/>
          <w:sz w:val="30"/>
          <w:szCs w:val="30"/>
          <w:lang w:val="en-US"/>
        </w:rPr>
        <w:t>4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C4039">
        <w:rPr>
          <w:rFonts w:ascii="Angsana New" w:hAnsi="Angsana New"/>
          <w:sz w:val="30"/>
          <w:szCs w:val="30"/>
        </w:rPr>
        <w:t>31</w:t>
      </w:r>
      <w:r w:rsidRPr="001C403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C4039">
        <w:rPr>
          <w:rFonts w:ascii="Angsana New" w:hAnsi="Angsana New"/>
          <w:sz w:val="30"/>
          <w:szCs w:val="30"/>
        </w:rPr>
        <w:t>2563</w:t>
      </w:r>
      <w:r w:rsidRPr="001C4039">
        <w:rPr>
          <w:rFonts w:ascii="Angsana New" w:hAnsi="Angsana New"/>
          <w:sz w:val="30"/>
          <w:szCs w:val="30"/>
          <w:cs/>
        </w:rPr>
        <w:t xml:space="preserve"> บริษัทฯ มีภาระผูกพันตามสัญญาก่อสร้างโรงงาน กับบริษัทแห่งหนึ่ง มูลค่าภาระผูกพันตามสัญญาคงเหลือ</w:t>
      </w:r>
      <w:r w:rsidR="00DB699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B699A">
        <w:rPr>
          <w:rFonts w:ascii="Angsana New" w:hAnsi="Angsana New"/>
          <w:sz w:val="30"/>
          <w:szCs w:val="30"/>
          <w:lang w:val="en-US"/>
        </w:rPr>
        <w:t xml:space="preserve">7.86 </w:t>
      </w:r>
      <w:r w:rsidR="00DB699A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="00DB699A">
        <w:rPr>
          <w:rFonts w:ascii="Angsana New" w:hAnsi="Angsana New" w:hint="cs"/>
          <w:sz w:val="30"/>
          <w:szCs w:val="30"/>
          <w:cs/>
        </w:rPr>
        <w:t>และ</w:t>
      </w:r>
      <w:r w:rsidRPr="001C4039">
        <w:rPr>
          <w:rFonts w:ascii="Angsana New" w:hAnsi="Angsana New"/>
          <w:sz w:val="30"/>
          <w:szCs w:val="30"/>
          <w:cs/>
        </w:rPr>
        <w:t xml:space="preserve"> </w:t>
      </w:r>
      <w:r w:rsidRPr="001C4039">
        <w:rPr>
          <w:rFonts w:ascii="Angsana New" w:hAnsi="Angsana New"/>
          <w:sz w:val="30"/>
          <w:szCs w:val="30"/>
        </w:rPr>
        <w:t>22.72</w:t>
      </w:r>
      <w:r w:rsidRPr="001C4039">
        <w:rPr>
          <w:rFonts w:ascii="Angsana New" w:hAnsi="Angsana New"/>
          <w:sz w:val="30"/>
          <w:szCs w:val="30"/>
          <w:cs/>
        </w:rPr>
        <w:t xml:space="preserve"> ล้านบาท</w:t>
      </w:r>
      <w:r w:rsidR="00B467CA">
        <w:rPr>
          <w:rFonts w:ascii="Angsana New" w:hAnsi="Angsana New" w:hint="cs"/>
          <w:sz w:val="30"/>
          <w:szCs w:val="30"/>
          <w:cs/>
        </w:rPr>
        <w:t xml:space="preserve"> </w:t>
      </w:r>
      <w:r w:rsidR="00DB699A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148BCC01" w14:textId="77777777" w:rsidR="008B410A" w:rsidRPr="00741962" w:rsidRDefault="008B410A" w:rsidP="00E13752">
      <w:pPr>
        <w:numPr>
          <w:ilvl w:val="0"/>
          <w:numId w:val="4"/>
        </w:numPr>
        <w:tabs>
          <w:tab w:val="left" w:pos="1080"/>
        </w:tabs>
        <w:spacing w:line="240" w:lineRule="atLeast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1C403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C4039">
        <w:rPr>
          <w:rFonts w:ascii="Angsana New" w:hAnsi="Angsana New"/>
          <w:sz w:val="30"/>
          <w:szCs w:val="30"/>
        </w:rPr>
        <w:t>31</w:t>
      </w:r>
      <w:r w:rsidRPr="001C4039">
        <w:rPr>
          <w:rFonts w:ascii="Angsana New" w:hAnsi="Angsana New" w:hint="cs"/>
          <w:sz w:val="30"/>
          <w:szCs w:val="30"/>
          <w:cs/>
        </w:rPr>
        <w:t xml:space="preserve"> </w:t>
      </w:r>
      <w:r w:rsidR="0030065A" w:rsidRPr="001C4039">
        <w:rPr>
          <w:rFonts w:ascii="Angsana New" w:hAnsi="Angsana New" w:hint="cs"/>
          <w:sz w:val="30"/>
          <w:szCs w:val="30"/>
          <w:cs/>
        </w:rPr>
        <w:t>มีนาคม</w:t>
      </w:r>
      <w:r w:rsidRPr="001C4039">
        <w:rPr>
          <w:rFonts w:ascii="Angsana New" w:hAnsi="Angsana New" w:hint="cs"/>
          <w:sz w:val="30"/>
          <w:szCs w:val="30"/>
          <w:cs/>
        </w:rPr>
        <w:t xml:space="preserve"> </w:t>
      </w:r>
      <w:r w:rsidRPr="001C4039">
        <w:rPr>
          <w:rFonts w:ascii="Angsana New" w:hAnsi="Angsana New"/>
          <w:sz w:val="30"/>
          <w:szCs w:val="30"/>
        </w:rPr>
        <w:t>256</w:t>
      </w:r>
      <w:r w:rsidR="001C4039">
        <w:rPr>
          <w:rFonts w:ascii="Angsana New" w:hAnsi="Angsana New"/>
          <w:sz w:val="30"/>
          <w:szCs w:val="30"/>
        </w:rPr>
        <w:t>4</w:t>
      </w:r>
      <w:r w:rsidRPr="001C4039">
        <w:rPr>
          <w:rFonts w:ascii="Angsana New" w:hAnsi="Angsana New" w:hint="cs"/>
          <w:sz w:val="30"/>
          <w:szCs w:val="30"/>
          <w:cs/>
        </w:rPr>
        <w:t xml:space="preserve"> และ</w:t>
      </w:r>
      <w:r w:rsidR="0030065A" w:rsidRPr="001C4039">
        <w:rPr>
          <w:rFonts w:ascii="Angsana New" w:hAnsi="Angsana New" w:hint="cs"/>
          <w:sz w:val="30"/>
          <w:szCs w:val="30"/>
          <w:cs/>
        </w:rPr>
        <w:t>วันที่</w:t>
      </w:r>
      <w:r w:rsidRPr="001C4039">
        <w:rPr>
          <w:rFonts w:ascii="Angsana New" w:hAnsi="Angsana New" w:hint="cs"/>
          <w:sz w:val="30"/>
          <w:szCs w:val="30"/>
          <w:cs/>
        </w:rPr>
        <w:t xml:space="preserve"> </w:t>
      </w:r>
      <w:r w:rsidR="0030065A" w:rsidRPr="001C4039">
        <w:rPr>
          <w:rFonts w:ascii="Angsana New" w:hAnsi="Angsana New"/>
          <w:sz w:val="30"/>
          <w:szCs w:val="30"/>
          <w:lang w:val="en-US"/>
        </w:rPr>
        <w:t xml:space="preserve">31 </w:t>
      </w:r>
      <w:r w:rsidR="0030065A" w:rsidRPr="001C403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1C4039">
        <w:rPr>
          <w:rFonts w:ascii="Angsana New" w:hAnsi="Angsana New"/>
          <w:sz w:val="30"/>
          <w:szCs w:val="30"/>
        </w:rPr>
        <w:t>256</w:t>
      </w:r>
      <w:r w:rsidR="001C4039">
        <w:rPr>
          <w:rFonts w:ascii="Angsana New" w:hAnsi="Angsana New"/>
          <w:sz w:val="30"/>
          <w:szCs w:val="30"/>
        </w:rPr>
        <w:t>3</w:t>
      </w:r>
      <w:r w:rsidRPr="001C4039">
        <w:rPr>
          <w:rFonts w:ascii="Angsana New" w:hAnsi="Angsana New"/>
          <w:sz w:val="30"/>
          <w:szCs w:val="30"/>
        </w:rPr>
        <w:t xml:space="preserve"> </w:t>
      </w:r>
      <w:r w:rsidRPr="001C4039">
        <w:rPr>
          <w:rFonts w:ascii="Angsana New" w:hAnsi="Angsana New" w:hint="cs"/>
          <w:sz w:val="30"/>
          <w:szCs w:val="30"/>
          <w:cs/>
        </w:rPr>
        <w:t>กลุ่มบริษัทมีภาระผูกพันที่จะต้อง</w:t>
      </w:r>
      <w:r w:rsidRPr="00741962">
        <w:rPr>
          <w:rFonts w:ascii="Angsana New" w:hAnsi="Angsana New" w:hint="cs"/>
          <w:sz w:val="30"/>
          <w:szCs w:val="30"/>
          <w:cs/>
        </w:rPr>
        <w:t>จ่ายตามสัญญาเช่าระยะยาว รายละเอียด ดังต่อไปนี้</w:t>
      </w:r>
    </w:p>
    <w:tbl>
      <w:tblPr>
        <w:tblW w:w="9177" w:type="dxa"/>
        <w:tblInd w:w="738" w:type="dxa"/>
        <w:tblLook w:val="04A0" w:firstRow="1" w:lastRow="0" w:firstColumn="1" w:lastColumn="0" w:noHBand="0" w:noVBand="1"/>
      </w:tblPr>
      <w:tblGrid>
        <w:gridCol w:w="2479"/>
        <w:gridCol w:w="1426"/>
        <w:gridCol w:w="284"/>
        <w:gridCol w:w="1516"/>
        <w:gridCol w:w="284"/>
        <w:gridCol w:w="1426"/>
        <w:gridCol w:w="244"/>
        <w:gridCol w:w="1518"/>
      </w:tblGrid>
      <w:tr w:rsidR="008B410A" w:rsidRPr="00494247" w14:paraId="14BD420D" w14:textId="77777777" w:rsidTr="00905C33">
        <w:tc>
          <w:tcPr>
            <w:tcW w:w="2479" w:type="dxa"/>
            <w:shd w:val="clear" w:color="auto" w:fill="auto"/>
          </w:tcPr>
          <w:p w14:paraId="521E0366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</w:tcPr>
          <w:p w14:paraId="6475535E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040C2BE5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6" w:type="dxa"/>
          </w:tcPr>
          <w:p w14:paraId="61FCB580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36CBCA04" w14:textId="77777777" w:rsidR="008B410A" w:rsidRPr="00494247" w:rsidRDefault="008B410A" w:rsidP="003502E7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26" w:type="dxa"/>
            <w:shd w:val="clear" w:color="auto" w:fill="auto"/>
          </w:tcPr>
          <w:p w14:paraId="4311BF1D" w14:textId="77777777" w:rsidR="008B410A" w:rsidRPr="00494247" w:rsidRDefault="008B410A" w:rsidP="003502E7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1ADD9633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shd w:val="clear" w:color="auto" w:fill="auto"/>
          </w:tcPr>
          <w:p w14:paraId="41D7F420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B410A" w:rsidRPr="00494247" w14:paraId="38E27C70" w14:textId="77777777" w:rsidTr="00905C33">
        <w:tc>
          <w:tcPr>
            <w:tcW w:w="2479" w:type="dxa"/>
            <w:shd w:val="clear" w:color="auto" w:fill="auto"/>
          </w:tcPr>
          <w:p w14:paraId="3B9B98B5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E2321" w14:textId="77777777" w:rsidR="008B410A" w:rsidRPr="00494247" w:rsidRDefault="008B410A" w:rsidP="003502E7">
            <w:pPr>
              <w:spacing w:line="400" w:lineRule="exact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</w:tcPr>
          <w:p w14:paraId="79D69ED9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98E052" w14:textId="77777777" w:rsidR="008B410A" w:rsidRPr="00494247" w:rsidRDefault="008B410A" w:rsidP="003502E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AB8" w:rsidRPr="00494247" w14:paraId="3A1E84A6" w14:textId="77777777" w:rsidTr="008E5FD7">
        <w:tc>
          <w:tcPr>
            <w:tcW w:w="2479" w:type="dxa"/>
            <w:shd w:val="clear" w:color="auto" w:fill="auto"/>
          </w:tcPr>
          <w:p w14:paraId="63CC9593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30DC8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6848248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86C8B8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11CEF60A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C1A424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2564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</w:tcPr>
          <w:p w14:paraId="5EC2CFFE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23815" w14:textId="77777777" w:rsidR="00DB3AB8" w:rsidRPr="008B410A" w:rsidRDefault="00DB3AB8" w:rsidP="00DB3AB8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</w:tr>
      <w:tr w:rsidR="00DB3AB8" w:rsidRPr="00494247" w14:paraId="2B078C52" w14:textId="77777777" w:rsidTr="0030065A">
        <w:tc>
          <w:tcPr>
            <w:tcW w:w="2479" w:type="dxa"/>
            <w:shd w:val="clear" w:color="auto" w:fill="auto"/>
          </w:tcPr>
          <w:p w14:paraId="3FD3BA6F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ถึงกำหนดชำระภายใน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3FDE8" w14:textId="77777777" w:rsidR="00DB3AB8" w:rsidRPr="00494247" w:rsidRDefault="00C373A1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73A1">
              <w:rPr>
                <w:rFonts w:ascii="Angsana New" w:hAnsi="Angsana New"/>
                <w:sz w:val="30"/>
                <w:szCs w:val="30"/>
                <w:lang w:val="en-US"/>
              </w:rPr>
              <w:t>173,100.00</w:t>
            </w:r>
          </w:p>
        </w:tc>
        <w:tc>
          <w:tcPr>
            <w:tcW w:w="284" w:type="dxa"/>
          </w:tcPr>
          <w:p w14:paraId="06506EFF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</w:tcPr>
          <w:p w14:paraId="56BEEB93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207,600.00</w:t>
            </w:r>
          </w:p>
        </w:tc>
        <w:tc>
          <w:tcPr>
            <w:tcW w:w="284" w:type="dxa"/>
          </w:tcPr>
          <w:p w14:paraId="7560566B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</w:tcPr>
          <w:p w14:paraId="0BE035EB" w14:textId="77777777" w:rsidR="00DB3AB8" w:rsidRPr="00494247" w:rsidRDefault="00144605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3813357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7E9B6891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3AB8" w:rsidRPr="00494247" w14:paraId="03BAAB72" w14:textId="77777777" w:rsidTr="0030065A">
        <w:tc>
          <w:tcPr>
            <w:tcW w:w="2479" w:type="dxa"/>
            <w:shd w:val="clear" w:color="auto" w:fill="auto"/>
          </w:tcPr>
          <w:p w14:paraId="5B9EF330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494247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49424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7BE46AA0" w14:textId="77777777" w:rsidR="00DB3AB8" w:rsidRPr="00494247" w:rsidRDefault="00FC7EE9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C7EE9">
              <w:rPr>
                <w:rFonts w:ascii="Angsana New" w:hAnsi="Angsana New"/>
                <w:sz w:val="30"/>
                <w:szCs w:val="30"/>
                <w:lang w:val="en-US"/>
              </w:rPr>
              <w:t>21,000.00</w:t>
            </w:r>
          </w:p>
        </w:tc>
        <w:tc>
          <w:tcPr>
            <w:tcW w:w="284" w:type="dxa"/>
          </w:tcPr>
          <w:p w14:paraId="04DB7570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</w:tcPr>
          <w:p w14:paraId="72350028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24,000.00</w:t>
            </w:r>
          </w:p>
        </w:tc>
        <w:tc>
          <w:tcPr>
            <w:tcW w:w="284" w:type="dxa"/>
          </w:tcPr>
          <w:p w14:paraId="765400C1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FADE0A1" w14:textId="77777777" w:rsidR="00DB3AB8" w:rsidRPr="00494247" w:rsidRDefault="00144605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C8F455A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shd w:val="clear" w:color="auto" w:fill="auto"/>
          </w:tcPr>
          <w:p w14:paraId="3F643E66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B3AB8" w:rsidRPr="00494247" w14:paraId="7099568B" w14:textId="77777777" w:rsidTr="0030065A">
        <w:tc>
          <w:tcPr>
            <w:tcW w:w="2479" w:type="dxa"/>
            <w:shd w:val="clear" w:color="auto" w:fill="auto"/>
          </w:tcPr>
          <w:p w14:paraId="2B4FE678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949F5" w14:textId="77777777" w:rsidR="00DB3AB8" w:rsidRPr="00494247" w:rsidRDefault="005037F5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,100.00</w:t>
            </w:r>
          </w:p>
        </w:tc>
        <w:tc>
          <w:tcPr>
            <w:tcW w:w="284" w:type="dxa"/>
          </w:tcPr>
          <w:p w14:paraId="1DA716F8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14:paraId="2E28EF34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231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,600.00</w:t>
            </w:r>
          </w:p>
        </w:tc>
        <w:tc>
          <w:tcPr>
            <w:tcW w:w="284" w:type="dxa"/>
          </w:tcPr>
          <w:p w14:paraId="736D5FD3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21BDC" w14:textId="77777777" w:rsidR="00DB3AB8" w:rsidRPr="00494247" w:rsidRDefault="00144605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59F3AAA6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69970" w14:textId="77777777" w:rsidR="00DB3AB8" w:rsidRPr="00494247" w:rsidRDefault="00DB3AB8" w:rsidP="00DB3AB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459A1240" w14:textId="77777777" w:rsidR="00847976" w:rsidRPr="005658EC" w:rsidRDefault="00847976" w:rsidP="004C29FC">
      <w:pPr>
        <w:numPr>
          <w:ilvl w:val="0"/>
          <w:numId w:val="39"/>
        </w:numPr>
        <w:tabs>
          <w:tab w:val="left" w:pos="513"/>
          <w:tab w:val="decimal" w:pos="7920"/>
        </w:tabs>
        <w:spacing w:before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5658E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42BAEF8D" w14:textId="77777777" w:rsidR="00905C33" w:rsidRPr="000428D3" w:rsidRDefault="000428D3" w:rsidP="002442CB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428D3">
        <w:rPr>
          <w:rFonts w:ascii="Angsana New" w:hAnsi="Angsana New"/>
          <w:sz w:val="30"/>
          <w:szCs w:val="30"/>
          <w:u w:val="single"/>
          <w:cs/>
        </w:rPr>
        <w:t>วัตถุประสงค์และนโยบายการบริหารความเสี่ยงทางการเงิน</w:t>
      </w:r>
    </w:p>
    <w:p w14:paraId="1884C6F2" w14:textId="77777777" w:rsidR="00905C33" w:rsidRPr="00323AD5" w:rsidRDefault="0042123C" w:rsidP="002442CB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2123C">
        <w:rPr>
          <w:rFonts w:ascii="Angsana New" w:hAnsi="Angsana New"/>
          <w:sz w:val="30"/>
          <w:szCs w:val="30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เงินให้กู้ยืมระยะสั้นแก่กิจการที่เกี่ยวข้องกัน เงินลงทุน เงินฝากธนาคารที่ติดภาระค้ำประกัน เจ้าหนี้การค้าและเจ้าหนี้หมุนเวียนอื่น เงินกู้ยืมระยะยาว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8D0F9C5" w14:textId="77777777" w:rsidR="00E92BFE" w:rsidRPr="00A0631C" w:rsidRDefault="00323AD5" w:rsidP="00E92BFE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323AD5">
        <w:rPr>
          <w:rFonts w:ascii="Angsana New" w:hAnsi="Angsana New"/>
          <w:sz w:val="30"/>
          <w:szCs w:val="30"/>
          <w:u w:val="single"/>
          <w:cs/>
        </w:rPr>
        <w:t>ความเสี่ยงด้านเครดิต</w:t>
      </w:r>
    </w:p>
    <w:p w14:paraId="440ADBD3" w14:textId="77777777" w:rsidR="00E92BFE" w:rsidRDefault="007221F7" w:rsidP="00E92BFE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7221F7">
        <w:rPr>
          <w:rFonts w:ascii="Angsana New" w:hAnsi="Angsana New"/>
          <w:sz w:val="30"/>
          <w:szCs w:val="30"/>
          <w:cs/>
        </w:rPr>
        <w:t>กลุ่มบริษัทมีความเสี่ยงด้านเครดิตที่เกี่ยวเนื่องกับเงินฝากกับธนาคารและลูกหนี้การค้า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</w:t>
      </w:r>
      <w:r w:rsidR="00E92BFE" w:rsidRPr="00905C3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F9FFEA6" w14:textId="77777777" w:rsidR="00FB1B5D" w:rsidRDefault="00FB1B5D" w:rsidP="00E92BFE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67F90DB4" w14:textId="77777777" w:rsidR="007221F7" w:rsidRDefault="007221F7" w:rsidP="00E92BFE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</w:p>
    <w:p w14:paraId="588FA5B4" w14:textId="77777777" w:rsidR="00FB1B5D" w:rsidRPr="0012646A" w:rsidRDefault="00FB1B5D" w:rsidP="006D4F21">
      <w:pPr>
        <w:numPr>
          <w:ilvl w:val="0"/>
          <w:numId w:val="40"/>
        </w:numPr>
        <w:tabs>
          <w:tab w:val="left" w:pos="513"/>
        </w:tabs>
        <w:spacing w:after="24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9D4D923" w14:textId="77777777" w:rsidR="006D4F21" w:rsidRPr="00C31419" w:rsidRDefault="006D4F21" w:rsidP="006D4F21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C31419">
        <w:rPr>
          <w:rFonts w:ascii="Angsana New" w:hAnsi="Angsana New"/>
          <w:sz w:val="30"/>
          <w:szCs w:val="30"/>
          <w:u w:val="single"/>
          <w:cs/>
        </w:rPr>
        <w:t xml:space="preserve">ลูกหนี้การค้า </w:t>
      </w:r>
    </w:p>
    <w:p w14:paraId="159AD907" w14:textId="77777777" w:rsidR="006D4F21" w:rsidRPr="006D4F21" w:rsidRDefault="006D4F21" w:rsidP="005037F5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6D4F21">
        <w:rPr>
          <w:rFonts w:ascii="Angsana New" w:hAnsi="Angsana New"/>
          <w:sz w:val="30"/>
          <w:szCs w:val="30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ทั้งนี้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</w:p>
    <w:p w14:paraId="708495B1" w14:textId="77777777" w:rsidR="006D4F21" w:rsidRDefault="006D4F21" w:rsidP="006D4F21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6D4F21">
        <w:rPr>
          <w:rFonts w:ascii="Angsana New" w:hAnsi="Angsana New"/>
          <w:sz w:val="30"/>
          <w:szCs w:val="30"/>
          <w:cs/>
        </w:rPr>
        <w:t>กลุ่มบริษัทพิจารณาการด้อยค่าทุกวันสิ้นรอบระยะเวลารายงานและคำนวณหาอัตราการตั้งสำรองจะขึ้นอยู่กับอายุหนี้คงค้างโดยนับจากวันที่ถึงกำหนดชำระ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p w14:paraId="296F9153" w14:textId="77777777" w:rsidR="00FB3526" w:rsidRPr="00C31419" w:rsidRDefault="00FB3526" w:rsidP="00FB352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C31419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เครื่องมือทางการเงินและเงินฝากธนาคาร</w:t>
      </w:r>
    </w:p>
    <w:p w14:paraId="3826F7E4" w14:textId="77777777" w:rsidR="006D4F21" w:rsidRDefault="00FB3526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FB3526">
        <w:rPr>
          <w:rFonts w:ascii="Angsana New" w:hAnsi="Angsana New"/>
          <w:sz w:val="30"/>
          <w:szCs w:val="30"/>
          <w:cs/>
        </w:rPr>
        <w:t>ฝ่ายบริหารเงินของกลุ่ม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กลุ่มบริษัท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A00BE65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994F6FF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2D44100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CE3E7F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A404909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3E9FE8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089659E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20C2C2D" w14:textId="77777777" w:rsidR="00312455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0782A7" w14:textId="77777777" w:rsidR="00312455" w:rsidRPr="000B5827" w:rsidRDefault="00312455" w:rsidP="00FB3526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2C255F" w14:textId="77777777" w:rsidR="00312455" w:rsidRPr="0012646A" w:rsidRDefault="00312455" w:rsidP="001009F9">
      <w:pPr>
        <w:numPr>
          <w:ilvl w:val="0"/>
          <w:numId w:val="42"/>
        </w:numPr>
        <w:spacing w:after="120" w:line="24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FA28C26" w14:textId="77777777" w:rsidR="00435EF7" w:rsidRPr="007C3D3D" w:rsidRDefault="002D26E4" w:rsidP="00B52961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2D26E4">
        <w:rPr>
          <w:rFonts w:ascii="Angsana New" w:hAnsi="Angsana New"/>
          <w:sz w:val="30"/>
          <w:szCs w:val="30"/>
          <w:u w:val="single"/>
          <w:cs/>
        </w:rPr>
        <w:t>ความเสี่ยงด้านตลาด</w:t>
      </w:r>
    </w:p>
    <w:p w14:paraId="09E75118" w14:textId="77777777" w:rsidR="002D26E4" w:rsidRPr="00B52961" w:rsidRDefault="00C0418A" w:rsidP="001009F9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C0418A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กลุ่มบริษัทมีความเสี่ยงด้านตลาด </w:t>
      </w:r>
      <w:r>
        <w:rPr>
          <w:rFonts w:ascii="Angsana New" w:hAnsi="Angsana New"/>
          <w:sz w:val="30"/>
          <w:szCs w:val="30"/>
        </w:rPr>
        <w:t>2</w:t>
      </w:r>
      <w:r w:rsidRPr="00C0418A">
        <w:rPr>
          <w:rFonts w:ascii="Angsana New" w:hAnsi="Angsana New"/>
          <w:sz w:val="30"/>
          <w:szCs w:val="30"/>
          <w:cs/>
        </w:rPr>
        <w:t xml:space="preserve"> ประเภท ได้แก่ ความเสี่ยงจากอัตราแลกเปลี่ยน และ ความเสี่ยงจากอัตราดอกเบี้ย</w:t>
      </w:r>
    </w:p>
    <w:p w14:paraId="0A1EBD8B" w14:textId="77777777" w:rsidR="00847976" w:rsidRPr="005037F5" w:rsidRDefault="00A0631C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037F5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14:paraId="585A3D55" w14:textId="77777777" w:rsidR="00847976" w:rsidRPr="004E6A85" w:rsidRDefault="004E6A85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lang w:val="en-US"/>
        </w:rPr>
      </w:pPr>
      <w:r w:rsidRPr="004E6A8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การขายสินค้าที่เป็นเงินตราต่างประเทศ</w:t>
      </w:r>
    </w:p>
    <w:p w14:paraId="18EFDCCB" w14:textId="77777777" w:rsidR="00FB1B5D" w:rsidRPr="00FB1B5D" w:rsidRDefault="00FB1B5D" w:rsidP="00A52C66">
      <w:pPr>
        <w:spacing w:line="240" w:lineRule="atLeast"/>
        <w:ind w:left="518"/>
        <w:jc w:val="thaiDistribute"/>
        <w:rPr>
          <w:rFonts w:ascii="Angsana New" w:hAnsi="Angsana New"/>
          <w:cs/>
        </w:rPr>
      </w:pPr>
    </w:p>
    <w:p w14:paraId="44F61556" w14:textId="77777777" w:rsidR="000A2AAF" w:rsidRDefault="000A2AAF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D3452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F6283">
        <w:rPr>
          <w:rFonts w:ascii="Angsana New" w:hAnsi="Angsana New"/>
          <w:sz w:val="30"/>
          <w:szCs w:val="30"/>
        </w:rPr>
        <w:t>31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8F628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4A40F8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8F6283">
        <w:rPr>
          <w:rFonts w:ascii="Angsana New" w:hAnsi="Angsana New"/>
          <w:sz w:val="30"/>
          <w:szCs w:val="30"/>
        </w:rPr>
        <w:t>31</w:t>
      </w:r>
      <w:r w:rsidRPr="008F6283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4A40F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187CDF" w:rsidRPr="00187CDF">
        <w:rPr>
          <w:rFonts w:ascii="Angsana New" w:hAnsi="Angsana New"/>
          <w:sz w:val="30"/>
          <w:szCs w:val="30"/>
          <w:cs/>
          <w:lang w:val="en-US"/>
        </w:rPr>
        <w:t>กลุ่มบริษัทมีความเสี่ยงจากอัตราแลกเปลี่ยนเงินตราต่างประเทศอันเป็นผลมาจากการมีสินทรัพย์และหนี้สินทางการเงินที่เป็นเงินตราต่างประเทศที่ยังไม่ได้ทำสัญญาป้องกันความเสี่ยง มีดังนี้</w:t>
      </w:r>
    </w:p>
    <w:tbl>
      <w:tblPr>
        <w:tblW w:w="9198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2367"/>
        <w:gridCol w:w="1469"/>
        <w:gridCol w:w="237"/>
        <w:gridCol w:w="1557"/>
        <w:gridCol w:w="270"/>
        <w:gridCol w:w="1499"/>
        <w:gridCol w:w="270"/>
        <w:gridCol w:w="1529"/>
      </w:tblGrid>
      <w:tr w:rsidR="000A2AAF" w:rsidRPr="00494247" w14:paraId="710A5B8E" w14:textId="77777777" w:rsidTr="00236253">
        <w:trPr>
          <w:cantSplit/>
          <w:tblHeader/>
        </w:trPr>
        <w:tc>
          <w:tcPr>
            <w:tcW w:w="2367" w:type="dxa"/>
            <w:shd w:val="clear" w:color="auto" w:fill="auto"/>
          </w:tcPr>
          <w:p w14:paraId="2F9D69EC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44F548DE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10F94717" w14:textId="77777777" w:rsidR="000A2AAF" w:rsidRPr="00494247" w:rsidRDefault="000A2AAF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7" w:type="dxa"/>
            <w:shd w:val="clear" w:color="auto" w:fill="auto"/>
          </w:tcPr>
          <w:p w14:paraId="4628FA0C" w14:textId="77777777" w:rsidR="000A2AAF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 xml:space="preserve">(หน่วย : 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USD</w:t>
            </w:r>
            <w:r w:rsidRPr="0023625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0D7D25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shd w:val="clear" w:color="auto" w:fill="auto"/>
          </w:tcPr>
          <w:p w14:paraId="7986C5A9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59E0B3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0D0E1A0F" w14:textId="77777777" w:rsidR="000A2AAF" w:rsidRPr="00494247" w:rsidRDefault="000A2AAF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236253" w:rsidRPr="00494247" w14:paraId="158D1551" w14:textId="77777777" w:rsidTr="00236253">
        <w:trPr>
          <w:cantSplit/>
          <w:tblHeader/>
        </w:trPr>
        <w:tc>
          <w:tcPr>
            <w:tcW w:w="2367" w:type="dxa"/>
            <w:shd w:val="clear" w:color="auto" w:fill="auto"/>
          </w:tcPr>
          <w:p w14:paraId="356759F0" w14:textId="77777777" w:rsidR="00236253" w:rsidRPr="00494247" w:rsidRDefault="00236253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F20FB2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0" w:type="dxa"/>
            <w:shd w:val="clear" w:color="auto" w:fill="auto"/>
          </w:tcPr>
          <w:p w14:paraId="595112C1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2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494FF5" w14:textId="77777777" w:rsidR="00236253" w:rsidRPr="00494247" w:rsidRDefault="00236253" w:rsidP="00A52C66">
            <w:pPr>
              <w:pStyle w:val="Heading9"/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0F8" w:rsidRPr="00494247" w14:paraId="7C79B1E9" w14:textId="77777777" w:rsidTr="00236253">
        <w:trPr>
          <w:cantSplit/>
          <w:tblHeader/>
        </w:trPr>
        <w:tc>
          <w:tcPr>
            <w:tcW w:w="2367" w:type="dxa"/>
            <w:shd w:val="clear" w:color="auto" w:fill="auto"/>
          </w:tcPr>
          <w:p w14:paraId="60777773" w14:textId="77777777" w:rsidR="004A40F8" w:rsidRPr="00494247" w:rsidRDefault="004A40F8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E6B5D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2564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29D9C0E7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A29E6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3B61712" w14:textId="77777777" w:rsidR="004A40F8" w:rsidRPr="00494247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0086C" w14:textId="77777777"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มีนาคม </w:t>
            </w:r>
            <w:r>
              <w:rPr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56FECE1" w14:textId="77777777"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F3ED1" w14:textId="77777777" w:rsidR="004A40F8" w:rsidRPr="008B410A" w:rsidRDefault="004A40F8" w:rsidP="00A52C66">
            <w:pPr>
              <w:pStyle w:val="1"/>
              <w:pBdr>
                <w:bottom w:val="none" w:sz="0" w:space="0" w:color="auto"/>
              </w:pBdr>
              <w:spacing w:line="2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8B410A">
              <w:rPr>
                <w:sz w:val="28"/>
                <w:szCs w:val="28"/>
                <w:cs/>
              </w:rPr>
              <w:t xml:space="preserve"> ธันวาคม </w:t>
            </w:r>
            <w:r>
              <w:rPr>
                <w:sz w:val="28"/>
                <w:szCs w:val="28"/>
              </w:rPr>
              <w:t>2563</w:t>
            </w:r>
          </w:p>
        </w:tc>
      </w:tr>
      <w:tr w:rsidR="00C367DC" w:rsidRPr="00494247" w14:paraId="193A1A68" w14:textId="77777777" w:rsidTr="00C367DC">
        <w:trPr>
          <w:cantSplit/>
        </w:trPr>
        <w:tc>
          <w:tcPr>
            <w:tcW w:w="2367" w:type="dxa"/>
            <w:shd w:val="clear" w:color="auto" w:fill="auto"/>
          </w:tcPr>
          <w:p w14:paraId="63AB3D9D" w14:textId="77777777" w:rsidR="00C367DC" w:rsidRPr="00494247" w:rsidRDefault="00C367DC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50A6D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469" w:type="dxa"/>
            <w:shd w:val="clear" w:color="auto" w:fill="auto"/>
          </w:tcPr>
          <w:p w14:paraId="3B67A78C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172,409.90</w:t>
            </w:r>
          </w:p>
        </w:tc>
        <w:tc>
          <w:tcPr>
            <w:tcW w:w="237" w:type="dxa"/>
            <w:shd w:val="clear" w:color="auto" w:fill="auto"/>
          </w:tcPr>
          <w:p w14:paraId="129374D6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shd w:val="clear" w:color="auto" w:fill="auto"/>
          </w:tcPr>
          <w:p w14:paraId="3DF5FA74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144,464.46</w:t>
            </w:r>
          </w:p>
        </w:tc>
        <w:tc>
          <w:tcPr>
            <w:tcW w:w="270" w:type="dxa"/>
            <w:shd w:val="clear" w:color="auto" w:fill="auto"/>
          </w:tcPr>
          <w:p w14:paraId="2095FD46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352224B2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9961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5</w:t>
            </w:r>
            <w:r w:rsidRPr="009961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961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374</w:t>
            </w:r>
            <w:r w:rsidRPr="0099619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996194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016.58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69854" w14:textId="77777777" w:rsidR="00C367DC" w:rsidRPr="00494247" w:rsidRDefault="00C367DC" w:rsidP="00A52C66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E6EBC4A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4,315,153.43</w:t>
            </w:r>
          </w:p>
        </w:tc>
      </w:tr>
      <w:tr w:rsidR="00C367DC" w:rsidRPr="00494247" w14:paraId="44130145" w14:textId="77777777" w:rsidTr="00236253">
        <w:trPr>
          <w:cantSplit/>
        </w:trPr>
        <w:tc>
          <w:tcPr>
            <w:tcW w:w="2367" w:type="dxa"/>
            <w:shd w:val="clear" w:color="auto" w:fill="auto"/>
          </w:tcPr>
          <w:p w14:paraId="6513D21C" w14:textId="77777777" w:rsidR="00C367DC" w:rsidRPr="00494247" w:rsidRDefault="00C367DC" w:rsidP="00A52C66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E50A6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44705D34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704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,481.97</w:t>
            </w:r>
          </w:p>
        </w:tc>
        <w:tc>
          <w:tcPr>
            <w:tcW w:w="237" w:type="dxa"/>
            <w:shd w:val="clear" w:color="auto" w:fill="auto"/>
          </w:tcPr>
          <w:p w14:paraId="25B47659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</w:tcPr>
          <w:p w14:paraId="172D01BC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417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930.63</w:t>
            </w:r>
          </w:p>
        </w:tc>
        <w:tc>
          <w:tcPr>
            <w:tcW w:w="270" w:type="dxa"/>
            <w:shd w:val="clear" w:color="auto" w:fill="auto"/>
          </w:tcPr>
          <w:p w14:paraId="34A85520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67F92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C663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21</w:t>
            </w:r>
            <w:r w:rsidRPr="00AC663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C663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961</w:t>
            </w:r>
            <w:r w:rsidRPr="00AC663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C663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168.69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E8E0CE" w14:textId="77777777" w:rsidR="00C367DC" w:rsidRPr="00494247" w:rsidRDefault="00C367DC" w:rsidP="00A52C66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4ED5D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12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482</w:t>
            </w: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50A6D">
              <w:rPr>
                <w:rFonts w:ascii="Angsana New" w:hAnsi="Angsana New"/>
                <w:sz w:val="30"/>
                <w:szCs w:val="30"/>
                <w:cs/>
                <w:lang w:val="en-US"/>
              </w:rPr>
              <w:t>501.30</w:t>
            </w:r>
          </w:p>
        </w:tc>
      </w:tr>
      <w:tr w:rsidR="00C367DC" w:rsidRPr="00494247" w14:paraId="40EFAB3E" w14:textId="77777777" w:rsidTr="00C367DC">
        <w:trPr>
          <w:cantSplit/>
        </w:trPr>
        <w:tc>
          <w:tcPr>
            <w:tcW w:w="2367" w:type="dxa"/>
            <w:shd w:val="clear" w:color="auto" w:fill="auto"/>
          </w:tcPr>
          <w:p w14:paraId="282490E8" w14:textId="77777777" w:rsidR="00C367DC" w:rsidRPr="00494247" w:rsidRDefault="00C367DC" w:rsidP="00A52C66">
            <w:pPr>
              <w:spacing w:line="400" w:lineRule="exact"/>
              <w:ind w:left="183" w:right="-45" w:hanging="18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ยอดบัญชีในงบ</w:t>
            </w:r>
            <w:r w:rsidRPr="004942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แสดงฐานะการเงิน</w:t>
            </w:r>
            <w:r w:rsidRPr="004942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D7C9C8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5E540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876</w:t>
            </w:r>
            <w:r w:rsidRPr="005E540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E5403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891.87</w:t>
            </w:r>
          </w:p>
        </w:tc>
        <w:tc>
          <w:tcPr>
            <w:tcW w:w="237" w:type="dxa"/>
            <w:shd w:val="clear" w:color="auto" w:fill="auto"/>
          </w:tcPr>
          <w:p w14:paraId="7A64CBA7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5C93F" w14:textId="77777777" w:rsidR="00C367DC" w:rsidRPr="00236253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562,395.09</w:t>
            </w:r>
          </w:p>
        </w:tc>
        <w:tc>
          <w:tcPr>
            <w:tcW w:w="270" w:type="dxa"/>
            <w:shd w:val="clear" w:color="auto" w:fill="auto"/>
          </w:tcPr>
          <w:p w14:paraId="156627DE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14290C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AC663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27</w:t>
            </w:r>
            <w:r w:rsidRPr="00AC663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C663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335</w:t>
            </w:r>
            <w:r w:rsidRPr="00AC663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AC663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185.27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776A15" w14:textId="77777777" w:rsidR="00C367DC" w:rsidRPr="00494247" w:rsidRDefault="00C367DC" w:rsidP="00A52C66">
            <w:pPr>
              <w:tabs>
                <w:tab w:val="decimal" w:pos="963"/>
              </w:tabs>
              <w:spacing w:line="400" w:lineRule="exact"/>
              <w:ind w:left="-90"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D6E5D" w14:textId="77777777" w:rsidR="00C367DC" w:rsidRPr="00494247" w:rsidRDefault="00C367DC" w:rsidP="00A52C66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E50A6D">
              <w:rPr>
                <w:rFonts w:ascii="Angsana New" w:hAnsi="Angsana New"/>
                <w:sz w:val="30"/>
                <w:szCs w:val="30"/>
                <w:lang w:val="en-US"/>
              </w:rPr>
              <w:t>16,797,654.73</w:t>
            </w:r>
          </w:p>
        </w:tc>
      </w:tr>
    </w:tbl>
    <w:p w14:paraId="458951F9" w14:textId="77777777" w:rsidR="00DA30D5" w:rsidRDefault="00DA30D5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401A9F3D" w14:textId="77777777" w:rsidR="0064237E" w:rsidRPr="005037F5" w:rsidRDefault="0064237E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  <w:r w:rsidRPr="005037F5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14:paraId="585BC292" w14:textId="77777777" w:rsidR="0064237E" w:rsidRDefault="00A52C66" w:rsidP="00A52C66">
      <w:pPr>
        <w:spacing w:line="240" w:lineRule="atLeast"/>
        <w:ind w:left="518"/>
        <w:jc w:val="thaiDistribute"/>
        <w:rPr>
          <w:rFonts w:ascii="Angsana New" w:hAnsi="Angsana New"/>
          <w:sz w:val="30"/>
          <w:szCs w:val="30"/>
          <w:u w:val="single"/>
        </w:rPr>
      </w:pPr>
      <w:r w:rsidRPr="00E50A6D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กลุ่มบริษัทมีความเสี่ยงจากอัตราดอกเบี้ยที่สำคัญอันเกี่ยวเนื่องกับเงินสดและเงินฝากธนาคาร เงินให้กู้ยืมระยะสั้น</w:t>
      </w:r>
      <w:r>
        <w:rPr>
          <w:rFonts w:ascii="Angsana New" w:hAnsi="Angsana New" w:hint="cs"/>
          <w:sz w:val="30"/>
          <w:szCs w:val="30"/>
          <w:cs/>
        </w:rPr>
        <w:t>แก่</w:t>
      </w:r>
      <w:r w:rsidRPr="00E50A6D">
        <w:rPr>
          <w:rFonts w:ascii="Angsana New" w:hAnsi="Angsana New"/>
          <w:sz w:val="30"/>
          <w:szCs w:val="30"/>
          <w:cs/>
        </w:rPr>
        <w:t>กิจการที่เกี่ยวข้องกัน สินทรัพย์ทางการเงินหมุนเวียนอื่น เงินฝากติดภาระค้ำประกัน สินทรัพย์ทางการเงินไม่หมุนเวียน เงินเบิกเกินบัญชีและกู้ยืมระยะสั้นจากสถาบันการเงิน เงินกู้ยืมระยะยาวจากสถาบันการเงิน และหนี้สินตามสัญญาเช่า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3444BF5" w14:textId="77777777" w:rsidR="00DA30D5" w:rsidRDefault="00DA30D5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7E22C593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170294DC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59158A85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2A6FFEEA" w14:textId="77777777" w:rsidR="001009F9" w:rsidRDefault="001009F9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  <w:cs/>
        </w:rPr>
      </w:pPr>
    </w:p>
    <w:p w14:paraId="25930E62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159B81FF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09D6D68D" w14:textId="77777777" w:rsidR="00900EAD" w:rsidRDefault="00900EAD" w:rsidP="00FB1B5D">
      <w:pPr>
        <w:spacing w:line="240" w:lineRule="atLeast"/>
        <w:ind w:left="518"/>
        <w:rPr>
          <w:rFonts w:ascii="Angsana New" w:hAnsi="Angsana New"/>
          <w:sz w:val="30"/>
          <w:szCs w:val="30"/>
          <w:u w:val="single"/>
        </w:rPr>
      </w:pPr>
    </w:p>
    <w:p w14:paraId="11F19A92" w14:textId="77777777" w:rsidR="00900EAD" w:rsidRPr="0012646A" w:rsidRDefault="00900EAD" w:rsidP="00A85E1D">
      <w:pPr>
        <w:numPr>
          <w:ilvl w:val="0"/>
          <w:numId w:val="43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7CC3811E" w14:textId="77777777" w:rsidR="000A2AAF" w:rsidRPr="001009F9" w:rsidRDefault="000A2AAF" w:rsidP="001009F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1009F9">
        <w:rPr>
          <w:rFonts w:ascii="Angsana New" w:hAnsi="Angsana New"/>
          <w:sz w:val="30"/>
          <w:szCs w:val="30"/>
          <w:u w:val="single"/>
          <w:cs/>
        </w:rPr>
        <w:t>ความเสี่ยงจากสภาพคล่อง</w:t>
      </w:r>
    </w:p>
    <w:p w14:paraId="733D50EF" w14:textId="77777777" w:rsidR="00673BD8" w:rsidRDefault="002359B1" w:rsidP="00A85E1D">
      <w:pPr>
        <w:spacing w:after="12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1009F9">
        <w:rPr>
          <w:rFonts w:ascii="Angsana New" w:hAnsi="Angsana New"/>
          <w:sz w:val="30"/>
          <w:szCs w:val="30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เงินกู้ยืมจากสถาบันการเงิน และสัญญาเช่า กลุ่มบริษัทมีนโยบายที่จะรักษาอัตราส่วนหนี้สินต่อส่วนของผู้ถือหุ้น อัตราส่วนความสามารถในการชำระหนี้ให้อยู่ในอัตราส่วนที่ไม่เกินจากข้อกำหนดที่ระบุไว้ในสัญญาสินเชื่อระหว่างกลุ่มบริษัทกับสถาบันการเงิน ทั้งนี้ ณ วันที่ </w:t>
      </w:r>
      <w:r w:rsidR="00686229" w:rsidRPr="001009F9">
        <w:rPr>
          <w:rFonts w:ascii="Angsana New" w:hAnsi="Angsana New"/>
          <w:sz w:val="30"/>
          <w:szCs w:val="30"/>
        </w:rPr>
        <w:t>31</w:t>
      </w:r>
      <w:r w:rsidRPr="001009F9">
        <w:rPr>
          <w:rFonts w:ascii="Angsana New" w:hAnsi="Angsana New"/>
          <w:sz w:val="30"/>
          <w:szCs w:val="30"/>
          <w:cs/>
        </w:rPr>
        <w:t xml:space="preserve"> </w:t>
      </w:r>
      <w:r w:rsidR="00686229" w:rsidRPr="001009F9">
        <w:rPr>
          <w:rFonts w:ascii="Angsana New" w:hAnsi="Angsana New" w:hint="cs"/>
          <w:sz w:val="30"/>
          <w:szCs w:val="30"/>
          <w:cs/>
        </w:rPr>
        <w:t>มีนา</w:t>
      </w:r>
      <w:r w:rsidRPr="001009F9">
        <w:rPr>
          <w:rFonts w:ascii="Angsana New" w:hAnsi="Angsana New"/>
          <w:sz w:val="30"/>
          <w:szCs w:val="30"/>
          <w:cs/>
        </w:rPr>
        <w:t xml:space="preserve">คม </w:t>
      </w:r>
      <w:r w:rsidR="00686229" w:rsidRPr="001009F9">
        <w:rPr>
          <w:rFonts w:ascii="Angsana New" w:hAnsi="Angsana New"/>
          <w:sz w:val="30"/>
          <w:szCs w:val="30"/>
          <w:lang w:val="en-US"/>
        </w:rPr>
        <w:t>2564</w:t>
      </w:r>
      <w:r w:rsidRPr="001009F9">
        <w:rPr>
          <w:rFonts w:ascii="Angsana New" w:hAnsi="Angsana New"/>
          <w:sz w:val="30"/>
          <w:szCs w:val="30"/>
          <w:cs/>
        </w:rPr>
        <w:t xml:space="preserve"> กลุ่มบริษัทมีหนี้สินประมาณร้อยละ </w:t>
      </w:r>
      <w:r w:rsidR="00686229" w:rsidRPr="001009F9">
        <w:rPr>
          <w:rFonts w:ascii="Angsana New" w:hAnsi="Angsana New"/>
          <w:sz w:val="30"/>
          <w:szCs w:val="30"/>
        </w:rPr>
        <w:t>4</w:t>
      </w:r>
      <w:r w:rsidR="005F0F2D" w:rsidRPr="001009F9">
        <w:rPr>
          <w:rFonts w:ascii="Angsana New" w:hAnsi="Angsana New"/>
          <w:sz w:val="30"/>
          <w:szCs w:val="30"/>
          <w:lang w:val="en-US"/>
        </w:rPr>
        <w:t>9</w:t>
      </w:r>
      <w:r w:rsidRPr="001009F9">
        <w:rPr>
          <w:rFonts w:ascii="Angsana New" w:hAnsi="Angsana New"/>
          <w:sz w:val="30"/>
          <w:szCs w:val="30"/>
          <w:cs/>
        </w:rPr>
        <w:t xml:space="preserve"> 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 (</w:t>
      </w:r>
      <w:r w:rsidR="005855A5" w:rsidRPr="001009F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855A5" w:rsidRPr="001009F9">
        <w:rPr>
          <w:rFonts w:ascii="Angsana New" w:hAnsi="Angsana New"/>
          <w:sz w:val="30"/>
          <w:szCs w:val="30"/>
          <w:lang w:val="en-US"/>
        </w:rPr>
        <w:t xml:space="preserve">31 </w:t>
      </w:r>
      <w:r w:rsidR="005855A5" w:rsidRPr="001009F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192126" w:rsidRPr="001009F9">
        <w:rPr>
          <w:rFonts w:ascii="Angsana New" w:hAnsi="Angsana New"/>
          <w:sz w:val="30"/>
          <w:szCs w:val="30"/>
        </w:rPr>
        <w:t>2563</w:t>
      </w:r>
      <w:r w:rsidRPr="001009F9">
        <w:rPr>
          <w:rFonts w:ascii="Angsana New" w:hAnsi="Angsana New"/>
          <w:sz w:val="30"/>
          <w:szCs w:val="30"/>
          <w:cs/>
        </w:rPr>
        <w:t xml:space="preserve">: ร้อยละ </w:t>
      </w:r>
      <w:r w:rsidR="006F2EA2" w:rsidRPr="001009F9">
        <w:rPr>
          <w:rFonts w:ascii="Angsana New" w:hAnsi="Angsana New"/>
          <w:sz w:val="30"/>
          <w:szCs w:val="30"/>
        </w:rPr>
        <w:t>43</w:t>
      </w:r>
      <w:r w:rsidRPr="001009F9">
        <w:rPr>
          <w:rFonts w:ascii="Angsana New" w:hAnsi="Angsana New"/>
          <w:sz w:val="30"/>
          <w:szCs w:val="30"/>
          <w:cs/>
        </w:rPr>
        <w:t xml:space="preserve">) (เฉพาะบริษัทฯ: ร้อยละ </w:t>
      </w:r>
      <w:r w:rsidR="005855A5" w:rsidRPr="001009F9">
        <w:rPr>
          <w:rFonts w:ascii="Angsana New" w:hAnsi="Angsana New"/>
          <w:sz w:val="30"/>
          <w:szCs w:val="30"/>
          <w:lang w:val="en-US"/>
        </w:rPr>
        <w:t>4</w:t>
      </w:r>
      <w:r w:rsidR="005F0F2D" w:rsidRPr="001009F9">
        <w:rPr>
          <w:rFonts w:ascii="Angsana New" w:hAnsi="Angsana New"/>
          <w:sz w:val="30"/>
          <w:szCs w:val="30"/>
        </w:rPr>
        <w:t>8</w:t>
      </w:r>
      <w:r w:rsidRPr="001009F9">
        <w:rPr>
          <w:rFonts w:ascii="Angsana New" w:hAnsi="Angsana New"/>
          <w:sz w:val="30"/>
          <w:szCs w:val="30"/>
          <w:cs/>
        </w:rPr>
        <w:t xml:space="preserve"> </w:t>
      </w:r>
      <w:r w:rsidR="005855A5" w:rsidRPr="001009F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855A5" w:rsidRPr="001009F9">
        <w:rPr>
          <w:rFonts w:ascii="Angsana New" w:hAnsi="Angsana New"/>
          <w:sz w:val="30"/>
          <w:szCs w:val="30"/>
          <w:lang w:val="en-US"/>
        </w:rPr>
        <w:t xml:space="preserve">31 </w:t>
      </w:r>
      <w:r w:rsidR="005855A5" w:rsidRPr="001009F9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6F2EA2" w:rsidRPr="001009F9">
        <w:rPr>
          <w:rFonts w:ascii="Angsana New" w:hAnsi="Angsana New"/>
          <w:sz w:val="30"/>
          <w:szCs w:val="30"/>
        </w:rPr>
        <w:t>2563</w:t>
      </w:r>
      <w:r w:rsidRPr="001009F9">
        <w:rPr>
          <w:rFonts w:ascii="Angsana New" w:hAnsi="Angsana New"/>
          <w:sz w:val="30"/>
          <w:szCs w:val="30"/>
          <w:cs/>
        </w:rPr>
        <w:t xml:space="preserve">: ร้อยละ </w:t>
      </w:r>
      <w:r w:rsidR="006F2EA2" w:rsidRPr="001009F9">
        <w:rPr>
          <w:rFonts w:ascii="Angsana New" w:hAnsi="Angsana New"/>
          <w:sz w:val="30"/>
          <w:szCs w:val="30"/>
          <w:lang w:val="en-US"/>
        </w:rPr>
        <w:t>42</w:t>
      </w:r>
      <w:r w:rsidRPr="001009F9">
        <w:rPr>
          <w:rFonts w:ascii="Angsana New" w:hAnsi="Angsana New"/>
          <w:sz w:val="30"/>
          <w:szCs w:val="30"/>
          <w:cs/>
        </w:rPr>
        <w:t>)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1256D68A" w14:textId="77777777" w:rsidR="007734AB" w:rsidRPr="00A85E1D" w:rsidRDefault="00027827" w:rsidP="00A85E1D">
      <w:pPr>
        <w:spacing w:before="120" w:line="240" w:lineRule="atLeast"/>
        <w:ind w:left="540"/>
        <w:jc w:val="thaiDistribute"/>
        <w:rPr>
          <w:rFonts w:ascii="Angsana New" w:hAnsi="Angsana New"/>
          <w:sz w:val="30"/>
          <w:szCs w:val="30"/>
          <w:u w:val="single"/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มูลค่ายุติธรรมของเครื่องมือทางการเงิน</w:t>
      </w:r>
    </w:p>
    <w:p w14:paraId="28712D66" w14:textId="77777777" w:rsidR="009E5FFC" w:rsidRDefault="0075564C" w:rsidP="00A85E1D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5564C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ฝ่ายบริหารของกลุ่มบริษัทฯ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905C33" w:rsidRPr="00200B43">
        <w:rPr>
          <w:rFonts w:ascii="Angsana New" w:hAnsi="Angsana New"/>
          <w:sz w:val="30"/>
          <w:szCs w:val="30"/>
          <w:cs/>
        </w:rPr>
        <w:t xml:space="preserve"> ณ วันที่</w:t>
      </w:r>
      <w:r w:rsidR="005658EC">
        <w:rPr>
          <w:rFonts w:ascii="Angsana New" w:hAnsi="Angsana New"/>
          <w:sz w:val="30"/>
          <w:szCs w:val="30"/>
        </w:rPr>
        <w:t xml:space="preserve"> 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31 </w:t>
      </w:r>
      <w:r w:rsidR="001C4624" w:rsidRPr="00200B43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05C33" w:rsidRPr="00200B43">
        <w:rPr>
          <w:rFonts w:ascii="Angsana New" w:hAnsi="Angsana New"/>
          <w:sz w:val="30"/>
          <w:szCs w:val="30"/>
          <w:lang w:val="en-US"/>
        </w:rPr>
        <w:t>256</w:t>
      </w:r>
      <w:r w:rsidR="005037F5">
        <w:rPr>
          <w:rFonts w:ascii="Angsana New" w:hAnsi="Angsana New"/>
          <w:sz w:val="30"/>
          <w:szCs w:val="30"/>
          <w:lang w:val="en-US"/>
        </w:rPr>
        <w:t>4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905C33" w:rsidRPr="00200B43">
        <w:rPr>
          <w:rFonts w:ascii="Angsana New" w:hAnsi="Angsana New"/>
          <w:sz w:val="30"/>
          <w:szCs w:val="30"/>
          <w:lang w:val="en-US"/>
        </w:rPr>
        <w:t xml:space="preserve">31 </w:t>
      </w:r>
      <w:r w:rsidR="00905C33" w:rsidRPr="00200B43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905C33" w:rsidRPr="00200B43">
        <w:rPr>
          <w:rFonts w:ascii="Angsana New" w:hAnsi="Angsana New"/>
          <w:sz w:val="30"/>
          <w:szCs w:val="30"/>
        </w:rPr>
        <w:t>256</w:t>
      </w:r>
      <w:r w:rsidR="005658EC">
        <w:rPr>
          <w:rFonts w:ascii="Angsana New" w:hAnsi="Angsana New"/>
          <w:sz w:val="30"/>
          <w:szCs w:val="30"/>
        </w:rPr>
        <w:t>3</w:t>
      </w:r>
      <w:r w:rsidR="00905C33" w:rsidRPr="00200B43">
        <w:rPr>
          <w:rFonts w:ascii="Angsana New" w:hAnsi="Angsana New" w:hint="cs"/>
          <w:sz w:val="30"/>
          <w:szCs w:val="30"/>
          <w:cs/>
        </w:rPr>
        <w:t xml:space="preserve"> </w:t>
      </w:r>
      <w:r w:rsidR="00905C33" w:rsidRPr="00200B43">
        <w:rPr>
          <w:rFonts w:ascii="Angsana New" w:hAnsi="Angsana New"/>
          <w:sz w:val="30"/>
          <w:szCs w:val="30"/>
          <w:cs/>
        </w:rPr>
        <w:t>จะไม่แตกต่างอย่างเป็นสาระสำคัญกับมูลค่าตามบัญชี</w:t>
      </w:r>
    </w:p>
    <w:p w14:paraId="18E75D8D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E50A6D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</w:t>
      </w:r>
      <w:r w:rsidRPr="00E50A6D">
        <w:rPr>
          <w:rFonts w:ascii="Angsana New" w:hAnsi="Angsana New"/>
          <w:sz w:val="30"/>
          <w:szCs w:val="30"/>
          <w:cs/>
        </w:rPr>
        <w:t xml:space="preserve">คม </w:t>
      </w:r>
      <w:r w:rsidRPr="00E50A6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4</w:t>
      </w:r>
      <w:r>
        <w:rPr>
          <w:rFonts w:ascii="Angsana New" w:hAnsi="Angsana New"/>
          <w:sz w:val="30"/>
          <w:szCs w:val="30"/>
          <w:cs/>
        </w:rPr>
        <w:br/>
      </w:r>
      <w:r w:rsidRPr="00E50A6D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50A6D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E50A6D">
        <w:rPr>
          <w:rFonts w:ascii="Angsana New" w:hAnsi="Angsana New"/>
          <w:sz w:val="30"/>
          <w:szCs w:val="30"/>
        </w:rPr>
        <w:t xml:space="preserve"> </w:t>
      </w:r>
      <w:r w:rsidRPr="00E50A6D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8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90"/>
        <w:gridCol w:w="1800"/>
        <w:gridCol w:w="1620"/>
        <w:gridCol w:w="1522"/>
      </w:tblGrid>
      <w:tr w:rsidR="00A85E1D" w:rsidRPr="00CB5105" w14:paraId="4D81ACF4" w14:textId="77777777" w:rsidTr="00A85E1D">
        <w:trPr>
          <w:trHeight w:val="330"/>
        </w:trPr>
        <w:tc>
          <w:tcPr>
            <w:tcW w:w="2988" w:type="dxa"/>
            <w:vAlign w:val="bottom"/>
          </w:tcPr>
          <w:p w14:paraId="7EFCA63D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3D825EF5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513D330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02D4DF37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3B83FAE7" w14:textId="77777777"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153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A85E1D" w:rsidRPr="00E50A6D" w14:paraId="016FD987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33DC8757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2E40D39F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08034B63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56ABE769" w14:textId="77777777" w:rsidTr="003C7364">
        <w:trPr>
          <w:trHeight w:val="720"/>
        </w:trPr>
        <w:tc>
          <w:tcPr>
            <w:tcW w:w="2988" w:type="dxa"/>
            <w:vAlign w:val="bottom"/>
          </w:tcPr>
          <w:p w14:paraId="3AF8CB3D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14:paraId="7599A9AA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800" w:type="dxa"/>
            <w:vAlign w:val="bottom"/>
            <w:hideMark/>
          </w:tcPr>
          <w:p w14:paraId="230EE781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0DD40660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1A05416E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4785AF16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1BD987CE" w14:textId="77777777" w:rsidR="00A85E1D" w:rsidRPr="00A85E1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  <w:lang w:val="en-US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033BA974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22E082C9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1A0622FB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7878A603" w14:textId="77777777" w:rsidR="00A85E1D" w:rsidRPr="00E50A6D" w:rsidRDefault="00A85E1D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5E2" w:rsidRPr="00E50A6D" w14:paraId="36D2D32F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6E9AAB57" w14:textId="77777777" w:rsidR="008845E2" w:rsidRPr="00E50A6D" w:rsidRDefault="008845E2" w:rsidP="008845E2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vAlign w:val="bottom"/>
          </w:tcPr>
          <w:p w14:paraId="3EAC2C54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6E2D78F1" w14:textId="77777777" w:rsidR="008845E2" w:rsidRPr="008845E2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8845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972</w:t>
            </w:r>
            <w:r w:rsidRPr="008845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444.42</w:t>
            </w:r>
          </w:p>
        </w:tc>
        <w:tc>
          <w:tcPr>
            <w:tcW w:w="1620" w:type="dxa"/>
            <w:vAlign w:val="bottom"/>
          </w:tcPr>
          <w:p w14:paraId="61859B01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8845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972</w:t>
            </w:r>
            <w:r w:rsidRPr="008845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444.42</w:t>
            </w:r>
          </w:p>
        </w:tc>
        <w:tc>
          <w:tcPr>
            <w:tcW w:w="1522" w:type="dxa"/>
            <w:vAlign w:val="bottom"/>
          </w:tcPr>
          <w:p w14:paraId="5D984D1A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24</w:t>
            </w:r>
            <w:r w:rsidRPr="008845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972</w:t>
            </w:r>
            <w:r w:rsidRPr="008845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444.42</w:t>
            </w:r>
          </w:p>
        </w:tc>
      </w:tr>
      <w:tr w:rsidR="008845E2" w:rsidRPr="00E50A6D" w14:paraId="402E8EA4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50FC8BC3" w14:textId="77777777" w:rsidR="008845E2" w:rsidRPr="00E50A6D" w:rsidRDefault="008845E2" w:rsidP="008845E2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vAlign w:val="bottom"/>
          </w:tcPr>
          <w:p w14:paraId="038AA1F1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87355D1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106,146,985.91</w:t>
            </w:r>
          </w:p>
        </w:tc>
        <w:tc>
          <w:tcPr>
            <w:tcW w:w="1620" w:type="dxa"/>
            <w:vAlign w:val="bottom"/>
          </w:tcPr>
          <w:p w14:paraId="7BB026C3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106,146,985.91</w:t>
            </w:r>
          </w:p>
        </w:tc>
        <w:tc>
          <w:tcPr>
            <w:tcW w:w="1522" w:type="dxa"/>
            <w:vAlign w:val="bottom"/>
          </w:tcPr>
          <w:p w14:paraId="2FCC0026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106,146,985.91</w:t>
            </w:r>
          </w:p>
        </w:tc>
      </w:tr>
      <w:tr w:rsidR="008845E2" w:rsidRPr="00E50A6D" w14:paraId="05CBC18A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55230570" w14:textId="77777777" w:rsidR="008845E2" w:rsidRPr="00E50A6D" w:rsidRDefault="008845E2" w:rsidP="008845E2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vAlign w:val="bottom"/>
          </w:tcPr>
          <w:p w14:paraId="3B948E0D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D1A65EF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19,992,568.25</w:t>
            </w:r>
          </w:p>
        </w:tc>
        <w:tc>
          <w:tcPr>
            <w:tcW w:w="1620" w:type="dxa"/>
            <w:vAlign w:val="bottom"/>
          </w:tcPr>
          <w:p w14:paraId="08C55A2B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19,992,568.25</w:t>
            </w:r>
          </w:p>
        </w:tc>
        <w:tc>
          <w:tcPr>
            <w:tcW w:w="1522" w:type="dxa"/>
            <w:vAlign w:val="bottom"/>
          </w:tcPr>
          <w:p w14:paraId="1620DD05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19,992,568.25</w:t>
            </w:r>
          </w:p>
        </w:tc>
      </w:tr>
      <w:tr w:rsidR="008845E2" w:rsidRPr="00E50A6D" w14:paraId="07A53697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74CC91DD" w14:textId="77777777" w:rsidR="008845E2" w:rsidRPr="00E50A6D" w:rsidRDefault="008845E2" w:rsidP="008845E2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90" w:type="dxa"/>
            <w:vAlign w:val="bottom"/>
          </w:tcPr>
          <w:p w14:paraId="6704B71B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AF16F56" w14:textId="77777777" w:rsidR="008845E2" w:rsidRPr="008845E2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838</w:t>
            </w:r>
            <w:r w:rsidRPr="008845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404.41</w:t>
            </w:r>
          </w:p>
        </w:tc>
        <w:tc>
          <w:tcPr>
            <w:tcW w:w="1620" w:type="dxa"/>
            <w:vAlign w:val="bottom"/>
          </w:tcPr>
          <w:p w14:paraId="5B48F8A1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838</w:t>
            </w:r>
            <w:r w:rsidRPr="008845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404.41</w:t>
            </w:r>
          </w:p>
        </w:tc>
        <w:tc>
          <w:tcPr>
            <w:tcW w:w="1522" w:type="dxa"/>
            <w:vAlign w:val="bottom"/>
          </w:tcPr>
          <w:p w14:paraId="19770FC8" w14:textId="77777777" w:rsidR="008845E2" w:rsidRPr="00E50A6D" w:rsidRDefault="008845E2" w:rsidP="008845E2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838</w:t>
            </w:r>
            <w:r w:rsidRPr="008845E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845E2">
              <w:rPr>
                <w:rFonts w:asciiTheme="majorBidi" w:hAnsiTheme="majorBidi"/>
                <w:sz w:val="26"/>
                <w:szCs w:val="26"/>
                <w:cs/>
              </w:rPr>
              <w:t>404.41</w:t>
            </w:r>
          </w:p>
        </w:tc>
      </w:tr>
      <w:tr w:rsidR="008845E2" w:rsidRPr="00E50A6D" w14:paraId="438E0CCD" w14:textId="77777777" w:rsidTr="008845E2">
        <w:trPr>
          <w:trHeight w:val="374"/>
        </w:trPr>
        <w:tc>
          <w:tcPr>
            <w:tcW w:w="2988" w:type="dxa"/>
            <w:vAlign w:val="bottom"/>
          </w:tcPr>
          <w:p w14:paraId="682BE48B" w14:textId="77777777" w:rsidR="008845E2" w:rsidRPr="00E50A6D" w:rsidRDefault="008845E2" w:rsidP="008845E2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76EB9058" w14:textId="77777777" w:rsidR="008845E2" w:rsidRPr="00E50A6D" w:rsidRDefault="008845E2" w:rsidP="008845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95,565,282.96</w:t>
            </w:r>
          </w:p>
        </w:tc>
        <w:tc>
          <w:tcPr>
            <w:tcW w:w="1800" w:type="dxa"/>
            <w:vAlign w:val="bottom"/>
          </w:tcPr>
          <w:p w14:paraId="460D76BB" w14:textId="77777777" w:rsidR="008845E2" w:rsidRPr="00E50A6D" w:rsidRDefault="008845E2" w:rsidP="008845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0D90BA08" w14:textId="77777777" w:rsidR="008845E2" w:rsidRPr="00E50A6D" w:rsidRDefault="008845E2" w:rsidP="008845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95,565,282.96</w:t>
            </w:r>
          </w:p>
        </w:tc>
        <w:tc>
          <w:tcPr>
            <w:tcW w:w="1522" w:type="dxa"/>
            <w:vAlign w:val="bottom"/>
          </w:tcPr>
          <w:p w14:paraId="043D6D12" w14:textId="77777777" w:rsidR="008845E2" w:rsidRPr="00E50A6D" w:rsidRDefault="008845E2" w:rsidP="008845E2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95,565,282.96</w:t>
            </w:r>
          </w:p>
        </w:tc>
      </w:tr>
      <w:tr w:rsidR="00A85E1D" w:rsidRPr="00E50A6D" w14:paraId="47E24C35" w14:textId="77777777" w:rsidTr="008845E2">
        <w:trPr>
          <w:trHeight w:val="374"/>
        </w:trPr>
        <w:tc>
          <w:tcPr>
            <w:tcW w:w="2988" w:type="dxa"/>
            <w:vAlign w:val="bottom"/>
            <w:hideMark/>
          </w:tcPr>
          <w:p w14:paraId="3B8DF654" w14:textId="77777777" w:rsidR="00A85E1D" w:rsidRPr="00E50A6D" w:rsidRDefault="00A85E1D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502FD6E5" w14:textId="77777777" w:rsidR="00A85E1D" w:rsidRPr="00E50A6D" w:rsidRDefault="008845E2" w:rsidP="008845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95,565,282.96</w:t>
            </w:r>
          </w:p>
        </w:tc>
        <w:tc>
          <w:tcPr>
            <w:tcW w:w="1800" w:type="dxa"/>
            <w:vAlign w:val="bottom"/>
          </w:tcPr>
          <w:p w14:paraId="5653FBFC" w14:textId="77777777" w:rsidR="00A85E1D" w:rsidRPr="00E50A6D" w:rsidRDefault="008845E2" w:rsidP="008845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151,950,402.99</w:t>
            </w:r>
          </w:p>
        </w:tc>
        <w:tc>
          <w:tcPr>
            <w:tcW w:w="1620" w:type="dxa"/>
            <w:vAlign w:val="bottom"/>
          </w:tcPr>
          <w:p w14:paraId="6EF6E8DB" w14:textId="77777777" w:rsidR="00A85E1D" w:rsidRPr="00E50A6D" w:rsidRDefault="008845E2" w:rsidP="008845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247,515,685.95</w:t>
            </w:r>
          </w:p>
        </w:tc>
        <w:tc>
          <w:tcPr>
            <w:tcW w:w="1522" w:type="dxa"/>
            <w:vAlign w:val="bottom"/>
          </w:tcPr>
          <w:p w14:paraId="1150127F" w14:textId="77777777" w:rsidR="00A85E1D" w:rsidRPr="00E50A6D" w:rsidRDefault="008845E2" w:rsidP="008845E2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247,515,685.95</w:t>
            </w:r>
          </w:p>
        </w:tc>
      </w:tr>
    </w:tbl>
    <w:p w14:paraId="4F925E53" w14:textId="77777777" w:rsidR="00A85E1D" w:rsidRDefault="00A85E1D"/>
    <w:p w14:paraId="3D398486" w14:textId="77777777" w:rsidR="00A85E1D" w:rsidRDefault="00A85E1D"/>
    <w:p w14:paraId="629DD182" w14:textId="77777777" w:rsidR="00A85E1D" w:rsidRDefault="00A85E1D"/>
    <w:p w14:paraId="5B7B5758" w14:textId="77777777" w:rsidR="00A85E1D" w:rsidRDefault="00A85E1D"/>
    <w:p w14:paraId="25D2B31F" w14:textId="77777777" w:rsidR="00A85E1D" w:rsidRDefault="00A85E1D"/>
    <w:p w14:paraId="1F2E722C" w14:textId="77777777" w:rsidR="00A85E1D" w:rsidRDefault="00A85E1D"/>
    <w:p w14:paraId="53DEC784" w14:textId="77777777" w:rsidR="00A85E1D" w:rsidRDefault="00A85E1D"/>
    <w:p w14:paraId="24990260" w14:textId="77777777" w:rsidR="00A85E1D" w:rsidRPr="0012646A" w:rsidRDefault="00A85E1D" w:rsidP="00A85E1D">
      <w:pPr>
        <w:numPr>
          <w:ilvl w:val="0"/>
          <w:numId w:val="45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1CFCD42D" w14:textId="77777777" w:rsidR="00A85E1D" w:rsidRDefault="00A85E1D" w:rsidP="00A85E1D">
      <w:pPr>
        <w:spacing w:after="240"/>
        <w:ind w:left="567"/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8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90"/>
        <w:gridCol w:w="1800"/>
        <w:gridCol w:w="1620"/>
        <w:gridCol w:w="1522"/>
      </w:tblGrid>
      <w:tr w:rsidR="00A85E1D" w:rsidRPr="00CB5105" w14:paraId="044597B4" w14:textId="77777777" w:rsidTr="003C7364">
        <w:trPr>
          <w:trHeight w:val="330"/>
        </w:trPr>
        <w:tc>
          <w:tcPr>
            <w:tcW w:w="2988" w:type="dxa"/>
            <w:vAlign w:val="bottom"/>
          </w:tcPr>
          <w:p w14:paraId="2A6477C6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6B53ADF6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53F732F4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7CD98611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3FF9246D" w14:textId="77777777"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="00B5079D"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5079D"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5079D"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="00B5079D"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B5079D"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5079D" w:rsidRPr="00B1534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A85E1D" w:rsidRPr="00E50A6D" w14:paraId="1D1B57F5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4D6A8DCF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0BCF2FDE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266C202E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6C70C692" w14:textId="77777777" w:rsidTr="003C7364">
        <w:trPr>
          <w:trHeight w:val="720"/>
        </w:trPr>
        <w:tc>
          <w:tcPr>
            <w:tcW w:w="2988" w:type="dxa"/>
            <w:vAlign w:val="bottom"/>
          </w:tcPr>
          <w:p w14:paraId="3D0A2447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14:paraId="491E7C34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800" w:type="dxa"/>
            <w:vAlign w:val="bottom"/>
            <w:hideMark/>
          </w:tcPr>
          <w:p w14:paraId="318FAA83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6F8D3256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16D109C7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5CA78B92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3D7EC07B" w14:textId="77777777" w:rsidR="00A85E1D" w:rsidRPr="00A85E1D" w:rsidRDefault="00A85E1D" w:rsidP="007F261E">
            <w:pPr>
              <w:spacing w:after="120" w:line="320" w:lineRule="exact"/>
              <w:rPr>
                <w:b/>
                <w:bCs/>
                <w:sz w:val="16"/>
                <w:szCs w:val="16"/>
                <w:lang w:val="en-US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42AB08D3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367E4DD6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67CD3A6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1DD05708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380CD6" w:rsidRPr="00E50A6D" w14:paraId="04413FB2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2A24CB0" w14:textId="77777777" w:rsidR="00380CD6" w:rsidRPr="00E50A6D" w:rsidRDefault="00380CD6" w:rsidP="00380CD6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vAlign w:val="bottom"/>
          </w:tcPr>
          <w:p w14:paraId="4764BDF3" w14:textId="77777777" w:rsidR="00380CD6" w:rsidRPr="00E50A6D" w:rsidRDefault="00380CD6" w:rsidP="00380CD6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ED7EE16" w14:textId="77777777" w:rsidR="00380CD6" w:rsidRPr="00E50A6D" w:rsidRDefault="00380CD6" w:rsidP="00380CD6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33,641,544.01</w:t>
            </w:r>
          </w:p>
        </w:tc>
        <w:tc>
          <w:tcPr>
            <w:tcW w:w="1620" w:type="dxa"/>
            <w:vAlign w:val="bottom"/>
          </w:tcPr>
          <w:p w14:paraId="3CD5C7E4" w14:textId="77777777" w:rsidR="00380CD6" w:rsidRPr="00E50A6D" w:rsidRDefault="00380CD6" w:rsidP="00380CD6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33,641,544.01</w:t>
            </w:r>
          </w:p>
        </w:tc>
        <w:tc>
          <w:tcPr>
            <w:tcW w:w="1522" w:type="dxa"/>
            <w:vAlign w:val="bottom"/>
          </w:tcPr>
          <w:p w14:paraId="70624014" w14:textId="77777777" w:rsidR="00380CD6" w:rsidRPr="00E50A6D" w:rsidRDefault="00380CD6" w:rsidP="00380CD6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45E2">
              <w:rPr>
                <w:rFonts w:asciiTheme="majorBidi" w:hAnsiTheme="majorBidi" w:cstheme="majorBidi"/>
                <w:sz w:val="26"/>
                <w:szCs w:val="26"/>
              </w:rPr>
              <w:t>33,641,544.01</w:t>
            </w:r>
          </w:p>
        </w:tc>
      </w:tr>
      <w:tr w:rsidR="00380CD6" w:rsidRPr="00E50A6D" w14:paraId="3526813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56355007" w14:textId="77777777" w:rsidR="00380CD6" w:rsidRPr="00E50A6D" w:rsidRDefault="00380CD6" w:rsidP="00380CD6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564BF781" w14:textId="77777777" w:rsidR="00380CD6" w:rsidRPr="00E50A6D" w:rsidRDefault="00380CD6" w:rsidP="00380CD6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B62FD56" w14:textId="77777777" w:rsidR="00380CD6" w:rsidRPr="00E50A6D" w:rsidRDefault="00380CD6" w:rsidP="009A16B0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EAD">
              <w:rPr>
                <w:rFonts w:asciiTheme="majorBidi" w:hAnsiTheme="majorBidi" w:cstheme="majorBidi"/>
                <w:sz w:val="26"/>
                <w:szCs w:val="26"/>
              </w:rPr>
              <w:t>43,545,310.72</w:t>
            </w:r>
          </w:p>
        </w:tc>
        <w:tc>
          <w:tcPr>
            <w:tcW w:w="1620" w:type="dxa"/>
            <w:vAlign w:val="bottom"/>
          </w:tcPr>
          <w:p w14:paraId="5F9D8E2D" w14:textId="77777777" w:rsidR="00380CD6" w:rsidRPr="00E50A6D" w:rsidRDefault="00380CD6" w:rsidP="00380CD6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EAD">
              <w:rPr>
                <w:rFonts w:asciiTheme="majorBidi" w:hAnsiTheme="majorBidi" w:cstheme="majorBidi"/>
                <w:sz w:val="26"/>
                <w:szCs w:val="26"/>
              </w:rPr>
              <w:t>43,545,310.72</w:t>
            </w:r>
          </w:p>
        </w:tc>
        <w:tc>
          <w:tcPr>
            <w:tcW w:w="1522" w:type="dxa"/>
            <w:vAlign w:val="bottom"/>
          </w:tcPr>
          <w:p w14:paraId="3A644E8E" w14:textId="77777777" w:rsidR="00380CD6" w:rsidRPr="00E50A6D" w:rsidRDefault="00380CD6" w:rsidP="00380CD6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EAD">
              <w:rPr>
                <w:rFonts w:asciiTheme="majorBidi" w:hAnsiTheme="majorBidi" w:cstheme="majorBidi"/>
                <w:sz w:val="26"/>
                <w:szCs w:val="26"/>
              </w:rPr>
              <w:t>43,545,310.72</w:t>
            </w:r>
          </w:p>
        </w:tc>
      </w:tr>
      <w:tr w:rsidR="00380CD6" w:rsidRPr="00E50A6D" w14:paraId="00DC9621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2138F154" w14:textId="77777777" w:rsidR="00380CD6" w:rsidRPr="00E50A6D" w:rsidRDefault="00380CD6" w:rsidP="00380CD6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208EFA23" w14:textId="77777777" w:rsidR="00380CD6" w:rsidRPr="00E50A6D" w:rsidRDefault="00380CD6" w:rsidP="00380CD6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81EC34B" w14:textId="77777777" w:rsidR="00380CD6" w:rsidRPr="00E50A6D" w:rsidRDefault="00380CD6" w:rsidP="00380CD6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CF9">
              <w:rPr>
                <w:rFonts w:asciiTheme="majorBidi" w:hAnsiTheme="majorBidi" w:cstheme="majorBidi"/>
                <w:sz w:val="26"/>
                <w:szCs w:val="26"/>
              </w:rPr>
              <w:t>19,612,005.06</w:t>
            </w:r>
          </w:p>
        </w:tc>
        <w:tc>
          <w:tcPr>
            <w:tcW w:w="1620" w:type="dxa"/>
            <w:vAlign w:val="bottom"/>
          </w:tcPr>
          <w:p w14:paraId="3F36DF06" w14:textId="77777777" w:rsidR="00380CD6" w:rsidRPr="00E50A6D" w:rsidRDefault="00380CD6" w:rsidP="00380CD6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CF9">
              <w:rPr>
                <w:rFonts w:asciiTheme="majorBidi" w:hAnsiTheme="majorBidi" w:cstheme="majorBidi"/>
                <w:sz w:val="26"/>
                <w:szCs w:val="26"/>
              </w:rPr>
              <w:t>19,612,005.06</w:t>
            </w:r>
          </w:p>
        </w:tc>
        <w:tc>
          <w:tcPr>
            <w:tcW w:w="1522" w:type="dxa"/>
            <w:vAlign w:val="bottom"/>
          </w:tcPr>
          <w:p w14:paraId="3716CDA9" w14:textId="77777777" w:rsidR="00380CD6" w:rsidRPr="00E50A6D" w:rsidRDefault="00380CD6" w:rsidP="00380CD6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5CF9">
              <w:rPr>
                <w:rFonts w:asciiTheme="majorBidi" w:hAnsiTheme="majorBidi" w:cstheme="majorBidi"/>
                <w:sz w:val="26"/>
                <w:szCs w:val="26"/>
              </w:rPr>
              <w:t>19,612,005.06</w:t>
            </w:r>
          </w:p>
        </w:tc>
      </w:tr>
      <w:tr w:rsidR="00380CD6" w:rsidRPr="00E50A6D" w14:paraId="36DA58DC" w14:textId="77777777" w:rsidTr="003C7364">
        <w:trPr>
          <w:trHeight w:val="315"/>
        </w:trPr>
        <w:tc>
          <w:tcPr>
            <w:tcW w:w="2988" w:type="dxa"/>
            <w:vAlign w:val="bottom"/>
            <w:hideMark/>
          </w:tcPr>
          <w:p w14:paraId="29781947" w14:textId="77777777" w:rsidR="00380CD6" w:rsidRPr="00E50A6D" w:rsidRDefault="00380CD6" w:rsidP="00380CD6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vAlign w:val="bottom"/>
          </w:tcPr>
          <w:p w14:paraId="7F6E6F7D" w14:textId="77777777" w:rsidR="00380CD6" w:rsidRPr="00E50A6D" w:rsidRDefault="00380CD6" w:rsidP="00380CD6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AB80AAE" w14:textId="77777777" w:rsidR="00380CD6" w:rsidRPr="00E50A6D" w:rsidRDefault="00380CD6" w:rsidP="00380CD6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80CD6">
              <w:rPr>
                <w:rFonts w:asciiTheme="majorBidi" w:hAnsiTheme="majorBidi" w:cstheme="majorBidi"/>
                <w:sz w:val="26"/>
                <w:szCs w:val="26"/>
              </w:rPr>
              <w:t>96,798,859.79</w:t>
            </w:r>
          </w:p>
        </w:tc>
        <w:tc>
          <w:tcPr>
            <w:tcW w:w="1620" w:type="dxa"/>
            <w:vAlign w:val="bottom"/>
          </w:tcPr>
          <w:p w14:paraId="117E859D" w14:textId="77777777" w:rsidR="00380CD6" w:rsidRPr="00E50A6D" w:rsidRDefault="00380CD6" w:rsidP="00380CD6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0CD6">
              <w:rPr>
                <w:rFonts w:asciiTheme="majorBidi" w:hAnsiTheme="majorBidi" w:cstheme="majorBidi"/>
                <w:sz w:val="26"/>
                <w:szCs w:val="26"/>
              </w:rPr>
              <w:t>96,798,859.79</w:t>
            </w:r>
          </w:p>
        </w:tc>
        <w:tc>
          <w:tcPr>
            <w:tcW w:w="1522" w:type="dxa"/>
            <w:vAlign w:val="bottom"/>
          </w:tcPr>
          <w:p w14:paraId="3DD887B1" w14:textId="77777777" w:rsidR="00380CD6" w:rsidRPr="00E50A6D" w:rsidRDefault="00380CD6" w:rsidP="00380CD6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80CD6">
              <w:rPr>
                <w:rFonts w:asciiTheme="majorBidi" w:hAnsiTheme="majorBidi" w:cstheme="majorBidi"/>
                <w:sz w:val="26"/>
                <w:szCs w:val="26"/>
              </w:rPr>
              <w:t>96,798,859.79</w:t>
            </w:r>
          </w:p>
        </w:tc>
      </w:tr>
    </w:tbl>
    <w:p w14:paraId="718FB54E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8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88"/>
        <w:gridCol w:w="1890"/>
        <w:gridCol w:w="1800"/>
        <w:gridCol w:w="1620"/>
        <w:gridCol w:w="1522"/>
      </w:tblGrid>
      <w:tr w:rsidR="00A85E1D" w:rsidRPr="00CB5105" w14:paraId="4EF6DCEC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312B52D2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661501E7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129B19A5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6F863A0D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832" w:type="dxa"/>
            <w:gridSpan w:val="4"/>
            <w:vAlign w:val="bottom"/>
            <w:hideMark/>
          </w:tcPr>
          <w:p w14:paraId="0B6DE948" w14:textId="77777777"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งบการเงินรวม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A85E1D" w:rsidRPr="00E50A6D" w14:paraId="75C5CEAC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6333820A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310" w:type="dxa"/>
            <w:gridSpan w:val="3"/>
            <w:vAlign w:val="bottom"/>
            <w:hideMark/>
          </w:tcPr>
          <w:p w14:paraId="4A10B530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7E03E06E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69D67A99" w14:textId="77777777" w:rsidTr="003C7364">
        <w:trPr>
          <w:trHeight w:val="720"/>
        </w:trPr>
        <w:tc>
          <w:tcPr>
            <w:tcW w:w="2988" w:type="dxa"/>
            <w:vAlign w:val="bottom"/>
          </w:tcPr>
          <w:p w14:paraId="4096A049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890" w:type="dxa"/>
            <w:vAlign w:val="bottom"/>
            <w:hideMark/>
          </w:tcPr>
          <w:p w14:paraId="6D8FD779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800" w:type="dxa"/>
            <w:vAlign w:val="bottom"/>
            <w:hideMark/>
          </w:tcPr>
          <w:p w14:paraId="424A3DAF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352D3ED0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23CF7C0B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6CEDEC9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642A4028" w14:textId="77777777" w:rsidR="00A85E1D" w:rsidRPr="00E50A6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43EC330B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76F1824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BFE138A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3D4075A4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5E1D" w:rsidRPr="00E50A6D" w14:paraId="48F93BEE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7E9B53A5" w14:textId="77777777" w:rsidR="00A85E1D" w:rsidRPr="00E50A6D" w:rsidRDefault="00A85E1D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0" w:type="dxa"/>
            <w:vAlign w:val="bottom"/>
          </w:tcPr>
          <w:p w14:paraId="27E4D0A9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1025B6A5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  <w:tc>
          <w:tcPr>
            <w:tcW w:w="1620" w:type="dxa"/>
            <w:vAlign w:val="bottom"/>
          </w:tcPr>
          <w:p w14:paraId="11DC83DA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  <w:tc>
          <w:tcPr>
            <w:tcW w:w="1522" w:type="dxa"/>
            <w:vAlign w:val="bottom"/>
          </w:tcPr>
          <w:p w14:paraId="53BB069B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27,279,463.70</w:t>
            </w:r>
          </w:p>
        </w:tc>
      </w:tr>
      <w:tr w:rsidR="00A85E1D" w:rsidRPr="00E50A6D" w14:paraId="7E337B06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1C7CE837" w14:textId="77777777" w:rsidR="00A85E1D" w:rsidRPr="00E50A6D" w:rsidRDefault="00A85E1D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90" w:type="dxa"/>
            <w:vAlign w:val="bottom"/>
          </w:tcPr>
          <w:p w14:paraId="7EE535C8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A4D3583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  <w:tc>
          <w:tcPr>
            <w:tcW w:w="1620" w:type="dxa"/>
            <w:vAlign w:val="bottom"/>
          </w:tcPr>
          <w:p w14:paraId="3F0AC62C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  <w:tc>
          <w:tcPr>
            <w:tcW w:w="1522" w:type="dxa"/>
            <w:vAlign w:val="bottom"/>
          </w:tcPr>
          <w:p w14:paraId="1B6148D3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101,505,442.67</w:t>
            </w:r>
          </w:p>
        </w:tc>
      </w:tr>
      <w:tr w:rsidR="00A85E1D" w:rsidRPr="00E50A6D" w14:paraId="6374760F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1803941C" w14:textId="77777777" w:rsidR="00A85E1D" w:rsidRPr="00E50A6D" w:rsidRDefault="00A85E1D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0" w:type="dxa"/>
            <w:vAlign w:val="bottom"/>
          </w:tcPr>
          <w:p w14:paraId="5C55C49F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6164E86B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620" w:type="dxa"/>
            <w:vAlign w:val="bottom"/>
          </w:tcPr>
          <w:p w14:paraId="773536D8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522" w:type="dxa"/>
            <w:vAlign w:val="bottom"/>
          </w:tcPr>
          <w:p w14:paraId="4F8604D6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</w:tr>
      <w:tr w:rsidR="00A85E1D" w:rsidRPr="00E50A6D" w14:paraId="10939C23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05E20202" w14:textId="77777777" w:rsidR="00A85E1D" w:rsidRPr="00E50A6D" w:rsidRDefault="00A85E1D" w:rsidP="007F261E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890" w:type="dxa"/>
            <w:vAlign w:val="bottom"/>
          </w:tcPr>
          <w:p w14:paraId="4A73B110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535C7E57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620" w:type="dxa"/>
            <w:vAlign w:val="bottom"/>
          </w:tcPr>
          <w:p w14:paraId="1E67AD0B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522" w:type="dxa"/>
            <w:vAlign w:val="bottom"/>
          </w:tcPr>
          <w:p w14:paraId="0A6645E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</w:tr>
      <w:tr w:rsidR="00A85E1D" w:rsidRPr="00E50A6D" w14:paraId="28CE6F33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09D9A490" w14:textId="77777777" w:rsidR="00A85E1D" w:rsidRPr="00E50A6D" w:rsidRDefault="00A85E1D" w:rsidP="007F261E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7D8AE47A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546C170D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51BD3BF1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522" w:type="dxa"/>
            <w:vAlign w:val="bottom"/>
          </w:tcPr>
          <w:p w14:paraId="63B16DCE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</w:tr>
      <w:tr w:rsidR="00A85E1D" w:rsidRPr="00E50A6D" w14:paraId="03264F00" w14:textId="77777777" w:rsidTr="003C7364">
        <w:trPr>
          <w:trHeight w:val="374"/>
        </w:trPr>
        <w:tc>
          <w:tcPr>
            <w:tcW w:w="2988" w:type="dxa"/>
            <w:vAlign w:val="bottom"/>
            <w:hideMark/>
          </w:tcPr>
          <w:p w14:paraId="128CB891" w14:textId="77777777" w:rsidR="00A85E1D" w:rsidRPr="00E50A6D" w:rsidRDefault="00A85E1D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890" w:type="dxa"/>
            <w:vAlign w:val="bottom"/>
          </w:tcPr>
          <w:p w14:paraId="3B915FA1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530E6BDE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150,224,151.81</w:t>
            </w:r>
          </w:p>
        </w:tc>
        <w:tc>
          <w:tcPr>
            <w:tcW w:w="1620" w:type="dxa"/>
            <w:vAlign w:val="bottom"/>
          </w:tcPr>
          <w:p w14:paraId="6B4D0F51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245,735,227.48</w:t>
            </w:r>
          </w:p>
        </w:tc>
        <w:tc>
          <w:tcPr>
            <w:tcW w:w="1522" w:type="dxa"/>
            <w:vAlign w:val="bottom"/>
          </w:tcPr>
          <w:p w14:paraId="0651974E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245,735,227.48</w:t>
            </w:r>
          </w:p>
        </w:tc>
      </w:tr>
      <w:tr w:rsidR="00A85E1D" w:rsidRPr="00E50A6D" w14:paraId="3DAE7A3F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6FB1674C" w14:textId="77777777" w:rsidR="00A85E1D" w:rsidRPr="00E50A6D" w:rsidRDefault="00A85E1D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  <w:vAlign w:val="bottom"/>
          </w:tcPr>
          <w:p w14:paraId="03D4C693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14D2B877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72FB768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33FE4BCB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A85E1D" w:rsidRPr="00E50A6D" w14:paraId="0E564595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69949202" w14:textId="77777777" w:rsidR="00A85E1D" w:rsidRPr="00E50A6D" w:rsidRDefault="00A85E1D" w:rsidP="007F261E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0" w:type="dxa"/>
            <w:vAlign w:val="bottom"/>
          </w:tcPr>
          <w:p w14:paraId="03B24FBD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6AA9C68C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  <w:tc>
          <w:tcPr>
            <w:tcW w:w="1620" w:type="dxa"/>
            <w:vAlign w:val="bottom"/>
          </w:tcPr>
          <w:p w14:paraId="0E32CE3E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  <w:tc>
          <w:tcPr>
            <w:tcW w:w="1522" w:type="dxa"/>
            <w:vAlign w:val="bottom"/>
          </w:tcPr>
          <w:p w14:paraId="4E1ECAC8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023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783.10</w:t>
            </w:r>
          </w:p>
        </w:tc>
      </w:tr>
      <w:tr w:rsidR="00A85E1D" w:rsidRPr="00E50A6D" w14:paraId="355B7BDD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1EB82053" w14:textId="77777777" w:rsidR="00A85E1D" w:rsidRPr="00E50A6D" w:rsidRDefault="00A85E1D" w:rsidP="007F261E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18BCD6AA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F83E850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620" w:type="dxa"/>
            <w:vAlign w:val="bottom"/>
          </w:tcPr>
          <w:p w14:paraId="22741384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522" w:type="dxa"/>
            <w:vAlign w:val="bottom"/>
          </w:tcPr>
          <w:p w14:paraId="5A1D693F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</w:tr>
      <w:tr w:rsidR="00A85E1D" w:rsidRPr="00E50A6D" w14:paraId="56BE22CD" w14:textId="77777777" w:rsidTr="003C7364">
        <w:trPr>
          <w:trHeight w:val="374"/>
        </w:trPr>
        <w:tc>
          <w:tcPr>
            <w:tcW w:w="2988" w:type="dxa"/>
            <w:vAlign w:val="bottom"/>
          </w:tcPr>
          <w:p w14:paraId="11ABAF4B" w14:textId="77777777" w:rsidR="00A85E1D" w:rsidRPr="00E50A6D" w:rsidRDefault="00A85E1D" w:rsidP="007F261E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vAlign w:val="bottom"/>
          </w:tcPr>
          <w:p w14:paraId="02709A34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34D87B15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  <w:tc>
          <w:tcPr>
            <w:tcW w:w="1620" w:type="dxa"/>
            <w:vAlign w:val="bottom"/>
          </w:tcPr>
          <w:p w14:paraId="6FF6A554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  <w:tc>
          <w:tcPr>
            <w:tcW w:w="1522" w:type="dxa"/>
            <w:vAlign w:val="bottom"/>
          </w:tcPr>
          <w:p w14:paraId="64316A0B" w14:textId="77777777" w:rsidR="00A85E1D" w:rsidRPr="00E50A6D" w:rsidRDefault="00A85E1D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587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786.46</w:t>
            </w:r>
          </w:p>
        </w:tc>
      </w:tr>
      <w:tr w:rsidR="00A85E1D" w:rsidRPr="00E50A6D" w14:paraId="0DB75A42" w14:textId="77777777" w:rsidTr="003C7364">
        <w:trPr>
          <w:trHeight w:val="315"/>
        </w:trPr>
        <w:tc>
          <w:tcPr>
            <w:tcW w:w="2988" w:type="dxa"/>
            <w:vAlign w:val="bottom"/>
            <w:hideMark/>
          </w:tcPr>
          <w:p w14:paraId="574A0782" w14:textId="77777777" w:rsidR="00A85E1D" w:rsidRPr="00E50A6D" w:rsidRDefault="00A85E1D" w:rsidP="007F261E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890" w:type="dxa"/>
            <w:vAlign w:val="bottom"/>
          </w:tcPr>
          <w:p w14:paraId="4E0EFBCA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FDE4E00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  <w:tc>
          <w:tcPr>
            <w:tcW w:w="1620" w:type="dxa"/>
            <w:vAlign w:val="bottom"/>
          </w:tcPr>
          <w:p w14:paraId="7E6312C3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  <w:tc>
          <w:tcPr>
            <w:tcW w:w="1522" w:type="dxa"/>
            <w:vAlign w:val="bottom"/>
          </w:tcPr>
          <w:p w14:paraId="39D3CEF5" w14:textId="77777777" w:rsidR="00A85E1D" w:rsidRPr="00E50A6D" w:rsidRDefault="00A85E1D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93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891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054.27</w:t>
            </w:r>
          </w:p>
        </w:tc>
      </w:tr>
    </w:tbl>
    <w:p w14:paraId="4E0E53DE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6B446D7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D0E5BC2" w14:textId="77777777" w:rsidR="00A85E1D" w:rsidRPr="0012646A" w:rsidRDefault="00A85E1D" w:rsidP="00A85E1D">
      <w:pPr>
        <w:numPr>
          <w:ilvl w:val="0"/>
          <w:numId w:val="46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4AE2D70D" w14:textId="77777777" w:rsidR="00A85E1D" w:rsidRPr="00A85E1D" w:rsidRDefault="00A85E1D" w:rsidP="00A85E1D">
      <w:pPr>
        <w:spacing w:after="240"/>
        <w:ind w:left="567"/>
        <w:rPr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A85E1D" w:rsidRPr="00E50A6D" w14:paraId="546ECA1E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B60E2B0" w14:textId="77777777" w:rsidR="00A85E1D" w:rsidRPr="00E50A6D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4EE57964" w14:textId="77777777" w:rsidR="00A85E1D" w:rsidRPr="00CB5105" w:rsidRDefault="00A85E1D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A85E1D" w:rsidRPr="00E50A6D" w14:paraId="5555689A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394CC41B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510C062A" w14:textId="77777777" w:rsidR="00A85E1D" w:rsidRPr="00B15342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4A0401"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A0401" w:rsidRPr="00B1534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A85E1D" w:rsidRPr="00E50A6D" w14:paraId="555DA815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489AB2A3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71C3F71F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05EC4D49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A85E1D" w:rsidRPr="00E50A6D" w14:paraId="7E00A401" w14:textId="77777777" w:rsidTr="003C7364">
        <w:trPr>
          <w:trHeight w:val="720"/>
        </w:trPr>
        <w:tc>
          <w:tcPr>
            <w:tcW w:w="3240" w:type="dxa"/>
            <w:vAlign w:val="bottom"/>
          </w:tcPr>
          <w:p w14:paraId="0506212C" w14:textId="77777777" w:rsidR="00A85E1D" w:rsidRPr="00E50A6D" w:rsidRDefault="00A85E1D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57334BE8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800" w:type="dxa"/>
            <w:vAlign w:val="bottom"/>
            <w:hideMark/>
          </w:tcPr>
          <w:p w14:paraId="65F3E297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5848967E" w14:textId="77777777" w:rsidR="00A85E1D" w:rsidRPr="00E50A6D" w:rsidRDefault="00A85E1D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73C23F3B" w14:textId="77777777" w:rsidR="00A85E1D" w:rsidRPr="00E50A6D" w:rsidRDefault="00A85E1D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A85E1D" w:rsidRPr="00E50A6D" w14:paraId="0C116E00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9A0B804" w14:textId="77777777" w:rsidR="00A85E1D" w:rsidRPr="00E50A6D" w:rsidRDefault="00A85E1D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5C062D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09BE562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7BBCB4C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5A73159F" w14:textId="77777777" w:rsidR="00A85E1D" w:rsidRPr="00E50A6D" w:rsidRDefault="00A85E1D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B647B" w:rsidRPr="00E50A6D" w14:paraId="6A5F15BE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13B5A56F" w14:textId="77777777" w:rsidR="004B647B" w:rsidRPr="00E50A6D" w:rsidRDefault="004B647B" w:rsidP="004B647B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3A9845FA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EC15990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6B3">
              <w:rPr>
                <w:rFonts w:asciiTheme="majorBidi" w:hAnsiTheme="majorBidi" w:cstheme="majorBidi"/>
                <w:sz w:val="26"/>
                <w:szCs w:val="26"/>
              </w:rPr>
              <w:t>24,829,747.54</w:t>
            </w:r>
          </w:p>
        </w:tc>
        <w:tc>
          <w:tcPr>
            <w:tcW w:w="1620" w:type="dxa"/>
            <w:vAlign w:val="bottom"/>
          </w:tcPr>
          <w:p w14:paraId="5A95F008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6B3">
              <w:rPr>
                <w:rFonts w:asciiTheme="majorBidi" w:hAnsiTheme="majorBidi" w:cstheme="majorBidi"/>
                <w:sz w:val="26"/>
                <w:szCs w:val="26"/>
              </w:rPr>
              <w:t>24,829,747.54</w:t>
            </w:r>
          </w:p>
        </w:tc>
        <w:tc>
          <w:tcPr>
            <w:tcW w:w="1522" w:type="dxa"/>
            <w:vAlign w:val="bottom"/>
          </w:tcPr>
          <w:p w14:paraId="45265386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6B3">
              <w:rPr>
                <w:rFonts w:asciiTheme="majorBidi" w:hAnsiTheme="majorBidi" w:cstheme="majorBidi"/>
                <w:sz w:val="26"/>
                <w:szCs w:val="26"/>
              </w:rPr>
              <w:t>24,829,747.54</w:t>
            </w:r>
          </w:p>
        </w:tc>
      </w:tr>
      <w:tr w:rsidR="004B647B" w:rsidRPr="00E50A6D" w14:paraId="5A35DC96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5CD20099" w14:textId="77777777" w:rsidR="004B647B" w:rsidRPr="00E50A6D" w:rsidRDefault="004B647B" w:rsidP="004B647B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F6DE0F8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355C7FCF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6B3">
              <w:rPr>
                <w:rFonts w:asciiTheme="majorBidi" w:hAnsiTheme="majorBidi" w:cstheme="majorBidi"/>
                <w:sz w:val="26"/>
                <w:szCs w:val="26"/>
              </w:rPr>
              <w:t>105,907,019.41</w:t>
            </w:r>
          </w:p>
        </w:tc>
        <w:tc>
          <w:tcPr>
            <w:tcW w:w="1620" w:type="dxa"/>
            <w:vAlign w:val="bottom"/>
          </w:tcPr>
          <w:p w14:paraId="389FE976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6B3">
              <w:rPr>
                <w:rFonts w:asciiTheme="majorBidi" w:hAnsiTheme="majorBidi" w:cstheme="majorBidi"/>
                <w:sz w:val="26"/>
                <w:szCs w:val="26"/>
              </w:rPr>
              <w:t>105,907,019.41</w:t>
            </w:r>
          </w:p>
        </w:tc>
        <w:tc>
          <w:tcPr>
            <w:tcW w:w="1522" w:type="dxa"/>
            <w:vAlign w:val="bottom"/>
          </w:tcPr>
          <w:p w14:paraId="69CC35B9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26B3">
              <w:rPr>
                <w:rFonts w:asciiTheme="majorBidi" w:hAnsiTheme="majorBidi" w:cstheme="majorBidi"/>
                <w:sz w:val="26"/>
                <w:szCs w:val="26"/>
              </w:rPr>
              <w:t>105,907,019.41</w:t>
            </w:r>
          </w:p>
        </w:tc>
      </w:tr>
      <w:tr w:rsidR="004B647B" w:rsidRPr="00E50A6D" w14:paraId="1D67C2AE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5F5C5349" w14:textId="77777777" w:rsidR="004B647B" w:rsidRPr="00E50A6D" w:rsidRDefault="004B647B" w:rsidP="004B647B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73F40DD4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4C376F2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602F">
              <w:rPr>
                <w:rFonts w:asciiTheme="majorBidi" w:hAnsiTheme="majorBidi" w:cstheme="majorBidi"/>
                <w:sz w:val="26"/>
                <w:szCs w:val="26"/>
              </w:rPr>
              <w:t>7,174,486.99</w:t>
            </w:r>
          </w:p>
        </w:tc>
        <w:tc>
          <w:tcPr>
            <w:tcW w:w="1620" w:type="dxa"/>
            <w:vAlign w:val="bottom"/>
          </w:tcPr>
          <w:p w14:paraId="09B728B7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602F">
              <w:rPr>
                <w:rFonts w:asciiTheme="majorBidi" w:hAnsiTheme="majorBidi" w:cstheme="majorBidi"/>
                <w:sz w:val="26"/>
                <w:szCs w:val="26"/>
              </w:rPr>
              <w:t>7,174,486.99</w:t>
            </w:r>
          </w:p>
        </w:tc>
        <w:tc>
          <w:tcPr>
            <w:tcW w:w="1522" w:type="dxa"/>
            <w:vAlign w:val="bottom"/>
          </w:tcPr>
          <w:p w14:paraId="52A19F44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2602F">
              <w:rPr>
                <w:rFonts w:asciiTheme="majorBidi" w:hAnsiTheme="majorBidi" w:cstheme="majorBidi"/>
                <w:sz w:val="26"/>
                <w:szCs w:val="26"/>
              </w:rPr>
              <w:t>7,174,486.99</w:t>
            </w:r>
          </w:p>
        </w:tc>
      </w:tr>
      <w:tr w:rsidR="004B647B" w:rsidRPr="00E50A6D" w14:paraId="386D346D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30A451EC" w14:textId="77777777" w:rsidR="004B647B" w:rsidRPr="00E50A6D" w:rsidRDefault="004B647B" w:rsidP="004B647B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2AE793DE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112069EB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021C1">
              <w:rPr>
                <w:rFonts w:asciiTheme="majorBidi" w:hAnsiTheme="majorBidi" w:cstheme="majorBidi"/>
                <w:sz w:val="26"/>
                <w:szCs w:val="26"/>
              </w:rPr>
              <w:t>19,992,568.25</w:t>
            </w:r>
          </w:p>
        </w:tc>
        <w:tc>
          <w:tcPr>
            <w:tcW w:w="1620" w:type="dxa"/>
            <w:vAlign w:val="bottom"/>
          </w:tcPr>
          <w:p w14:paraId="238C0DAD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21C1">
              <w:rPr>
                <w:rFonts w:asciiTheme="majorBidi" w:hAnsiTheme="majorBidi" w:cstheme="majorBidi"/>
                <w:sz w:val="26"/>
                <w:szCs w:val="26"/>
              </w:rPr>
              <w:t>19,992,568.25</w:t>
            </w:r>
          </w:p>
        </w:tc>
        <w:tc>
          <w:tcPr>
            <w:tcW w:w="1522" w:type="dxa"/>
            <w:vAlign w:val="bottom"/>
          </w:tcPr>
          <w:p w14:paraId="4EF56D41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021C1">
              <w:rPr>
                <w:rFonts w:asciiTheme="majorBidi" w:hAnsiTheme="majorBidi" w:cstheme="majorBidi"/>
                <w:sz w:val="26"/>
                <w:szCs w:val="26"/>
              </w:rPr>
              <w:t>19,992,568.25</w:t>
            </w:r>
          </w:p>
        </w:tc>
      </w:tr>
      <w:tr w:rsidR="004B647B" w:rsidRPr="00E50A6D" w14:paraId="6BB135A6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5080FCF5" w14:textId="77777777" w:rsidR="004B647B" w:rsidRPr="00E50A6D" w:rsidRDefault="004B647B" w:rsidP="004B647B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7F752827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4C92689D" w14:textId="77777777" w:rsidR="004B647B" w:rsidRPr="004B647B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C167A">
              <w:rPr>
                <w:rFonts w:asciiTheme="majorBidi" w:hAnsiTheme="majorBidi"/>
                <w:sz w:val="26"/>
                <w:szCs w:val="26"/>
                <w:cs/>
              </w:rPr>
              <w:t>838</w:t>
            </w:r>
            <w:r w:rsidRPr="002C1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167A">
              <w:rPr>
                <w:rFonts w:asciiTheme="majorBidi" w:hAnsiTheme="majorBidi"/>
                <w:sz w:val="26"/>
                <w:szCs w:val="26"/>
                <w:cs/>
              </w:rPr>
              <w:t>404.41</w:t>
            </w:r>
          </w:p>
        </w:tc>
        <w:tc>
          <w:tcPr>
            <w:tcW w:w="1620" w:type="dxa"/>
            <w:vAlign w:val="bottom"/>
          </w:tcPr>
          <w:p w14:paraId="27C42009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167A">
              <w:rPr>
                <w:rFonts w:asciiTheme="majorBidi" w:hAnsiTheme="majorBidi"/>
                <w:sz w:val="26"/>
                <w:szCs w:val="26"/>
                <w:cs/>
              </w:rPr>
              <w:t>838</w:t>
            </w:r>
            <w:r w:rsidRPr="002C1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167A">
              <w:rPr>
                <w:rFonts w:asciiTheme="majorBidi" w:hAnsiTheme="majorBidi"/>
                <w:sz w:val="26"/>
                <w:szCs w:val="26"/>
                <w:cs/>
              </w:rPr>
              <w:t>404.41</w:t>
            </w:r>
          </w:p>
        </w:tc>
        <w:tc>
          <w:tcPr>
            <w:tcW w:w="1522" w:type="dxa"/>
            <w:vAlign w:val="bottom"/>
          </w:tcPr>
          <w:p w14:paraId="2A0DBA4F" w14:textId="77777777" w:rsidR="004B647B" w:rsidRPr="00E50A6D" w:rsidRDefault="004B647B" w:rsidP="004B647B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C167A">
              <w:rPr>
                <w:rFonts w:asciiTheme="majorBidi" w:hAnsiTheme="majorBidi"/>
                <w:sz w:val="26"/>
                <w:szCs w:val="26"/>
                <w:cs/>
              </w:rPr>
              <w:t>838</w:t>
            </w:r>
            <w:r w:rsidRPr="002C167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C167A">
              <w:rPr>
                <w:rFonts w:asciiTheme="majorBidi" w:hAnsiTheme="majorBidi"/>
                <w:sz w:val="26"/>
                <w:szCs w:val="26"/>
                <w:cs/>
              </w:rPr>
              <w:t>404.41</w:t>
            </w:r>
          </w:p>
        </w:tc>
      </w:tr>
      <w:tr w:rsidR="00A85E1D" w:rsidRPr="00E50A6D" w14:paraId="1EA7582E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0864100D" w14:textId="77777777" w:rsidR="00A85E1D" w:rsidRPr="00E50A6D" w:rsidRDefault="00A85E1D" w:rsidP="007F261E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01C8882F" w14:textId="77777777" w:rsidR="00A85E1D" w:rsidRPr="00E50A6D" w:rsidRDefault="004B647B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647B">
              <w:rPr>
                <w:rFonts w:asciiTheme="majorBidi" w:hAnsiTheme="majorBidi" w:cstheme="majorBidi"/>
                <w:sz w:val="26"/>
                <w:szCs w:val="26"/>
              </w:rPr>
              <w:t>95,565,282.96</w:t>
            </w:r>
          </w:p>
        </w:tc>
        <w:tc>
          <w:tcPr>
            <w:tcW w:w="1800" w:type="dxa"/>
            <w:vAlign w:val="bottom"/>
          </w:tcPr>
          <w:p w14:paraId="051D352A" w14:textId="77777777" w:rsidR="00A85E1D" w:rsidRPr="00E50A6D" w:rsidRDefault="006926B3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4C8D47AE" w14:textId="77777777" w:rsidR="00A85E1D" w:rsidRPr="00E50A6D" w:rsidRDefault="004B647B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647B">
              <w:rPr>
                <w:rFonts w:asciiTheme="majorBidi" w:hAnsiTheme="majorBidi" w:cstheme="majorBidi"/>
                <w:sz w:val="26"/>
                <w:szCs w:val="26"/>
              </w:rPr>
              <w:t>95,565,282.96</w:t>
            </w:r>
          </w:p>
        </w:tc>
        <w:tc>
          <w:tcPr>
            <w:tcW w:w="1522" w:type="dxa"/>
            <w:vAlign w:val="bottom"/>
          </w:tcPr>
          <w:p w14:paraId="6303AA41" w14:textId="77777777" w:rsidR="00A85E1D" w:rsidRPr="00E50A6D" w:rsidRDefault="004B647B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647B">
              <w:rPr>
                <w:rFonts w:asciiTheme="majorBidi" w:hAnsiTheme="majorBidi" w:cstheme="majorBidi"/>
                <w:sz w:val="26"/>
                <w:szCs w:val="26"/>
              </w:rPr>
              <w:t>95,565,282.96</w:t>
            </w:r>
          </w:p>
        </w:tc>
      </w:tr>
      <w:tr w:rsidR="00A85E1D" w:rsidRPr="00E50A6D" w14:paraId="5FBC41F2" w14:textId="77777777" w:rsidTr="003C7364">
        <w:trPr>
          <w:trHeight w:val="374"/>
        </w:trPr>
        <w:tc>
          <w:tcPr>
            <w:tcW w:w="3240" w:type="dxa"/>
            <w:vAlign w:val="bottom"/>
            <w:hideMark/>
          </w:tcPr>
          <w:p w14:paraId="14EEAB04" w14:textId="77777777" w:rsidR="00A85E1D" w:rsidRPr="00E50A6D" w:rsidRDefault="00A85E1D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232364D0" w14:textId="77777777" w:rsidR="00A85E1D" w:rsidRPr="00E50A6D" w:rsidRDefault="004B647B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647B">
              <w:rPr>
                <w:rFonts w:asciiTheme="majorBidi" w:hAnsiTheme="majorBidi" w:cstheme="majorBidi"/>
                <w:sz w:val="26"/>
                <w:szCs w:val="26"/>
              </w:rPr>
              <w:t>95,565,282.96</w:t>
            </w:r>
          </w:p>
        </w:tc>
        <w:tc>
          <w:tcPr>
            <w:tcW w:w="1800" w:type="dxa"/>
            <w:vAlign w:val="bottom"/>
          </w:tcPr>
          <w:p w14:paraId="1FDF476C" w14:textId="77777777" w:rsidR="00A85E1D" w:rsidRPr="00E50A6D" w:rsidRDefault="00526A5E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6A5E">
              <w:rPr>
                <w:rFonts w:asciiTheme="majorBidi" w:hAnsiTheme="majorBidi" w:cstheme="majorBidi"/>
                <w:sz w:val="26"/>
                <w:szCs w:val="26"/>
              </w:rPr>
              <w:t>158,742,226.60</w:t>
            </w:r>
          </w:p>
        </w:tc>
        <w:tc>
          <w:tcPr>
            <w:tcW w:w="1620" w:type="dxa"/>
            <w:vAlign w:val="bottom"/>
          </w:tcPr>
          <w:p w14:paraId="53C3B521" w14:textId="77777777" w:rsidR="00A85E1D" w:rsidRPr="00E50A6D" w:rsidRDefault="00526A5E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6A5E">
              <w:rPr>
                <w:rFonts w:asciiTheme="majorBidi" w:hAnsiTheme="majorBidi" w:cstheme="majorBidi"/>
                <w:sz w:val="26"/>
                <w:szCs w:val="26"/>
              </w:rPr>
              <w:t>254,307,509.56</w:t>
            </w:r>
          </w:p>
        </w:tc>
        <w:tc>
          <w:tcPr>
            <w:tcW w:w="1522" w:type="dxa"/>
            <w:vAlign w:val="bottom"/>
          </w:tcPr>
          <w:p w14:paraId="160883FD" w14:textId="77777777" w:rsidR="00A85E1D" w:rsidRPr="00E50A6D" w:rsidRDefault="00526A5E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6A5E">
              <w:rPr>
                <w:rFonts w:asciiTheme="majorBidi" w:hAnsiTheme="majorBidi" w:cstheme="majorBidi"/>
                <w:sz w:val="26"/>
                <w:szCs w:val="26"/>
              </w:rPr>
              <w:t>254,307,509.56</w:t>
            </w:r>
          </w:p>
        </w:tc>
      </w:tr>
      <w:tr w:rsidR="00A85E1D" w:rsidRPr="00E50A6D" w14:paraId="7F25DBC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543AD43A" w14:textId="77777777" w:rsidR="00A85E1D" w:rsidRPr="00E50A6D" w:rsidRDefault="00A85E1D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6FECA3D0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64554E3C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7A72E63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23AB5698" w14:textId="77777777" w:rsidR="00A85E1D" w:rsidRPr="00E50A6D" w:rsidRDefault="00A85E1D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AE463B" w:rsidRPr="00E50A6D" w14:paraId="183DA8A8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6A6C99CF" w14:textId="77777777" w:rsidR="00AE463B" w:rsidRPr="00E50A6D" w:rsidRDefault="00AE463B" w:rsidP="00AE463B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63558F9C" w14:textId="77777777" w:rsidR="00AE463B" w:rsidRPr="00E50A6D" w:rsidRDefault="00AE463B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647345B6" w14:textId="77777777" w:rsidR="00AE463B" w:rsidRPr="00E50A6D" w:rsidRDefault="00AE463B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675A">
              <w:rPr>
                <w:rFonts w:asciiTheme="majorBidi" w:hAnsiTheme="majorBidi" w:cstheme="majorBidi"/>
                <w:sz w:val="26"/>
                <w:szCs w:val="26"/>
              </w:rPr>
              <w:t>33,846,378.49</w:t>
            </w:r>
          </w:p>
        </w:tc>
        <w:tc>
          <w:tcPr>
            <w:tcW w:w="1620" w:type="dxa"/>
            <w:vAlign w:val="bottom"/>
          </w:tcPr>
          <w:p w14:paraId="3546427E" w14:textId="77777777" w:rsidR="00AE463B" w:rsidRPr="00E50A6D" w:rsidRDefault="00AE463B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675A">
              <w:rPr>
                <w:rFonts w:asciiTheme="majorBidi" w:hAnsiTheme="majorBidi" w:cstheme="majorBidi"/>
                <w:sz w:val="26"/>
                <w:szCs w:val="26"/>
              </w:rPr>
              <w:t>33,846,378.49</w:t>
            </w:r>
          </w:p>
        </w:tc>
        <w:tc>
          <w:tcPr>
            <w:tcW w:w="1522" w:type="dxa"/>
            <w:vAlign w:val="bottom"/>
          </w:tcPr>
          <w:p w14:paraId="63719A69" w14:textId="77777777" w:rsidR="00AE463B" w:rsidRPr="00E50A6D" w:rsidRDefault="00AE463B" w:rsidP="00AE463B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675A">
              <w:rPr>
                <w:rFonts w:asciiTheme="majorBidi" w:hAnsiTheme="majorBidi" w:cstheme="majorBidi"/>
                <w:sz w:val="26"/>
                <w:szCs w:val="26"/>
              </w:rPr>
              <w:t>33,846,378.49</w:t>
            </w:r>
          </w:p>
        </w:tc>
      </w:tr>
      <w:tr w:rsidR="00AE463B" w:rsidRPr="00E50A6D" w14:paraId="1D955333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107BE7D6" w14:textId="77777777" w:rsidR="00AE463B" w:rsidRPr="00E50A6D" w:rsidRDefault="00AE463B" w:rsidP="00AE463B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7C79B60F" w14:textId="77777777" w:rsidR="00AE463B" w:rsidRPr="00E50A6D" w:rsidRDefault="00AE463B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644A5BED" w14:textId="77777777" w:rsidR="00AE463B" w:rsidRPr="00E50A6D" w:rsidRDefault="00AE463B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406B">
              <w:rPr>
                <w:rFonts w:asciiTheme="majorBidi" w:hAnsiTheme="majorBidi" w:cstheme="majorBidi"/>
                <w:sz w:val="26"/>
                <w:szCs w:val="26"/>
              </w:rPr>
              <w:t>43,545,310.72</w:t>
            </w:r>
          </w:p>
        </w:tc>
        <w:tc>
          <w:tcPr>
            <w:tcW w:w="1620" w:type="dxa"/>
            <w:vAlign w:val="bottom"/>
          </w:tcPr>
          <w:p w14:paraId="13B58451" w14:textId="77777777" w:rsidR="00AE463B" w:rsidRPr="00E50A6D" w:rsidRDefault="00AE463B" w:rsidP="00AE463B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406B">
              <w:rPr>
                <w:rFonts w:asciiTheme="majorBidi" w:hAnsiTheme="majorBidi" w:cstheme="majorBidi"/>
                <w:sz w:val="26"/>
                <w:szCs w:val="26"/>
              </w:rPr>
              <w:t>43,545,310.72</w:t>
            </w:r>
          </w:p>
        </w:tc>
        <w:tc>
          <w:tcPr>
            <w:tcW w:w="1522" w:type="dxa"/>
            <w:vAlign w:val="bottom"/>
          </w:tcPr>
          <w:p w14:paraId="35A1DC83" w14:textId="77777777" w:rsidR="00AE463B" w:rsidRPr="00E50A6D" w:rsidRDefault="00AE463B" w:rsidP="00AE463B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2406B">
              <w:rPr>
                <w:rFonts w:asciiTheme="majorBidi" w:hAnsiTheme="majorBidi" w:cstheme="majorBidi"/>
                <w:sz w:val="26"/>
                <w:szCs w:val="26"/>
              </w:rPr>
              <w:t>43,545,310.72</w:t>
            </w:r>
          </w:p>
        </w:tc>
      </w:tr>
      <w:tr w:rsidR="00AE463B" w:rsidRPr="00E50A6D" w14:paraId="07B6D84A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04A59B8E" w14:textId="77777777" w:rsidR="00AE463B" w:rsidRPr="00E50A6D" w:rsidRDefault="00AE463B" w:rsidP="00AE463B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604D49C3" w14:textId="77777777" w:rsidR="00AE463B" w:rsidRPr="00E50A6D" w:rsidRDefault="00AE463B" w:rsidP="00AE463B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10139A01" w14:textId="77777777" w:rsidR="00AE463B" w:rsidRPr="00E50A6D" w:rsidRDefault="00AE463B" w:rsidP="00AE463B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3E42">
              <w:rPr>
                <w:rFonts w:asciiTheme="majorBidi" w:hAnsiTheme="majorBidi" w:cstheme="majorBidi"/>
                <w:sz w:val="26"/>
                <w:szCs w:val="26"/>
              </w:rPr>
              <w:t>29,470,911.52</w:t>
            </w:r>
          </w:p>
        </w:tc>
        <w:tc>
          <w:tcPr>
            <w:tcW w:w="1620" w:type="dxa"/>
            <w:vAlign w:val="bottom"/>
          </w:tcPr>
          <w:p w14:paraId="5B07DBDF" w14:textId="77777777" w:rsidR="00AE463B" w:rsidRPr="00E50A6D" w:rsidRDefault="00AE463B" w:rsidP="00AE463B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3E42">
              <w:rPr>
                <w:rFonts w:asciiTheme="majorBidi" w:hAnsiTheme="majorBidi" w:cstheme="majorBidi"/>
                <w:sz w:val="26"/>
                <w:szCs w:val="26"/>
              </w:rPr>
              <w:t>29,470,911.52</w:t>
            </w:r>
          </w:p>
        </w:tc>
        <w:tc>
          <w:tcPr>
            <w:tcW w:w="1522" w:type="dxa"/>
            <w:vAlign w:val="bottom"/>
          </w:tcPr>
          <w:p w14:paraId="578AED1A" w14:textId="77777777" w:rsidR="00AE463B" w:rsidRPr="00E50A6D" w:rsidRDefault="00AE463B" w:rsidP="00AE463B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3E42">
              <w:rPr>
                <w:rFonts w:asciiTheme="majorBidi" w:hAnsiTheme="majorBidi" w:cstheme="majorBidi"/>
                <w:sz w:val="26"/>
                <w:szCs w:val="26"/>
              </w:rPr>
              <w:t>29,470,911.52</w:t>
            </w:r>
          </w:p>
        </w:tc>
      </w:tr>
      <w:tr w:rsidR="00AE463B" w:rsidRPr="00E50A6D" w14:paraId="06567761" w14:textId="77777777" w:rsidTr="003C7364">
        <w:trPr>
          <w:trHeight w:val="315"/>
        </w:trPr>
        <w:tc>
          <w:tcPr>
            <w:tcW w:w="3240" w:type="dxa"/>
            <w:vAlign w:val="bottom"/>
            <w:hideMark/>
          </w:tcPr>
          <w:p w14:paraId="0C943A32" w14:textId="77777777" w:rsidR="00AE463B" w:rsidRPr="00E50A6D" w:rsidRDefault="00AE463B" w:rsidP="00AE463B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2D894331" w14:textId="77777777" w:rsidR="00AE463B" w:rsidRPr="00E50A6D" w:rsidRDefault="00AE463B" w:rsidP="00AE463B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05E37D08" w14:textId="77777777" w:rsidR="00AE463B" w:rsidRPr="00E50A6D" w:rsidRDefault="00AE463B" w:rsidP="00AE463B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63B">
              <w:rPr>
                <w:rFonts w:asciiTheme="majorBidi" w:hAnsiTheme="majorBidi" w:cstheme="majorBidi"/>
                <w:sz w:val="26"/>
                <w:szCs w:val="26"/>
              </w:rPr>
              <w:t>106,862,600.73</w:t>
            </w:r>
          </w:p>
        </w:tc>
        <w:tc>
          <w:tcPr>
            <w:tcW w:w="1620" w:type="dxa"/>
            <w:vAlign w:val="bottom"/>
          </w:tcPr>
          <w:p w14:paraId="0340414D" w14:textId="77777777" w:rsidR="00AE463B" w:rsidRPr="00E50A6D" w:rsidRDefault="00AE463B" w:rsidP="00AE463B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63B">
              <w:rPr>
                <w:rFonts w:asciiTheme="majorBidi" w:hAnsiTheme="majorBidi" w:cstheme="majorBidi"/>
                <w:sz w:val="26"/>
                <w:szCs w:val="26"/>
              </w:rPr>
              <w:t>106,862,600.73</w:t>
            </w:r>
          </w:p>
        </w:tc>
        <w:tc>
          <w:tcPr>
            <w:tcW w:w="1522" w:type="dxa"/>
            <w:vAlign w:val="bottom"/>
          </w:tcPr>
          <w:p w14:paraId="5315CC96" w14:textId="77777777" w:rsidR="00AE463B" w:rsidRPr="00E50A6D" w:rsidRDefault="00AE463B" w:rsidP="00AE463B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63B">
              <w:rPr>
                <w:rFonts w:asciiTheme="majorBidi" w:hAnsiTheme="majorBidi" w:cstheme="majorBidi"/>
                <w:sz w:val="26"/>
                <w:szCs w:val="26"/>
              </w:rPr>
              <w:t>106,862,600.73</w:t>
            </w:r>
          </w:p>
        </w:tc>
      </w:tr>
    </w:tbl>
    <w:p w14:paraId="3E2E8966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A59DAA2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42544C2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4CB7A07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D15372F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F2DB58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CD58D91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7A4E246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B894ECC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A0F13A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2532780" w14:textId="77777777" w:rsidR="00962737" w:rsidRDefault="00962737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B1EFC6B" w14:textId="77777777" w:rsidR="00A85E1D" w:rsidRDefault="00A85E1D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C66112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B86FC55" w14:textId="77777777" w:rsidR="004A0401" w:rsidRPr="0012646A" w:rsidRDefault="004A0401" w:rsidP="002F3642">
      <w:pPr>
        <w:numPr>
          <w:ilvl w:val="0"/>
          <w:numId w:val="47"/>
        </w:numPr>
        <w:spacing w:line="240" w:lineRule="atLeast"/>
        <w:ind w:left="567" w:hanging="709"/>
        <w:jc w:val="thaiDistribute"/>
        <w:rPr>
          <w:rFonts w:ascii="Angsana New" w:hAnsi="Angsana New"/>
          <w:b/>
          <w:bCs/>
          <w:sz w:val="30"/>
          <w:szCs w:val="30"/>
        </w:rPr>
      </w:pPr>
      <w:r w:rsidRPr="00D34525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248B080C" w14:textId="77777777" w:rsidR="004A0401" w:rsidRPr="00A85E1D" w:rsidRDefault="004A0401" w:rsidP="004A0401">
      <w:pPr>
        <w:spacing w:after="240"/>
        <w:ind w:left="567"/>
        <w:rPr>
          <w:lang w:val="en-US"/>
        </w:rPr>
      </w:pPr>
      <w:r w:rsidRPr="00027827">
        <w:rPr>
          <w:rFonts w:ascii="Angsana New" w:hAnsi="Angsana New"/>
          <w:sz w:val="30"/>
          <w:szCs w:val="30"/>
          <w:u w:val="single"/>
          <w:cs/>
        </w:rPr>
        <w:t>มูลค่ายุติธรรมของเครื่องมือทาง</w:t>
      </w:r>
      <w:r w:rsidRPr="00A85E1D">
        <w:rPr>
          <w:rFonts w:ascii="Angsana New" w:hAnsi="Angsana New"/>
          <w:sz w:val="30"/>
          <w:szCs w:val="30"/>
          <w:u w:val="single"/>
          <w:cs/>
        </w:rPr>
        <w:t>การเงิน</w:t>
      </w:r>
      <w:r w:rsidRPr="00A85E1D">
        <w:rPr>
          <w:rFonts w:hint="cs"/>
          <w:sz w:val="30"/>
          <w:szCs w:val="30"/>
          <w:cs/>
        </w:rPr>
        <w:t xml:space="preserve"> (ต่อ)</w:t>
      </w:r>
    </w:p>
    <w:tbl>
      <w:tblPr>
        <w:tblW w:w="989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1800"/>
        <w:gridCol w:w="1620"/>
        <w:gridCol w:w="1522"/>
      </w:tblGrid>
      <w:tr w:rsidR="004A0401" w:rsidRPr="00E50A6D" w14:paraId="678D210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04C06C8F" w14:textId="77777777" w:rsidR="004A0401" w:rsidRPr="00E50A6D" w:rsidRDefault="004A0401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65116644" w14:textId="77777777" w:rsidR="004A0401" w:rsidRPr="00CB5105" w:rsidRDefault="004A0401" w:rsidP="007F261E">
            <w:pPr>
              <w:spacing w:after="120" w:line="300" w:lineRule="exact"/>
              <w:ind w:left="360"/>
              <w:jc w:val="right"/>
              <w:rPr>
                <w:sz w:val="26"/>
                <w:szCs w:val="26"/>
              </w:rPr>
            </w:pPr>
            <w:r w:rsidRPr="00CB5105">
              <w:rPr>
                <w:sz w:val="26"/>
                <w:szCs w:val="26"/>
                <w:cs/>
              </w:rPr>
              <w:t>(หน่วย: บาท)</w:t>
            </w:r>
          </w:p>
        </w:tc>
      </w:tr>
      <w:tr w:rsidR="004A0401" w:rsidRPr="00E50A6D" w14:paraId="4A5BB53A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C382F8E" w14:textId="77777777"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6652" w:type="dxa"/>
            <w:gridSpan w:val="4"/>
            <w:vAlign w:val="bottom"/>
            <w:hideMark/>
          </w:tcPr>
          <w:p w14:paraId="02852EA9" w14:textId="77777777" w:rsidR="004A0401" w:rsidRPr="00B15342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B1534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ณ วันที่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1534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B1534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A0401" w:rsidRPr="00E50A6D" w14:paraId="4BF2668D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3B4455E1" w14:textId="77777777"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479F611E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22" w:type="dxa"/>
            <w:vAlign w:val="bottom"/>
            <w:hideMark/>
          </w:tcPr>
          <w:p w14:paraId="485DA792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74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</w:t>
            </w:r>
          </w:p>
        </w:tc>
      </w:tr>
      <w:tr w:rsidR="004A0401" w:rsidRPr="00E50A6D" w14:paraId="16E58C9C" w14:textId="77777777" w:rsidTr="003C7364">
        <w:trPr>
          <w:trHeight w:val="720"/>
        </w:trPr>
        <w:tc>
          <w:tcPr>
            <w:tcW w:w="3240" w:type="dxa"/>
            <w:vAlign w:val="bottom"/>
          </w:tcPr>
          <w:p w14:paraId="2D55193F" w14:textId="77777777" w:rsidR="004A0401" w:rsidRPr="00E50A6D" w:rsidRDefault="004A0401" w:rsidP="007F261E">
            <w:pPr>
              <w:spacing w:after="120" w:line="300" w:lineRule="exact"/>
              <w:ind w:left="360"/>
              <w:jc w:val="center"/>
              <w:rPr>
                <w:sz w:val="26"/>
                <w:szCs w:val="26"/>
              </w:rPr>
            </w:pPr>
          </w:p>
        </w:tc>
        <w:tc>
          <w:tcPr>
            <w:tcW w:w="1710" w:type="dxa"/>
            <w:vAlign w:val="bottom"/>
            <w:hideMark/>
          </w:tcPr>
          <w:p w14:paraId="34B6608D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7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มูลค่ายุติธรรมผ่านกำไรขาดทุนอื่น</w:t>
            </w:r>
          </w:p>
        </w:tc>
        <w:tc>
          <w:tcPr>
            <w:tcW w:w="1800" w:type="dxa"/>
            <w:vAlign w:val="bottom"/>
            <w:hideMark/>
          </w:tcPr>
          <w:p w14:paraId="53A2D2D2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 w:right="-15"/>
              <w:jc w:val="center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ราคาทุน</w:t>
            </w:r>
            <w:r w:rsidRPr="00E50A6D">
              <w:rPr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1620" w:type="dxa"/>
            <w:vAlign w:val="bottom"/>
            <w:hideMark/>
          </w:tcPr>
          <w:p w14:paraId="287E94B6" w14:textId="77777777" w:rsidR="004A0401" w:rsidRPr="00E50A6D" w:rsidRDefault="004A0401" w:rsidP="007F261E">
            <w:pPr>
              <w:pBdr>
                <w:bottom w:val="single" w:sz="4" w:space="1" w:color="auto"/>
              </w:pBdr>
              <w:spacing w:after="120" w:line="300" w:lineRule="exact"/>
              <w:ind w:left="360"/>
              <w:jc w:val="center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522" w:type="dxa"/>
            <w:vAlign w:val="bottom"/>
          </w:tcPr>
          <w:p w14:paraId="1B1BDC77" w14:textId="77777777" w:rsidR="004A0401" w:rsidRPr="00E50A6D" w:rsidRDefault="004A0401" w:rsidP="007F261E">
            <w:pPr>
              <w:spacing w:after="120" w:line="300" w:lineRule="exact"/>
              <w:ind w:left="360" w:right="-74"/>
              <w:jc w:val="center"/>
              <w:rPr>
                <w:sz w:val="26"/>
                <w:szCs w:val="26"/>
              </w:rPr>
            </w:pPr>
          </w:p>
        </w:tc>
      </w:tr>
      <w:tr w:rsidR="004A0401" w:rsidRPr="00E50A6D" w14:paraId="13F2EF3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7F500C2B" w14:textId="77777777" w:rsidR="004A0401" w:rsidRPr="00E50A6D" w:rsidRDefault="004A0401" w:rsidP="007F261E">
            <w:pPr>
              <w:spacing w:after="120" w:line="30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3CEFC31C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51CDBD1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F29C82D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10F14BBB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0401" w:rsidRPr="00E50A6D" w14:paraId="1FF74781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69CF15B9" w14:textId="77777777" w:rsidR="004A0401" w:rsidRPr="00E50A6D" w:rsidRDefault="004A0401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48813BC3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0DE94B6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  <w:tc>
          <w:tcPr>
            <w:tcW w:w="1620" w:type="dxa"/>
            <w:vAlign w:val="bottom"/>
          </w:tcPr>
          <w:p w14:paraId="15FBE109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  <w:tc>
          <w:tcPr>
            <w:tcW w:w="1522" w:type="dxa"/>
            <w:vAlign w:val="bottom"/>
          </w:tcPr>
          <w:p w14:paraId="7AF4E4B7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27,186,866.56</w:t>
            </w:r>
          </w:p>
        </w:tc>
      </w:tr>
      <w:tr w:rsidR="004A0401" w:rsidRPr="00E50A6D" w14:paraId="1636FDB0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6C7EDFA0" w14:textId="77777777" w:rsidR="004A0401" w:rsidRPr="00E50A6D" w:rsidRDefault="004A0401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5A55ED11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2D748D67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  <w:tc>
          <w:tcPr>
            <w:tcW w:w="1620" w:type="dxa"/>
            <w:vAlign w:val="bottom"/>
          </w:tcPr>
          <w:p w14:paraId="6B61754B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  <w:tc>
          <w:tcPr>
            <w:tcW w:w="1522" w:type="dxa"/>
            <w:vAlign w:val="bottom"/>
          </w:tcPr>
          <w:p w14:paraId="14DDA606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101,303,943.70</w:t>
            </w:r>
          </w:p>
        </w:tc>
      </w:tr>
      <w:tr w:rsidR="004A0401" w:rsidRPr="00E50A6D" w14:paraId="0784D511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56AF03AE" w14:textId="77777777" w:rsidR="004A0401" w:rsidRPr="00E50A6D" w:rsidRDefault="004A0401" w:rsidP="007F261E">
            <w:pPr>
              <w:spacing w:after="120" w:line="300" w:lineRule="exact"/>
              <w:ind w:left="338" w:hanging="338"/>
              <w:rPr>
                <w:sz w:val="26"/>
                <w:szCs w:val="26"/>
                <w:cs/>
              </w:rPr>
            </w:pPr>
            <w:r w:rsidRPr="00E50A6D">
              <w:rPr>
                <w:rFonts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132D13A3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43571D7F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620" w:type="dxa"/>
            <w:vAlign w:val="bottom"/>
          </w:tcPr>
          <w:p w14:paraId="00135D58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  <w:tc>
          <w:tcPr>
            <w:tcW w:w="1522" w:type="dxa"/>
            <w:vAlign w:val="bottom"/>
          </w:tcPr>
          <w:p w14:paraId="01F0A209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800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000.00</w:t>
            </w:r>
          </w:p>
        </w:tc>
      </w:tr>
      <w:tr w:rsidR="004A0401" w:rsidRPr="00E50A6D" w14:paraId="4C2F062D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0DEEAB3D" w14:textId="77777777" w:rsidR="004A0401" w:rsidRPr="00E50A6D" w:rsidRDefault="004A0401" w:rsidP="007F261E">
            <w:pPr>
              <w:spacing w:after="120" w:line="300" w:lineRule="exact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10" w:type="dxa"/>
            <w:vAlign w:val="bottom"/>
          </w:tcPr>
          <w:p w14:paraId="182BFE13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6ABEE80C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620" w:type="dxa"/>
            <w:vAlign w:val="bottom"/>
          </w:tcPr>
          <w:p w14:paraId="38D91781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  <w:tc>
          <w:tcPr>
            <w:tcW w:w="1522" w:type="dxa"/>
            <w:vAlign w:val="bottom"/>
          </w:tcPr>
          <w:p w14:paraId="7B677CE3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19,968,699.52</w:t>
            </w:r>
          </w:p>
        </w:tc>
      </w:tr>
      <w:tr w:rsidR="004A0401" w:rsidRPr="00E50A6D" w14:paraId="3FDAC63A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430CD3F9" w14:textId="77777777" w:rsidR="004A0401" w:rsidRPr="00E50A6D" w:rsidRDefault="004A0401" w:rsidP="007F261E">
            <w:pPr>
              <w:spacing w:after="120" w:line="300" w:lineRule="exact"/>
              <w:ind w:left="255" w:hanging="255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เงินฝากติดภาระค้ำประกัน</w:t>
            </w:r>
          </w:p>
        </w:tc>
        <w:tc>
          <w:tcPr>
            <w:tcW w:w="1710" w:type="dxa"/>
            <w:vAlign w:val="bottom"/>
          </w:tcPr>
          <w:p w14:paraId="5E2CD950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0" w:type="dxa"/>
            <w:vAlign w:val="bottom"/>
          </w:tcPr>
          <w:p w14:paraId="7999B471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620" w:type="dxa"/>
            <w:vAlign w:val="bottom"/>
          </w:tcPr>
          <w:p w14:paraId="18AC3FD9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  <w:tc>
          <w:tcPr>
            <w:tcW w:w="1522" w:type="dxa"/>
            <w:vAlign w:val="bottom"/>
          </w:tcPr>
          <w:p w14:paraId="231A37C8" w14:textId="77777777" w:rsidR="004A0401" w:rsidRPr="00E50A6D" w:rsidRDefault="004A0401" w:rsidP="007F261E">
            <w:pP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1,470,545.92</w:t>
            </w:r>
          </w:p>
        </w:tc>
      </w:tr>
      <w:tr w:rsidR="004A0401" w:rsidRPr="00E50A6D" w14:paraId="03467AAB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46F37F5A" w14:textId="77777777" w:rsidR="004A0401" w:rsidRPr="00E50A6D" w:rsidRDefault="004A0401" w:rsidP="007F261E">
            <w:pPr>
              <w:spacing w:after="120" w:line="300" w:lineRule="exact"/>
              <w:rPr>
                <w:color w:val="FF0000"/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06698933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19C1136A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20" w:type="dxa"/>
            <w:vAlign w:val="bottom"/>
          </w:tcPr>
          <w:p w14:paraId="1F129197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522" w:type="dxa"/>
            <w:vAlign w:val="bottom"/>
          </w:tcPr>
          <w:p w14:paraId="26681DA8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</w:tr>
      <w:tr w:rsidR="004A0401" w:rsidRPr="00E50A6D" w14:paraId="2A0B0790" w14:textId="77777777" w:rsidTr="003C7364">
        <w:trPr>
          <w:trHeight w:val="374"/>
        </w:trPr>
        <w:tc>
          <w:tcPr>
            <w:tcW w:w="3240" w:type="dxa"/>
            <w:vAlign w:val="bottom"/>
            <w:hideMark/>
          </w:tcPr>
          <w:p w14:paraId="41DCB448" w14:textId="77777777" w:rsidR="004A0401" w:rsidRPr="00E50A6D" w:rsidRDefault="004A0401" w:rsidP="007F261E">
            <w:pPr>
              <w:spacing w:after="120" w:line="30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710" w:type="dxa"/>
            <w:vAlign w:val="bottom"/>
          </w:tcPr>
          <w:p w14:paraId="4AFD16E8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95,511,075.67</w:t>
            </w:r>
          </w:p>
        </w:tc>
        <w:tc>
          <w:tcPr>
            <w:tcW w:w="1800" w:type="dxa"/>
            <w:vAlign w:val="bottom"/>
          </w:tcPr>
          <w:p w14:paraId="6A64B093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157,730,055.70</w:t>
            </w:r>
          </w:p>
        </w:tc>
        <w:tc>
          <w:tcPr>
            <w:tcW w:w="1620" w:type="dxa"/>
            <w:vAlign w:val="bottom"/>
          </w:tcPr>
          <w:p w14:paraId="33D6DFA1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3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253,241,131.37</w:t>
            </w:r>
          </w:p>
        </w:tc>
        <w:tc>
          <w:tcPr>
            <w:tcW w:w="1522" w:type="dxa"/>
            <w:vAlign w:val="bottom"/>
          </w:tcPr>
          <w:p w14:paraId="554DF05D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0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</w:rPr>
              <w:t>253,241,131.37</w:t>
            </w:r>
          </w:p>
        </w:tc>
      </w:tr>
      <w:tr w:rsidR="004A0401" w:rsidRPr="00E50A6D" w14:paraId="2B77D962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042DE8BF" w14:textId="77777777" w:rsidR="004A0401" w:rsidRPr="00E50A6D" w:rsidRDefault="004A0401" w:rsidP="007F261E">
            <w:pPr>
              <w:spacing w:after="120" w:line="320" w:lineRule="exact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70469B29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800" w:type="dxa"/>
            <w:vAlign w:val="bottom"/>
          </w:tcPr>
          <w:p w14:paraId="5FBB6170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295F51B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  <w:tc>
          <w:tcPr>
            <w:tcW w:w="1522" w:type="dxa"/>
            <w:vAlign w:val="bottom"/>
          </w:tcPr>
          <w:p w14:paraId="3DE8EA78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sz w:val="26"/>
                <w:szCs w:val="26"/>
              </w:rPr>
            </w:pPr>
          </w:p>
        </w:tc>
      </w:tr>
      <w:tr w:rsidR="004A0401" w:rsidRPr="00E50A6D" w14:paraId="2A57C61A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2FDB4BA3" w14:textId="77777777" w:rsidR="004A0401" w:rsidRPr="00E50A6D" w:rsidRDefault="004A0401" w:rsidP="007F261E">
            <w:pPr>
              <w:spacing w:after="120" w:line="320" w:lineRule="exact"/>
              <w:ind w:left="161" w:hanging="161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10" w:type="dxa"/>
            <w:vAlign w:val="bottom"/>
          </w:tcPr>
          <w:p w14:paraId="0AF16730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6A104E0A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  <w:tc>
          <w:tcPr>
            <w:tcW w:w="1620" w:type="dxa"/>
            <w:vAlign w:val="bottom"/>
          </w:tcPr>
          <w:p w14:paraId="0E8EB8EB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  <w:tc>
          <w:tcPr>
            <w:tcW w:w="1522" w:type="dxa"/>
            <w:vAlign w:val="bottom"/>
          </w:tcPr>
          <w:p w14:paraId="1458B656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237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742.42</w:t>
            </w:r>
          </w:p>
        </w:tc>
      </w:tr>
      <w:tr w:rsidR="004A0401" w:rsidRPr="00E50A6D" w14:paraId="1F9F520D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0457AA84" w14:textId="77777777" w:rsidR="004A0401" w:rsidRPr="00E50A6D" w:rsidRDefault="004A0401" w:rsidP="007F261E">
            <w:pPr>
              <w:spacing w:after="120" w:line="320" w:lineRule="exact"/>
              <w:ind w:left="161" w:hanging="161"/>
              <w:rPr>
                <w:sz w:val="26"/>
                <w:szCs w:val="26"/>
                <w:cs/>
              </w:rPr>
            </w:pPr>
            <w:r w:rsidRPr="00E50A6D">
              <w:rPr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32353FFA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3FE4323C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620" w:type="dxa"/>
            <w:vAlign w:val="bottom"/>
          </w:tcPr>
          <w:p w14:paraId="30680E86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  <w:tc>
          <w:tcPr>
            <w:tcW w:w="1522" w:type="dxa"/>
            <w:vAlign w:val="bottom"/>
          </w:tcPr>
          <w:p w14:paraId="230205A5" w14:textId="77777777" w:rsidR="004A0401" w:rsidRPr="00E50A6D" w:rsidRDefault="004A0401" w:rsidP="007F261E">
            <w:pP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279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484.71</w:t>
            </w:r>
          </w:p>
        </w:tc>
      </w:tr>
      <w:tr w:rsidR="004A0401" w:rsidRPr="00E50A6D" w14:paraId="4DEAB929" w14:textId="77777777" w:rsidTr="003C7364">
        <w:trPr>
          <w:trHeight w:val="374"/>
        </w:trPr>
        <w:tc>
          <w:tcPr>
            <w:tcW w:w="3240" w:type="dxa"/>
            <w:vAlign w:val="bottom"/>
          </w:tcPr>
          <w:p w14:paraId="3E1B7EA9" w14:textId="77777777" w:rsidR="004A0401" w:rsidRPr="00E50A6D" w:rsidRDefault="004A0401" w:rsidP="007F261E">
            <w:pPr>
              <w:spacing w:after="120" w:line="320" w:lineRule="exact"/>
              <w:ind w:left="250" w:hanging="250"/>
              <w:rPr>
                <w:sz w:val="26"/>
                <w:szCs w:val="26"/>
              </w:rPr>
            </w:pPr>
            <w:r w:rsidRPr="00E50A6D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710" w:type="dxa"/>
            <w:vAlign w:val="bottom"/>
          </w:tcPr>
          <w:p w14:paraId="3FD6ED3D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335820D1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  <w:tc>
          <w:tcPr>
            <w:tcW w:w="1620" w:type="dxa"/>
            <w:vAlign w:val="bottom"/>
          </w:tcPr>
          <w:p w14:paraId="56EFBBBB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  <w:tc>
          <w:tcPr>
            <w:tcW w:w="1522" w:type="dxa"/>
            <w:vAlign w:val="bottom"/>
          </w:tcPr>
          <w:p w14:paraId="4601CB8D" w14:textId="77777777" w:rsidR="004A0401" w:rsidRPr="00E50A6D" w:rsidRDefault="004A0401" w:rsidP="007F261E">
            <w:pPr>
              <w:pBdr>
                <w:bottom w:val="sing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E50A6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342.12</w:t>
            </w:r>
          </w:p>
        </w:tc>
      </w:tr>
      <w:tr w:rsidR="004A0401" w:rsidRPr="00E50A6D" w14:paraId="244331F5" w14:textId="77777777" w:rsidTr="003C7364">
        <w:trPr>
          <w:trHeight w:val="315"/>
        </w:trPr>
        <w:tc>
          <w:tcPr>
            <w:tcW w:w="3240" w:type="dxa"/>
            <w:vAlign w:val="bottom"/>
            <w:hideMark/>
          </w:tcPr>
          <w:p w14:paraId="40CE4B09" w14:textId="77777777" w:rsidR="004A0401" w:rsidRPr="00E50A6D" w:rsidRDefault="004A0401" w:rsidP="007F261E">
            <w:pPr>
              <w:spacing w:after="120" w:line="320" w:lineRule="exact"/>
              <w:ind w:left="360"/>
              <w:rPr>
                <w:b/>
                <w:bCs/>
                <w:sz w:val="26"/>
                <w:szCs w:val="26"/>
              </w:rPr>
            </w:pPr>
            <w:r w:rsidRPr="00E50A6D">
              <w:rPr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710" w:type="dxa"/>
            <w:vAlign w:val="bottom"/>
          </w:tcPr>
          <w:p w14:paraId="45217CC0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30BB9B7B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3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  <w:tc>
          <w:tcPr>
            <w:tcW w:w="1620" w:type="dxa"/>
            <w:vAlign w:val="bottom"/>
          </w:tcPr>
          <w:p w14:paraId="28488D56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  <w:tc>
          <w:tcPr>
            <w:tcW w:w="1522" w:type="dxa"/>
            <w:vAlign w:val="bottom"/>
          </w:tcPr>
          <w:p w14:paraId="0262D2F2" w14:textId="77777777" w:rsidR="004A0401" w:rsidRPr="00E50A6D" w:rsidRDefault="004A0401" w:rsidP="007F261E">
            <w:pPr>
              <w:pBdr>
                <w:bottom w:val="double" w:sz="4" w:space="1" w:color="auto"/>
              </w:pBdr>
              <w:tabs>
                <w:tab w:val="decimal" w:pos="1247"/>
              </w:tabs>
              <w:spacing w:after="120" w:line="320" w:lineRule="exact"/>
              <w:ind w:left="2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104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753</w:t>
            </w:r>
            <w:r w:rsidRPr="00E50A6D">
              <w:rPr>
                <w:rFonts w:asciiTheme="majorBidi" w:hAnsiTheme="majorBidi"/>
                <w:sz w:val="26"/>
                <w:szCs w:val="26"/>
              </w:rPr>
              <w:t>,</w:t>
            </w:r>
            <w:r w:rsidRPr="00E50A6D">
              <w:rPr>
                <w:rFonts w:asciiTheme="majorBidi" w:hAnsiTheme="majorBidi"/>
                <w:sz w:val="26"/>
                <w:szCs w:val="26"/>
                <w:cs/>
              </w:rPr>
              <w:t>569.25</w:t>
            </w:r>
          </w:p>
        </w:tc>
      </w:tr>
    </w:tbl>
    <w:p w14:paraId="40E045A5" w14:textId="77777777" w:rsidR="004A0401" w:rsidRPr="00A3437A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6DC99EA" w14:textId="77777777" w:rsidR="00A3437A" w:rsidRPr="00E50A6D" w:rsidRDefault="00A3437A" w:rsidP="00A3437A">
      <w:pPr>
        <w:spacing w:after="120"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>ในระหว่าง</w:t>
      </w:r>
      <w:r w:rsidR="00594BD0">
        <w:rPr>
          <w:rFonts w:ascii="Angsana New" w:hAnsi="Angsana New" w:hint="cs"/>
          <w:sz w:val="30"/>
          <w:szCs w:val="30"/>
          <w:cs/>
        </w:rPr>
        <w:t>งวด</w:t>
      </w:r>
      <w:r w:rsidRPr="00E50A6D">
        <w:rPr>
          <w:rFonts w:ascii="Angsana New" w:hAnsi="Angsana New"/>
          <w:sz w:val="30"/>
          <w:szCs w:val="30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8099116" w14:textId="77777777" w:rsidR="00A3437A" w:rsidRPr="00A3437A" w:rsidRDefault="00A3437A" w:rsidP="00A3437A">
      <w:pPr>
        <w:spacing w:line="240" w:lineRule="atLeast"/>
        <w:ind w:left="567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E50A6D">
        <w:rPr>
          <w:rFonts w:ascii="Angsana New" w:hAnsi="Angsana New"/>
          <w:b/>
          <w:bCs/>
          <w:sz w:val="30"/>
          <w:szCs w:val="30"/>
          <w:cs/>
        </w:rPr>
        <w:t xml:space="preserve">ลำดับชั้นของมูลค่ายุติธรรม </w:t>
      </w:r>
    </w:p>
    <w:p w14:paraId="720F9BD5" w14:textId="77777777" w:rsidR="00A3437A" w:rsidRPr="00E50A6D" w:rsidRDefault="00A3437A" w:rsidP="00A3437A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E50A6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50A6D">
        <w:rPr>
          <w:rFonts w:ascii="Angsana New" w:hAnsi="Angsana New"/>
          <w:sz w:val="30"/>
          <w:szCs w:val="30"/>
        </w:rPr>
        <w:t>31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="00C00B26">
        <w:rPr>
          <w:rFonts w:ascii="Angsana New" w:hAnsi="Angsana New" w:hint="cs"/>
          <w:sz w:val="30"/>
          <w:szCs w:val="30"/>
          <w:cs/>
        </w:rPr>
        <w:t>มีนาคม</w:t>
      </w:r>
      <w:r w:rsidRPr="00E50A6D">
        <w:rPr>
          <w:rFonts w:ascii="Angsana New" w:hAnsi="Angsana New"/>
          <w:sz w:val="30"/>
          <w:szCs w:val="30"/>
          <w:cs/>
        </w:rPr>
        <w:t xml:space="preserve"> </w:t>
      </w:r>
      <w:r w:rsidRPr="00E50A6D">
        <w:rPr>
          <w:rFonts w:ascii="Angsana New" w:hAnsi="Angsana New"/>
          <w:sz w:val="30"/>
          <w:szCs w:val="30"/>
        </w:rPr>
        <w:t>256</w:t>
      </w:r>
      <w:r w:rsidR="00594BD0">
        <w:rPr>
          <w:rFonts w:ascii="Angsana New" w:hAnsi="Angsana New" w:hint="cs"/>
          <w:sz w:val="30"/>
          <w:szCs w:val="30"/>
          <w:cs/>
        </w:rPr>
        <w:t>4</w:t>
      </w:r>
      <w:r w:rsidRPr="00E50A6D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3"/>
        <w:gridCol w:w="1244"/>
        <w:gridCol w:w="1334"/>
        <w:gridCol w:w="1334"/>
        <w:gridCol w:w="1335"/>
      </w:tblGrid>
      <w:tr w:rsidR="00A3437A" w:rsidRPr="00E50A6D" w14:paraId="5AEFBB5D" w14:textId="77777777" w:rsidTr="007F261E">
        <w:trPr>
          <w:tblHeader/>
        </w:trPr>
        <w:tc>
          <w:tcPr>
            <w:tcW w:w="9210" w:type="dxa"/>
            <w:gridSpan w:val="5"/>
            <w:shd w:val="clear" w:color="auto" w:fill="auto"/>
            <w:vAlign w:val="bottom"/>
            <w:hideMark/>
          </w:tcPr>
          <w:p w14:paraId="5BDA25F9" w14:textId="77777777" w:rsidR="00A3437A" w:rsidRPr="00CB5105" w:rsidRDefault="00A3437A" w:rsidP="007F261E">
            <w:pPr>
              <w:pStyle w:val="BodyTextIndent3"/>
              <w:spacing w:after="0"/>
              <w:ind w:left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B5105">
              <w:rPr>
                <w:rFonts w:ascii="Angsana New" w:hAnsi="Angsana New" w:cs="Angsana New"/>
                <w:sz w:val="28"/>
                <w:szCs w:val="28"/>
                <w:cs/>
              </w:rPr>
              <w:t>(หน่วย: บาท)</w:t>
            </w:r>
          </w:p>
        </w:tc>
      </w:tr>
      <w:tr w:rsidR="00A3437A" w:rsidRPr="00E50A6D" w14:paraId="6168BADE" w14:textId="77777777" w:rsidTr="007F261E">
        <w:trPr>
          <w:trHeight w:val="414"/>
          <w:tblHeader/>
        </w:trPr>
        <w:tc>
          <w:tcPr>
            <w:tcW w:w="3963" w:type="dxa"/>
            <w:shd w:val="clear" w:color="auto" w:fill="auto"/>
            <w:vAlign w:val="bottom"/>
          </w:tcPr>
          <w:p w14:paraId="39F3CCEE" w14:textId="77777777" w:rsidR="00A3437A" w:rsidRPr="00E50A6D" w:rsidRDefault="00A3437A" w:rsidP="007F2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5247" w:type="dxa"/>
            <w:gridSpan w:val="4"/>
            <w:shd w:val="clear" w:color="auto" w:fill="auto"/>
            <w:hideMark/>
          </w:tcPr>
          <w:p w14:paraId="5909A0C0" w14:textId="77777777" w:rsidR="00A3437A" w:rsidRPr="00B15342" w:rsidRDefault="00A3437A" w:rsidP="00594BD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งบการเงินรวมและงบการเงินเฉพาะกิจการ ณ วันที่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 31 </w:t>
            </w:r>
            <w:r w:rsidR="00594BD0" w:rsidRPr="00B15342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มีนาคม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>256</w:t>
            </w:r>
            <w:r w:rsidR="00594BD0" w:rsidRPr="00B15342">
              <w:rPr>
                <w:rFonts w:asciiTheme="majorBidi" w:hAnsiTheme="majorBidi" w:cstheme="majorBidi"/>
                <w:kern w:val="28"/>
                <w:sz w:val="26"/>
                <w:szCs w:val="26"/>
              </w:rPr>
              <w:t>4</w:t>
            </w:r>
          </w:p>
        </w:tc>
      </w:tr>
      <w:tr w:rsidR="00A3437A" w:rsidRPr="00E50A6D" w14:paraId="5E102442" w14:textId="77777777" w:rsidTr="007F261E">
        <w:trPr>
          <w:tblHeader/>
        </w:trPr>
        <w:tc>
          <w:tcPr>
            <w:tcW w:w="3963" w:type="dxa"/>
            <w:shd w:val="clear" w:color="auto" w:fill="auto"/>
            <w:vAlign w:val="bottom"/>
          </w:tcPr>
          <w:p w14:paraId="09D5BDAE" w14:textId="77777777" w:rsidR="00A3437A" w:rsidRPr="00E50A6D" w:rsidRDefault="00A3437A" w:rsidP="007F261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  <w:hideMark/>
          </w:tcPr>
          <w:p w14:paraId="67DA6652" w14:textId="77777777"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334" w:type="dxa"/>
            <w:shd w:val="clear" w:color="auto" w:fill="auto"/>
            <w:hideMark/>
          </w:tcPr>
          <w:p w14:paraId="409434C6" w14:textId="77777777"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334" w:type="dxa"/>
            <w:shd w:val="clear" w:color="auto" w:fill="auto"/>
            <w:vAlign w:val="bottom"/>
            <w:hideMark/>
          </w:tcPr>
          <w:p w14:paraId="10B979BB" w14:textId="77777777"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ระดับ </w:t>
            </w: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  <w:hideMark/>
          </w:tcPr>
          <w:p w14:paraId="367FC0B1" w14:textId="77777777" w:rsidR="00A3437A" w:rsidRPr="00E50A6D" w:rsidRDefault="00A3437A" w:rsidP="007F261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</w:rPr>
              <w:t>รวม</w:t>
            </w:r>
          </w:p>
        </w:tc>
      </w:tr>
      <w:tr w:rsidR="00A3437A" w:rsidRPr="00E50A6D" w14:paraId="37F31E26" w14:textId="77777777" w:rsidTr="007F261E">
        <w:trPr>
          <w:trHeight w:val="73"/>
        </w:trPr>
        <w:tc>
          <w:tcPr>
            <w:tcW w:w="3963" w:type="dxa"/>
            <w:shd w:val="clear" w:color="auto" w:fill="auto"/>
          </w:tcPr>
          <w:p w14:paraId="2C4BEFA3" w14:textId="77777777" w:rsidR="00A3437A" w:rsidRPr="00E50A6D" w:rsidRDefault="00A3437A" w:rsidP="007F261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78351D1F" w14:textId="77777777"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8AB3775" w14:textId="77777777"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4" w:type="dxa"/>
            <w:shd w:val="clear" w:color="auto" w:fill="auto"/>
          </w:tcPr>
          <w:p w14:paraId="4B7B4D75" w14:textId="77777777"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5457660F" w14:textId="77777777"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rPr>
                <w:rFonts w:ascii="Angsana New" w:hAnsi="Angsana New"/>
                <w:b/>
                <w:bCs/>
                <w:kern w:val="28"/>
                <w:sz w:val="26"/>
                <w:szCs w:val="26"/>
              </w:rPr>
            </w:pPr>
          </w:p>
        </w:tc>
      </w:tr>
      <w:tr w:rsidR="00A3437A" w:rsidRPr="00E50A6D" w14:paraId="48993F8F" w14:textId="77777777" w:rsidTr="007F261E">
        <w:trPr>
          <w:trHeight w:val="73"/>
        </w:trPr>
        <w:tc>
          <w:tcPr>
            <w:tcW w:w="3963" w:type="dxa"/>
            <w:shd w:val="clear" w:color="auto" w:fill="auto"/>
          </w:tcPr>
          <w:p w14:paraId="04D86356" w14:textId="77777777" w:rsidR="00A3437A" w:rsidRPr="00E50A6D" w:rsidRDefault="00A3437A" w:rsidP="007F261E">
            <w:pPr>
              <w:pStyle w:val="BodyTextIndent3"/>
              <w:spacing w:after="0"/>
              <w:ind w:left="-2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4" w:type="dxa"/>
            <w:shd w:val="clear" w:color="auto" w:fill="auto"/>
          </w:tcPr>
          <w:p w14:paraId="7C679150" w14:textId="77777777"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4" w:type="dxa"/>
            <w:shd w:val="clear" w:color="auto" w:fill="auto"/>
          </w:tcPr>
          <w:p w14:paraId="2C3E974F" w14:textId="77777777" w:rsidR="00A3437A" w:rsidRPr="00E50A6D" w:rsidRDefault="002F3642" w:rsidP="007F261E">
            <w:pPr>
              <w:pStyle w:val="BodyTextIndent3"/>
              <w:tabs>
                <w:tab w:val="decimal" w:pos="971"/>
              </w:tabs>
              <w:spacing w:after="0"/>
              <w:ind w:left="0" w:firstLine="9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F3642">
              <w:rPr>
                <w:rFonts w:ascii="Angsana New" w:hAnsi="Angsana New"/>
                <w:kern w:val="28"/>
                <w:sz w:val="26"/>
                <w:szCs w:val="26"/>
              </w:rPr>
              <w:t>95,565,282.96</w:t>
            </w:r>
          </w:p>
        </w:tc>
        <w:tc>
          <w:tcPr>
            <w:tcW w:w="1334" w:type="dxa"/>
            <w:shd w:val="clear" w:color="auto" w:fill="auto"/>
          </w:tcPr>
          <w:p w14:paraId="783F853E" w14:textId="77777777" w:rsidR="00A3437A" w:rsidRPr="00E50A6D" w:rsidRDefault="00A3437A" w:rsidP="007F261E">
            <w:pPr>
              <w:pStyle w:val="BodyTextIndent3"/>
              <w:tabs>
                <w:tab w:val="decimal" w:pos="971"/>
              </w:tabs>
              <w:spacing w:after="0"/>
              <w:ind w:left="0" w:firstLine="165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E50A6D"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37E789AB" w14:textId="77777777" w:rsidR="00A3437A" w:rsidRPr="00E50A6D" w:rsidRDefault="002F3642" w:rsidP="007F261E">
            <w:pPr>
              <w:pStyle w:val="BodyTextIndent3"/>
              <w:tabs>
                <w:tab w:val="decimal" w:pos="971"/>
              </w:tabs>
              <w:spacing w:after="0"/>
              <w:ind w:left="0" w:firstLine="12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2F3642">
              <w:rPr>
                <w:rFonts w:ascii="Angsana New" w:hAnsi="Angsana New"/>
                <w:kern w:val="28"/>
                <w:sz w:val="26"/>
                <w:szCs w:val="26"/>
              </w:rPr>
              <w:t>95,565,282.96</w:t>
            </w:r>
          </w:p>
        </w:tc>
      </w:tr>
    </w:tbl>
    <w:p w14:paraId="3A283401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35FE926" w14:textId="77777777" w:rsidR="004A0401" w:rsidRDefault="004A0401" w:rsidP="00905C3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1802808" w14:textId="77777777" w:rsidR="004A0401" w:rsidRDefault="004A0401" w:rsidP="00A3437A">
      <w:pPr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C8C6A7D" w14:textId="77777777" w:rsidR="00900EAD" w:rsidRPr="00900EAD" w:rsidRDefault="00900EAD" w:rsidP="004C29FC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</w:tabs>
        <w:spacing w:before="240"/>
        <w:ind w:hanging="1440"/>
        <w:contextualSpacing w:val="0"/>
        <w:jc w:val="both"/>
        <w:rPr>
          <w:rFonts w:ascii="Angsana New" w:hAnsi="Angsana New"/>
          <w:b/>
          <w:bCs/>
          <w:vanish/>
          <w:sz w:val="32"/>
          <w:szCs w:val="32"/>
          <w:cs/>
          <w:lang w:val="en-GB"/>
        </w:rPr>
      </w:pPr>
    </w:p>
    <w:p w14:paraId="21DDFE00" w14:textId="77777777" w:rsidR="000A2AAF" w:rsidRPr="004A0401" w:rsidRDefault="000A2AAF" w:rsidP="00900EAD">
      <w:pPr>
        <w:numPr>
          <w:ilvl w:val="0"/>
          <w:numId w:val="41"/>
        </w:numPr>
        <w:tabs>
          <w:tab w:val="left" w:pos="513"/>
        </w:tabs>
        <w:spacing w:before="240" w:line="240" w:lineRule="atLeast"/>
        <w:ind w:hanging="1380"/>
        <w:jc w:val="both"/>
        <w:rPr>
          <w:rFonts w:ascii="Angsana New" w:hAnsi="Angsana New"/>
          <w:b/>
          <w:bCs/>
          <w:sz w:val="30"/>
          <w:szCs w:val="30"/>
        </w:rPr>
      </w:pPr>
      <w:r w:rsidRPr="004A0401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C661B01" w14:textId="77777777" w:rsidR="000A2AAF" w:rsidRDefault="000A2AAF" w:rsidP="00F654E2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654E2">
        <w:rPr>
          <w:rFonts w:ascii="Angsana New" w:hAnsi="Angsana New"/>
          <w:sz w:val="30"/>
          <w:szCs w:val="30"/>
          <w:cs/>
        </w:rPr>
        <w:t>เมื่อวันที่</w:t>
      </w:r>
      <w:r w:rsidRPr="00F654E2">
        <w:rPr>
          <w:rFonts w:ascii="Angsana New" w:hAnsi="Angsana New"/>
          <w:sz w:val="30"/>
          <w:szCs w:val="30"/>
        </w:rPr>
        <w:t xml:space="preserve"> </w:t>
      </w:r>
      <w:r w:rsidR="00996194" w:rsidRPr="00F654E2">
        <w:rPr>
          <w:rFonts w:ascii="Angsana New" w:hAnsi="Angsana New" w:hint="cs"/>
          <w:sz w:val="30"/>
          <w:szCs w:val="30"/>
          <w:cs/>
        </w:rPr>
        <w:t>23</w:t>
      </w:r>
      <w:r w:rsidRPr="00F654E2">
        <w:rPr>
          <w:rFonts w:ascii="Angsana New" w:hAnsi="Angsana New"/>
          <w:sz w:val="30"/>
          <w:szCs w:val="30"/>
        </w:rPr>
        <w:t xml:space="preserve"> </w:t>
      </w:r>
      <w:r w:rsidRPr="00F654E2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654E2">
        <w:rPr>
          <w:rFonts w:ascii="Angsana New" w:hAnsi="Angsana New"/>
          <w:sz w:val="30"/>
          <w:szCs w:val="30"/>
        </w:rPr>
        <w:t>256</w:t>
      </w:r>
      <w:r w:rsidR="006E7E66">
        <w:rPr>
          <w:rFonts w:ascii="Angsana New" w:hAnsi="Angsana New"/>
          <w:sz w:val="30"/>
          <w:szCs w:val="30"/>
        </w:rPr>
        <w:t>4</w:t>
      </w:r>
      <w:r w:rsidRPr="00F654E2">
        <w:rPr>
          <w:rFonts w:ascii="Angsana New" w:hAnsi="Angsana New"/>
          <w:sz w:val="30"/>
          <w:szCs w:val="30"/>
        </w:rPr>
        <w:t xml:space="preserve"> </w:t>
      </w:r>
      <w:r w:rsidRPr="00F654E2">
        <w:rPr>
          <w:rFonts w:ascii="Angsana New" w:hAnsi="Angsana New"/>
          <w:sz w:val="30"/>
          <w:szCs w:val="30"/>
          <w:cs/>
        </w:rPr>
        <w:t>ที่ประชุม</w:t>
      </w:r>
      <w:r w:rsidR="00996194" w:rsidRPr="00F654E2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="00996194" w:rsidRPr="00F654E2">
        <w:rPr>
          <w:rFonts w:ascii="Angsana New" w:hAnsi="Angsana New"/>
          <w:sz w:val="30"/>
          <w:szCs w:val="30"/>
        </w:rPr>
        <w:t>2564</w:t>
      </w:r>
      <w:r w:rsidRPr="00F654E2">
        <w:rPr>
          <w:rFonts w:ascii="Angsana New" w:hAnsi="Angsana New" w:hint="cs"/>
          <w:sz w:val="30"/>
          <w:szCs w:val="30"/>
          <w:cs/>
        </w:rPr>
        <w:t xml:space="preserve"> </w:t>
      </w:r>
      <w:r w:rsidR="00996194" w:rsidRPr="00F654E2">
        <w:rPr>
          <w:rFonts w:ascii="Angsana New" w:hAnsi="Angsana New" w:hint="cs"/>
          <w:sz w:val="30"/>
          <w:szCs w:val="30"/>
          <w:cs/>
        </w:rPr>
        <w:t>ได้</w:t>
      </w:r>
      <w:r w:rsidRPr="00F654E2">
        <w:rPr>
          <w:rFonts w:ascii="Angsana New" w:hAnsi="Angsana New"/>
          <w:sz w:val="30"/>
          <w:szCs w:val="30"/>
          <w:cs/>
        </w:rPr>
        <w:t>มีมติอนุมัติจ่ายเงินปันผล</w:t>
      </w:r>
      <w:r w:rsidR="00996194" w:rsidRPr="00F654E2">
        <w:rPr>
          <w:rFonts w:ascii="Angsana New" w:hAnsi="Angsana New"/>
          <w:sz w:val="30"/>
          <w:szCs w:val="30"/>
          <w:cs/>
        </w:rPr>
        <w:t xml:space="preserve">ให้แก่ผู้ถือหุ้นจากผลการดำเนินงานสำหรับปี </w:t>
      </w:r>
      <w:r w:rsidR="00996194" w:rsidRPr="00F654E2">
        <w:rPr>
          <w:rFonts w:ascii="Angsana New" w:hAnsi="Angsana New"/>
          <w:sz w:val="30"/>
          <w:szCs w:val="30"/>
        </w:rPr>
        <w:t>2563</w:t>
      </w:r>
      <w:r w:rsidR="00996194" w:rsidRPr="00F654E2">
        <w:rPr>
          <w:rFonts w:ascii="Angsana New" w:hAnsi="Angsana New" w:hint="cs"/>
          <w:sz w:val="30"/>
          <w:szCs w:val="30"/>
          <w:cs/>
        </w:rPr>
        <w:t xml:space="preserve"> </w:t>
      </w:r>
      <w:r w:rsidRPr="00F654E2">
        <w:rPr>
          <w:rFonts w:ascii="Angsana New" w:hAnsi="Angsana New"/>
          <w:sz w:val="30"/>
          <w:szCs w:val="30"/>
        </w:rPr>
        <w:t xml:space="preserve"> </w:t>
      </w:r>
      <w:r w:rsidRPr="00F654E2">
        <w:rPr>
          <w:rFonts w:ascii="Angsana New" w:hAnsi="Angsana New"/>
          <w:sz w:val="30"/>
          <w:szCs w:val="30"/>
          <w:cs/>
        </w:rPr>
        <w:t>ในอัตราหุ้นล</w:t>
      </w:r>
      <w:r w:rsidRPr="00F654E2">
        <w:rPr>
          <w:rFonts w:ascii="Angsana New" w:hAnsi="Angsana New" w:hint="cs"/>
          <w:sz w:val="30"/>
          <w:szCs w:val="30"/>
          <w:cs/>
        </w:rPr>
        <w:t xml:space="preserve">ะ </w:t>
      </w:r>
      <w:r w:rsidRPr="00F654E2">
        <w:rPr>
          <w:rFonts w:ascii="Angsana New" w:hAnsi="Angsana New"/>
          <w:sz w:val="30"/>
          <w:szCs w:val="30"/>
        </w:rPr>
        <w:t>0.0</w:t>
      </w:r>
      <w:r w:rsidR="00996194" w:rsidRPr="00F654E2">
        <w:rPr>
          <w:rFonts w:ascii="Angsana New" w:hAnsi="Angsana New" w:hint="cs"/>
          <w:sz w:val="30"/>
          <w:szCs w:val="30"/>
          <w:cs/>
        </w:rPr>
        <w:t>9</w:t>
      </w:r>
      <w:r w:rsidRPr="00F654E2">
        <w:rPr>
          <w:rFonts w:ascii="Angsana New" w:hAnsi="Angsana New"/>
          <w:sz w:val="30"/>
          <w:szCs w:val="30"/>
        </w:rPr>
        <w:t xml:space="preserve"> </w:t>
      </w:r>
      <w:r w:rsidRPr="00F654E2">
        <w:rPr>
          <w:rFonts w:ascii="Angsana New" w:hAnsi="Angsana New"/>
          <w:sz w:val="30"/>
          <w:szCs w:val="30"/>
          <w:cs/>
        </w:rPr>
        <w:t>บาท รวมเป็นเงิ</w:t>
      </w:r>
      <w:r w:rsidRPr="00F654E2">
        <w:rPr>
          <w:rFonts w:ascii="Angsana New" w:hAnsi="Angsana New" w:hint="cs"/>
          <w:sz w:val="30"/>
          <w:szCs w:val="30"/>
          <w:cs/>
        </w:rPr>
        <w:t xml:space="preserve">น </w:t>
      </w:r>
      <w:r w:rsidRPr="00F654E2">
        <w:rPr>
          <w:rFonts w:ascii="Angsana New" w:hAnsi="Angsana New"/>
          <w:sz w:val="30"/>
          <w:szCs w:val="30"/>
        </w:rPr>
        <w:t>3</w:t>
      </w:r>
      <w:r w:rsidR="00996194" w:rsidRPr="00F654E2">
        <w:rPr>
          <w:rFonts w:ascii="Angsana New" w:hAnsi="Angsana New" w:hint="cs"/>
          <w:sz w:val="30"/>
          <w:szCs w:val="30"/>
          <w:cs/>
        </w:rPr>
        <w:t>8</w:t>
      </w:r>
      <w:r w:rsidRPr="00F654E2">
        <w:rPr>
          <w:rFonts w:ascii="Angsana New" w:hAnsi="Angsana New"/>
          <w:sz w:val="30"/>
          <w:szCs w:val="30"/>
        </w:rPr>
        <w:t>.</w:t>
      </w:r>
      <w:r w:rsidR="00996194" w:rsidRPr="00F654E2">
        <w:rPr>
          <w:rFonts w:ascii="Angsana New" w:hAnsi="Angsana New" w:hint="cs"/>
          <w:sz w:val="30"/>
          <w:szCs w:val="30"/>
          <w:cs/>
        </w:rPr>
        <w:t>70</w:t>
      </w:r>
      <w:r w:rsidRPr="00F654E2">
        <w:rPr>
          <w:rFonts w:ascii="Angsana New" w:hAnsi="Angsana New"/>
          <w:sz w:val="30"/>
          <w:szCs w:val="30"/>
        </w:rPr>
        <w:t xml:space="preserve"> </w:t>
      </w:r>
      <w:r w:rsidRPr="00F654E2">
        <w:rPr>
          <w:rFonts w:ascii="Angsana New" w:hAnsi="Angsana New"/>
          <w:sz w:val="30"/>
          <w:szCs w:val="30"/>
          <w:cs/>
        </w:rPr>
        <w:t xml:space="preserve">ล้านบาท โดยมีกำหนดจ่ายในวันที่ </w:t>
      </w:r>
      <w:r w:rsidR="00FB311C">
        <w:rPr>
          <w:rFonts w:ascii="Angsana New" w:hAnsi="Angsana New"/>
          <w:sz w:val="30"/>
          <w:szCs w:val="30"/>
        </w:rPr>
        <w:t>21</w:t>
      </w:r>
      <w:r w:rsidRPr="00F654E2">
        <w:rPr>
          <w:rFonts w:ascii="Angsana New" w:hAnsi="Angsana New"/>
          <w:sz w:val="30"/>
          <w:szCs w:val="30"/>
        </w:rPr>
        <w:t xml:space="preserve"> </w:t>
      </w:r>
      <w:r w:rsidRPr="00F654E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654E2">
        <w:rPr>
          <w:rFonts w:ascii="Angsana New" w:hAnsi="Angsana New"/>
          <w:sz w:val="30"/>
          <w:szCs w:val="30"/>
        </w:rPr>
        <w:t>256</w:t>
      </w:r>
      <w:r w:rsidR="00996194" w:rsidRPr="00F654E2">
        <w:rPr>
          <w:rFonts w:ascii="Angsana New" w:hAnsi="Angsana New" w:hint="cs"/>
          <w:sz w:val="30"/>
          <w:szCs w:val="30"/>
          <w:cs/>
        </w:rPr>
        <w:t>4</w:t>
      </w:r>
    </w:p>
    <w:p w14:paraId="5426E51E" w14:textId="77777777" w:rsidR="001F6B7F" w:rsidRDefault="001F6B7F" w:rsidP="000C5E1E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bookmarkStart w:id="4" w:name="_Hlk71295522"/>
      <w:bookmarkStart w:id="5" w:name="_Hlk71283490"/>
      <w:r w:rsidRPr="00B156C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156C1">
        <w:rPr>
          <w:rFonts w:ascii="Angsana New" w:hAnsi="Angsana New"/>
          <w:sz w:val="30"/>
          <w:szCs w:val="30"/>
        </w:rPr>
        <w:t xml:space="preserve">25 </w:t>
      </w:r>
      <w:r w:rsidRPr="00B156C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B156C1">
        <w:rPr>
          <w:rFonts w:ascii="Angsana New" w:hAnsi="Angsana New"/>
          <w:sz w:val="30"/>
          <w:szCs w:val="30"/>
        </w:rPr>
        <w:t xml:space="preserve">2564 </w:t>
      </w:r>
      <w:r w:rsidRPr="00B156C1">
        <w:rPr>
          <w:rFonts w:ascii="Angsana New" w:hAnsi="Angsana New" w:hint="cs"/>
          <w:sz w:val="30"/>
          <w:szCs w:val="30"/>
          <w:cs/>
        </w:rPr>
        <w:t>อาคารสำนักงานโรงงาน</w:t>
      </w:r>
      <w:r w:rsidR="00185C61">
        <w:rPr>
          <w:rFonts w:ascii="Angsana New" w:hAnsi="Angsana New" w:hint="cs"/>
          <w:sz w:val="30"/>
          <w:szCs w:val="30"/>
          <w:cs/>
        </w:rPr>
        <w:t>ของบริษัท</w:t>
      </w:r>
      <w:bookmarkEnd w:id="4"/>
      <w:r w:rsidR="00185C61">
        <w:rPr>
          <w:rFonts w:ascii="Angsana New" w:hAnsi="Angsana New" w:hint="cs"/>
          <w:sz w:val="30"/>
          <w:szCs w:val="30"/>
          <w:cs/>
        </w:rPr>
        <w:t xml:space="preserve">  </w:t>
      </w:r>
      <w:r w:rsidR="004E2611">
        <w:rPr>
          <w:rFonts w:ascii="Angsana New" w:hAnsi="Angsana New" w:hint="cs"/>
          <w:sz w:val="30"/>
          <w:szCs w:val="30"/>
          <w:cs/>
        </w:rPr>
        <w:t>เกิดเหตุอัคคีภัยขึ้นภายในอาคารสำนักงาน</w:t>
      </w:r>
      <w:r w:rsidR="00185C61">
        <w:rPr>
          <w:rFonts w:ascii="Angsana New" w:hAnsi="Angsana New" w:hint="cs"/>
          <w:sz w:val="30"/>
          <w:szCs w:val="30"/>
          <w:cs/>
        </w:rPr>
        <w:t xml:space="preserve"> </w:t>
      </w:r>
      <w:r w:rsidR="004E2611">
        <w:rPr>
          <w:rFonts w:ascii="Angsana New" w:hAnsi="Angsana New" w:hint="cs"/>
          <w:sz w:val="30"/>
          <w:szCs w:val="30"/>
          <w:cs/>
        </w:rPr>
        <w:t xml:space="preserve">ชั้น </w:t>
      </w:r>
      <w:r w:rsidR="004E2611">
        <w:rPr>
          <w:rFonts w:ascii="Angsana New" w:hAnsi="Angsana New"/>
          <w:sz w:val="30"/>
          <w:szCs w:val="30"/>
        </w:rPr>
        <w:t xml:space="preserve">2 </w:t>
      </w:r>
      <w:r w:rsidR="004E2611">
        <w:rPr>
          <w:rFonts w:ascii="Angsana New" w:hAnsi="Angsana New" w:hint="cs"/>
          <w:sz w:val="30"/>
          <w:szCs w:val="30"/>
          <w:cs/>
        </w:rPr>
        <w:t>โดยมีพื้นที่</w:t>
      </w:r>
      <w:r w:rsidR="00185C61">
        <w:rPr>
          <w:rFonts w:ascii="Angsana New" w:hAnsi="Angsana New" w:hint="cs"/>
          <w:sz w:val="30"/>
          <w:szCs w:val="30"/>
          <w:cs/>
        </w:rPr>
        <w:t>อาคารและทรัพย์สินเสียหายบางส่วน แต่</w:t>
      </w:r>
      <w:r w:rsidR="004E2611">
        <w:rPr>
          <w:rFonts w:ascii="Angsana New" w:hAnsi="Angsana New" w:hint="cs"/>
          <w:sz w:val="30"/>
          <w:szCs w:val="30"/>
          <w:cs/>
        </w:rPr>
        <w:t>ไม่มีผลกระทบต่อโครงสร้างอาคาร</w:t>
      </w:r>
      <w:r w:rsidR="00185C61">
        <w:rPr>
          <w:rFonts w:ascii="Angsana New" w:hAnsi="Angsana New" w:hint="cs"/>
          <w:sz w:val="30"/>
          <w:szCs w:val="30"/>
          <w:cs/>
        </w:rPr>
        <w:t xml:space="preserve"> อย่างไรก็ตาม     ในปัจจุบันบริษัทฯ ยังสามารถดำเนินงานได้ตามปกติ</w:t>
      </w:r>
    </w:p>
    <w:p w14:paraId="733099B2" w14:textId="77777777" w:rsidR="004E2611" w:rsidRPr="000C5E1E" w:rsidRDefault="004E2611" w:rsidP="001E0C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1080"/>
        <w:jc w:val="thaiDistribute"/>
        <w:rPr>
          <w:rFonts w:ascii="Angsana New" w:hAnsi="Angsana New"/>
          <w:sz w:val="6"/>
          <w:szCs w:val="6"/>
        </w:rPr>
      </w:pPr>
    </w:p>
    <w:bookmarkEnd w:id="5"/>
    <w:p w14:paraId="2A852DCA" w14:textId="77777777" w:rsidR="00F654E2" w:rsidRPr="00F654E2" w:rsidRDefault="00FB311C" w:rsidP="00F654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1080"/>
        <w:jc w:val="thaiDistribute"/>
        <w:rPr>
          <w:rFonts w:ascii="Angsana New" w:hAnsi="Angsana New"/>
          <w:sz w:val="30"/>
          <w:szCs w:val="30"/>
        </w:rPr>
      </w:pPr>
      <w:r w:rsidRPr="00B156C1">
        <w:rPr>
          <w:rFonts w:ascii="Angsana New" w:hAnsi="Angsana New"/>
          <w:sz w:val="30"/>
          <w:szCs w:val="30"/>
          <w:cs/>
        </w:rPr>
        <w:t>ทั้งนี้ บริษัทฯ มีการทำประกันภัย</w:t>
      </w:r>
      <w:r w:rsidR="00185C61">
        <w:rPr>
          <w:rFonts w:ascii="Angsana New" w:hAnsi="Angsana New" w:hint="cs"/>
          <w:sz w:val="30"/>
          <w:szCs w:val="30"/>
          <w:cs/>
        </w:rPr>
        <w:t>ในสินทรัพย์ดังกล่าวข้างต้น</w:t>
      </w:r>
      <w:r w:rsidRPr="00B156C1">
        <w:rPr>
          <w:rFonts w:ascii="Angsana New" w:hAnsi="Angsana New"/>
          <w:sz w:val="30"/>
          <w:szCs w:val="30"/>
          <w:cs/>
        </w:rPr>
        <w:t xml:space="preserve"> โดยปัจจุบันยังอยู่ระหว่างขั้นตอนประเมิน</w:t>
      </w:r>
      <w:r w:rsidR="00185C61">
        <w:rPr>
          <w:rFonts w:ascii="Angsana New" w:hAnsi="Angsana New" w:hint="cs"/>
          <w:sz w:val="30"/>
          <w:szCs w:val="30"/>
          <w:cs/>
        </w:rPr>
        <w:t>ความเสียหายจาก</w:t>
      </w:r>
      <w:r w:rsidRPr="00B156C1">
        <w:rPr>
          <w:rFonts w:ascii="Angsana New" w:hAnsi="Angsana New"/>
          <w:sz w:val="30"/>
          <w:szCs w:val="30"/>
          <w:cs/>
        </w:rPr>
        <w:t>บริษัทผู้รับประกันภัย เพื่อกำหนด</w:t>
      </w:r>
      <w:r w:rsidR="00B85534">
        <w:rPr>
          <w:rFonts w:ascii="Angsana New" w:hAnsi="Angsana New" w:hint="cs"/>
          <w:sz w:val="30"/>
          <w:szCs w:val="30"/>
          <w:cs/>
        </w:rPr>
        <w:t>การจ่าย</w:t>
      </w:r>
      <w:r w:rsidRPr="00B156C1">
        <w:rPr>
          <w:rFonts w:ascii="Angsana New" w:hAnsi="Angsana New"/>
          <w:sz w:val="30"/>
          <w:szCs w:val="30"/>
          <w:cs/>
        </w:rPr>
        <w:t>เงิน</w:t>
      </w:r>
      <w:r w:rsidR="00185C61">
        <w:rPr>
          <w:rFonts w:ascii="Angsana New" w:hAnsi="Angsana New" w:hint="cs"/>
          <w:sz w:val="30"/>
          <w:szCs w:val="30"/>
          <w:cs/>
        </w:rPr>
        <w:t>ชดเชย</w:t>
      </w:r>
    </w:p>
    <w:p w14:paraId="523A560E" w14:textId="77777777" w:rsidR="001E11E6" w:rsidRPr="00F25A47" w:rsidRDefault="001E11E6" w:rsidP="00900EAD">
      <w:pPr>
        <w:numPr>
          <w:ilvl w:val="0"/>
          <w:numId w:val="41"/>
        </w:numPr>
        <w:tabs>
          <w:tab w:val="left" w:pos="513"/>
        </w:tabs>
        <w:spacing w:before="240" w:line="240" w:lineRule="atLeast"/>
        <w:ind w:hanging="1380"/>
        <w:jc w:val="both"/>
        <w:rPr>
          <w:rFonts w:ascii="Angsana New" w:hAnsi="Angsana New"/>
          <w:b/>
          <w:bCs/>
          <w:sz w:val="30"/>
          <w:szCs w:val="30"/>
        </w:rPr>
      </w:pPr>
      <w:r w:rsidRPr="00F25A47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14:paraId="23042F5B" w14:textId="77777777" w:rsidR="00296204" w:rsidRPr="00EA4315" w:rsidRDefault="001E11E6" w:rsidP="00242EB3">
      <w:pPr>
        <w:spacing w:after="240" w:line="240" w:lineRule="atLeast"/>
        <w:ind w:left="518"/>
        <w:jc w:val="thaiDistribute"/>
        <w:rPr>
          <w:rFonts w:ascii="Angsana New" w:hAnsi="Angsana New"/>
          <w:sz w:val="30"/>
          <w:szCs w:val="30"/>
        </w:rPr>
      </w:pPr>
      <w:r w:rsidRPr="000A2AAF">
        <w:rPr>
          <w:rFonts w:ascii="Angsana New" w:hAnsi="Angsana New"/>
          <w:sz w:val="30"/>
          <w:szCs w:val="30"/>
          <w:cs/>
        </w:rPr>
        <w:t>กรรมการผู้มีอำนาจของบริษัทได้อนุมัติให้ออกงบการเงินนี้แล้วเมื่อวันที่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996194">
        <w:rPr>
          <w:rFonts w:ascii="Angsana New" w:hAnsi="Angsana New" w:hint="cs"/>
          <w:sz w:val="30"/>
          <w:szCs w:val="30"/>
          <w:cs/>
        </w:rPr>
        <w:t>13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="00905C33" w:rsidRPr="000A2AAF">
        <w:rPr>
          <w:rFonts w:ascii="Angsana New" w:hAnsi="Angsana New" w:hint="cs"/>
          <w:sz w:val="30"/>
          <w:szCs w:val="30"/>
          <w:cs/>
        </w:rPr>
        <w:t>พฤษภาคม</w:t>
      </w:r>
      <w:r w:rsidRPr="000A2AAF">
        <w:rPr>
          <w:rFonts w:ascii="Angsana New" w:hAnsi="Angsana New"/>
          <w:sz w:val="30"/>
          <w:szCs w:val="30"/>
        </w:rPr>
        <w:t xml:space="preserve"> </w:t>
      </w:r>
      <w:r w:rsidRPr="000A2AAF">
        <w:rPr>
          <w:rFonts w:ascii="Angsana New" w:hAnsi="Angsana New" w:hint="cs"/>
          <w:sz w:val="30"/>
          <w:szCs w:val="30"/>
          <w:cs/>
        </w:rPr>
        <w:t>25</w:t>
      </w:r>
      <w:r w:rsidR="00A748FF" w:rsidRPr="000A2AAF">
        <w:rPr>
          <w:rFonts w:ascii="Angsana New" w:hAnsi="Angsana New"/>
          <w:sz w:val="30"/>
          <w:szCs w:val="30"/>
        </w:rPr>
        <w:t>6</w:t>
      </w:r>
      <w:r w:rsidR="004A40F8">
        <w:rPr>
          <w:rFonts w:ascii="Angsana New" w:hAnsi="Angsana New"/>
          <w:sz w:val="30"/>
          <w:szCs w:val="30"/>
          <w:lang w:val="en-US"/>
        </w:rPr>
        <w:t>4</w:t>
      </w:r>
    </w:p>
    <w:sectPr w:rsidR="00296204" w:rsidRPr="00EA4315" w:rsidSect="00702663">
      <w:footerReference w:type="default" r:id="rId17"/>
      <w:pgSz w:w="11907" w:h="16840" w:code="9"/>
      <w:pgMar w:top="691" w:right="1152" w:bottom="576" w:left="1152" w:header="720" w:footer="720" w:gutter="0"/>
      <w:paperSrc w:first="15" w:other="15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E27BA" w14:textId="77777777" w:rsidR="004E4118" w:rsidRDefault="004E4118">
      <w:r>
        <w:separator/>
      </w:r>
    </w:p>
  </w:endnote>
  <w:endnote w:type="continuationSeparator" w:id="0">
    <w:p w14:paraId="1217F0D2" w14:textId="77777777" w:rsidR="004E4118" w:rsidRDefault="004E4118">
      <w:r>
        <w:continuationSeparator/>
      </w:r>
    </w:p>
  </w:endnote>
  <w:endnote w:type="continuationNotice" w:id="1">
    <w:p w14:paraId="7C286220" w14:textId="77777777" w:rsidR="004E4118" w:rsidRDefault="004E41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82E1A" w14:textId="77777777" w:rsidR="0088661A" w:rsidRPr="008C31D3" w:rsidRDefault="0088661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44D797B" w14:textId="77777777" w:rsidR="0088661A" w:rsidRPr="008C31D3" w:rsidRDefault="0088661A" w:rsidP="004D480D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720702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6323E" w14:textId="77777777" w:rsidR="0088661A" w:rsidRPr="008C31D3" w:rsidRDefault="0088661A" w:rsidP="008C31D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172253A" w14:textId="77777777" w:rsidR="0088661A" w:rsidRPr="008C31D3" w:rsidRDefault="0088661A" w:rsidP="008C31D3">
    <w:pPr>
      <w:pStyle w:val="Footer"/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</w:t>
    </w:r>
    <w:r>
      <w:rPr>
        <w:rFonts w:ascii="Angsana New" w:hAnsi="Angsana New" w:cs="Angsana New"/>
        <w:sz w:val="30"/>
        <w:szCs w:val="30"/>
        <w:lang w:val="en-US"/>
      </w:rPr>
      <w:t xml:space="preserve">  </w:t>
    </w:r>
    <w:r>
      <w:rPr>
        <w:rFonts w:ascii="Angsana New" w:hAnsi="Angsana New" w:cs="Angsana New"/>
        <w:sz w:val="30"/>
        <w:szCs w:val="30"/>
        <w:cs/>
        <w:lang w:val="en-US"/>
      </w:rPr>
      <w:t xml:space="preserve">  </w:t>
    </w:r>
    <w:r>
      <w:rPr>
        <w:rFonts w:ascii="Angsana New" w:hAnsi="Angsana New" w:cs="Angsana New"/>
        <w:sz w:val="30"/>
        <w:szCs w:val="30"/>
        <w:lang w:val="en-US"/>
      </w:rPr>
      <w:t xml:space="preserve"> 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(              นายบุญศักดิ์  เกียรติจรูญเลิศ       </w:t>
    </w:r>
    <w:r w:rsidRPr="00F943B3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4D480D">
      <w:rPr>
        <w:rFonts w:ascii="Angsana New" w:hAnsi="Angsana New" w:cs="Angsana New"/>
        <w:sz w:val="30"/>
        <w:szCs w:val="30"/>
        <w:cs/>
        <w:lang w:val="en-US"/>
      </w:rPr>
      <w:t xml:space="preserve">               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0B261" w14:textId="77777777" w:rsidR="0088661A" w:rsidRDefault="0088661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C583850" w14:textId="77777777" w:rsidR="0088661A" w:rsidRPr="008C31D3" w:rsidRDefault="0088661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bookmarkStart w:id="2" w:name="_Hlk35429669"/>
    <w:r w:rsidRPr="00F943B3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bookmarkEnd w:id="2"/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F407D" w14:textId="77777777" w:rsidR="0088661A" w:rsidRDefault="0088661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499E223" w14:textId="77777777" w:rsidR="0088661A" w:rsidRPr="008C31D3" w:rsidRDefault="0088661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                           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D31FF6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C6151" w14:textId="77777777" w:rsidR="0088661A" w:rsidRDefault="0088661A" w:rsidP="008C31D3">
    <w:pPr>
      <w:pStyle w:val="Footer"/>
      <w:jc w:val="center"/>
    </w:pPr>
    <w:r w:rsidRPr="008C31D3">
      <w:rPr>
        <w:rFonts w:ascii="Angsana New" w:hAnsi="Angsana New" w:cs="Angsana New"/>
        <w:sz w:val="30"/>
        <w:szCs w:val="30"/>
        <w:cs/>
      </w:rPr>
      <w:t xml:space="preserve">ลงชื่อ </w:t>
    </w:r>
    <w:r w:rsidRPr="008C31D3">
      <w:rPr>
        <w:rFonts w:ascii="Angsana New" w:hAnsi="Angsana New" w:cs="Angsana New"/>
        <w:sz w:val="30"/>
        <w:szCs w:val="30"/>
      </w:rPr>
      <w:t>……………………………………………………………………………….</w:t>
    </w:r>
    <w:r w:rsidRPr="008C31D3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6CE48BA" w14:textId="77777777" w:rsidR="0088661A" w:rsidRPr="008C31D3" w:rsidRDefault="0088661A" w:rsidP="009918B0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  <w:r>
      <w:rPr>
        <w:rFonts w:ascii="Angsana New" w:hAnsi="Angsana New" w:cs="Angsana New" w:hint="cs"/>
        <w:sz w:val="30"/>
        <w:szCs w:val="30"/>
        <w:cs/>
        <w:lang w:val="en-US"/>
      </w:rPr>
      <w:t xml:space="preserve">                          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(    </w:t>
    </w:r>
    <w:r>
      <w:rPr>
        <w:rFonts w:ascii="Angsana New" w:hAnsi="Angsana New" w:cs="Angsana New"/>
        <w:sz w:val="30"/>
        <w:szCs w:val="30"/>
        <w:lang w:val="en-US"/>
      </w:rPr>
      <w:t xml:space="preserve">    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</w:t>
    </w:r>
    <w:r>
      <w:rPr>
        <w:rFonts w:ascii="Angsana New" w:hAnsi="Angsana New" w:cs="Angsana New" w:hint="cs"/>
        <w:sz w:val="30"/>
        <w:szCs w:val="30"/>
        <w:cs/>
        <w:lang w:val="en-US"/>
      </w:rPr>
      <w:t>นายบุญศักดิ์  เกียรติจรูญเลิศ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</w:t>
    </w:r>
    <w:r w:rsidRPr="0061122A">
      <w:rPr>
        <w:rFonts w:ascii="Angsana New" w:hAnsi="Angsana New" w:cs="Angsana New"/>
        <w:sz w:val="30"/>
        <w:szCs w:val="30"/>
        <w:cs/>
        <w:lang w:val="en-US"/>
      </w:rPr>
      <w:t>นายเกียรติชัย  สงอินทร์</w:t>
    </w:r>
    <w:r w:rsidRPr="008C31D3">
      <w:rPr>
        <w:rFonts w:ascii="Angsana New" w:hAnsi="Angsana New" w:cs="Angsana New"/>
        <w:sz w:val="30"/>
        <w:szCs w:val="30"/>
        <w:cs/>
        <w:lang w:val="en-US"/>
      </w:rPr>
      <w:t xml:space="preserve">       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9461A" w14:textId="77777777" w:rsidR="004E4118" w:rsidRDefault="004E4118">
      <w:r>
        <w:separator/>
      </w:r>
    </w:p>
  </w:footnote>
  <w:footnote w:type="continuationSeparator" w:id="0">
    <w:p w14:paraId="4195321F" w14:textId="77777777" w:rsidR="004E4118" w:rsidRDefault="004E4118">
      <w:r>
        <w:continuationSeparator/>
      </w:r>
    </w:p>
  </w:footnote>
  <w:footnote w:type="continuationNotice" w:id="1">
    <w:p w14:paraId="7D062896" w14:textId="77777777" w:rsidR="004E4118" w:rsidRDefault="004E41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5884B" w14:textId="77777777" w:rsidR="0088661A" w:rsidRDefault="0088661A" w:rsidP="00117B13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043C14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043C14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185C61">
      <w:rPr>
        <w:rStyle w:val="PageNumber"/>
        <w:rFonts w:ascii="Angsana New" w:hAnsi="Angsana New" w:cs="Angsana New"/>
        <w:noProof/>
        <w:sz w:val="28"/>
        <w:szCs w:val="28"/>
      </w:rPr>
      <w:t>6</w:t>
    </w:r>
    <w:r w:rsidR="00043C14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17AA44DE" w14:textId="77777777" w:rsidR="0088661A" w:rsidRDefault="0088661A" w:rsidP="00117B1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1AB212" w14:textId="77777777" w:rsidR="0088661A" w:rsidRDefault="0088661A" w:rsidP="000A1E0A">
    <w:pPr>
      <w:pStyle w:val="Header"/>
      <w:jc w:val="center"/>
      <w:rPr>
        <w:rStyle w:val="PageNumber"/>
        <w:rFonts w:ascii="Angsana New" w:hAnsi="Angsana New" w:cs="Angsana New"/>
        <w:sz w:val="28"/>
        <w:szCs w:val="28"/>
      </w:rPr>
    </w:pPr>
    <w:r>
      <w:rPr>
        <w:rStyle w:val="PageNumber"/>
        <w:rFonts w:ascii="Angsana New" w:hAnsi="Angsana New" w:cs="Angsana New"/>
        <w:sz w:val="28"/>
        <w:szCs w:val="28"/>
      </w:rPr>
      <w:t xml:space="preserve">– </w:t>
    </w:r>
    <w:r w:rsidR="00043C14">
      <w:rPr>
        <w:rStyle w:val="PageNumber"/>
        <w:rFonts w:ascii="Angsana New" w:hAnsi="Angsana New" w:cs="Angsana New"/>
        <w:sz w:val="28"/>
        <w:szCs w:val="28"/>
      </w:rPr>
      <w:fldChar w:fldCharType="begin"/>
    </w:r>
    <w:r>
      <w:rPr>
        <w:rStyle w:val="PageNumber"/>
        <w:rFonts w:ascii="Angsana New" w:hAnsi="Angsana New" w:cs="Angsana New"/>
        <w:sz w:val="28"/>
        <w:szCs w:val="28"/>
      </w:rPr>
      <w:instrText xml:space="preserve"> PAGE </w:instrText>
    </w:r>
    <w:r w:rsidR="00043C14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B85534">
      <w:rPr>
        <w:rStyle w:val="PageNumber"/>
        <w:rFonts w:ascii="Angsana New" w:hAnsi="Angsana New" w:cs="Angsana New"/>
        <w:noProof/>
        <w:sz w:val="28"/>
        <w:szCs w:val="28"/>
      </w:rPr>
      <w:t>33</w:t>
    </w:r>
    <w:r w:rsidR="00043C14">
      <w:rPr>
        <w:rStyle w:val="PageNumber"/>
        <w:rFonts w:ascii="Angsana New" w:hAnsi="Angsana New" w:cs="Angsana New"/>
        <w:sz w:val="28"/>
        <w:szCs w:val="28"/>
      </w:rPr>
      <w:fldChar w:fldCharType="end"/>
    </w:r>
    <w:r>
      <w:rPr>
        <w:rStyle w:val="PageNumber"/>
        <w:rFonts w:ascii="Angsana New" w:hAnsi="Angsana New" w:cs="Angsana New"/>
        <w:sz w:val="28"/>
        <w:szCs w:val="28"/>
      </w:rPr>
      <w:t xml:space="preserve"> –</w:t>
    </w:r>
  </w:p>
  <w:p w14:paraId="7F2E1974" w14:textId="77777777" w:rsidR="0088661A" w:rsidRPr="00AC69F6" w:rsidRDefault="0088661A" w:rsidP="00AC69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D3E82"/>
    <w:multiLevelType w:val="hybridMultilevel"/>
    <w:tmpl w:val="62CCA50C"/>
    <w:lvl w:ilvl="0" w:tplc="C66258BE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B38FD"/>
    <w:multiLevelType w:val="hybridMultilevel"/>
    <w:tmpl w:val="1E7CDFD4"/>
    <w:lvl w:ilvl="0" w:tplc="1A9C4854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C51E5"/>
    <w:multiLevelType w:val="hybridMultilevel"/>
    <w:tmpl w:val="F7B44CA8"/>
    <w:lvl w:ilvl="0" w:tplc="4534493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C20500"/>
    <w:multiLevelType w:val="hybridMultilevel"/>
    <w:tmpl w:val="0A8C15CC"/>
    <w:lvl w:ilvl="0" w:tplc="E55A67F2">
      <w:start w:val="1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B02AF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A17186"/>
    <w:multiLevelType w:val="hybridMultilevel"/>
    <w:tmpl w:val="CC7EA38C"/>
    <w:lvl w:ilvl="0" w:tplc="A6CC7C3A">
      <w:start w:val="2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634AD"/>
    <w:multiLevelType w:val="hybridMultilevel"/>
    <w:tmpl w:val="142C4356"/>
    <w:lvl w:ilvl="0" w:tplc="E3C0C6F4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F0778"/>
    <w:multiLevelType w:val="hybridMultilevel"/>
    <w:tmpl w:val="8CD09C82"/>
    <w:lvl w:ilvl="0" w:tplc="075CB29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D5812"/>
    <w:multiLevelType w:val="hybridMultilevel"/>
    <w:tmpl w:val="FF028612"/>
    <w:lvl w:ilvl="0" w:tplc="EB025DB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356BDC"/>
    <w:multiLevelType w:val="hybridMultilevel"/>
    <w:tmpl w:val="476A3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E712F"/>
    <w:multiLevelType w:val="hybridMultilevel"/>
    <w:tmpl w:val="B4106200"/>
    <w:lvl w:ilvl="0" w:tplc="91D04ED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12E74B7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117BF"/>
    <w:multiLevelType w:val="hybridMultilevel"/>
    <w:tmpl w:val="4AB8D8A6"/>
    <w:lvl w:ilvl="0" w:tplc="1D50CD82">
      <w:start w:val="2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06E11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508E5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E737B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51CF9"/>
    <w:multiLevelType w:val="hybridMultilevel"/>
    <w:tmpl w:val="3B0464CE"/>
    <w:lvl w:ilvl="0" w:tplc="AF3C1B2E">
      <w:start w:val="31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0" w15:restartNumberingAfterBreak="0">
    <w:nsid w:val="44CF7D37"/>
    <w:multiLevelType w:val="hybridMultilevel"/>
    <w:tmpl w:val="009A6A86"/>
    <w:lvl w:ilvl="0" w:tplc="F89E58F8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31D2C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1018EC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2F34BB"/>
    <w:multiLevelType w:val="hybridMultilevel"/>
    <w:tmpl w:val="4F8643FE"/>
    <w:lvl w:ilvl="0" w:tplc="B96AC63C">
      <w:start w:val="15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53093"/>
    <w:multiLevelType w:val="hybridMultilevel"/>
    <w:tmpl w:val="68040306"/>
    <w:lvl w:ilvl="0" w:tplc="8C58831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EC7F9A"/>
    <w:multiLevelType w:val="hybridMultilevel"/>
    <w:tmpl w:val="0E8A1E1E"/>
    <w:lvl w:ilvl="0" w:tplc="D640E63E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043047"/>
    <w:multiLevelType w:val="hybridMultilevel"/>
    <w:tmpl w:val="B36A6EC4"/>
    <w:lvl w:ilvl="0" w:tplc="9E8028CC">
      <w:start w:val="2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4292C"/>
    <w:multiLevelType w:val="multilevel"/>
    <w:tmpl w:val="8AEC2B22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8" w15:restartNumberingAfterBreak="0">
    <w:nsid w:val="4B385743"/>
    <w:multiLevelType w:val="hybridMultilevel"/>
    <w:tmpl w:val="C64CD37C"/>
    <w:lvl w:ilvl="0" w:tplc="81C2754E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4442D0"/>
    <w:multiLevelType w:val="hybridMultilevel"/>
    <w:tmpl w:val="CF24529C"/>
    <w:lvl w:ilvl="0" w:tplc="F4B8BEDC">
      <w:start w:val="21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1" w15:restartNumberingAfterBreak="0">
    <w:nsid w:val="524B610D"/>
    <w:multiLevelType w:val="hybridMultilevel"/>
    <w:tmpl w:val="CFEC3DC0"/>
    <w:lvl w:ilvl="0" w:tplc="22068C38">
      <w:start w:val="1"/>
      <w:numFmt w:val="decimal"/>
      <w:lvlText w:val="25.%1"/>
      <w:lvlJc w:val="left"/>
      <w:pPr>
        <w:ind w:left="144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24D1EAD"/>
    <w:multiLevelType w:val="hybridMultilevel"/>
    <w:tmpl w:val="B352E780"/>
    <w:lvl w:ilvl="0" w:tplc="968626EC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BD3A3A"/>
    <w:multiLevelType w:val="hybridMultilevel"/>
    <w:tmpl w:val="253CC3B6"/>
    <w:lvl w:ilvl="0" w:tplc="6C881A64">
      <w:start w:val="2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014EEB"/>
    <w:multiLevelType w:val="hybridMultilevel"/>
    <w:tmpl w:val="ABC65D82"/>
    <w:lvl w:ilvl="0" w:tplc="33E68F58">
      <w:start w:val="20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2C2879"/>
    <w:multiLevelType w:val="hybridMultilevel"/>
    <w:tmpl w:val="0A8C15CC"/>
    <w:lvl w:ilvl="0" w:tplc="E55A67F2">
      <w:start w:val="1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CD466E"/>
    <w:multiLevelType w:val="hybridMultilevel"/>
    <w:tmpl w:val="60FC1626"/>
    <w:lvl w:ilvl="0" w:tplc="1A208528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4A6FFC"/>
    <w:multiLevelType w:val="hybridMultilevel"/>
    <w:tmpl w:val="F9F27F6A"/>
    <w:lvl w:ilvl="0" w:tplc="CA5E2E48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FB5E4E"/>
    <w:multiLevelType w:val="hybridMultilevel"/>
    <w:tmpl w:val="21C876F4"/>
    <w:lvl w:ilvl="0" w:tplc="7BD64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575FF"/>
    <w:multiLevelType w:val="hybridMultilevel"/>
    <w:tmpl w:val="04408E3C"/>
    <w:lvl w:ilvl="0" w:tplc="FF1EE1E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B36DC8"/>
    <w:multiLevelType w:val="hybridMultilevel"/>
    <w:tmpl w:val="BC0CC074"/>
    <w:lvl w:ilvl="0" w:tplc="B8506E78">
      <w:start w:val="24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3C636D"/>
    <w:multiLevelType w:val="hybridMultilevel"/>
    <w:tmpl w:val="A4DC00CA"/>
    <w:lvl w:ilvl="0" w:tplc="D1B82CEA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0"/>
  </w:num>
  <w:num w:numId="3">
    <w:abstractNumId w:val="12"/>
  </w:num>
  <w:num w:numId="4">
    <w:abstractNumId w:val="31"/>
  </w:num>
  <w:num w:numId="5">
    <w:abstractNumId w:val="34"/>
  </w:num>
  <w:num w:numId="6">
    <w:abstractNumId w:val="11"/>
  </w:num>
  <w:num w:numId="7">
    <w:abstractNumId w:val="43"/>
  </w:num>
  <w:num w:numId="8">
    <w:abstractNumId w:val="19"/>
  </w:num>
  <w:num w:numId="9">
    <w:abstractNumId w:val="10"/>
  </w:num>
  <w:num w:numId="10">
    <w:abstractNumId w:val="13"/>
  </w:num>
  <w:num w:numId="11">
    <w:abstractNumId w:val="1"/>
  </w:num>
  <w:num w:numId="12">
    <w:abstractNumId w:val="23"/>
  </w:num>
  <w:num w:numId="13">
    <w:abstractNumId w:val="42"/>
  </w:num>
  <w:num w:numId="14">
    <w:abstractNumId w:val="33"/>
  </w:num>
  <w:num w:numId="15">
    <w:abstractNumId w:val="35"/>
  </w:num>
  <w:num w:numId="16">
    <w:abstractNumId w:val="3"/>
  </w:num>
  <w:num w:numId="17">
    <w:abstractNumId w:val="40"/>
  </w:num>
  <w:num w:numId="18">
    <w:abstractNumId w:val="4"/>
  </w:num>
  <w:num w:numId="19">
    <w:abstractNumId w:val="37"/>
  </w:num>
  <w:num w:numId="20">
    <w:abstractNumId w:val="44"/>
  </w:num>
  <w:num w:numId="21">
    <w:abstractNumId w:val="9"/>
  </w:num>
  <w:num w:numId="22">
    <w:abstractNumId w:val="0"/>
  </w:num>
  <w:num w:numId="23">
    <w:abstractNumId w:val="15"/>
  </w:num>
  <w:num w:numId="24">
    <w:abstractNumId w:val="29"/>
  </w:num>
  <w:num w:numId="25">
    <w:abstractNumId w:val="28"/>
  </w:num>
  <w:num w:numId="26">
    <w:abstractNumId w:val="20"/>
  </w:num>
  <w:num w:numId="27">
    <w:abstractNumId w:val="7"/>
  </w:num>
  <w:num w:numId="28">
    <w:abstractNumId w:val="38"/>
  </w:num>
  <w:num w:numId="29">
    <w:abstractNumId w:val="39"/>
  </w:num>
  <w:num w:numId="30">
    <w:abstractNumId w:val="26"/>
  </w:num>
  <w:num w:numId="31">
    <w:abstractNumId w:val="6"/>
  </w:num>
  <w:num w:numId="32">
    <w:abstractNumId w:val="41"/>
  </w:num>
  <w:num w:numId="33">
    <w:abstractNumId w:val="36"/>
  </w:num>
  <w:num w:numId="34">
    <w:abstractNumId w:val="25"/>
  </w:num>
  <w:num w:numId="35">
    <w:abstractNumId w:val="14"/>
  </w:num>
  <w:num w:numId="36">
    <w:abstractNumId w:val="45"/>
  </w:num>
  <w:num w:numId="37">
    <w:abstractNumId w:val="2"/>
  </w:num>
  <w:num w:numId="38">
    <w:abstractNumId w:val="24"/>
  </w:num>
  <w:num w:numId="39">
    <w:abstractNumId w:val="32"/>
  </w:num>
  <w:num w:numId="40">
    <w:abstractNumId w:val="16"/>
  </w:num>
  <w:num w:numId="41">
    <w:abstractNumId w:val="27"/>
  </w:num>
  <w:num w:numId="42">
    <w:abstractNumId w:val="21"/>
  </w:num>
  <w:num w:numId="43">
    <w:abstractNumId w:val="17"/>
  </w:num>
  <w:num w:numId="44">
    <w:abstractNumId w:val="46"/>
  </w:num>
  <w:num w:numId="45">
    <w:abstractNumId w:val="18"/>
  </w:num>
  <w:num w:numId="46">
    <w:abstractNumId w:val="5"/>
  </w:num>
  <w:num w:numId="47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6FD"/>
    <w:rsid w:val="000009F6"/>
    <w:rsid w:val="0000175F"/>
    <w:rsid w:val="00001DCA"/>
    <w:rsid w:val="000027B7"/>
    <w:rsid w:val="00002AF5"/>
    <w:rsid w:val="00002BEF"/>
    <w:rsid w:val="00002EB1"/>
    <w:rsid w:val="00003B9C"/>
    <w:rsid w:val="00003BA3"/>
    <w:rsid w:val="00004D06"/>
    <w:rsid w:val="00005035"/>
    <w:rsid w:val="000055D8"/>
    <w:rsid w:val="00006366"/>
    <w:rsid w:val="00006754"/>
    <w:rsid w:val="00006D44"/>
    <w:rsid w:val="000070CB"/>
    <w:rsid w:val="000076FB"/>
    <w:rsid w:val="00007BA0"/>
    <w:rsid w:val="00010209"/>
    <w:rsid w:val="000106F7"/>
    <w:rsid w:val="000107B8"/>
    <w:rsid w:val="00010B54"/>
    <w:rsid w:val="00010E97"/>
    <w:rsid w:val="000123D0"/>
    <w:rsid w:val="00012647"/>
    <w:rsid w:val="00012CC3"/>
    <w:rsid w:val="00013450"/>
    <w:rsid w:val="00013C3C"/>
    <w:rsid w:val="0001477B"/>
    <w:rsid w:val="000147ED"/>
    <w:rsid w:val="00015E3B"/>
    <w:rsid w:val="00015FDF"/>
    <w:rsid w:val="000160E4"/>
    <w:rsid w:val="00016248"/>
    <w:rsid w:val="00016250"/>
    <w:rsid w:val="00016765"/>
    <w:rsid w:val="00016F20"/>
    <w:rsid w:val="00020364"/>
    <w:rsid w:val="00020D9A"/>
    <w:rsid w:val="00020FCA"/>
    <w:rsid w:val="00021239"/>
    <w:rsid w:val="00022E54"/>
    <w:rsid w:val="00023B68"/>
    <w:rsid w:val="00023CBB"/>
    <w:rsid w:val="00023D7D"/>
    <w:rsid w:val="00024109"/>
    <w:rsid w:val="000246D4"/>
    <w:rsid w:val="000256AD"/>
    <w:rsid w:val="000258DC"/>
    <w:rsid w:val="0002642D"/>
    <w:rsid w:val="00026B9B"/>
    <w:rsid w:val="00026F5D"/>
    <w:rsid w:val="0002729C"/>
    <w:rsid w:val="000272BF"/>
    <w:rsid w:val="000275E9"/>
    <w:rsid w:val="0002769D"/>
    <w:rsid w:val="00027827"/>
    <w:rsid w:val="00030F23"/>
    <w:rsid w:val="0003106B"/>
    <w:rsid w:val="00031DB8"/>
    <w:rsid w:val="00031EA7"/>
    <w:rsid w:val="00032C18"/>
    <w:rsid w:val="000332FC"/>
    <w:rsid w:val="0003386E"/>
    <w:rsid w:val="000345C1"/>
    <w:rsid w:val="000346CB"/>
    <w:rsid w:val="000349C4"/>
    <w:rsid w:val="00034AAF"/>
    <w:rsid w:val="0003545E"/>
    <w:rsid w:val="000355B3"/>
    <w:rsid w:val="000357E3"/>
    <w:rsid w:val="000359D6"/>
    <w:rsid w:val="00037859"/>
    <w:rsid w:val="00040BA9"/>
    <w:rsid w:val="00040CAD"/>
    <w:rsid w:val="00041027"/>
    <w:rsid w:val="00041A52"/>
    <w:rsid w:val="000428D3"/>
    <w:rsid w:val="00043C14"/>
    <w:rsid w:val="000440C5"/>
    <w:rsid w:val="00045512"/>
    <w:rsid w:val="00045D3A"/>
    <w:rsid w:val="00045F90"/>
    <w:rsid w:val="000464A7"/>
    <w:rsid w:val="00046C7F"/>
    <w:rsid w:val="000475D6"/>
    <w:rsid w:val="000478AD"/>
    <w:rsid w:val="000500AD"/>
    <w:rsid w:val="000507E1"/>
    <w:rsid w:val="00050B11"/>
    <w:rsid w:val="00050DB3"/>
    <w:rsid w:val="00050DBA"/>
    <w:rsid w:val="00051254"/>
    <w:rsid w:val="0005143D"/>
    <w:rsid w:val="0005158B"/>
    <w:rsid w:val="00051D81"/>
    <w:rsid w:val="00051EDC"/>
    <w:rsid w:val="0005276E"/>
    <w:rsid w:val="00052D9E"/>
    <w:rsid w:val="00052F97"/>
    <w:rsid w:val="00053E42"/>
    <w:rsid w:val="00054327"/>
    <w:rsid w:val="00054528"/>
    <w:rsid w:val="00054716"/>
    <w:rsid w:val="00054AD9"/>
    <w:rsid w:val="00055C93"/>
    <w:rsid w:val="00055ED7"/>
    <w:rsid w:val="00056CE1"/>
    <w:rsid w:val="00056E08"/>
    <w:rsid w:val="0005726C"/>
    <w:rsid w:val="000572D0"/>
    <w:rsid w:val="00057447"/>
    <w:rsid w:val="00060C27"/>
    <w:rsid w:val="00061191"/>
    <w:rsid w:val="000612EC"/>
    <w:rsid w:val="000616CB"/>
    <w:rsid w:val="00061BB8"/>
    <w:rsid w:val="0006394B"/>
    <w:rsid w:val="00065412"/>
    <w:rsid w:val="000659EC"/>
    <w:rsid w:val="00065BE6"/>
    <w:rsid w:val="00065EE6"/>
    <w:rsid w:val="0006698D"/>
    <w:rsid w:val="000669EB"/>
    <w:rsid w:val="00066B80"/>
    <w:rsid w:val="00070C9F"/>
    <w:rsid w:val="00071189"/>
    <w:rsid w:val="000715D6"/>
    <w:rsid w:val="0007242D"/>
    <w:rsid w:val="00072814"/>
    <w:rsid w:val="00072948"/>
    <w:rsid w:val="00072F22"/>
    <w:rsid w:val="00072FD7"/>
    <w:rsid w:val="00073409"/>
    <w:rsid w:val="00074B7D"/>
    <w:rsid w:val="00075BAC"/>
    <w:rsid w:val="0007647B"/>
    <w:rsid w:val="0007728E"/>
    <w:rsid w:val="00077BB2"/>
    <w:rsid w:val="0008026E"/>
    <w:rsid w:val="000802CF"/>
    <w:rsid w:val="000809A3"/>
    <w:rsid w:val="00080C3A"/>
    <w:rsid w:val="00080F3B"/>
    <w:rsid w:val="00081153"/>
    <w:rsid w:val="00081446"/>
    <w:rsid w:val="00081695"/>
    <w:rsid w:val="00081B3B"/>
    <w:rsid w:val="00081C1F"/>
    <w:rsid w:val="0008379F"/>
    <w:rsid w:val="000837E5"/>
    <w:rsid w:val="00083F73"/>
    <w:rsid w:val="00084458"/>
    <w:rsid w:val="0008512B"/>
    <w:rsid w:val="00085750"/>
    <w:rsid w:val="00085DC8"/>
    <w:rsid w:val="00085DEC"/>
    <w:rsid w:val="0008668F"/>
    <w:rsid w:val="000870B4"/>
    <w:rsid w:val="000876A9"/>
    <w:rsid w:val="00087D19"/>
    <w:rsid w:val="00087E62"/>
    <w:rsid w:val="000900B5"/>
    <w:rsid w:val="00090443"/>
    <w:rsid w:val="00090920"/>
    <w:rsid w:val="00091199"/>
    <w:rsid w:val="00091361"/>
    <w:rsid w:val="00091BD5"/>
    <w:rsid w:val="00091CD2"/>
    <w:rsid w:val="00091F28"/>
    <w:rsid w:val="000928AE"/>
    <w:rsid w:val="00094152"/>
    <w:rsid w:val="00094443"/>
    <w:rsid w:val="0009448E"/>
    <w:rsid w:val="00094BC2"/>
    <w:rsid w:val="00094CBE"/>
    <w:rsid w:val="00094E64"/>
    <w:rsid w:val="000950F2"/>
    <w:rsid w:val="00095C08"/>
    <w:rsid w:val="000960A8"/>
    <w:rsid w:val="0009636A"/>
    <w:rsid w:val="00096468"/>
    <w:rsid w:val="00096544"/>
    <w:rsid w:val="00096AE7"/>
    <w:rsid w:val="00096B60"/>
    <w:rsid w:val="00097A60"/>
    <w:rsid w:val="00097B7C"/>
    <w:rsid w:val="000A079C"/>
    <w:rsid w:val="000A1AB7"/>
    <w:rsid w:val="000A1C7D"/>
    <w:rsid w:val="000A1E0A"/>
    <w:rsid w:val="000A2459"/>
    <w:rsid w:val="000A2628"/>
    <w:rsid w:val="000A26A2"/>
    <w:rsid w:val="000A2AAF"/>
    <w:rsid w:val="000A341C"/>
    <w:rsid w:val="000A399E"/>
    <w:rsid w:val="000A39F8"/>
    <w:rsid w:val="000A3AD8"/>
    <w:rsid w:val="000A411A"/>
    <w:rsid w:val="000A43D7"/>
    <w:rsid w:val="000A49FE"/>
    <w:rsid w:val="000A4DEB"/>
    <w:rsid w:val="000A636E"/>
    <w:rsid w:val="000A65A7"/>
    <w:rsid w:val="000A7459"/>
    <w:rsid w:val="000A7A9C"/>
    <w:rsid w:val="000B09CD"/>
    <w:rsid w:val="000B21E8"/>
    <w:rsid w:val="000B281D"/>
    <w:rsid w:val="000B2872"/>
    <w:rsid w:val="000B32A8"/>
    <w:rsid w:val="000B362C"/>
    <w:rsid w:val="000B369D"/>
    <w:rsid w:val="000B3B58"/>
    <w:rsid w:val="000B4048"/>
    <w:rsid w:val="000B541E"/>
    <w:rsid w:val="000B5827"/>
    <w:rsid w:val="000B72DA"/>
    <w:rsid w:val="000C038E"/>
    <w:rsid w:val="000C05D4"/>
    <w:rsid w:val="000C13EB"/>
    <w:rsid w:val="000C1737"/>
    <w:rsid w:val="000C189F"/>
    <w:rsid w:val="000C1C57"/>
    <w:rsid w:val="000C23CD"/>
    <w:rsid w:val="000C2BD4"/>
    <w:rsid w:val="000C30D0"/>
    <w:rsid w:val="000C3966"/>
    <w:rsid w:val="000C529A"/>
    <w:rsid w:val="000C5B1B"/>
    <w:rsid w:val="000C5C6A"/>
    <w:rsid w:val="000C5E1E"/>
    <w:rsid w:val="000C6DA9"/>
    <w:rsid w:val="000C72A6"/>
    <w:rsid w:val="000C74A1"/>
    <w:rsid w:val="000C7FEF"/>
    <w:rsid w:val="000D0FD6"/>
    <w:rsid w:val="000D135E"/>
    <w:rsid w:val="000D13CC"/>
    <w:rsid w:val="000D146D"/>
    <w:rsid w:val="000D1E5C"/>
    <w:rsid w:val="000D1E6C"/>
    <w:rsid w:val="000D2641"/>
    <w:rsid w:val="000D329B"/>
    <w:rsid w:val="000D40E5"/>
    <w:rsid w:val="000D42E7"/>
    <w:rsid w:val="000D4D11"/>
    <w:rsid w:val="000D6098"/>
    <w:rsid w:val="000D64D0"/>
    <w:rsid w:val="000D6961"/>
    <w:rsid w:val="000D71C6"/>
    <w:rsid w:val="000D73A1"/>
    <w:rsid w:val="000D7431"/>
    <w:rsid w:val="000D7BDC"/>
    <w:rsid w:val="000D7CC1"/>
    <w:rsid w:val="000D7E16"/>
    <w:rsid w:val="000D7EEF"/>
    <w:rsid w:val="000E0CDE"/>
    <w:rsid w:val="000E11EA"/>
    <w:rsid w:val="000E14BF"/>
    <w:rsid w:val="000E1546"/>
    <w:rsid w:val="000E1EA5"/>
    <w:rsid w:val="000E1F62"/>
    <w:rsid w:val="000E276E"/>
    <w:rsid w:val="000E28EE"/>
    <w:rsid w:val="000E28F8"/>
    <w:rsid w:val="000E298F"/>
    <w:rsid w:val="000E34FE"/>
    <w:rsid w:val="000E49F1"/>
    <w:rsid w:val="000E4A04"/>
    <w:rsid w:val="000E6294"/>
    <w:rsid w:val="000E6951"/>
    <w:rsid w:val="000E6E70"/>
    <w:rsid w:val="000E6F6C"/>
    <w:rsid w:val="000E7C43"/>
    <w:rsid w:val="000F047C"/>
    <w:rsid w:val="000F05CA"/>
    <w:rsid w:val="000F110C"/>
    <w:rsid w:val="000F12FD"/>
    <w:rsid w:val="000F1767"/>
    <w:rsid w:val="000F2D3A"/>
    <w:rsid w:val="000F3433"/>
    <w:rsid w:val="000F4407"/>
    <w:rsid w:val="000F4DF6"/>
    <w:rsid w:val="000F50E2"/>
    <w:rsid w:val="000F5990"/>
    <w:rsid w:val="000F5BE4"/>
    <w:rsid w:val="000F5DB6"/>
    <w:rsid w:val="000F6568"/>
    <w:rsid w:val="000F6C5B"/>
    <w:rsid w:val="000F6EC3"/>
    <w:rsid w:val="000F6F61"/>
    <w:rsid w:val="000F737E"/>
    <w:rsid w:val="000F796E"/>
    <w:rsid w:val="000F7B51"/>
    <w:rsid w:val="000F7BB5"/>
    <w:rsid w:val="000F7E01"/>
    <w:rsid w:val="001009F9"/>
    <w:rsid w:val="00100EC3"/>
    <w:rsid w:val="00101C21"/>
    <w:rsid w:val="001021C1"/>
    <w:rsid w:val="0010246E"/>
    <w:rsid w:val="0010339A"/>
    <w:rsid w:val="00103ED3"/>
    <w:rsid w:val="0010660F"/>
    <w:rsid w:val="001072A9"/>
    <w:rsid w:val="00107622"/>
    <w:rsid w:val="00107902"/>
    <w:rsid w:val="00110629"/>
    <w:rsid w:val="001117D4"/>
    <w:rsid w:val="001119E2"/>
    <w:rsid w:val="00111BB6"/>
    <w:rsid w:val="0011227F"/>
    <w:rsid w:val="00112EA4"/>
    <w:rsid w:val="001134A6"/>
    <w:rsid w:val="0011493A"/>
    <w:rsid w:val="00115CE5"/>
    <w:rsid w:val="001168BA"/>
    <w:rsid w:val="0011690B"/>
    <w:rsid w:val="00117260"/>
    <w:rsid w:val="00117B13"/>
    <w:rsid w:val="00117C71"/>
    <w:rsid w:val="00117F1F"/>
    <w:rsid w:val="00120267"/>
    <w:rsid w:val="0012070F"/>
    <w:rsid w:val="00120A92"/>
    <w:rsid w:val="001216E8"/>
    <w:rsid w:val="00121DD0"/>
    <w:rsid w:val="001220AA"/>
    <w:rsid w:val="001232EF"/>
    <w:rsid w:val="0012358E"/>
    <w:rsid w:val="001237B0"/>
    <w:rsid w:val="00123BE0"/>
    <w:rsid w:val="00123CD0"/>
    <w:rsid w:val="00124312"/>
    <w:rsid w:val="001247C1"/>
    <w:rsid w:val="0012506A"/>
    <w:rsid w:val="001250F6"/>
    <w:rsid w:val="00125B22"/>
    <w:rsid w:val="00125D14"/>
    <w:rsid w:val="0012602F"/>
    <w:rsid w:val="0012646A"/>
    <w:rsid w:val="0012672F"/>
    <w:rsid w:val="001267F4"/>
    <w:rsid w:val="00126ACF"/>
    <w:rsid w:val="00126FAD"/>
    <w:rsid w:val="0013022E"/>
    <w:rsid w:val="00130F4A"/>
    <w:rsid w:val="00131132"/>
    <w:rsid w:val="001318D4"/>
    <w:rsid w:val="00131AFD"/>
    <w:rsid w:val="00132593"/>
    <w:rsid w:val="0013307F"/>
    <w:rsid w:val="001331E2"/>
    <w:rsid w:val="001338EF"/>
    <w:rsid w:val="00133C16"/>
    <w:rsid w:val="0013462D"/>
    <w:rsid w:val="00134A8C"/>
    <w:rsid w:val="00135712"/>
    <w:rsid w:val="0013632B"/>
    <w:rsid w:val="00136474"/>
    <w:rsid w:val="00137EA6"/>
    <w:rsid w:val="00137F97"/>
    <w:rsid w:val="001406A1"/>
    <w:rsid w:val="001429BF"/>
    <w:rsid w:val="00143B5D"/>
    <w:rsid w:val="00143C29"/>
    <w:rsid w:val="00144605"/>
    <w:rsid w:val="00144908"/>
    <w:rsid w:val="00144D5D"/>
    <w:rsid w:val="00145761"/>
    <w:rsid w:val="00145FE8"/>
    <w:rsid w:val="00146DB1"/>
    <w:rsid w:val="00147003"/>
    <w:rsid w:val="00147250"/>
    <w:rsid w:val="0014783A"/>
    <w:rsid w:val="00147CFD"/>
    <w:rsid w:val="00147FF1"/>
    <w:rsid w:val="0015025B"/>
    <w:rsid w:val="00151864"/>
    <w:rsid w:val="00152B1B"/>
    <w:rsid w:val="0015325C"/>
    <w:rsid w:val="001539B8"/>
    <w:rsid w:val="00153A1C"/>
    <w:rsid w:val="00153D04"/>
    <w:rsid w:val="00153DB4"/>
    <w:rsid w:val="001540DC"/>
    <w:rsid w:val="001548CE"/>
    <w:rsid w:val="00155837"/>
    <w:rsid w:val="00156AF2"/>
    <w:rsid w:val="00156E8F"/>
    <w:rsid w:val="001604CB"/>
    <w:rsid w:val="001616C1"/>
    <w:rsid w:val="00162635"/>
    <w:rsid w:val="00162BE3"/>
    <w:rsid w:val="001632C5"/>
    <w:rsid w:val="00163657"/>
    <w:rsid w:val="00164A19"/>
    <w:rsid w:val="00165123"/>
    <w:rsid w:val="001657B5"/>
    <w:rsid w:val="00165CD4"/>
    <w:rsid w:val="00167443"/>
    <w:rsid w:val="0016794D"/>
    <w:rsid w:val="0017015C"/>
    <w:rsid w:val="001702F5"/>
    <w:rsid w:val="00170D33"/>
    <w:rsid w:val="0017146D"/>
    <w:rsid w:val="001716E3"/>
    <w:rsid w:val="001716EF"/>
    <w:rsid w:val="00171C77"/>
    <w:rsid w:val="00171F6E"/>
    <w:rsid w:val="00172B2A"/>
    <w:rsid w:val="00172C8B"/>
    <w:rsid w:val="0017381A"/>
    <w:rsid w:val="0017453D"/>
    <w:rsid w:val="001747EE"/>
    <w:rsid w:val="00174E44"/>
    <w:rsid w:val="00174EB6"/>
    <w:rsid w:val="00175C24"/>
    <w:rsid w:val="0017624B"/>
    <w:rsid w:val="0017654A"/>
    <w:rsid w:val="001766EB"/>
    <w:rsid w:val="001776EE"/>
    <w:rsid w:val="001778BE"/>
    <w:rsid w:val="001807D5"/>
    <w:rsid w:val="001810A1"/>
    <w:rsid w:val="00181552"/>
    <w:rsid w:val="001815D5"/>
    <w:rsid w:val="00182A7E"/>
    <w:rsid w:val="00183455"/>
    <w:rsid w:val="00183671"/>
    <w:rsid w:val="001838D5"/>
    <w:rsid w:val="001840A9"/>
    <w:rsid w:val="001842BA"/>
    <w:rsid w:val="00185C61"/>
    <w:rsid w:val="00185C6D"/>
    <w:rsid w:val="00185EBD"/>
    <w:rsid w:val="0018601C"/>
    <w:rsid w:val="00187570"/>
    <w:rsid w:val="00187CDF"/>
    <w:rsid w:val="0019090D"/>
    <w:rsid w:val="00191010"/>
    <w:rsid w:val="00191089"/>
    <w:rsid w:val="00192126"/>
    <w:rsid w:val="001924A0"/>
    <w:rsid w:val="001927B9"/>
    <w:rsid w:val="00192C55"/>
    <w:rsid w:val="00192EFF"/>
    <w:rsid w:val="00193BD9"/>
    <w:rsid w:val="00193DC6"/>
    <w:rsid w:val="00193FDB"/>
    <w:rsid w:val="001943C2"/>
    <w:rsid w:val="0019464A"/>
    <w:rsid w:val="00194F1E"/>
    <w:rsid w:val="00195940"/>
    <w:rsid w:val="00195B74"/>
    <w:rsid w:val="001963CE"/>
    <w:rsid w:val="001966DB"/>
    <w:rsid w:val="00196794"/>
    <w:rsid w:val="001969E0"/>
    <w:rsid w:val="00196ABA"/>
    <w:rsid w:val="001975E7"/>
    <w:rsid w:val="001A1494"/>
    <w:rsid w:val="001A4E1E"/>
    <w:rsid w:val="001A505B"/>
    <w:rsid w:val="001A529B"/>
    <w:rsid w:val="001A5B43"/>
    <w:rsid w:val="001A6314"/>
    <w:rsid w:val="001A6841"/>
    <w:rsid w:val="001B0412"/>
    <w:rsid w:val="001B15D6"/>
    <w:rsid w:val="001B19C3"/>
    <w:rsid w:val="001B225A"/>
    <w:rsid w:val="001B2559"/>
    <w:rsid w:val="001B28E3"/>
    <w:rsid w:val="001B2D62"/>
    <w:rsid w:val="001B3439"/>
    <w:rsid w:val="001B3A2C"/>
    <w:rsid w:val="001B3C31"/>
    <w:rsid w:val="001B4FDE"/>
    <w:rsid w:val="001B5992"/>
    <w:rsid w:val="001B5E90"/>
    <w:rsid w:val="001B65CC"/>
    <w:rsid w:val="001B6838"/>
    <w:rsid w:val="001B6EA1"/>
    <w:rsid w:val="001B74A3"/>
    <w:rsid w:val="001B7829"/>
    <w:rsid w:val="001B7CF3"/>
    <w:rsid w:val="001B7DF5"/>
    <w:rsid w:val="001C0395"/>
    <w:rsid w:val="001C2650"/>
    <w:rsid w:val="001C288C"/>
    <w:rsid w:val="001C2892"/>
    <w:rsid w:val="001C2D85"/>
    <w:rsid w:val="001C2E30"/>
    <w:rsid w:val="001C3091"/>
    <w:rsid w:val="001C3216"/>
    <w:rsid w:val="001C4039"/>
    <w:rsid w:val="001C40DE"/>
    <w:rsid w:val="001C436E"/>
    <w:rsid w:val="001C4624"/>
    <w:rsid w:val="001C4A22"/>
    <w:rsid w:val="001C551B"/>
    <w:rsid w:val="001C5A2F"/>
    <w:rsid w:val="001C5A94"/>
    <w:rsid w:val="001C6346"/>
    <w:rsid w:val="001C669B"/>
    <w:rsid w:val="001C7227"/>
    <w:rsid w:val="001D011F"/>
    <w:rsid w:val="001D01E8"/>
    <w:rsid w:val="001D0F6B"/>
    <w:rsid w:val="001D2B2C"/>
    <w:rsid w:val="001D3470"/>
    <w:rsid w:val="001D35B7"/>
    <w:rsid w:val="001D3C67"/>
    <w:rsid w:val="001D45CC"/>
    <w:rsid w:val="001D547F"/>
    <w:rsid w:val="001D632F"/>
    <w:rsid w:val="001D68E0"/>
    <w:rsid w:val="001D6AC3"/>
    <w:rsid w:val="001D6BD4"/>
    <w:rsid w:val="001D6D8A"/>
    <w:rsid w:val="001D6E58"/>
    <w:rsid w:val="001D7431"/>
    <w:rsid w:val="001D7AC6"/>
    <w:rsid w:val="001D7E8E"/>
    <w:rsid w:val="001E08BB"/>
    <w:rsid w:val="001E0C4D"/>
    <w:rsid w:val="001E1060"/>
    <w:rsid w:val="001E109E"/>
    <w:rsid w:val="001E11E6"/>
    <w:rsid w:val="001E125D"/>
    <w:rsid w:val="001E190D"/>
    <w:rsid w:val="001E1CD6"/>
    <w:rsid w:val="001E21AF"/>
    <w:rsid w:val="001E297D"/>
    <w:rsid w:val="001E337E"/>
    <w:rsid w:val="001E3753"/>
    <w:rsid w:val="001E5A89"/>
    <w:rsid w:val="001E6CE6"/>
    <w:rsid w:val="001E6E2A"/>
    <w:rsid w:val="001E7665"/>
    <w:rsid w:val="001E7AB4"/>
    <w:rsid w:val="001F09CC"/>
    <w:rsid w:val="001F153E"/>
    <w:rsid w:val="001F1682"/>
    <w:rsid w:val="001F2B03"/>
    <w:rsid w:val="001F3FE8"/>
    <w:rsid w:val="001F42AC"/>
    <w:rsid w:val="001F438F"/>
    <w:rsid w:val="001F4BCF"/>
    <w:rsid w:val="001F5AA8"/>
    <w:rsid w:val="001F5B9A"/>
    <w:rsid w:val="001F6B7F"/>
    <w:rsid w:val="001F6C7D"/>
    <w:rsid w:val="001F6CF3"/>
    <w:rsid w:val="001F6FB6"/>
    <w:rsid w:val="001F707B"/>
    <w:rsid w:val="001F7409"/>
    <w:rsid w:val="001F7CF5"/>
    <w:rsid w:val="00200B43"/>
    <w:rsid w:val="00200FB7"/>
    <w:rsid w:val="00201347"/>
    <w:rsid w:val="00201758"/>
    <w:rsid w:val="00201ABB"/>
    <w:rsid w:val="00202912"/>
    <w:rsid w:val="00202B72"/>
    <w:rsid w:val="00203DC7"/>
    <w:rsid w:val="002051C4"/>
    <w:rsid w:val="002056EB"/>
    <w:rsid w:val="00206EB5"/>
    <w:rsid w:val="002072C8"/>
    <w:rsid w:val="0020730B"/>
    <w:rsid w:val="002076EE"/>
    <w:rsid w:val="002102FD"/>
    <w:rsid w:val="00210359"/>
    <w:rsid w:val="002103AE"/>
    <w:rsid w:val="0021051B"/>
    <w:rsid w:val="00210B3B"/>
    <w:rsid w:val="00210D2C"/>
    <w:rsid w:val="00210F69"/>
    <w:rsid w:val="0021106F"/>
    <w:rsid w:val="00211892"/>
    <w:rsid w:val="00211949"/>
    <w:rsid w:val="00211BA6"/>
    <w:rsid w:val="00212B93"/>
    <w:rsid w:val="002137C9"/>
    <w:rsid w:val="00213C50"/>
    <w:rsid w:val="00213CA4"/>
    <w:rsid w:val="00214377"/>
    <w:rsid w:val="002145EE"/>
    <w:rsid w:val="002155C7"/>
    <w:rsid w:val="00215A60"/>
    <w:rsid w:val="00215EE7"/>
    <w:rsid w:val="002162E7"/>
    <w:rsid w:val="00216682"/>
    <w:rsid w:val="00216C5F"/>
    <w:rsid w:val="00217A0C"/>
    <w:rsid w:val="00217ADF"/>
    <w:rsid w:val="00220E48"/>
    <w:rsid w:val="00221560"/>
    <w:rsid w:val="00222207"/>
    <w:rsid w:val="00223097"/>
    <w:rsid w:val="0022348E"/>
    <w:rsid w:val="00223938"/>
    <w:rsid w:val="0022425F"/>
    <w:rsid w:val="00225581"/>
    <w:rsid w:val="00225DC8"/>
    <w:rsid w:val="00226D26"/>
    <w:rsid w:val="002270E1"/>
    <w:rsid w:val="00227554"/>
    <w:rsid w:val="00230DB1"/>
    <w:rsid w:val="00231267"/>
    <w:rsid w:val="00231EE4"/>
    <w:rsid w:val="00231FD8"/>
    <w:rsid w:val="00232854"/>
    <w:rsid w:val="0023357F"/>
    <w:rsid w:val="0023467E"/>
    <w:rsid w:val="002348F1"/>
    <w:rsid w:val="002354AF"/>
    <w:rsid w:val="002359B1"/>
    <w:rsid w:val="00236105"/>
    <w:rsid w:val="00236253"/>
    <w:rsid w:val="002364B5"/>
    <w:rsid w:val="00236F11"/>
    <w:rsid w:val="00237B82"/>
    <w:rsid w:val="00240025"/>
    <w:rsid w:val="0024054D"/>
    <w:rsid w:val="00240D10"/>
    <w:rsid w:val="00241553"/>
    <w:rsid w:val="002417BD"/>
    <w:rsid w:val="00241908"/>
    <w:rsid w:val="002428BB"/>
    <w:rsid w:val="00242B1F"/>
    <w:rsid w:val="00242EB3"/>
    <w:rsid w:val="00243E81"/>
    <w:rsid w:val="002442CB"/>
    <w:rsid w:val="002444FB"/>
    <w:rsid w:val="00244C74"/>
    <w:rsid w:val="00245ED5"/>
    <w:rsid w:val="002460D0"/>
    <w:rsid w:val="00246197"/>
    <w:rsid w:val="0024657E"/>
    <w:rsid w:val="00246AAE"/>
    <w:rsid w:val="0024770B"/>
    <w:rsid w:val="00247C69"/>
    <w:rsid w:val="002504D5"/>
    <w:rsid w:val="00250624"/>
    <w:rsid w:val="00250D35"/>
    <w:rsid w:val="00250FDF"/>
    <w:rsid w:val="00252ADB"/>
    <w:rsid w:val="002532EF"/>
    <w:rsid w:val="002557CB"/>
    <w:rsid w:val="0025590F"/>
    <w:rsid w:val="00255EA7"/>
    <w:rsid w:val="00256204"/>
    <w:rsid w:val="002566F7"/>
    <w:rsid w:val="0025723D"/>
    <w:rsid w:val="00260556"/>
    <w:rsid w:val="00260FD7"/>
    <w:rsid w:val="002610BB"/>
    <w:rsid w:val="0026164E"/>
    <w:rsid w:val="00261BA6"/>
    <w:rsid w:val="00261BC5"/>
    <w:rsid w:val="002620DF"/>
    <w:rsid w:val="0026224A"/>
    <w:rsid w:val="0026271C"/>
    <w:rsid w:val="00262B5A"/>
    <w:rsid w:val="002636A3"/>
    <w:rsid w:val="0026386F"/>
    <w:rsid w:val="00263A2F"/>
    <w:rsid w:val="00264423"/>
    <w:rsid w:val="002646AD"/>
    <w:rsid w:val="00265CF9"/>
    <w:rsid w:val="00265FFF"/>
    <w:rsid w:val="0026669C"/>
    <w:rsid w:val="002705DA"/>
    <w:rsid w:val="0027064F"/>
    <w:rsid w:val="00271304"/>
    <w:rsid w:val="0027160A"/>
    <w:rsid w:val="00271635"/>
    <w:rsid w:val="00271B83"/>
    <w:rsid w:val="00271DCE"/>
    <w:rsid w:val="00272741"/>
    <w:rsid w:val="00272C11"/>
    <w:rsid w:val="00273969"/>
    <w:rsid w:val="00275217"/>
    <w:rsid w:val="00276D39"/>
    <w:rsid w:val="0027759A"/>
    <w:rsid w:val="00277EF7"/>
    <w:rsid w:val="00277F46"/>
    <w:rsid w:val="002805B3"/>
    <w:rsid w:val="00280C17"/>
    <w:rsid w:val="00280EC0"/>
    <w:rsid w:val="0028102A"/>
    <w:rsid w:val="00281107"/>
    <w:rsid w:val="00281427"/>
    <w:rsid w:val="00282299"/>
    <w:rsid w:val="002823B7"/>
    <w:rsid w:val="00282AED"/>
    <w:rsid w:val="00282D11"/>
    <w:rsid w:val="00282D7A"/>
    <w:rsid w:val="00282EB1"/>
    <w:rsid w:val="00283497"/>
    <w:rsid w:val="00285340"/>
    <w:rsid w:val="002853BF"/>
    <w:rsid w:val="0028568E"/>
    <w:rsid w:val="00285927"/>
    <w:rsid w:val="00286043"/>
    <w:rsid w:val="00287346"/>
    <w:rsid w:val="00287350"/>
    <w:rsid w:val="00287FA7"/>
    <w:rsid w:val="00291E42"/>
    <w:rsid w:val="002924CC"/>
    <w:rsid w:val="002928D8"/>
    <w:rsid w:val="002929A9"/>
    <w:rsid w:val="00292F81"/>
    <w:rsid w:val="00293895"/>
    <w:rsid w:val="00293C44"/>
    <w:rsid w:val="0029439D"/>
    <w:rsid w:val="002952C4"/>
    <w:rsid w:val="0029555F"/>
    <w:rsid w:val="0029575B"/>
    <w:rsid w:val="00295773"/>
    <w:rsid w:val="00296204"/>
    <w:rsid w:val="00296CD8"/>
    <w:rsid w:val="0029736F"/>
    <w:rsid w:val="00297CD8"/>
    <w:rsid w:val="002A014E"/>
    <w:rsid w:val="002A05F9"/>
    <w:rsid w:val="002A0779"/>
    <w:rsid w:val="002A0E63"/>
    <w:rsid w:val="002A236A"/>
    <w:rsid w:val="002A256C"/>
    <w:rsid w:val="002A2943"/>
    <w:rsid w:val="002A2BE2"/>
    <w:rsid w:val="002A2F6A"/>
    <w:rsid w:val="002A329B"/>
    <w:rsid w:val="002A32EB"/>
    <w:rsid w:val="002A37B2"/>
    <w:rsid w:val="002A397F"/>
    <w:rsid w:val="002A3E3E"/>
    <w:rsid w:val="002A489E"/>
    <w:rsid w:val="002A6135"/>
    <w:rsid w:val="002A62B8"/>
    <w:rsid w:val="002A6673"/>
    <w:rsid w:val="002A77C0"/>
    <w:rsid w:val="002A7808"/>
    <w:rsid w:val="002A7AA8"/>
    <w:rsid w:val="002B0287"/>
    <w:rsid w:val="002B0B55"/>
    <w:rsid w:val="002B1C95"/>
    <w:rsid w:val="002B2B3C"/>
    <w:rsid w:val="002B4962"/>
    <w:rsid w:val="002B4BBC"/>
    <w:rsid w:val="002B5508"/>
    <w:rsid w:val="002B5DB9"/>
    <w:rsid w:val="002B682C"/>
    <w:rsid w:val="002B6B97"/>
    <w:rsid w:val="002B71BB"/>
    <w:rsid w:val="002B78C2"/>
    <w:rsid w:val="002C0AA4"/>
    <w:rsid w:val="002C0D56"/>
    <w:rsid w:val="002C12A0"/>
    <w:rsid w:val="002C167A"/>
    <w:rsid w:val="002C17AC"/>
    <w:rsid w:val="002C1CC0"/>
    <w:rsid w:val="002C357F"/>
    <w:rsid w:val="002C3699"/>
    <w:rsid w:val="002C48CA"/>
    <w:rsid w:val="002C4E93"/>
    <w:rsid w:val="002C4F38"/>
    <w:rsid w:val="002C6254"/>
    <w:rsid w:val="002C6585"/>
    <w:rsid w:val="002C7BB4"/>
    <w:rsid w:val="002D0D73"/>
    <w:rsid w:val="002D175B"/>
    <w:rsid w:val="002D2252"/>
    <w:rsid w:val="002D26E4"/>
    <w:rsid w:val="002D2E65"/>
    <w:rsid w:val="002D30D6"/>
    <w:rsid w:val="002D3451"/>
    <w:rsid w:val="002D4416"/>
    <w:rsid w:val="002D4772"/>
    <w:rsid w:val="002D6008"/>
    <w:rsid w:val="002D63D5"/>
    <w:rsid w:val="002D654D"/>
    <w:rsid w:val="002D69AB"/>
    <w:rsid w:val="002D6AB0"/>
    <w:rsid w:val="002D7273"/>
    <w:rsid w:val="002D7316"/>
    <w:rsid w:val="002D745C"/>
    <w:rsid w:val="002D7C75"/>
    <w:rsid w:val="002D7E04"/>
    <w:rsid w:val="002E0080"/>
    <w:rsid w:val="002E0251"/>
    <w:rsid w:val="002E05C3"/>
    <w:rsid w:val="002E0848"/>
    <w:rsid w:val="002E0AA5"/>
    <w:rsid w:val="002E0DA9"/>
    <w:rsid w:val="002E1657"/>
    <w:rsid w:val="002E1AA5"/>
    <w:rsid w:val="002E1D62"/>
    <w:rsid w:val="002E1DC4"/>
    <w:rsid w:val="002E2099"/>
    <w:rsid w:val="002E2CE8"/>
    <w:rsid w:val="002E3CF6"/>
    <w:rsid w:val="002E4DFB"/>
    <w:rsid w:val="002E54A7"/>
    <w:rsid w:val="002E5681"/>
    <w:rsid w:val="002E650B"/>
    <w:rsid w:val="002E67CF"/>
    <w:rsid w:val="002E6AD4"/>
    <w:rsid w:val="002E7C4F"/>
    <w:rsid w:val="002F051D"/>
    <w:rsid w:val="002F067B"/>
    <w:rsid w:val="002F266E"/>
    <w:rsid w:val="002F277E"/>
    <w:rsid w:val="002F2973"/>
    <w:rsid w:val="002F31B3"/>
    <w:rsid w:val="002F33E0"/>
    <w:rsid w:val="002F34BE"/>
    <w:rsid w:val="002F3642"/>
    <w:rsid w:val="002F39AB"/>
    <w:rsid w:val="002F3D01"/>
    <w:rsid w:val="002F4438"/>
    <w:rsid w:val="002F4B37"/>
    <w:rsid w:val="002F5220"/>
    <w:rsid w:val="002F57AB"/>
    <w:rsid w:val="002F6130"/>
    <w:rsid w:val="002F6329"/>
    <w:rsid w:val="002F662B"/>
    <w:rsid w:val="002F66DA"/>
    <w:rsid w:val="002F71AD"/>
    <w:rsid w:val="0030000A"/>
    <w:rsid w:val="0030065A"/>
    <w:rsid w:val="003010CA"/>
    <w:rsid w:val="00301F78"/>
    <w:rsid w:val="00302721"/>
    <w:rsid w:val="003027C4"/>
    <w:rsid w:val="00302EA0"/>
    <w:rsid w:val="0030397A"/>
    <w:rsid w:val="00303B37"/>
    <w:rsid w:val="00304585"/>
    <w:rsid w:val="0030463F"/>
    <w:rsid w:val="00306002"/>
    <w:rsid w:val="003062F3"/>
    <w:rsid w:val="0030713A"/>
    <w:rsid w:val="003078ED"/>
    <w:rsid w:val="00307F21"/>
    <w:rsid w:val="00311644"/>
    <w:rsid w:val="00311ECB"/>
    <w:rsid w:val="0031215B"/>
    <w:rsid w:val="00312455"/>
    <w:rsid w:val="00312614"/>
    <w:rsid w:val="00312A2E"/>
    <w:rsid w:val="003132B9"/>
    <w:rsid w:val="00313934"/>
    <w:rsid w:val="00313999"/>
    <w:rsid w:val="00313AB2"/>
    <w:rsid w:val="00313CCF"/>
    <w:rsid w:val="00313E3B"/>
    <w:rsid w:val="00314038"/>
    <w:rsid w:val="00314BE9"/>
    <w:rsid w:val="00315878"/>
    <w:rsid w:val="00316EF8"/>
    <w:rsid w:val="00317188"/>
    <w:rsid w:val="00317361"/>
    <w:rsid w:val="0031756F"/>
    <w:rsid w:val="00320121"/>
    <w:rsid w:val="003202AE"/>
    <w:rsid w:val="003202CA"/>
    <w:rsid w:val="003207D3"/>
    <w:rsid w:val="0032115D"/>
    <w:rsid w:val="00321848"/>
    <w:rsid w:val="00321AB0"/>
    <w:rsid w:val="0032208E"/>
    <w:rsid w:val="003220C1"/>
    <w:rsid w:val="0032347E"/>
    <w:rsid w:val="00323A51"/>
    <w:rsid w:val="00323AD5"/>
    <w:rsid w:val="00323B72"/>
    <w:rsid w:val="00324373"/>
    <w:rsid w:val="00324B76"/>
    <w:rsid w:val="00324CCB"/>
    <w:rsid w:val="003250B4"/>
    <w:rsid w:val="003253FF"/>
    <w:rsid w:val="00325B20"/>
    <w:rsid w:val="00326C50"/>
    <w:rsid w:val="00326D29"/>
    <w:rsid w:val="00326E86"/>
    <w:rsid w:val="0032760C"/>
    <w:rsid w:val="00327975"/>
    <w:rsid w:val="00331306"/>
    <w:rsid w:val="00332B35"/>
    <w:rsid w:val="00332B88"/>
    <w:rsid w:val="00332DF6"/>
    <w:rsid w:val="00333676"/>
    <w:rsid w:val="00333741"/>
    <w:rsid w:val="00333C76"/>
    <w:rsid w:val="0033409A"/>
    <w:rsid w:val="003344D3"/>
    <w:rsid w:val="00336B6C"/>
    <w:rsid w:val="00336EF0"/>
    <w:rsid w:val="0033796B"/>
    <w:rsid w:val="00337D15"/>
    <w:rsid w:val="00340206"/>
    <w:rsid w:val="00340331"/>
    <w:rsid w:val="00340FAB"/>
    <w:rsid w:val="0034100A"/>
    <w:rsid w:val="003419DA"/>
    <w:rsid w:val="0034204B"/>
    <w:rsid w:val="003430BE"/>
    <w:rsid w:val="00343170"/>
    <w:rsid w:val="00343448"/>
    <w:rsid w:val="0034450A"/>
    <w:rsid w:val="00344B8C"/>
    <w:rsid w:val="003453AE"/>
    <w:rsid w:val="00345897"/>
    <w:rsid w:val="00345E4B"/>
    <w:rsid w:val="0034615B"/>
    <w:rsid w:val="003462C9"/>
    <w:rsid w:val="003466BB"/>
    <w:rsid w:val="00346C85"/>
    <w:rsid w:val="00347FB4"/>
    <w:rsid w:val="003502E7"/>
    <w:rsid w:val="00350AD7"/>
    <w:rsid w:val="00350FC1"/>
    <w:rsid w:val="00351580"/>
    <w:rsid w:val="00351843"/>
    <w:rsid w:val="00351963"/>
    <w:rsid w:val="00353B4F"/>
    <w:rsid w:val="00353C96"/>
    <w:rsid w:val="003543CE"/>
    <w:rsid w:val="00354A71"/>
    <w:rsid w:val="00354F60"/>
    <w:rsid w:val="003552D4"/>
    <w:rsid w:val="003554DE"/>
    <w:rsid w:val="00355BC7"/>
    <w:rsid w:val="00355E16"/>
    <w:rsid w:val="00356338"/>
    <w:rsid w:val="00356468"/>
    <w:rsid w:val="00356EFD"/>
    <w:rsid w:val="003574D4"/>
    <w:rsid w:val="00357CA2"/>
    <w:rsid w:val="00360127"/>
    <w:rsid w:val="00360557"/>
    <w:rsid w:val="00361128"/>
    <w:rsid w:val="00361F7C"/>
    <w:rsid w:val="00362159"/>
    <w:rsid w:val="003622A5"/>
    <w:rsid w:val="0036293C"/>
    <w:rsid w:val="00362B7A"/>
    <w:rsid w:val="0036324A"/>
    <w:rsid w:val="003639C4"/>
    <w:rsid w:val="00363B87"/>
    <w:rsid w:val="00363D02"/>
    <w:rsid w:val="00364BC0"/>
    <w:rsid w:val="00365422"/>
    <w:rsid w:val="0036574C"/>
    <w:rsid w:val="00365A61"/>
    <w:rsid w:val="00365AE1"/>
    <w:rsid w:val="00367C08"/>
    <w:rsid w:val="00367C68"/>
    <w:rsid w:val="003703A9"/>
    <w:rsid w:val="00371400"/>
    <w:rsid w:val="00371BBF"/>
    <w:rsid w:val="00372772"/>
    <w:rsid w:val="00373547"/>
    <w:rsid w:val="00373B2E"/>
    <w:rsid w:val="00373C3A"/>
    <w:rsid w:val="00375769"/>
    <w:rsid w:val="00375E8B"/>
    <w:rsid w:val="00376019"/>
    <w:rsid w:val="00376056"/>
    <w:rsid w:val="003761E1"/>
    <w:rsid w:val="003769C5"/>
    <w:rsid w:val="00376F49"/>
    <w:rsid w:val="003770D7"/>
    <w:rsid w:val="00377703"/>
    <w:rsid w:val="00377BD6"/>
    <w:rsid w:val="00380813"/>
    <w:rsid w:val="00380CD6"/>
    <w:rsid w:val="003812F8"/>
    <w:rsid w:val="00381642"/>
    <w:rsid w:val="00382167"/>
    <w:rsid w:val="00382571"/>
    <w:rsid w:val="00383E13"/>
    <w:rsid w:val="0038504F"/>
    <w:rsid w:val="003860D0"/>
    <w:rsid w:val="003869F1"/>
    <w:rsid w:val="00386DC8"/>
    <w:rsid w:val="00390130"/>
    <w:rsid w:val="003909FC"/>
    <w:rsid w:val="0039217C"/>
    <w:rsid w:val="00392187"/>
    <w:rsid w:val="00392414"/>
    <w:rsid w:val="00393CB4"/>
    <w:rsid w:val="00393D6A"/>
    <w:rsid w:val="003948A1"/>
    <w:rsid w:val="00394FCE"/>
    <w:rsid w:val="00397999"/>
    <w:rsid w:val="003A0233"/>
    <w:rsid w:val="003A1C5C"/>
    <w:rsid w:val="003A1CB9"/>
    <w:rsid w:val="003A26F5"/>
    <w:rsid w:val="003A274F"/>
    <w:rsid w:val="003A304C"/>
    <w:rsid w:val="003A3515"/>
    <w:rsid w:val="003A394B"/>
    <w:rsid w:val="003A4343"/>
    <w:rsid w:val="003A46A2"/>
    <w:rsid w:val="003A4AC8"/>
    <w:rsid w:val="003A5015"/>
    <w:rsid w:val="003A5652"/>
    <w:rsid w:val="003A5955"/>
    <w:rsid w:val="003A66D8"/>
    <w:rsid w:val="003A6BDF"/>
    <w:rsid w:val="003A6BF2"/>
    <w:rsid w:val="003A731F"/>
    <w:rsid w:val="003A7373"/>
    <w:rsid w:val="003A7488"/>
    <w:rsid w:val="003A78E9"/>
    <w:rsid w:val="003A795C"/>
    <w:rsid w:val="003B0965"/>
    <w:rsid w:val="003B0A34"/>
    <w:rsid w:val="003B0FAB"/>
    <w:rsid w:val="003B1A45"/>
    <w:rsid w:val="003B1E35"/>
    <w:rsid w:val="003B25AE"/>
    <w:rsid w:val="003B35A6"/>
    <w:rsid w:val="003B3ED9"/>
    <w:rsid w:val="003B4CB2"/>
    <w:rsid w:val="003B534F"/>
    <w:rsid w:val="003B535D"/>
    <w:rsid w:val="003B5989"/>
    <w:rsid w:val="003B6753"/>
    <w:rsid w:val="003B7150"/>
    <w:rsid w:val="003B71B9"/>
    <w:rsid w:val="003B7E8A"/>
    <w:rsid w:val="003C0992"/>
    <w:rsid w:val="003C0A61"/>
    <w:rsid w:val="003C0B2F"/>
    <w:rsid w:val="003C0F27"/>
    <w:rsid w:val="003C15BC"/>
    <w:rsid w:val="003C1870"/>
    <w:rsid w:val="003C4151"/>
    <w:rsid w:val="003C482C"/>
    <w:rsid w:val="003C4DA3"/>
    <w:rsid w:val="003C4EE8"/>
    <w:rsid w:val="003C65C7"/>
    <w:rsid w:val="003C71B5"/>
    <w:rsid w:val="003C7364"/>
    <w:rsid w:val="003D007C"/>
    <w:rsid w:val="003D03DB"/>
    <w:rsid w:val="003D111A"/>
    <w:rsid w:val="003D14BF"/>
    <w:rsid w:val="003D17B3"/>
    <w:rsid w:val="003D1C3E"/>
    <w:rsid w:val="003D1EDC"/>
    <w:rsid w:val="003D3190"/>
    <w:rsid w:val="003D3C50"/>
    <w:rsid w:val="003D4437"/>
    <w:rsid w:val="003D4ADE"/>
    <w:rsid w:val="003D59A3"/>
    <w:rsid w:val="003D5E5D"/>
    <w:rsid w:val="003D61A5"/>
    <w:rsid w:val="003D67A0"/>
    <w:rsid w:val="003D6D6A"/>
    <w:rsid w:val="003E0340"/>
    <w:rsid w:val="003E0F2F"/>
    <w:rsid w:val="003E1124"/>
    <w:rsid w:val="003E14DA"/>
    <w:rsid w:val="003E159B"/>
    <w:rsid w:val="003E2522"/>
    <w:rsid w:val="003E25F8"/>
    <w:rsid w:val="003E2A53"/>
    <w:rsid w:val="003E2D4E"/>
    <w:rsid w:val="003E36AE"/>
    <w:rsid w:val="003E47E1"/>
    <w:rsid w:val="003E4C17"/>
    <w:rsid w:val="003E5033"/>
    <w:rsid w:val="003E7045"/>
    <w:rsid w:val="003E78CE"/>
    <w:rsid w:val="003E7DDF"/>
    <w:rsid w:val="003F0256"/>
    <w:rsid w:val="003F0C14"/>
    <w:rsid w:val="003F1200"/>
    <w:rsid w:val="003F13D0"/>
    <w:rsid w:val="003F2581"/>
    <w:rsid w:val="003F25E0"/>
    <w:rsid w:val="003F27AA"/>
    <w:rsid w:val="003F32A4"/>
    <w:rsid w:val="003F346C"/>
    <w:rsid w:val="003F4386"/>
    <w:rsid w:val="003F4AF5"/>
    <w:rsid w:val="003F4F24"/>
    <w:rsid w:val="003F5988"/>
    <w:rsid w:val="003F5C85"/>
    <w:rsid w:val="003F5C87"/>
    <w:rsid w:val="003F7A8A"/>
    <w:rsid w:val="00400339"/>
    <w:rsid w:val="004011C9"/>
    <w:rsid w:val="00401F7D"/>
    <w:rsid w:val="00402824"/>
    <w:rsid w:val="00402F5A"/>
    <w:rsid w:val="004034D2"/>
    <w:rsid w:val="00403641"/>
    <w:rsid w:val="00403A26"/>
    <w:rsid w:val="00404440"/>
    <w:rsid w:val="004065EE"/>
    <w:rsid w:val="00407319"/>
    <w:rsid w:val="00407EA1"/>
    <w:rsid w:val="00410D96"/>
    <w:rsid w:val="0041226B"/>
    <w:rsid w:val="00412D96"/>
    <w:rsid w:val="004144CD"/>
    <w:rsid w:val="004151A1"/>
    <w:rsid w:val="0041521B"/>
    <w:rsid w:val="00415586"/>
    <w:rsid w:val="0041611A"/>
    <w:rsid w:val="00416151"/>
    <w:rsid w:val="00416213"/>
    <w:rsid w:val="004208DC"/>
    <w:rsid w:val="0042123C"/>
    <w:rsid w:val="00422A23"/>
    <w:rsid w:val="00423421"/>
    <w:rsid w:val="00423961"/>
    <w:rsid w:val="00423CCF"/>
    <w:rsid w:val="00424539"/>
    <w:rsid w:val="00424806"/>
    <w:rsid w:val="00424CCC"/>
    <w:rsid w:val="00424E80"/>
    <w:rsid w:val="004252B7"/>
    <w:rsid w:val="004259D3"/>
    <w:rsid w:val="00427D4C"/>
    <w:rsid w:val="00430357"/>
    <w:rsid w:val="004307AB"/>
    <w:rsid w:val="004308F1"/>
    <w:rsid w:val="00430CB3"/>
    <w:rsid w:val="0043280A"/>
    <w:rsid w:val="00433090"/>
    <w:rsid w:val="00435D74"/>
    <w:rsid w:val="00435DBE"/>
    <w:rsid w:val="00435EF7"/>
    <w:rsid w:val="00435F47"/>
    <w:rsid w:val="0043667A"/>
    <w:rsid w:val="00436A31"/>
    <w:rsid w:val="004372AE"/>
    <w:rsid w:val="004373A0"/>
    <w:rsid w:val="00440096"/>
    <w:rsid w:val="00440619"/>
    <w:rsid w:val="004413C2"/>
    <w:rsid w:val="00441FD4"/>
    <w:rsid w:val="004420CC"/>
    <w:rsid w:val="0044216A"/>
    <w:rsid w:val="0044281F"/>
    <w:rsid w:val="004437B7"/>
    <w:rsid w:val="00443993"/>
    <w:rsid w:val="00443A21"/>
    <w:rsid w:val="00443B86"/>
    <w:rsid w:val="00443FE1"/>
    <w:rsid w:val="004444AE"/>
    <w:rsid w:val="004449B6"/>
    <w:rsid w:val="00445121"/>
    <w:rsid w:val="00445B6F"/>
    <w:rsid w:val="00445C78"/>
    <w:rsid w:val="00446814"/>
    <w:rsid w:val="00446C7F"/>
    <w:rsid w:val="00446F96"/>
    <w:rsid w:val="00447088"/>
    <w:rsid w:val="00447373"/>
    <w:rsid w:val="00447522"/>
    <w:rsid w:val="00452B7A"/>
    <w:rsid w:val="00453169"/>
    <w:rsid w:val="0045340B"/>
    <w:rsid w:val="00453B46"/>
    <w:rsid w:val="00453CD0"/>
    <w:rsid w:val="00454120"/>
    <w:rsid w:val="004541A4"/>
    <w:rsid w:val="00454200"/>
    <w:rsid w:val="00454BAE"/>
    <w:rsid w:val="00455EEB"/>
    <w:rsid w:val="004560E4"/>
    <w:rsid w:val="00456BB5"/>
    <w:rsid w:val="00457A2F"/>
    <w:rsid w:val="00460120"/>
    <w:rsid w:val="00460D8B"/>
    <w:rsid w:val="00461488"/>
    <w:rsid w:val="00461669"/>
    <w:rsid w:val="00461FE1"/>
    <w:rsid w:val="00463A86"/>
    <w:rsid w:val="00463E04"/>
    <w:rsid w:val="004652FC"/>
    <w:rsid w:val="00465F82"/>
    <w:rsid w:val="004666DB"/>
    <w:rsid w:val="004667E5"/>
    <w:rsid w:val="00466A1C"/>
    <w:rsid w:val="00466E81"/>
    <w:rsid w:val="00467C61"/>
    <w:rsid w:val="00470232"/>
    <w:rsid w:val="004714C1"/>
    <w:rsid w:val="00471572"/>
    <w:rsid w:val="00471E3C"/>
    <w:rsid w:val="00472D80"/>
    <w:rsid w:val="00472F5C"/>
    <w:rsid w:val="0047398A"/>
    <w:rsid w:val="00473A2D"/>
    <w:rsid w:val="00473AE6"/>
    <w:rsid w:val="00473D78"/>
    <w:rsid w:val="004744B4"/>
    <w:rsid w:val="0047466F"/>
    <w:rsid w:val="00474987"/>
    <w:rsid w:val="00475B20"/>
    <w:rsid w:val="00476231"/>
    <w:rsid w:val="004768D4"/>
    <w:rsid w:val="00477159"/>
    <w:rsid w:val="0047786F"/>
    <w:rsid w:val="00480EF1"/>
    <w:rsid w:val="004813C3"/>
    <w:rsid w:val="0048151A"/>
    <w:rsid w:val="00482134"/>
    <w:rsid w:val="00483056"/>
    <w:rsid w:val="0048336F"/>
    <w:rsid w:val="00483C4C"/>
    <w:rsid w:val="0048448B"/>
    <w:rsid w:val="00485286"/>
    <w:rsid w:val="004861C4"/>
    <w:rsid w:val="00487F2F"/>
    <w:rsid w:val="0049064E"/>
    <w:rsid w:val="004907F1"/>
    <w:rsid w:val="00491108"/>
    <w:rsid w:val="00491ADA"/>
    <w:rsid w:val="00491F8C"/>
    <w:rsid w:val="004928E0"/>
    <w:rsid w:val="00492A96"/>
    <w:rsid w:val="00493491"/>
    <w:rsid w:val="00493E37"/>
    <w:rsid w:val="00493FB4"/>
    <w:rsid w:val="004940A2"/>
    <w:rsid w:val="0049417C"/>
    <w:rsid w:val="00494308"/>
    <w:rsid w:val="00494BCA"/>
    <w:rsid w:val="00495007"/>
    <w:rsid w:val="00495122"/>
    <w:rsid w:val="00496242"/>
    <w:rsid w:val="0049676E"/>
    <w:rsid w:val="00497ABE"/>
    <w:rsid w:val="004A0055"/>
    <w:rsid w:val="004A00BD"/>
    <w:rsid w:val="004A0401"/>
    <w:rsid w:val="004A052D"/>
    <w:rsid w:val="004A29D9"/>
    <w:rsid w:val="004A3A60"/>
    <w:rsid w:val="004A40F8"/>
    <w:rsid w:val="004A4B11"/>
    <w:rsid w:val="004A4E48"/>
    <w:rsid w:val="004A5132"/>
    <w:rsid w:val="004A54FC"/>
    <w:rsid w:val="004A59CA"/>
    <w:rsid w:val="004A6315"/>
    <w:rsid w:val="004A65C5"/>
    <w:rsid w:val="004A742D"/>
    <w:rsid w:val="004A7BD6"/>
    <w:rsid w:val="004B0372"/>
    <w:rsid w:val="004B050B"/>
    <w:rsid w:val="004B0EE3"/>
    <w:rsid w:val="004B11D2"/>
    <w:rsid w:val="004B18F9"/>
    <w:rsid w:val="004B1B99"/>
    <w:rsid w:val="004B23B8"/>
    <w:rsid w:val="004B2DA9"/>
    <w:rsid w:val="004B3F4B"/>
    <w:rsid w:val="004B4387"/>
    <w:rsid w:val="004B4890"/>
    <w:rsid w:val="004B647B"/>
    <w:rsid w:val="004B6CBA"/>
    <w:rsid w:val="004B78AD"/>
    <w:rsid w:val="004C0B4A"/>
    <w:rsid w:val="004C0E0B"/>
    <w:rsid w:val="004C105D"/>
    <w:rsid w:val="004C1C25"/>
    <w:rsid w:val="004C1E58"/>
    <w:rsid w:val="004C1F0D"/>
    <w:rsid w:val="004C239C"/>
    <w:rsid w:val="004C29FC"/>
    <w:rsid w:val="004C2A86"/>
    <w:rsid w:val="004C2EAF"/>
    <w:rsid w:val="004C35DE"/>
    <w:rsid w:val="004C383E"/>
    <w:rsid w:val="004C3F32"/>
    <w:rsid w:val="004C5222"/>
    <w:rsid w:val="004C5284"/>
    <w:rsid w:val="004C5344"/>
    <w:rsid w:val="004C537E"/>
    <w:rsid w:val="004C53CB"/>
    <w:rsid w:val="004C6DB9"/>
    <w:rsid w:val="004C7047"/>
    <w:rsid w:val="004D07E1"/>
    <w:rsid w:val="004D205C"/>
    <w:rsid w:val="004D21FF"/>
    <w:rsid w:val="004D25BA"/>
    <w:rsid w:val="004D2A69"/>
    <w:rsid w:val="004D2B98"/>
    <w:rsid w:val="004D2EB8"/>
    <w:rsid w:val="004D3027"/>
    <w:rsid w:val="004D3047"/>
    <w:rsid w:val="004D3118"/>
    <w:rsid w:val="004D3B8F"/>
    <w:rsid w:val="004D3C6B"/>
    <w:rsid w:val="004D480D"/>
    <w:rsid w:val="004D482E"/>
    <w:rsid w:val="004D4C1A"/>
    <w:rsid w:val="004D4E63"/>
    <w:rsid w:val="004D52FE"/>
    <w:rsid w:val="004D6086"/>
    <w:rsid w:val="004D6504"/>
    <w:rsid w:val="004D6E4C"/>
    <w:rsid w:val="004D6E7F"/>
    <w:rsid w:val="004D7BCA"/>
    <w:rsid w:val="004D7C2A"/>
    <w:rsid w:val="004E0B90"/>
    <w:rsid w:val="004E0DC0"/>
    <w:rsid w:val="004E12A6"/>
    <w:rsid w:val="004E17A2"/>
    <w:rsid w:val="004E1B8D"/>
    <w:rsid w:val="004E1D39"/>
    <w:rsid w:val="004E241E"/>
    <w:rsid w:val="004E2611"/>
    <w:rsid w:val="004E4118"/>
    <w:rsid w:val="004E435A"/>
    <w:rsid w:val="004E4FDC"/>
    <w:rsid w:val="004E52D7"/>
    <w:rsid w:val="004E5886"/>
    <w:rsid w:val="004E5973"/>
    <w:rsid w:val="004E5A45"/>
    <w:rsid w:val="004E5DFF"/>
    <w:rsid w:val="004E5FF7"/>
    <w:rsid w:val="004E6248"/>
    <w:rsid w:val="004E6483"/>
    <w:rsid w:val="004E6A85"/>
    <w:rsid w:val="004E6BE5"/>
    <w:rsid w:val="004E7377"/>
    <w:rsid w:val="004E769B"/>
    <w:rsid w:val="004E7917"/>
    <w:rsid w:val="004F1443"/>
    <w:rsid w:val="004F18B4"/>
    <w:rsid w:val="004F1CB3"/>
    <w:rsid w:val="004F2308"/>
    <w:rsid w:val="004F2820"/>
    <w:rsid w:val="004F2860"/>
    <w:rsid w:val="004F2ABA"/>
    <w:rsid w:val="004F36F0"/>
    <w:rsid w:val="004F3D0C"/>
    <w:rsid w:val="004F3E43"/>
    <w:rsid w:val="004F483E"/>
    <w:rsid w:val="004F4A92"/>
    <w:rsid w:val="004F4E00"/>
    <w:rsid w:val="004F5D14"/>
    <w:rsid w:val="004F6802"/>
    <w:rsid w:val="004F6809"/>
    <w:rsid w:val="004F695C"/>
    <w:rsid w:val="004F6B73"/>
    <w:rsid w:val="004F7003"/>
    <w:rsid w:val="004F798E"/>
    <w:rsid w:val="004F7A7F"/>
    <w:rsid w:val="004F7F49"/>
    <w:rsid w:val="005003B7"/>
    <w:rsid w:val="00500AAD"/>
    <w:rsid w:val="005017FD"/>
    <w:rsid w:val="00502320"/>
    <w:rsid w:val="0050232E"/>
    <w:rsid w:val="00502525"/>
    <w:rsid w:val="00502D89"/>
    <w:rsid w:val="00503258"/>
    <w:rsid w:val="005037B8"/>
    <w:rsid w:val="005037F5"/>
    <w:rsid w:val="00503D25"/>
    <w:rsid w:val="005046F0"/>
    <w:rsid w:val="0050537E"/>
    <w:rsid w:val="00505987"/>
    <w:rsid w:val="00505B1D"/>
    <w:rsid w:val="00506168"/>
    <w:rsid w:val="0050650D"/>
    <w:rsid w:val="00506C1C"/>
    <w:rsid w:val="00506E54"/>
    <w:rsid w:val="00507579"/>
    <w:rsid w:val="00510832"/>
    <w:rsid w:val="0051126E"/>
    <w:rsid w:val="005112E2"/>
    <w:rsid w:val="00511F26"/>
    <w:rsid w:val="0051276C"/>
    <w:rsid w:val="00512859"/>
    <w:rsid w:val="00512CF5"/>
    <w:rsid w:val="00513FEA"/>
    <w:rsid w:val="005141EE"/>
    <w:rsid w:val="00514491"/>
    <w:rsid w:val="005148C3"/>
    <w:rsid w:val="005150A2"/>
    <w:rsid w:val="00515D62"/>
    <w:rsid w:val="00516CA7"/>
    <w:rsid w:val="005172BD"/>
    <w:rsid w:val="00517CF3"/>
    <w:rsid w:val="00520314"/>
    <w:rsid w:val="00520582"/>
    <w:rsid w:val="005205BC"/>
    <w:rsid w:val="0052078E"/>
    <w:rsid w:val="00520B85"/>
    <w:rsid w:val="005211D0"/>
    <w:rsid w:val="005215C0"/>
    <w:rsid w:val="0052180B"/>
    <w:rsid w:val="00522B90"/>
    <w:rsid w:val="005230B2"/>
    <w:rsid w:val="005230DA"/>
    <w:rsid w:val="005231CA"/>
    <w:rsid w:val="0052354F"/>
    <w:rsid w:val="00523917"/>
    <w:rsid w:val="005243AE"/>
    <w:rsid w:val="005244B1"/>
    <w:rsid w:val="00524621"/>
    <w:rsid w:val="00524BD4"/>
    <w:rsid w:val="00525252"/>
    <w:rsid w:val="00525BEA"/>
    <w:rsid w:val="005260C1"/>
    <w:rsid w:val="00526A5E"/>
    <w:rsid w:val="00526F8E"/>
    <w:rsid w:val="005274DC"/>
    <w:rsid w:val="00527745"/>
    <w:rsid w:val="00527D98"/>
    <w:rsid w:val="005308F5"/>
    <w:rsid w:val="00531905"/>
    <w:rsid w:val="005319FC"/>
    <w:rsid w:val="00531A07"/>
    <w:rsid w:val="00532D98"/>
    <w:rsid w:val="00532F9E"/>
    <w:rsid w:val="00532FBA"/>
    <w:rsid w:val="00533250"/>
    <w:rsid w:val="00533BFC"/>
    <w:rsid w:val="00534121"/>
    <w:rsid w:val="00535CFC"/>
    <w:rsid w:val="00535D05"/>
    <w:rsid w:val="005362E7"/>
    <w:rsid w:val="00536978"/>
    <w:rsid w:val="00536C98"/>
    <w:rsid w:val="00536CD7"/>
    <w:rsid w:val="00536FD2"/>
    <w:rsid w:val="005377B8"/>
    <w:rsid w:val="005378D3"/>
    <w:rsid w:val="005379BF"/>
    <w:rsid w:val="00537FC9"/>
    <w:rsid w:val="0054000E"/>
    <w:rsid w:val="005406D5"/>
    <w:rsid w:val="005409BA"/>
    <w:rsid w:val="00540C6E"/>
    <w:rsid w:val="005412EB"/>
    <w:rsid w:val="0054227D"/>
    <w:rsid w:val="0054242A"/>
    <w:rsid w:val="00542927"/>
    <w:rsid w:val="00542C30"/>
    <w:rsid w:val="00542E96"/>
    <w:rsid w:val="00542F93"/>
    <w:rsid w:val="005430E5"/>
    <w:rsid w:val="0054336C"/>
    <w:rsid w:val="0054343B"/>
    <w:rsid w:val="005436B0"/>
    <w:rsid w:val="00543762"/>
    <w:rsid w:val="005438A8"/>
    <w:rsid w:val="0054497B"/>
    <w:rsid w:val="00544B62"/>
    <w:rsid w:val="00544EF1"/>
    <w:rsid w:val="005450F3"/>
    <w:rsid w:val="005455E8"/>
    <w:rsid w:val="00545CDE"/>
    <w:rsid w:val="005466D7"/>
    <w:rsid w:val="00546840"/>
    <w:rsid w:val="00546F45"/>
    <w:rsid w:val="00546FC9"/>
    <w:rsid w:val="00546FDB"/>
    <w:rsid w:val="00550886"/>
    <w:rsid w:val="00550A72"/>
    <w:rsid w:val="00551DC9"/>
    <w:rsid w:val="00552A4F"/>
    <w:rsid w:val="00552C97"/>
    <w:rsid w:val="0055304B"/>
    <w:rsid w:val="00553223"/>
    <w:rsid w:val="005532F4"/>
    <w:rsid w:val="00553F7A"/>
    <w:rsid w:val="005542C9"/>
    <w:rsid w:val="00554452"/>
    <w:rsid w:val="00556790"/>
    <w:rsid w:val="00556CB1"/>
    <w:rsid w:val="0055707D"/>
    <w:rsid w:val="005605D6"/>
    <w:rsid w:val="0056198F"/>
    <w:rsid w:val="00562261"/>
    <w:rsid w:val="00562BD0"/>
    <w:rsid w:val="00562DA3"/>
    <w:rsid w:val="005632A7"/>
    <w:rsid w:val="00563402"/>
    <w:rsid w:val="0056376D"/>
    <w:rsid w:val="005638B7"/>
    <w:rsid w:val="0056418A"/>
    <w:rsid w:val="0056485A"/>
    <w:rsid w:val="00564C8B"/>
    <w:rsid w:val="0056513D"/>
    <w:rsid w:val="0056554B"/>
    <w:rsid w:val="005656B7"/>
    <w:rsid w:val="005658EC"/>
    <w:rsid w:val="005659DA"/>
    <w:rsid w:val="00565B41"/>
    <w:rsid w:val="00565E9C"/>
    <w:rsid w:val="00567325"/>
    <w:rsid w:val="00567CBC"/>
    <w:rsid w:val="00570219"/>
    <w:rsid w:val="005703E2"/>
    <w:rsid w:val="00570431"/>
    <w:rsid w:val="00570585"/>
    <w:rsid w:val="00570E29"/>
    <w:rsid w:val="005733DD"/>
    <w:rsid w:val="00573CCE"/>
    <w:rsid w:val="00573EAC"/>
    <w:rsid w:val="0057416E"/>
    <w:rsid w:val="00574C58"/>
    <w:rsid w:val="00574C9A"/>
    <w:rsid w:val="0057592F"/>
    <w:rsid w:val="00575A06"/>
    <w:rsid w:val="005760DC"/>
    <w:rsid w:val="00576251"/>
    <w:rsid w:val="00576B83"/>
    <w:rsid w:val="00577CEE"/>
    <w:rsid w:val="005809EC"/>
    <w:rsid w:val="00580B0D"/>
    <w:rsid w:val="00580DD7"/>
    <w:rsid w:val="00580FBC"/>
    <w:rsid w:val="005815CB"/>
    <w:rsid w:val="005820CA"/>
    <w:rsid w:val="005821D0"/>
    <w:rsid w:val="00582898"/>
    <w:rsid w:val="00582AF9"/>
    <w:rsid w:val="00582E8D"/>
    <w:rsid w:val="005830DB"/>
    <w:rsid w:val="005838DE"/>
    <w:rsid w:val="00584080"/>
    <w:rsid w:val="00584AE0"/>
    <w:rsid w:val="00585596"/>
    <w:rsid w:val="005855A5"/>
    <w:rsid w:val="005858A6"/>
    <w:rsid w:val="00585EF8"/>
    <w:rsid w:val="005864BE"/>
    <w:rsid w:val="00586B27"/>
    <w:rsid w:val="00586FBF"/>
    <w:rsid w:val="005901C7"/>
    <w:rsid w:val="005907B5"/>
    <w:rsid w:val="005908AE"/>
    <w:rsid w:val="00590D03"/>
    <w:rsid w:val="00590D4B"/>
    <w:rsid w:val="005911A7"/>
    <w:rsid w:val="00591275"/>
    <w:rsid w:val="005919FE"/>
    <w:rsid w:val="00592134"/>
    <w:rsid w:val="00592EBD"/>
    <w:rsid w:val="00593457"/>
    <w:rsid w:val="005934B2"/>
    <w:rsid w:val="00593C87"/>
    <w:rsid w:val="005945E1"/>
    <w:rsid w:val="00594BD0"/>
    <w:rsid w:val="00595411"/>
    <w:rsid w:val="00595625"/>
    <w:rsid w:val="00595914"/>
    <w:rsid w:val="00595932"/>
    <w:rsid w:val="00595EFA"/>
    <w:rsid w:val="00595FDB"/>
    <w:rsid w:val="0059632F"/>
    <w:rsid w:val="00596E12"/>
    <w:rsid w:val="00597629"/>
    <w:rsid w:val="005976CC"/>
    <w:rsid w:val="005A02A8"/>
    <w:rsid w:val="005A0E7A"/>
    <w:rsid w:val="005A114B"/>
    <w:rsid w:val="005A1516"/>
    <w:rsid w:val="005A1A3E"/>
    <w:rsid w:val="005A25EF"/>
    <w:rsid w:val="005A2794"/>
    <w:rsid w:val="005A2E31"/>
    <w:rsid w:val="005A3266"/>
    <w:rsid w:val="005A33D5"/>
    <w:rsid w:val="005A3F80"/>
    <w:rsid w:val="005A423E"/>
    <w:rsid w:val="005A4B05"/>
    <w:rsid w:val="005A4EDC"/>
    <w:rsid w:val="005A4FB2"/>
    <w:rsid w:val="005A5F99"/>
    <w:rsid w:val="005A6685"/>
    <w:rsid w:val="005A6A9E"/>
    <w:rsid w:val="005A7813"/>
    <w:rsid w:val="005B02E3"/>
    <w:rsid w:val="005B0C47"/>
    <w:rsid w:val="005B12E9"/>
    <w:rsid w:val="005B1EAD"/>
    <w:rsid w:val="005B207A"/>
    <w:rsid w:val="005B2396"/>
    <w:rsid w:val="005B2C35"/>
    <w:rsid w:val="005B4220"/>
    <w:rsid w:val="005B55B6"/>
    <w:rsid w:val="005B5A9F"/>
    <w:rsid w:val="005B5F0B"/>
    <w:rsid w:val="005B652F"/>
    <w:rsid w:val="005B6DBC"/>
    <w:rsid w:val="005B75B1"/>
    <w:rsid w:val="005B7AB1"/>
    <w:rsid w:val="005B7BD7"/>
    <w:rsid w:val="005B7C81"/>
    <w:rsid w:val="005B7E9E"/>
    <w:rsid w:val="005B7F55"/>
    <w:rsid w:val="005C0E7E"/>
    <w:rsid w:val="005C2319"/>
    <w:rsid w:val="005C2B69"/>
    <w:rsid w:val="005C2E9B"/>
    <w:rsid w:val="005C3647"/>
    <w:rsid w:val="005C3EDA"/>
    <w:rsid w:val="005C438A"/>
    <w:rsid w:val="005C4911"/>
    <w:rsid w:val="005C4CFB"/>
    <w:rsid w:val="005C4EAD"/>
    <w:rsid w:val="005C520C"/>
    <w:rsid w:val="005C5BC6"/>
    <w:rsid w:val="005C6376"/>
    <w:rsid w:val="005C63BF"/>
    <w:rsid w:val="005C69DC"/>
    <w:rsid w:val="005C6F5E"/>
    <w:rsid w:val="005C76E6"/>
    <w:rsid w:val="005C76F3"/>
    <w:rsid w:val="005D0452"/>
    <w:rsid w:val="005D0483"/>
    <w:rsid w:val="005D074F"/>
    <w:rsid w:val="005D0E00"/>
    <w:rsid w:val="005D0E36"/>
    <w:rsid w:val="005D1027"/>
    <w:rsid w:val="005D1210"/>
    <w:rsid w:val="005D19E8"/>
    <w:rsid w:val="005D1D68"/>
    <w:rsid w:val="005D215F"/>
    <w:rsid w:val="005D231B"/>
    <w:rsid w:val="005D2455"/>
    <w:rsid w:val="005D26DC"/>
    <w:rsid w:val="005D27E3"/>
    <w:rsid w:val="005D2C06"/>
    <w:rsid w:val="005D333F"/>
    <w:rsid w:val="005D3DBB"/>
    <w:rsid w:val="005D4A89"/>
    <w:rsid w:val="005D4D31"/>
    <w:rsid w:val="005D5146"/>
    <w:rsid w:val="005D58D0"/>
    <w:rsid w:val="005D5E28"/>
    <w:rsid w:val="005D611E"/>
    <w:rsid w:val="005D643D"/>
    <w:rsid w:val="005D7249"/>
    <w:rsid w:val="005D7B6D"/>
    <w:rsid w:val="005E040C"/>
    <w:rsid w:val="005E3201"/>
    <w:rsid w:val="005E337C"/>
    <w:rsid w:val="005E4827"/>
    <w:rsid w:val="005E4E86"/>
    <w:rsid w:val="005E5456"/>
    <w:rsid w:val="005E5719"/>
    <w:rsid w:val="005E5804"/>
    <w:rsid w:val="005E5B70"/>
    <w:rsid w:val="005E604B"/>
    <w:rsid w:val="005E60F2"/>
    <w:rsid w:val="005E616B"/>
    <w:rsid w:val="005E634A"/>
    <w:rsid w:val="005E6BAD"/>
    <w:rsid w:val="005E6C2C"/>
    <w:rsid w:val="005E7F92"/>
    <w:rsid w:val="005F0DB0"/>
    <w:rsid w:val="005F0F2D"/>
    <w:rsid w:val="005F226E"/>
    <w:rsid w:val="005F260F"/>
    <w:rsid w:val="005F2833"/>
    <w:rsid w:val="005F2F45"/>
    <w:rsid w:val="005F37B8"/>
    <w:rsid w:val="005F3EBF"/>
    <w:rsid w:val="005F4B06"/>
    <w:rsid w:val="005F52B8"/>
    <w:rsid w:val="005F53AA"/>
    <w:rsid w:val="005F53D5"/>
    <w:rsid w:val="005F54E7"/>
    <w:rsid w:val="005F5723"/>
    <w:rsid w:val="005F5B36"/>
    <w:rsid w:val="005F6529"/>
    <w:rsid w:val="005F6CA7"/>
    <w:rsid w:val="005F7340"/>
    <w:rsid w:val="00600892"/>
    <w:rsid w:val="0060096B"/>
    <w:rsid w:val="00600C77"/>
    <w:rsid w:val="00601228"/>
    <w:rsid w:val="00601346"/>
    <w:rsid w:val="00601F4E"/>
    <w:rsid w:val="00602835"/>
    <w:rsid w:val="006033B5"/>
    <w:rsid w:val="006038AD"/>
    <w:rsid w:val="00603AD6"/>
    <w:rsid w:val="00604083"/>
    <w:rsid w:val="0060480D"/>
    <w:rsid w:val="0060514F"/>
    <w:rsid w:val="00607203"/>
    <w:rsid w:val="00607717"/>
    <w:rsid w:val="0061034C"/>
    <w:rsid w:val="006104C0"/>
    <w:rsid w:val="00610753"/>
    <w:rsid w:val="00610C60"/>
    <w:rsid w:val="00610C9A"/>
    <w:rsid w:val="0061122A"/>
    <w:rsid w:val="006120A9"/>
    <w:rsid w:val="00612240"/>
    <w:rsid w:val="0061299C"/>
    <w:rsid w:val="00612A63"/>
    <w:rsid w:val="00612C4F"/>
    <w:rsid w:val="00612C7A"/>
    <w:rsid w:val="00612CC4"/>
    <w:rsid w:val="00612EB2"/>
    <w:rsid w:val="00613CA0"/>
    <w:rsid w:val="00614B1B"/>
    <w:rsid w:val="00614BF1"/>
    <w:rsid w:val="006159AE"/>
    <w:rsid w:val="00615A2F"/>
    <w:rsid w:val="00615CA3"/>
    <w:rsid w:val="0061614F"/>
    <w:rsid w:val="006163D8"/>
    <w:rsid w:val="0061674E"/>
    <w:rsid w:val="00616FB6"/>
    <w:rsid w:val="0061797B"/>
    <w:rsid w:val="00620308"/>
    <w:rsid w:val="006217AD"/>
    <w:rsid w:val="00621CF2"/>
    <w:rsid w:val="0062232C"/>
    <w:rsid w:val="006244E0"/>
    <w:rsid w:val="00624B0A"/>
    <w:rsid w:val="00624FC5"/>
    <w:rsid w:val="00625127"/>
    <w:rsid w:val="00625184"/>
    <w:rsid w:val="00625E9E"/>
    <w:rsid w:val="00626CD9"/>
    <w:rsid w:val="00627455"/>
    <w:rsid w:val="00630437"/>
    <w:rsid w:val="0063155D"/>
    <w:rsid w:val="00631C8B"/>
    <w:rsid w:val="006329C0"/>
    <w:rsid w:val="00632CDE"/>
    <w:rsid w:val="00634D08"/>
    <w:rsid w:val="0063527E"/>
    <w:rsid w:val="0063553E"/>
    <w:rsid w:val="00635998"/>
    <w:rsid w:val="00635F1D"/>
    <w:rsid w:val="00636281"/>
    <w:rsid w:val="00636534"/>
    <w:rsid w:val="00636807"/>
    <w:rsid w:val="00636A40"/>
    <w:rsid w:val="006375B6"/>
    <w:rsid w:val="00637E8A"/>
    <w:rsid w:val="00640214"/>
    <w:rsid w:val="006413A4"/>
    <w:rsid w:val="0064237E"/>
    <w:rsid w:val="00643C82"/>
    <w:rsid w:val="00644E33"/>
    <w:rsid w:val="00645BB3"/>
    <w:rsid w:val="00645F50"/>
    <w:rsid w:val="00645F8E"/>
    <w:rsid w:val="00645FA4"/>
    <w:rsid w:val="006461A0"/>
    <w:rsid w:val="006464DD"/>
    <w:rsid w:val="00646B8A"/>
    <w:rsid w:val="00646EF0"/>
    <w:rsid w:val="006470C0"/>
    <w:rsid w:val="00647265"/>
    <w:rsid w:val="0064767D"/>
    <w:rsid w:val="0065079A"/>
    <w:rsid w:val="00650A11"/>
    <w:rsid w:val="00650CEF"/>
    <w:rsid w:val="00650E0E"/>
    <w:rsid w:val="00651455"/>
    <w:rsid w:val="0065183E"/>
    <w:rsid w:val="006518BB"/>
    <w:rsid w:val="00652280"/>
    <w:rsid w:val="00653269"/>
    <w:rsid w:val="00653335"/>
    <w:rsid w:val="00653EC2"/>
    <w:rsid w:val="006550E0"/>
    <w:rsid w:val="00657180"/>
    <w:rsid w:val="006575AD"/>
    <w:rsid w:val="006578F7"/>
    <w:rsid w:val="00657C51"/>
    <w:rsid w:val="00657F75"/>
    <w:rsid w:val="006601AD"/>
    <w:rsid w:val="00661B67"/>
    <w:rsid w:val="00661DC4"/>
    <w:rsid w:val="00662454"/>
    <w:rsid w:val="00662A3E"/>
    <w:rsid w:val="006632F8"/>
    <w:rsid w:val="00663EA7"/>
    <w:rsid w:val="0066467C"/>
    <w:rsid w:val="00664F3A"/>
    <w:rsid w:val="00666DC5"/>
    <w:rsid w:val="006676BA"/>
    <w:rsid w:val="006676F7"/>
    <w:rsid w:val="0067031B"/>
    <w:rsid w:val="006704EF"/>
    <w:rsid w:val="006709A3"/>
    <w:rsid w:val="006709E6"/>
    <w:rsid w:val="00670CED"/>
    <w:rsid w:val="006713BC"/>
    <w:rsid w:val="00671D4D"/>
    <w:rsid w:val="00672307"/>
    <w:rsid w:val="006727BC"/>
    <w:rsid w:val="00672AB3"/>
    <w:rsid w:val="0067377C"/>
    <w:rsid w:val="00673BD8"/>
    <w:rsid w:val="0067416E"/>
    <w:rsid w:val="00675B3F"/>
    <w:rsid w:val="00675C5A"/>
    <w:rsid w:val="00675CA4"/>
    <w:rsid w:val="00675DD4"/>
    <w:rsid w:val="0067686D"/>
    <w:rsid w:val="00676898"/>
    <w:rsid w:val="00676CED"/>
    <w:rsid w:val="00676F0B"/>
    <w:rsid w:val="006774D4"/>
    <w:rsid w:val="00677707"/>
    <w:rsid w:val="006777C0"/>
    <w:rsid w:val="0068082E"/>
    <w:rsid w:val="0068086E"/>
    <w:rsid w:val="00680917"/>
    <w:rsid w:val="006809E7"/>
    <w:rsid w:val="006825F4"/>
    <w:rsid w:val="00683B2A"/>
    <w:rsid w:val="00684B42"/>
    <w:rsid w:val="00685CAC"/>
    <w:rsid w:val="006860BA"/>
    <w:rsid w:val="00686229"/>
    <w:rsid w:val="00686C6A"/>
    <w:rsid w:val="00686F15"/>
    <w:rsid w:val="00687051"/>
    <w:rsid w:val="00687762"/>
    <w:rsid w:val="00687FB3"/>
    <w:rsid w:val="006915FB"/>
    <w:rsid w:val="006926B3"/>
    <w:rsid w:val="0069323A"/>
    <w:rsid w:val="00693AA1"/>
    <w:rsid w:val="00695FF7"/>
    <w:rsid w:val="006960AD"/>
    <w:rsid w:val="00696D2C"/>
    <w:rsid w:val="006975F7"/>
    <w:rsid w:val="00697F4C"/>
    <w:rsid w:val="006A03FC"/>
    <w:rsid w:val="006A0C3B"/>
    <w:rsid w:val="006A187B"/>
    <w:rsid w:val="006A370F"/>
    <w:rsid w:val="006A3C57"/>
    <w:rsid w:val="006A3CFE"/>
    <w:rsid w:val="006A5F6A"/>
    <w:rsid w:val="006A75FE"/>
    <w:rsid w:val="006B1090"/>
    <w:rsid w:val="006B1B3F"/>
    <w:rsid w:val="006B1B6A"/>
    <w:rsid w:val="006B1DF5"/>
    <w:rsid w:val="006B1F53"/>
    <w:rsid w:val="006B2477"/>
    <w:rsid w:val="006B2A19"/>
    <w:rsid w:val="006B4409"/>
    <w:rsid w:val="006B4BAB"/>
    <w:rsid w:val="006B5217"/>
    <w:rsid w:val="006B52AD"/>
    <w:rsid w:val="006B5472"/>
    <w:rsid w:val="006B5EAE"/>
    <w:rsid w:val="006B5F92"/>
    <w:rsid w:val="006B7DC0"/>
    <w:rsid w:val="006C0B23"/>
    <w:rsid w:val="006C0F2A"/>
    <w:rsid w:val="006C1503"/>
    <w:rsid w:val="006C21F2"/>
    <w:rsid w:val="006C2BF4"/>
    <w:rsid w:val="006C302E"/>
    <w:rsid w:val="006C33A8"/>
    <w:rsid w:val="006C3C86"/>
    <w:rsid w:val="006C4726"/>
    <w:rsid w:val="006C4875"/>
    <w:rsid w:val="006C51E0"/>
    <w:rsid w:val="006C59CD"/>
    <w:rsid w:val="006C5DEF"/>
    <w:rsid w:val="006C6D28"/>
    <w:rsid w:val="006C7137"/>
    <w:rsid w:val="006C7BC9"/>
    <w:rsid w:val="006D0C3B"/>
    <w:rsid w:val="006D15DD"/>
    <w:rsid w:val="006D2B77"/>
    <w:rsid w:val="006D2C0C"/>
    <w:rsid w:val="006D301C"/>
    <w:rsid w:val="006D41AB"/>
    <w:rsid w:val="006D44B0"/>
    <w:rsid w:val="006D4F21"/>
    <w:rsid w:val="006D5272"/>
    <w:rsid w:val="006D5859"/>
    <w:rsid w:val="006D6034"/>
    <w:rsid w:val="006E0806"/>
    <w:rsid w:val="006E08B7"/>
    <w:rsid w:val="006E1204"/>
    <w:rsid w:val="006E15A4"/>
    <w:rsid w:val="006E17AF"/>
    <w:rsid w:val="006E1A7E"/>
    <w:rsid w:val="006E1AA2"/>
    <w:rsid w:val="006E1B06"/>
    <w:rsid w:val="006E1D4A"/>
    <w:rsid w:val="006E1FCD"/>
    <w:rsid w:val="006E1FEF"/>
    <w:rsid w:val="006E2288"/>
    <w:rsid w:val="006E2A40"/>
    <w:rsid w:val="006E2C14"/>
    <w:rsid w:val="006E2DFC"/>
    <w:rsid w:val="006E3761"/>
    <w:rsid w:val="006E4CC0"/>
    <w:rsid w:val="006E6249"/>
    <w:rsid w:val="006E6D3E"/>
    <w:rsid w:val="006E7321"/>
    <w:rsid w:val="006E75D9"/>
    <w:rsid w:val="006E7E66"/>
    <w:rsid w:val="006E7EF1"/>
    <w:rsid w:val="006F0481"/>
    <w:rsid w:val="006F0665"/>
    <w:rsid w:val="006F09D2"/>
    <w:rsid w:val="006F1691"/>
    <w:rsid w:val="006F2959"/>
    <w:rsid w:val="006F2EA2"/>
    <w:rsid w:val="006F30AD"/>
    <w:rsid w:val="006F38C1"/>
    <w:rsid w:val="006F3DC7"/>
    <w:rsid w:val="006F40A1"/>
    <w:rsid w:val="006F4DB5"/>
    <w:rsid w:val="006F501E"/>
    <w:rsid w:val="006F57A8"/>
    <w:rsid w:val="006F5D9E"/>
    <w:rsid w:val="006F6328"/>
    <w:rsid w:val="006F6F06"/>
    <w:rsid w:val="006F76BD"/>
    <w:rsid w:val="006F78B9"/>
    <w:rsid w:val="00700B09"/>
    <w:rsid w:val="0070147C"/>
    <w:rsid w:val="00702663"/>
    <w:rsid w:val="00702837"/>
    <w:rsid w:val="00702A1D"/>
    <w:rsid w:val="007034A3"/>
    <w:rsid w:val="00703923"/>
    <w:rsid w:val="00705A69"/>
    <w:rsid w:val="0070688F"/>
    <w:rsid w:val="00707435"/>
    <w:rsid w:val="00707BDB"/>
    <w:rsid w:val="00707E36"/>
    <w:rsid w:val="007100E2"/>
    <w:rsid w:val="00710F6D"/>
    <w:rsid w:val="00711D9E"/>
    <w:rsid w:val="007131C7"/>
    <w:rsid w:val="007140C0"/>
    <w:rsid w:val="00715906"/>
    <w:rsid w:val="00715A06"/>
    <w:rsid w:val="00715A45"/>
    <w:rsid w:val="00715ED6"/>
    <w:rsid w:val="00716165"/>
    <w:rsid w:val="0071663C"/>
    <w:rsid w:val="007169FD"/>
    <w:rsid w:val="007170D0"/>
    <w:rsid w:val="007172E2"/>
    <w:rsid w:val="00717769"/>
    <w:rsid w:val="00717DB3"/>
    <w:rsid w:val="0072008B"/>
    <w:rsid w:val="007201B4"/>
    <w:rsid w:val="00720552"/>
    <w:rsid w:val="00720702"/>
    <w:rsid w:val="00720DDB"/>
    <w:rsid w:val="0072124E"/>
    <w:rsid w:val="00721D6E"/>
    <w:rsid w:val="00721F89"/>
    <w:rsid w:val="007221F7"/>
    <w:rsid w:val="007223E6"/>
    <w:rsid w:val="007223F4"/>
    <w:rsid w:val="0072253D"/>
    <w:rsid w:val="00722A92"/>
    <w:rsid w:val="00723397"/>
    <w:rsid w:val="007238BC"/>
    <w:rsid w:val="00723A55"/>
    <w:rsid w:val="00723AF9"/>
    <w:rsid w:val="00723E41"/>
    <w:rsid w:val="00724569"/>
    <w:rsid w:val="00724600"/>
    <w:rsid w:val="00724AE7"/>
    <w:rsid w:val="00724F1E"/>
    <w:rsid w:val="0072547A"/>
    <w:rsid w:val="0072612D"/>
    <w:rsid w:val="0072682A"/>
    <w:rsid w:val="00727766"/>
    <w:rsid w:val="00727CF3"/>
    <w:rsid w:val="00730747"/>
    <w:rsid w:val="00730A81"/>
    <w:rsid w:val="00730D0B"/>
    <w:rsid w:val="00731189"/>
    <w:rsid w:val="00731261"/>
    <w:rsid w:val="007317FB"/>
    <w:rsid w:val="00731E07"/>
    <w:rsid w:val="007325D9"/>
    <w:rsid w:val="00732BD9"/>
    <w:rsid w:val="00733355"/>
    <w:rsid w:val="007333DB"/>
    <w:rsid w:val="00735849"/>
    <w:rsid w:val="0073598B"/>
    <w:rsid w:val="007368AA"/>
    <w:rsid w:val="0074005C"/>
    <w:rsid w:val="00740918"/>
    <w:rsid w:val="00740D36"/>
    <w:rsid w:val="007417D6"/>
    <w:rsid w:val="00741962"/>
    <w:rsid w:val="00741AC4"/>
    <w:rsid w:val="007423E7"/>
    <w:rsid w:val="00742B0F"/>
    <w:rsid w:val="0074325C"/>
    <w:rsid w:val="00743DBE"/>
    <w:rsid w:val="00744302"/>
    <w:rsid w:val="00744DEC"/>
    <w:rsid w:val="00744EC1"/>
    <w:rsid w:val="00745313"/>
    <w:rsid w:val="007457A5"/>
    <w:rsid w:val="007459AE"/>
    <w:rsid w:val="00745F6F"/>
    <w:rsid w:val="00746DB9"/>
    <w:rsid w:val="00746F89"/>
    <w:rsid w:val="0074742A"/>
    <w:rsid w:val="007474D3"/>
    <w:rsid w:val="007476B1"/>
    <w:rsid w:val="00747780"/>
    <w:rsid w:val="00747EDB"/>
    <w:rsid w:val="0075044B"/>
    <w:rsid w:val="00750B00"/>
    <w:rsid w:val="00750E19"/>
    <w:rsid w:val="007515A9"/>
    <w:rsid w:val="007516C7"/>
    <w:rsid w:val="007518FF"/>
    <w:rsid w:val="007524D5"/>
    <w:rsid w:val="00752FD3"/>
    <w:rsid w:val="00753692"/>
    <w:rsid w:val="00753899"/>
    <w:rsid w:val="00753FA1"/>
    <w:rsid w:val="00754239"/>
    <w:rsid w:val="00754398"/>
    <w:rsid w:val="00754ED1"/>
    <w:rsid w:val="0075564C"/>
    <w:rsid w:val="007570D0"/>
    <w:rsid w:val="00757215"/>
    <w:rsid w:val="00757DF3"/>
    <w:rsid w:val="00760107"/>
    <w:rsid w:val="0076023E"/>
    <w:rsid w:val="00760407"/>
    <w:rsid w:val="007607FB"/>
    <w:rsid w:val="0076119C"/>
    <w:rsid w:val="007612C1"/>
    <w:rsid w:val="007615C9"/>
    <w:rsid w:val="007624BB"/>
    <w:rsid w:val="00762E8F"/>
    <w:rsid w:val="00763229"/>
    <w:rsid w:val="007632C5"/>
    <w:rsid w:val="00763F1F"/>
    <w:rsid w:val="00764166"/>
    <w:rsid w:val="007645D1"/>
    <w:rsid w:val="0076482E"/>
    <w:rsid w:val="00765697"/>
    <w:rsid w:val="007657EB"/>
    <w:rsid w:val="007665AD"/>
    <w:rsid w:val="00767B0C"/>
    <w:rsid w:val="0077005D"/>
    <w:rsid w:val="007701CB"/>
    <w:rsid w:val="00770E05"/>
    <w:rsid w:val="007714B9"/>
    <w:rsid w:val="00771B99"/>
    <w:rsid w:val="007734AB"/>
    <w:rsid w:val="007735C8"/>
    <w:rsid w:val="00774108"/>
    <w:rsid w:val="00774CD8"/>
    <w:rsid w:val="007751CE"/>
    <w:rsid w:val="00775AFF"/>
    <w:rsid w:val="00775D86"/>
    <w:rsid w:val="007767AD"/>
    <w:rsid w:val="0077708B"/>
    <w:rsid w:val="00777301"/>
    <w:rsid w:val="00777428"/>
    <w:rsid w:val="00777914"/>
    <w:rsid w:val="007801E7"/>
    <w:rsid w:val="00780834"/>
    <w:rsid w:val="00781CA8"/>
    <w:rsid w:val="00782307"/>
    <w:rsid w:val="00782860"/>
    <w:rsid w:val="007829E5"/>
    <w:rsid w:val="00782D09"/>
    <w:rsid w:val="00783250"/>
    <w:rsid w:val="007833D8"/>
    <w:rsid w:val="00783A26"/>
    <w:rsid w:val="00783C0D"/>
    <w:rsid w:val="00783F6C"/>
    <w:rsid w:val="00784489"/>
    <w:rsid w:val="00784CB2"/>
    <w:rsid w:val="00785CFB"/>
    <w:rsid w:val="00786927"/>
    <w:rsid w:val="00786A5D"/>
    <w:rsid w:val="00786EAF"/>
    <w:rsid w:val="007903AA"/>
    <w:rsid w:val="00790449"/>
    <w:rsid w:val="00790CB7"/>
    <w:rsid w:val="00790E92"/>
    <w:rsid w:val="007912A0"/>
    <w:rsid w:val="0079160D"/>
    <w:rsid w:val="007916C1"/>
    <w:rsid w:val="00791BF3"/>
    <w:rsid w:val="0079271F"/>
    <w:rsid w:val="00793411"/>
    <w:rsid w:val="007936C7"/>
    <w:rsid w:val="00793BC0"/>
    <w:rsid w:val="00793FBA"/>
    <w:rsid w:val="00794276"/>
    <w:rsid w:val="0079492D"/>
    <w:rsid w:val="00794B25"/>
    <w:rsid w:val="007953AA"/>
    <w:rsid w:val="00795891"/>
    <w:rsid w:val="00795E48"/>
    <w:rsid w:val="00796DD3"/>
    <w:rsid w:val="00797189"/>
    <w:rsid w:val="00797227"/>
    <w:rsid w:val="00797B78"/>
    <w:rsid w:val="007A0208"/>
    <w:rsid w:val="007A1124"/>
    <w:rsid w:val="007A11FE"/>
    <w:rsid w:val="007A2048"/>
    <w:rsid w:val="007A2571"/>
    <w:rsid w:val="007A26C3"/>
    <w:rsid w:val="007A27BC"/>
    <w:rsid w:val="007A28DA"/>
    <w:rsid w:val="007A38EB"/>
    <w:rsid w:val="007A427C"/>
    <w:rsid w:val="007A42DD"/>
    <w:rsid w:val="007A4345"/>
    <w:rsid w:val="007A4D0E"/>
    <w:rsid w:val="007A53B5"/>
    <w:rsid w:val="007A54B5"/>
    <w:rsid w:val="007A57C0"/>
    <w:rsid w:val="007A6917"/>
    <w:rsid w:val="007B0225"/>
    <w:rsid w:val="007B0B42"/>
    <w:rsid w:val="007B0BB9"/>
    <w:rsid w:val="007B14AF"/>
    <w:rsid w:val="007B18B0"/>
    <w:rsid w:val="007B1AC8"/>
    <w:rsid w:val="007B1FBD"/>
    <w:rsid w:val="007B3024"/>
    <w:rsid w:val="007B355A"/>
    <w:rsid w:val="007B3C9A"/>
    <w:rsid w:val="007B515F"/>
    <w:rsid w:val="007B55AE"/>
    <w:rsid w:val="007B5AC1"/>
    <w:rsid w:val="007B5E40"/>
    <w:rsid w:val="007B6EF5"/>
    <w:rsid w:val="007C06B8"/>
    <w:rsid w:val="007C0787"/>
    <w:rsid w:val="007C0945"/>
    <w:rsid w:val="007C0DA9"/>
    <w:rsid w:val="007C1EB8"/>
    <w:rsid w:val="007C20EB"/>
    <w:rsid w:val="007C2507"/>
    <w:rsid w:val="007C2BC2"/>
    <w:rsid w:val="007C2D2C"/>
    <w:rsid w:val="007C2EA2"/>
    <w:rsid w:val="007C314D"/>
    <w:rsid w:val="007C32C7"/>
    <w:rsid w:val="007C341A"/>
    <w:rsid w:val="007C342C"/>
    <w:rsid w:val="007C3D3D"/>
    <w:rsid w:val="007C3FF9"/>
    <w:rsid w:val="007C4138"/>
    <w:rsid w:val="007C46E6"/>
    <w:rsid w:val="007C49E4"/>
    <w:rsid w:val="007C4E27"/>
    <w:rsid w:val="007C53E0"/>
    <w:rsid w:val="007C5466"/>
    <w:rsid w:val="007C63E1"/>
    <w:rsid w:val="007C79CA"/>
    <w:rsid w:val="007D092F"/>
    <w:rsid w:val="007D10D0"/>
    <w:rsid w:val="007D1607"/>
    <w:rsid w:val="007D173F"/>
    <w:rsid w:val="007D28AD"/>
    <w:rsid w:val="007D2CC1"/>
    <w:rsid w:val="007D2F5D"/>
    <w:rsid w:val="007D36C0"/>
    <w:rsid w:val="007D3A41"/>
    <w:rsid w:val="007D4E04"/>
    <w:rsid w:val="007D5132"/>
    <w:rsid w:val="007D5AE8"/>
    <w:rsid w:val="007D5CF1"/>
    <w:rsid w:val="007D5DAC"/>
    <w:rsid w:val="007D7211"/>
    <w:rsid w:val="007D7635"/>
    <w:rsid w:val="007D7845"/>
    <w:rsid w:val="007E022A"/>
    <w:rsid w:val="007E03AF"/>
    <w:rsid w:val="007E0598"/>
    <w:rsid w:val="007E0B68"/>
    <w:rsid w:val="007E0EB5"/>
    <w:rsid w:val="007E11AE"/>
    <w:rsid w:val="007E11FB"/>
    <w:rsid w:val="007E1464"/>
    <w:rsid w:val="007E1AE3"/>
    <w:rsid w:val="007E1BA4"/>
    <w:rsid w:val="007E1DBA"/>
    <w:rsid w:val="007E1F63"/>
    <w:rsid w:val="007E22DF"/>
    <w:rsid w:val="007E24B5"/>
    <w:rsid w:val="007E31A1"/>
    <w:rsid w:val="007E3647"/>
    <w:rsid w:val="007E4660"/>
    <w:rsid w:val="007E48ED"/>
    <w:rsid w:val="007E4FCB"/>
    <w:rsid w:val="007E57C8"/>
    <w:rsid w:val="007E6E57"/>
    <w:rsid w:val="007F0268"/>
    <w:rsid w:val="007F02F8"/>
    <w:rsid w:val="007F035B"/>
    <w:rsid w:val="007F1BF1"/>
    <w:rsid w:val="007F1DC3"/>
    <w:rsid w:val="007F261E"/>
    <w:rsid w:val="007F3B4B"/>
    <w:rsid w:val="007F43E0"/>
    <w:rsid w:val="007F5799"/>
    <w:rsid w:val="007F5B3D"/>
    <w:rsid w:val="007F644B"/>
    <w:rsid w:val="007F73C6"/>
    <w:rsid w:val="007F7ED7"/>
    <w:rsid w:val="00800F73"/>
    <w:rsid w:val="00801338"/>
    <w:rsid w:val="008013A8"/>
    <w:rsid w:val="008013FE"/>
    <w:rsid w:val="00801AC8"/>
    <w:rsid w:val="00801B8D"/>
    <w:rsid w:val="00801E41"/>
    <w:rsid w:val="008023EC"/>
    <w:rsid w:val="00802749"/>
    <w:rsid w:val="00802AE6"/>
    <w:rsid w:val="00802EA9"/>
    <w:rsid w:val="0080327A"/>
    <w:rsid w:val="0080336B"/>
    <w:rsid w:val="00803AE6"/>
    <w:rsid w:val="0080653F"/>
    <w:rsid w:val="00806699"/>
    <w:rsid w:val="00806C28"/>
    <w:rsid w:val="00806F41"/>
    <w:rsid w:val="00806FD6"/>
    <w:rsid w:val="008072AC"/>
    <w:rsid w:val="00807461"/>
    <w:rsid w:val="008075C7"/>
    <w:rsid w:val="0080787F"/>
    <w:rsid w:val="00810674"/>
    <w:rsid w:val="00810B0D"/>
    <w:rsid w:val="00810C9B"/>
    <w:rsid w:val="0081110F"/>
    <w:rsid w:val="00812036"/>
    <w:rsid w:val="008123C0"/>
    <w:rsid w:val="00812C95"/>
    <w:rsid w:val="00813655"/>
    <w:rsid w:val="008140C7"/>
    <w:rsid w:val="00814369"/>
    <w:rsid w:val="00814383"/>
    <w:rsid w:val="00814F13"/>
    <w:rsid w:val="00815070"/>
    <w:rsid w:val="0081609C"/>
    <w:rsid w:val="008170D1"/>
    <w:rsid w:val="00817420"/>
    <w:rsid w:val="00817679"/>
    <w:rsid w:val="00817E54"/>
    <w:rsid w:val="00817F98"/>
    <w:rsid w:val="008200D3"/>
    <w:rsid w:val="008200D6"/>
    <w:rsid w:val="008202BA"/>
    <w:rsid w:val="008204BD"/>
    <w:rsid w:val="00821505"/>
    <w:rsid w:val="0082160E"/>
    <w:rsid w:val="00822541"/>
    <w:rsid w:val="00822A5E"/>
    <w:rsid w:val="00823A46"/>
    <w:rsid w:val="00823B4D"/>
    <w:rsid w:val="00823F67"/>
    <w:rsid w:val="00823FA3"/>
    <w:rsid w:val="0082435B"/>
    <w:rsid w:val="00824A4D"/>
    <w:rsid w:val="00824C30"/>
    <w:rsid w:val="00825E5C"/>
    <w:rsid w:val="00827D30"/>
    <w:rsid w:val="00827E69"/>
    <w:rsid w:val="008306ED"/>
    <w:rsid w:val="00830930"/>
    <w:rsid w:val="00830CB9"/>
    <w:rsid w:val="00830CC5"/>
    <w:rsid w:val="00830EAB"/>
    <w:rsid w:val="00831C23"/>
    <w:rsid w:val="0083251E"/>
    <w:rsid w:val="008325C6"/>
    <w:rsid w:val="008325F8"/>
    <w:rsid w:val="00833CBE"/>
    <w:rsid w:val="00834212"/>
    <w:rsid w:val="00835C40"/>
    <w:rsid w:val="00835F67"/>
    <w:rsid w:val="00836743"/>
    <w:rsid w:val="008367C1"/>
    <w:rsid w:val="008371FE"/>
    <w:rsid w:val="0083774E"/>
    <w:rsid w:val="00840621"/>
    <w:rsid w:val="00840740"/>
    <w:rsid w:val="008416A8"/>
    <w:rsid w:val="00841B7F"/>
    <w:rsid w:val="00841D4E"/>
    <w:rsid w:val="0084212D"/>
    <w:rsid w:val="008424AF"/>
    <w:rsid w:val="00842DBD"/>
    <w:rsid w:val="00842FCB"/>
    <w:rsid w:val="00843303"/>
    <w:rsid w:val="00843C87"/>
    <w:rsid w:val="00843EF9"/>
    <w:rsid w:val="00844211"/>
    <w:rsid w:val="008442C5"/>
    <w:rsid w:val="008448CE"/>
    <w:rsid w:val="00845022"/>
    <w:rsid w:val="00845A97"/>
    <w:rsid w:val="0084625C"/>
    <w:rsid w:val="008465F2"/>
    <w:rsid w:val="00846CCA"/>
    <w:rsid w:val="00846E14"/>
    <w:rsid w:val="00847690"/>
    <w:rsid w:val="008477C6"/>
    <w:rsid w:val="008478DB"/>
    <w:rsid w:val="00847976"/>
    <w:rsid w:val="00847DD1"/>
    <w:rsid w:val="00847FD2"/>
    <w:rsid w:val="008504D1"/>
    <w:rsid w:val="008504D2"/>
    <w:rsid w:val="008511D7"/>
    <w:rsid w:val="008517F5"/>
    <w:rsid w:val="00851C98"/>
    <w:rsid w:val="00851FDF"/>
    <w:rsid w:val="00852999"/>
    <w:rsid w:val="00853463"/>
    <w:rsid w:val="00853D0C"/>
    <w:rsid w:val="0085543F"/>
    <w:rsid w:val="00855900"/>
    <w:rsid w:val="00855EA0"/>
    <w:rsid w:val="0085678F"/>
    <w:rsid w:val="008567B8"/>
    <w:rsid w:val="0085688A"/>
    <w:rsid w:val="00856B99"/>
    <w:rsid w:val="00856BCB"/>
    <w:rsid w:val="00856C0B"/>
    <w:rsid w:val="00856EC5"/>
    <w:rsid w:val="00857036"/>
    <w:rsid w:val="0085731E"/>
    <w:rsid w:val="008576DF"/>
    <w:rsid w:val="008600F6"/>
    <w:rsid w:val="00861CA8"/>
    <w:rsid w:val="00862640"/>
    <w:rsid w:val="0086486E"/>
    <w:rsid w:val="008650CA"/>
    <w:rsid w:val="00865112"/>
    <w:rsid w:val="00865152"/>
    <w:rsid w:val="0086517C"/>
    <w:rsid w:val="00865658"/>
    <w:rsid w:val="0086622A"/>
    <w:rsid w:val="00866360"/>
    <w:rsid w:val="0086754D"/>
    <w:rsid w:val="0087085E"/>
    <w:rsid w:val="00871208"/>
    <w:rsid w:val="00871946"/>
    <w:rsid w:val="00871B45"/>
    <w:rsid w:val="00872DC2"/>
    <w:rsid w:val="0087365C"/>
    <w:rsid w:val="00873CB0"/>
    <w:rsid w:val="008742C1"/>
    <w:rsid w:val="00875E0B"/>
    <w:rsid w:val="00876858"/>
    <w:rsid w:val="00877E39"/>
    <w:rsid w:val="00877FE1"/>
    <w:rsid w:val="00881ED7"/>
    <w:rsid w:val="008822DA"/>
    <w:rsid w:val="008830B0"/>
    <w:rsid w:val="008841B8"/>
    <w:rsid w:val="008845E2"/>
    <w:rsid w:val="00885100"/>
    <w:rsid w:val="00885711"/>
    <w:rsid w:val="008864DA"/>
    <w:rsid w:val="0088661A"/>
    <w:rsid w:val="00887897"/>
    <w:rsid w:val="008907DE"/>
    <w:rsid w:val="00891218"/>
    <w:rsid w:val="00891479"/>
    <w:rsid w:val="008921A7"/>
    <w:rsid w:val="00893358"/>
    <w:rsid w:val="00893632"/>
    <w:rsid w:val="00893921"/>
    <w:rsid w:val="0089455A"/>
    <w:rsid w:val="00894C27"/>
    <w:rsid w:val="00894CD8"/>
    <w:rsid w:val="0089515B"/>
    <w:rsid w:val="00895F53"/>
    <w:rsid w:val="008963C5"/>
    <w:rsid w:val="00896D48"/>
    <w:rsid w:val="00896DF2"/>
    <w:rsid w:val="00897AC1"/>
    <w:rsid w:val="008A09BD"/>
    <w:rsid w:val="008A0A26"/>
    <w:rsid w:val="008A1A1B"/>
    <w:rsid w:val="008A1A24"/>
    <w:rsid w:val="008A1A41"/>
    <w:rsid w:val="008A22B2"/>
    <w:rsid w:val="008A2417"/>
    <w:rsid w:val="008A256D"/>
    <w:rsid w:val="008A3174"/>
    <w:rsid w:val="008A324B"/>
    <w:rsid w:val="008A35E8"/>
    <w:rsid w:val="008A3FA5"/>
    <w:rsid w:val="008A4428"/>
    <w:rsid w:val="008A4679"/>
    <w:rsid w:val="008A46E8"/>
    <w:rsid w:val="008A4CA1"/>
    <w:rsid w:val="008A5058"/>
    <w:rsid w:val="008A52E9"/>
    <w:rsid w:val="008A533C"/>
    <w:rsid w:val="008A58F6"/>
    <w:rsid w:val="008A6325"/>
    <w:rsid w:val="008A731D"/>
    <w:rsid w:val="008A750A"/>
    <w:rsid w:val="008A7BF5"/>
    <w:rsid w:val="008A7D74"/>
    <w:rsid w:val="008B0FA7"/>
    <w:rsid w:val="008B139F"/>
    <w:rsid w:val="008B1D0F"/>
    <w:rsid w:val="008B1D1B"/>
    <w:rsid w:val="008B2900"/>
    <w:rsid w:val="008B31E8"/>
    <w:rsid w:val="008B31FF"/>
    <w:rsid w:val="008B410A"/>
    <w:rsid w:val="008B57B0"/>
    <w:rsid w:val="008B5AD5"/>
    <w:rsid w:val="008B6A20"/>
    <w:rsid w:val="008B717A"/>
    <w:rsid w:val="008B724C"/>
    <w:rsid w:val="008B74B3"/>
    <w:rsid w:val="008B74CB"/>
    <w:rsid w:val="008B7D04"/>
    <w:rsid w:val="008C023D"/>
    <w:rsid w:val="008C0251"/>
    <w:rsid w:val="008C08E2"/>
    <w:rsid w:val="008C14D2"/>
    <w:rsid w:val="008C2846"/>
    <w:rsid w:val="008C28F3"/>
    <w:rsid w:val="008C2C7C"/>
    <w:rsid w:val="008C31D3"/>
    <w:rsid w:val="008C3275"/>
    <w:rsid w:val="008C47C2"/>
    <w:rsid w:val="008C488B"/>
    <w:rsid w:val="008C5C4D"/>
    <w:rsid w:val="008C5E8C"/>
    <w:rsid w:val="008C5EA1"/>
    <w:rsid w:val="008C63D6"/>
    <w:rsid w:val="008C68C6"/>
    <w:rsid w:val="008C6FA0"/>
    <w:rsid w:val="008C7000"/>
    <w:rsid w:val="008C7F6C"/>
    <w:rsid w:val="008C7F7F"/>
    <w:rsid w:val="008D07B0"/>
    <w:rsid w:val="008D1150"/>
    <w:rsid w:val="008D11E5"/>
    <w:rsid w:val="008D1C27"/>
    <w:rsid w:val="008D1D6A"/>
    <w:rsid w:val="008D21E4"/>
    <w:rsid w:val="008D236B"/>
    <w:rsid w:val="008D2386"/>
    <w:rsid w:val="008D3A7D"/>
    <w:rsid w:val="008D4B6E"/>
    <w:rsid w:val="008D5082"/>
    <w:rsid w:val="008D56F3"/>
    <w:rsid w:val="008D5DB7"/>
    <w:rsid w:val="008D6F55"/>
    <w:rsid w:val="008D7125"/>
    <w:rsid w:val="008D7307"/>
    <w:rsid w:val="008E04DF"/>
    <w:rsid w:val="008E05CC"/>
    <w:rsid w:val="008E076F"/>
    <w:rsid w:val="008E14E1"/>
    <w:rsid w:val="008E1758"/>
    <w:rsid w:val="008E175D"/>
    <w:rsid w:val="008E20A5"/>
    <w:rsid w:val="008E3179"/>
    <w:rsid w:val="008E3322"/>
    <w:rsid w:val="008E3326"/>
    <w:rsid w:val="008E3F28"/>
    <w:rsid w:val="008E3F73"/>
    <w:rsid w:val="008E40FC"/>
    <w:rsid w:val="008E4279"/>
    <w:rsid w:val="008E4C85"/>
    <w:rsid w:val="008E4DB1"/>
    <w:rsid w:val="008E514F"/>
    <w:rsid w:val="008E54C7"/>
    <w:rsid w:val="008E5FD7"/>
    <w:rsid w:val="008E639E"/>
    <w:rsid w:val="008E64E2"/>
    <w:rsid w:val="008E6F13"/>
    <w:rsid w:val="008E6FCC"/>
    <w:rsid w:val="008E7796"/>
    <w:rsid w:val="008E7D1F"/>
    <w:rsid w:val="008E7D28"/>
    <w:rsid w:val="008F06B4"/>
    <w:rsid w:val="008F06F2"/>
    <w:rsid w:val="008F1633"/>
    <w:rsid w:val="008F16F6"/>
    <w:rsid w:val="008F1817"/>
    <w:rsid w:val="008F20E6"/>
    <w:rsid w:val="008F2E0B"/>
    <w:rsid w:val="008F309F"/>
    <w:rsid w:val="008F3F4A"/>
    <w:rsid w:val="008F43EE"/>
    <w:rsid w:val="008F4F07"/>
    <w:rsid w:val="008F5AEA"/>
    <w:rsid w:val="008F6283"/>
    <w:rsid w:val="008F69D0"/>
    <w:rsid w:val="008F6D6F"/>
    <w:rsid w:val="008F74BC"/>
    <w:rsid w:val="00900968"/>
    <w:rsid w:val="00900EAD"/>
    <w:rsid w:val="00901BD9"/>
    <w:rsid w:val="0090219A"/>
    <w:rsid w:val="00903D65"/>
    <w:rsid w:val="009044AB"/>
    <w:rsid w:val="009044E7"/>
    <w:rsid w:val="00904C94"/>
    <w:rsid w:val="0090563A"/>
    <w:rsid w:val="0090571C"/>
    <w:rsid w:val="00905939"/>
    <w:rsid w:val="00905C33"/>
    <w:rsid w:val="00905E6C"/>
    <w:rsid w:val="00905FAC"/>
    <w:rsid w:val="00906137"/>
    <w:rsid w:val="00906434"/>
    <w:rsid w:val="00906D48"/>
    <w:rsid w:val="00907915"/>
    <w:rsid w:val="00907A20"/>
    <w:rsid w:val="00910403"/>
    <w:rsid w:val="00910A12"/>
    <w:rsid w:val="00910E71"/>
    <w:rsid w:val="00911071"/>
    <w:rsid w:val="00911796"/>
    <w:rsid w:val="00912575"/>
    <w:rsid w:val="009127B5"/>
    <w:rsid w:val="009128E1"/>
    <w:rsid w:val="00912A88"/>
    <w:rsid w:val="00913A0B"/>
    <w:rsid w:val="00915CF5"/>
    <w:rsid w:val="00915D73"/>
    <w:rsid w:val="00916276"/>
    <w:rsid w:val="009172BE"/>
    <w:rsid w:val="009176FB"/>
    <w:rsid w:val="00917A50"/>
    <w:rsid w:val="00920391"/>
    <w:rsid w:val="009209FA"/>
    <w:rsid w:val="00920B74"/>
    <w:rsid w:val="009217A4"/>
    <w:rsid w:val="00921A4E"/>
    <w:rsid w:val="00921CD1"/>
    <w:rsid w:val="00922500"/>
    <w:rsid w:val="00923010"/>
    <w:rsid w:val="0092330E"/>
    <w:rsid w:val="009240B3"/>
    <w:rsid w:val="00924347"/>
    <w:rsid w:val="0092459A"/>
    <w:rsid w:val="00924E10"/>
    <w:rsid w:val="00925612"/>
    <w:rsid w:val="009258CC"/>
    <w:rsid w:val="00925AE1"/>
    <w:rsid w:val="00926431"/>
    <w:rsid w:val="009266EC"/>
    <w:rsid w:val="00926A2B"/>
    <w:rsid w:val="009272DE"/>
    <w:rsid w:val="00927A5C"/>
    <w:rsid w:val="009313FA"/>
    <w:rsid w:val="009318B1"/>
    <w:rsid w:val="00932ACB"/>
    <w:rsid w:val="00932D0E"/>
    <w:rsid w:val="00933C24"/>
    <w:rsid w:val="00933E90"/>
    <w:rsid w:val="009343AF"/>
    <w:rsid w:val="009343C3"/>
    <w:rsid w:val="009356DB"/>
    <w:rsid w:val="00936A63"/>
    <w:rsid w:val="009370E6"/>
    <w:rsid w:val="0093719F"/>
    <w:rsid w:val="00940339"/>
    <w:rsid w:val="00940998"/>
    <w:rsid w:val="00941E99"/>
    <w:rsid w:val="00942AA0"/>
    <w:rsid w:val="009431C2"/>
    <w:rsid w:val="00943500"/>
    <w:rsid w:val="00943A68"/>
    <w:rsid w:val="00943F5F"/>
    <w:rsid w:val="00944BA2"/>
    <w:rsid w:val="009454C1"/>
    <w:rsid w:val="00945974"/>
    <w:rsid w:val="00945B9A"/>
    <w:rsid w:val="00946418"/>
    <w:rsid w:val="00946D16"/>
    <w:rsid w:val="00947AD9"/>
    <w:rsid w:val="00950469"/>
    <w:rsid w:val="009522C8"/>
    <w:rsid w:val="0095239F"/>
    <w:rsid w:val="009523D0"/>
    <w:rsid w:val="00952436"/>
    <w:rsid w:val="009528E6"/>
    <w:rsid w:val="00952ECD"/>
    <w:rsid w:val="00952FA1"/>
    <w:rsid w:val="0095333F"/>
    <w:rsid w:val="009533CF"/>
    <w:rsid w:val="00953681"/>
    <w:rsid w:val="009537AC"/>
    <w:rsid w:val="00953EF1"/>
    <w:rsid w:val="00953FA2"/>
    <w:rsid w:val="00954096"/>
    <w:rsid w:val="009540C2"/>
    <w:rsid w:val="00954366"/>
    <w:rsid w:val="009543A7"/>
    <w:rsid w:val="00954C7E"/>
    <w:rsid w:val="00954FAC"/>
    <w:rsid w:val="00955B32"/>
    <w:rsid w:val="00955D13"/>
    <w:rsid w:val="00955DF5"/>
    <w:rsid w:val="00957DC1"/>
    <w:rsid w:val="00962737"/>
    <w:rsid w:val="00963592"/>
    <w:rsid w:val="00963A71"/>
    <w:rsid w:val="00963C7B"/>
    <w:rsid w:val="00965382"/>
    <w:rsid w:val="00965D64"/>
    <w:rsid w:val="009670E2"/>
    <w:rsid w:val="009676AA"/>
    <w:rsid w:val="00967741"/>
    <w:rsid w:val="00970076"/>
    <w:rsid w:val="009706D1"/>
    <w:rsid w:val="00971DCF"/>
    <w:rsid w:val="00972219"/>
    <w:rsid w:val="00972AD0"/>
    <w:rsid w:val="00972FD9"/>
    <w:rsid w:val="0097304B"/>
    <w:rsid w:val="009741C0"/>
    <w:rsid w:val="0097466B"/>
    <w:rsid w:val="009748EC"/>
    <w:rsid w:val="009758BD"/>
    <w:rsid w:val="00977414"/>
    <w:rsid w:val="00977802"/>
    <w:rsid w:val="00977A3B"/>
    <w:rsid w:val="00977D85"/>
    <w:rsid w:val="00977F54"/>
    <w:rsid w:val="00980281"/>
    <w:rsid w:val="00980E46"/>
    <w:rsid w:val="009813BA"/>
    <w:rsid w:val="009814E4"/>
    <w:rsid w:val="00981DFF"/>
    <w:rsid w:val="0098209D"/>
    <w:rsid w:val="0098271A"/>
    <w:rsid w:val="009829A6"/>
    <w:rsid w:val="009834C5"/>
    <w:rsid w:val="00984602"/>
    <w:rsid w:val="009850C6"/>
    <w:rsid w:val="009852DF"/>
    <w:rsid w:val="009854B3"/>
    <w:rsid w:val="00985B91"/>
    <w:rsid w:val="00985E6C"/>
    <w:rsid w:val="009860B7"/>
    <w:rsid w:val="0098674E"/>
    <w:rsid w:val="009874BF"/>
    <w:rsid w:val="00987884"/>
    <w:rsid w:val="009900E8"/>
    <w:rsid w:val="009902E7"/>
    <w:rsid w:val="00990AEC"/>
    <w:rsid w:val="009918B0"/>
    <w:rsid w:val="00991CFA"/>
    <w:rsid w:val="00992D07"/>
    <w:rsid w:val="00993631"/>
    <w:rsid w:val="00993DCD"/>
    <w:rsid w:val="00994DAB"/>
    <w:rsid w:val="009956E8"/>
    <w:rsid w:val="00995AAB"/>
    <w:rsid w:val="00996194"/>
    <w:rsid w:val="0099692A"/>
    <w:rsid w:val="009A0032"/>
    <w:rsid w:val="009A06CF"/>
    <w:rsid w:val="009A06EE"/>
    <w:rsid w:val="009A16B0"/>
    <w:rsid w:val="009A178A"/>
    <w:rsid w:val="009A329F"/>
    <w:rsid w:val="009A34D6"/>
    <w:rsid w:val="009A35D2"/>
    <w:rsid w:val="009A4CA4"/>
    <w:rsid w:val="009A4F7B"/>
    <w:rsid w:val="009A51B2"/>
    <w:rsid w:val="009A5439"/>
    <w:rsid w:val="009A563C"/>
    <w:rsid w:val="009A5C4E"/>
    <w:rsid w:val="009A5DE3"/>
    <w:rsid w:val="009A6072"/>
    <w:rsid w:val="009A6CA5"/>
    <w:rsid w:val="009B24D9"/>
    <w:rsid w:val="009B2BC4"/>
    <w:rsid w:val="009B2C6D"/>
    <w:rsid w:val="009B3B71"/>
    <w:rsid w:val="009B3C25"/>
    <w:rsid w:val="009B43F3"/>
    <w:rsid w:val="009B4869"/>
    <w:rsid w:val="009B5984"/>
    <w:rsid w:val="009B5A2A"/>
    <w:rsid w:val="009B5D5C"/>
    <w:rsid w:val="009B6CBE"/>
    <w:rsid w:val="009B741B"/>
    <w:rsid w:val="009B799D"/>
    <w:rsid w:val="009B7DCA"/>
    <w:rsid w:val="009C040F"/>
    <w:rsid w:val="009C043E"/>
    <w:rsid w:val="009C12BE"/>
    <w:rsid w:val="009C1748"/>
    <w:rsid w:val="009C35A1"/>
    <w:rsid w:val="009C3C50"/>
    <w:rsid w:val="009C42BA"/>
    <w:rsid w:val="009C4E21"/>
    <w:rsid w:val="009C73C7"/>
    <w:rsid w:val="009C7502"/>
    <w:rsid w:val="009C7E52"/>
    <w:rsid w:val="009D021D"/>
    <w:rsid w:val="009D056A"/>
    <w:rsid w:val="009D0693"/>
    <w:rsid w:val="009D15C4"/>
    <w:rsid w:val="009D1665"/>
    <w:rsid w:val="009D1743"/>
    <w:rsid w:val="009D17F9"/>
    <w:rsid w:val="009D18DF"/>
    <w:rsid w:val="009D1B93"/>
    <w:rsid w:val="009D1C7B"/>
    <w:rsid w:val="009D299A"/>
    <w:rsid w:val="009D40C7"/>
    <w:rsid w:val="009D4312"/>
    <w:rsid w:val="009D52A3"/>
    <w:rsid w:val="009D5749"/>
    <w:rsid w:val="009D6B4E"/>
    <w:rsid w:val="009D6CF1"/>
    <w:rsid w:val="009D75C8"/>
    <w:rsid w:val="009D7EF4"/>
    <w:rsid w:val="009E06C7"/>
    <w:rsid w:val="009E0BD2"/>
    <w:rsid w:val="009E3352"/>
    <w:rsid w:val="009E3BA6"/>
    <w:rsid w:val="009E3FBD"/>
    <w:rsid w:val="009E41BD"/>
    <w:rsid w:val="009E41DC"/>
    <w:rsid w:val="009E463B"/>
    <w:rsid w:val="009E4803"/>
    <w:rsid w:val="009E5073"/>
    <w:rsid w:val="009E5AF1"/>
    <w:rsid w:val="009E5FFC"/>
    <w:rsid w:val="009E664E"/>
    <w:rsid w:val="009E6817"/>
    <w:rsid w:val="009E6D54"/>
    <w:rsid w:val="009E707A"/>
    <w:rsid w:val="009F0483"/>
    <w:rsid w:val="009F0A9F"/>
    <w:rsid w:val="009F1240"/>
    <w:rsid w:val="009F1809"/>
    <w:rsid w:val="009F1955"/>
    <w:rsid w:val="009F19EA"/>
    <w:rsid w:val="009F1B85"/>
    <w:rsid w:val="009F1FAF"/>
    <w:rsid w:val="009F275B"/>
    <w:rsid w:val="009F2DE7"/>
    <w:rsid w:val="009F30B1"/>
    <w:rsid w:val="009F36AD"/>
    <w:rsid w:val="009F3764"/>
    <w:rsid w:val="009F3866"/>
    <w:rsid w:val="009F3BFB"/>
    <w:rsid w:val="009F40BB"/>
    <w:rsid w:val="009F50BB"/>
    <w:rsid w:val="009F6003"/>
    <w:rsid w:val="009F61C9"/>
    <w:rsid w:val="009F62AB"/>
    <w:rsid w:val="009F653D"/>
    <w:rsid w:val="009F691B"/>
    <w:rsid w:val="009F691C"/>
    <w:rsid w:val="009F7C49"/>
    <w:rsid w:val="00A000A3"/>
    <w:rsid w:val="00A0063A"/>
    <w:rsid w:val="00A00F9E"/>
    <w:rsid w:val="00A0119C"/>
    <w:rsid w:val="00A013DB"/>
    <w:rsid w:val="00A01566"/>
    <w:rsid w:val="00A021F1"/>
    <w:rsid w:val="00A02359"/>
    <w:rsid w:val="00A024AB"/>
    <w:rsid w:val="00A02A2E"/>
    <w:rsid w:val="00A03D23"/>
    <w:rsid w:val="00A055A9"/>
    <w:rsid w:val="00A05CA6"/>
    <w:rsid w:val="00A0631C"/>
    <w:rsid w:val="00A0632F"/>
    <w:rsid w:val="00A0678E"/>
    <w:rsid w:val="00A07230"/>
    <w:rsid w:val="00A106A2"/>
    <w:rsid w:val="00A10E4E"/>
    <w:rsid w:val="00A11D1E"/>
    <w:rsid w:val="00A12231"/>
    <w:rsid w:val="00A128FA"/>
    <w:rsid w:val="00A1391F"/>
    <w:rsid w:val="00A13B10"/>
    <w:rsid w:val="00A14454"/>
    <w:rsid w:val="00A14ABE"/>
    <w:rsid w:val="00A1530F"/>
    <w:rsid w:val="00A15A12"/>
    <w:rsid w:val="00A168B4"/>
    <w:rsid w:val="00A16EF1"/>
    <w:rsid w:val="00A17793"/>
    <w:rsid w:val="00A20042"/>
    <w:rsid w:val="00A203CC"/>
    <w:rsid w:val="00A20743"/>
    <w:rsid w:val="00A20CDC"/>
    <w:rsid w:val="00A21070"/>
    <w:rsid w:val="00A214C4"/>
    <w:rsid w:val="00A21EF0"/>
    <w:rsid w:val="00A21FC9"/>
    <w:rsid w:val="00A223E2"/>
    <w:rsid w:val="00A2316F"/>
    <w:rsid w:val="00A236E7"/>
    <w:rsid w:val="00A242B8"/>
    <w:rsid w:val="00A24A41"/>
    <w:rsid w:val="00A255F7"/>
    <w:rsid w:val="00A2621B"/>
    <w:rsid w:val="00A26B95"/>
    <w:rsid w:val="00A31438"/>
    <w:rsid w:val="00A31854"/>
    <w:rsid w:val="00A318FF"/>
    <w:rsid w:val="00A31F91"/>
    <w:rsid w:val="00A32218"/>
    <w:rsid w:val="00A322DD"/>
    <w:rsid w:val="00A32F85"/>
    <w:rsid w:val="00A33503"/>
    <w:rsid w:val="00A33AD3"/>
    <w:rsid w:val="00A33B01"/>
    <w:rsid w:val="00A34192"/>
    <w:rsid w:val="00A3437A"/>
    <w:rsid w:val="00A34580"/>
    <w:rsid w:val="00A345E0"/>
    <w:rsid w:val="00A358FB"/>
    <w:rsid w:val="00A35DCE"/>
    <w:rsid w:val="00A36702"/>
    <w:rsid w:val="00A3672F"/>
    <w:rsid w:val="00A36E54"/>
    <w:rsid w:val="00A36FBD"/>
    <w:rsid w:val="00A3707E"/>
    <w:rsid w:val="00A371C8"/>
    <w:rsid w:val="00A37345"/>
    <w:rsid w:val="00A40350"/>
    <w:rsid w:val="00A40B51"/>
    <w:rsid w:val="00A40B98"/>
    <w:rsid w:val="00A41164"/>
    <w:rsid w:val="00A41CBB"/>
    <w:rsid w:val="00A426ED"/>
    <w:rsid w:val="00A42E2C"/>
    <w:rsid w:val="00A431B8"/>
    <w:rsid w:val="00A43278"/>
    <w:rsid w:val="00A43C5F"/>
    <w:rsid w:val="00A448BD"/>
    <w:rsid w:val="00A44933"/>
    <w:rsid w:val="00A44CE9"/>
    <w:rsid w:val="00A44E5F"/>
    <w:rsid w:val="00A45193"/>
    <w:rsid w:val="00A45210"/>
    <w:rsid w:val="00A45B02"/>
    <w:rsid w:val="00A45E42"/>
    <w:rsid w:val="00A461A3"/>
    <w:rsid w:val="00A4711E"/>
    <w:rsid w:val="00A474D6"/>
    <w:rsid w:val="00A476A3"/>
    <w:rsid w:val="00A500E5"/>
    <w:rsid w:val="00A50A1A"/>
    <w:rsid w:val="00A51503"/>
    <w:rsid w:val="00A5179E"/>
    <w:rsid w:val="00A51FF2"/>
    <w:rsid w:val="00A52102"/>
    <w:rsid w:val="00A525D2"/>
    <w:rsid w:val="00A525F9"/>
    <w:rsid w:val="00A52C66"/>
    <w:rsid w:val="00A534BC"/>
    <w:rsid w:val="00A535E8"/>
    <w:rsid w:val="00A54410"/>
    <w:rsid w:val="00A5479D"/>
    <w:rsid w:val="00A54D47"/>
    <w:rsid w:val="00A55A28"/>
    <w:rsid w:val="00A55C65"/>
    <w:rsid w:val="00A563BB"/>
    <w:rsid w:val="00A563C5"/>
    <w:rsid w:val="00A57375"/>
    <w:rsid w:val="00A5743B"/>
    <w:rsid w:val="00A5746F"/>
    <w:rsid w:val="00A6042B"/>
    <w:rsid w:val="00A60BDA"/>
    <w:rsid w:val="00A61128"/>
    <w:rsid w:val="00A61960"/>
    <w:rsid w:val="00A61F3C"/>
    <w:rsid w:val="00A6204F"/>
    <w:rsid w:val="00A626E3"/>
    <w:rsid w:val="00A627B9"/>
    <w:rsid w:val="00A63FD4"/>
    <w:rsid w:val="00A6466F"/>
    <w:rsid w:val="00A655F3"/>
    <w:rsid w:val="00A65845"/>
    <w:rsid w:val="00A65A04"/>
    <w:rsid w:val="00A6604D"/>
    <w:rsid w:val="00A66060"/>
    <w:rsid w:val="00A6675A"/>
    <w:rsid w:val="00A6676A"/>
    <w:rsid w:val="00A669E7"/>
    <w:rsid w:val="00A674A5"/>
    <w:rsid w:val="00A67673"/>
    <w:rsid w:val="00A679E2"/>
    <w:rsid w:val="00A7033F"/>
    <w:rsid w:val="00A718B8"/>
    <w:rsid w:val="00A71C87"/>
    <w:rsid w:val="00A71D53"/>
    <w:rsid w:val="00A725CF"/>
    <w:rsid w:val="00A72FCE"/>
    <w:rsid w:val="00A732A5"/>
    <w:rsid w:val="00A73B77"/>
    <w:rsid w:val="00A74759"/>
    <w:rsid w:val="00A748FF"/>
    <w:rsid w:val="00A7589B"/>
    <w:rsid w:val="00A75ECA"/>
    <w:rsid w:val="00A768BB"/>
    <w:rsid w:val="00A7726D"/>
    <w:rsid w:val="00A7774C"/>
    <w:rsid w:val="00A77DF4"/>
    <w:rsid w:val="00A77E7F"/>
    <w:rsid w:val="00A80093"/>
    <w:rsid w:val="00A80BFA"/>
    <w:rsid w:val="00A81373"/>
    <w:rsid w:val="00A815DB"/>
    <w:rsid w:val="00A81A9D"/>
    <w:rsid w:val="00A8300D"/>
    <w:rsid w:val="00A83013"/>
    <w:rsid w:val="00A835D9"/>
    <w:rsid w:val="00A83CD0"/>
    <w:rsid w:val="00A843D7"/>
    <w:rsid w:val="00A8454F"/>
    <w:rsid w:val="00A84962"/>
    <w:rsid w:val="00A858D2"/>
    <w:rsid w:val="00A85E1D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521"/>
    <w:rsid w:val="00A908CF"/>
    <w:rsid w:val="00A90DA3"/>
    <w:rsid w:val="00A913B6"/>
    <w:rsid w:val="00A916AB"/>
    <w:rsid w:val="00A91901"/>
    <w:rsid w:val="00A91C93"/>
    <w:rsid w:val="00A91FCB"/>
    <w:rsid w:val="00A92EF6"/>
    <w:rsid w:val="00A936BF"/>
    <w:rsid w:val="00A93702"/>
    <w:rsid w:val="00A93881"/>
    <w:rsid w:val="00A93D66"/>
    <w:rsid w:val="00A94B9C"/>
    <w:rsid w:val="00A94F91"/>
    <w:rsid w:val="00A959F1"/>
    <w:rsid w:val="00A96515"/>
    <w:rsid w:val="00AA0101"/>
    <w:rsid w:val="00AA0575"/>
    <w:rsid w:val="00AA05DE"/>
    <w:rsid w:val="00AA0C5C"/>
    <w:rsid w:val="00AA1432"/>
    <w:rsid w:val="00AA19E0"/>
    <w:rsid w:val="00AA1A22"/>
    <w:rsid w:val="00AA1B52"/>
    <w:rsid w:val="00AA21D8"/>
    <w:rsid w:val="00AA21EE"/>
    <w:rsid w:val="00AA24C6"/>
    <w:rsid w:val="00AA2679"/>
    <w:rsid w:val="00AA273D"/>
    <w:rsid w:val="00AA2776"/>
    <w:rsid w:val="00AA2B8D"/>
    <w:rsid w:val="00AA2C6B"/>
    <w:rsid w:val="00AA32CD"/>
    <w:rsid w:val="00AA4598"/>
    <w:rsid w:val="00AA5C85"/>
    <w:rsid w:val="00AA63D7"/>
    <w:rsid w:val="00AA6A28"/>
    <w:rsid w:val="00AA6CD8"/>
    <w:rsid w:val="00AA6D81"/>
    <w:rsid w:val="00AA78D8"/>
    <w:rsid w:val="00AB00F8"/>
    <w:rsid w:val="00AB019E"/>
    <w:rsid w:val="00AB0846"/>
    <w:rsid w:val="00AB09BD"/>
    <w:rsid w:val="00AB0B75"/>
    <w:rsid w:val="00AB1BE6"/>
    <w:rsid w:val="00AB1E7F"/>
    <w:rsid w:val="00AB3F27"/>
    <w:rsid w:val="00AB529A"/>
    <w:rsid w:val="00AB5579"/>
    <w:rsid w:val="00AB56D1"/>
    <w:rsid w:val="00AB63E2"/>
    <w:rsid w:val="00AB70D8"/>
    <w:rsid w:val="00AB71FE"/>
    <w:rsid w:val="00AB721C"/>
    <w:rsid w:val="00AB76CE"/>
    <w:rsid w:val="00AC1C94"/>
    <w:rsid w:val="00AC1E2A"/>
    <w:rsid w:val="00AC1EC4"/>
    <w:rsid w:val="00AC3B39"/>
    <w:rsid w:val="00AC418C"/>
    <w:rsid w:val="00AC4585"/>
    <w:rsid w:val="00AC4796"/>
    <w:rsid w:val="00AC492F"/>
    <w:rsid w:val="00AC4F78"/>
    <w:rsid w:val="00AC5826"/>
    <w:rsid w:val="00AC65F7"/>
    <w:rsid w:val="00AC6638"/>
    <w:rsid w:val="00AC6900"/>
    <w:rsid w:val="00AC69F6"/>
    <w:rsid w:val="00AC6E88"/>
    <w:rsid w:val="00AC6EC5"/>
    <w:rsid w:val="00AC703A"/>
    <w:rsid w:val="00AC7A84"/>
    <w:rsid w:val="00AC7D21"/>
    <w:rsid w:val="00AC7D34"/>
    <w:rsid w:val="00AD049A"/>
    <w:rsid w:val="00AD141F"/>
    <w:rsid w:val="00AD1572"/>
    <w:rsid w:val="00AD24E4"/>
    <w:rsid w:val="00AD321E"/>
    <w:rsid w:val="00AD3391"/>
    <w:rsid w:val="00AD34AF"/>
    <w:rsid w:val="00AD3871"/>
    <w:rsid w:val="00AD38D8"/>
    <w:rsid w:val="00AD59A6"/>
    <w:rsid w:val="00AD61DD"/>
    <w:rsid w:val="00AD6A01"/>
    <w:rsid w:val="00AD6BC6"/>
    <w:rsid w:val="00AD762D"/>
    <w:rsid w:val="00AD7910"/>
    <w:rsid w:val="00AD7C04"/>
    <w:rsid w:val="00AD7E77"/>
    <w:rsid w:val="00AE0433"/>
    <w:rsid w:val="00AE04E7"/>
    <w:rsid w:val="00AE0BAA"/>
    <w:rsid w:val="00AE0C49"/>
    <w:rsid w:val="00AE0CDD"/>
    <w:rsid w:val="00AE118C"/>
    <w:rsid w:val="00AE124D"/>
    <w:rsid w:val="00AE1548"/>
    <w:rsid w:val="00AE1844"/>
    <w:rsid w:val="00AE1895"/>
    <w:rsid w:val="00AE1A8C"/>
    <w:rsid w:val="00AE1DA5"/>
    <w:rsid w:val="00AE2369"/>
    <w:rsid w:val="00AE2643"/>
    <w:rsid w:val="00AE2919"/>
    <w:rsid w:val="00AE2F94"/>
    <w:rsid w:val="00AE3294"/>
    <w:rsid w:val="00AE37F1"/>
    <w:rsid w:val="00AE3B6A"/>
    <w:rsid w:val="00AE3D71"/>
    <w:rsid w:val="00AE40CC"/>
    <w:rsid w:val="00AE463B"/>
    <w:rsid w:val="00AE4D92"/>
    <w:rsid w:val="00AE4E49"/>
    <w:rsid w:val="00AE5143"/>
    <w:rsid w:val="00AE5F89"/>
    <w:rsid w:val="00AE6112"/>
    <w:rsid w:val="00AE62C9"/>
    <w:rsid w:val="00AE6628"/>
    <w:rsid w:val="00AE69DB"/>
    <w:rsid w:val="00AE69F0"/>
    <w:rsid w:val="00AE6A34"/>
    <w:rsid w:val="00AE77FC"/>
    <w:rsid w:val="00AE7A75"/>
    <w:rsid w:val="00AF0198"/>
    <w:rsid w:val="00AF034B"/>
    <w:rsid w:val="00AF0939"/>
    <w:rsid w:val="00AF0FB6"/>
    <w:rsid w:val="00AF1274"/>
    <w:rsid w:val="00AF132D"/>
    <w:rsid w:val="00AF1769"/>
    <w:rsid w:val="00AF1B54"/>
    <w:rsid w:val="00AF1E14"/>
    <w:rsid w:val="00AF396C"/>
    <w:rsid w:val="00AF3EE0"/>
    <w:rsid w:val="00AF43B3"/>
    <w:rsid w:val="00AF4573"/>
    <w:rsid w:val="00AF47EA"/>
    <w:rsid w:val="00AF4B32"/>
    <w:rsid w:val="00AF4B6F"/>
    <w:rsid w:val="00AF52FD"/>
    <w:rsid w:val="00AF531C"/>
    <w:rsid w:val="00AF5511"/>
    <w:rsid w:val="00AF5624"/>
    <w:rsid w:val="00AF5AA3"/>
    <w:rsid w:val="00B002D7"/>
    <w:rsid w:val="00B00653"/>
    <w:rsid w:val="00B006D0"/>
    <w:rsid w:val="00B01269"/>
    <w:rsid w:val="00B01E9A"/>
    <w:rsid w:val="00B0205E"/>
    <w:rsid w:val="00B02E1C"/>
    <w:rsid w:val="00B02F88"/>
    <w:rsid w:val="00B0369D"/>
    <w:rsid w:val="00B03B3F"/>
    <w:rsid w:val="00B03EE7"/>
    <w:rsid w:val="00B03FF0"/>
    <w:rsid w:val="00B04912"/>
    <w:rsid w:val="00B05115"/>
    <w:rsid w:val="00B0521B"/>
    <w:rsid w:val="00B05776"/>
    <w:rsid w:val="00B07CB5"/>
    <w:rsid w:val="00B07E7C"/>
    <w:rsid w:val="00B1022D"/>
    <w:rsid w:val="00B1039C"/>
    <w:rsid w:val="00B12C49"/>
    <w:rsid w:val="00B14133"/>
    <w:rsid w:val="00B143C6"/>
    <w:rsid w:val="00B14C54"/>
    <w:rsid w:val="00B15342"/>
    <w:rsid w:val="00B156C1"/>
    <w:rsid w:val="00B15B9D"/>
    <w:rsid w:val="00B15CCF"/>
    <w:rsid w:val="00B16618"/>
    <w:rsid w:val="00B16FDC"/>
    <w:rsid w:val="00B17072"/>
    <w:rsid w:val="00B170CD"/>
    <w:rsid w:val="00B2025A"/>
    <w:rsid w:val="00B2061B"/>
    <w:rsid w:val="00B20880"/>
    <w:rsid w:val="00B2151D"/>
    <w:rsid w:val="00B220E8"/>
    <w:rsid w:val="00B22256"/>
    <w:rsid w:val="00B22304"/>
    <w:rsid w:val="00B225FB"/>
    <w:rsid w:val="00B22D96"/>
    <w:rsid w:val="00B22EDC"/>
    <w:rsid w:val="00B22EF1"/>
    <w:rsid w:val="00B23724"/>
    <w:rsid w:val="00B2381D"/>
    <w:rsid w:val="00B23D4F"/>
    <w:rsid w:val="00B2602F"/>
    <w:rsid w:val="00B26EBA"/>
    <w:rsid w:val="00B272F5"/>
    <w:rsid w:val="00B30107"/>
    <w:rsid w:val="00B3067E"/>
    <w:rsid w:val="00B31F06"/>
    <w:rsid w:val="00B31F0C"/>
    <w:rsid w:val="00B32FFF"/>
    <w:rsid w:val="00B33341"/>
    <w:rsid w:val="00B33649"/>
    <w:rsid w:val="00B34781"/>
    <w:rsid w:val="00B3478F"/>
    <w:rsid w:val="00B34DE1"/>
    <w:rsid w:val="00B36151"/>
    <w:rsid w:val="00B367AF"/>
    <w:rsid w:val="00B36AC4"/>
    <w:rsid w:val="00B37689"/>
    <w:rsid w:val="00B405D8"/>
    <w:rsid w:val="00B40C73"/>
    <w:rsid w:val="00B411F5"/>
    <w:rsid w:val="00B4134E"/>
    <w:rsid w:val="00B41BD2"/>
    <w:rsid w:val="00B41E99"/>
    <w:rsid w:val="00B42919"/>
    <w:rsid w:val="00B42AE9"/>
    <w:rsid w:val="00B43138"/>
    <w:rsid w:val="00B43C41"/>
    <w:rsid w:val="00B44BA9"/>
    <w:rsid w:val="00B45AF4"/>
    <w:rsid w:val="00B45C6D"/>
    <w:rsid w:val="00B463A3"/>
    <w:rsid w:val="00B4675A"/>
    <w:rsid w:val="00B467CA"/>
    <w:rsid w:val="00B46F0D"/>
    <w:rsid w:val="00B470CB"/>
    <w:rsid w:val="00B474B1"/>
    <w:rsid w:val="00B47894"/>
    <w:rsid w:val="00B4791F"/>
    <w:rsid w:val="00B5079D"/>
    <w:rsid w:val="00B50858"/>
    <w:rsid w:val="00B50931"/>
    <w:rsid w:val="00B50F81"/>
    <w:rsid w:val="00B51400"/>
    <w:rsid w:val="00B51986"/>
    <w:rsid w:val="00B52961"/>
    <w:rsid w:val="00B52E1E"/>
    <w:rsid w:val="00B52FC8"/>
    <w:rsid w:val="00B53747"/>
    <w:rsid w:val="00B53E35"/>
    <w:rsid w:val="00B54361"/>
    <w:rsid w:val="00B548AC"/>
    <w:rsid w:val="00B54AC1"/>
    <w:rsid w:val="00B54AE1"/>
    <w:rsid w:val="00B55D53"/>
    <w:rsid w:val="00B60CBD"/>
    <w:rsid w:val="00B60F14"/>
    <w:rsid w:val="00B61B43"/>
    <w:rsid w:val="00B62B07"/>
    <w:rsid w:val="00B63570"/>
    <w:rsid w:val="00B64C14"/>
    <w:rsid w:val="00B65031"/>
    <w:rsid w:val="00B65863"/>
    <w:rsid w:val="00B65905"/>
    <w:rsid w:val="00B66843"/>
    <w:rsid w:val="00B66ACC"/>
    <w:rsid w:val="00B679BC"/>
    <w:rsid w:val="00B70099"/>
    <w:rsid w:val="00B710CA"/>
    <w:rsid w:val="00B718D2"/>
    <w:rsid w:val="00B72126"/>
    <w:rsid w:val="00B725A3"/>
    <w:rsid w:val="00B726ED"/>
    <w:rsid w:val="00B72FDD"/>
    <w:rsid w:val="00B73BFF"/>
    <w:rsid w:val="00B73F3A"/>
    <w:rsid w:val="00B74B24"/>
    <w:rsid w:val="00B754D9"/>
    <w:rsid w:val="00B755AA"/>
    <w:rsid w:val="00B756AA"/>
    <w:rsid w:val="00B756BB"/>
    <w:rsid w:val="00B75B48"/>
    <w:rsid w:val="00B767C9"/>
    <w:rsid w:val="00B77519"/>
    <w:rsid w:val="00B77717"/>
    <w:rsid w:val="00B77727"/>
    <w:rsid w:val="00B77E0B"/>
    <w:rsid w:val="00B80691"/>
    <w:rsid w:val="00B808FE"/>
    <w:rsid w:val="00B80FFF"/>
    <w:rsid w:val="00B8102A"/>
    <w:rsid w:val="00B81126"/>
    <w:rsid w:val="00B81BEA"/>
    <w:rsid w:val="00B81E56"/>
    <w:rsid w:val="00B82B48"/>
    <w:rsid w:val="00B82CA6"/>
    <w:rsid w:val="00B82CAE"/>
    <w:rsid w:val="00B82E22"/>
    <w:rsid w:val="00B82E61"/>
    <w:rsid w:val="00B82E63"/>
    <w:rsid w:val="00B8307B"/>
    <w:rsid w:val="00B831EA"/>
    <w:rsid w:val="00B83333"/>
    <w:rsid w:val="00B83446"/>
    <w:rsid w:val="00B83657"/>
    <w:rsid w:val="00B83A0B"/>
    <w:rsid w:val="00B84C9E"/>
    <w:rsid w:val="00B85534"/>
    <w:rsid w:val="00B85866"/>
    <w:rsid w:val="00B85C7A"/>
    <w:rsid w:val="00B86DBC"/>
    <w:rsid w:val="00B86E74"/>
    <w:rsid w:val="00B87164"/>
    <w:rsid w:val="00B8784D"/>
    <w:rsid w:val="00B90271"/>
    <w:rsid w:val="00B92275"/>
    <w:rsid w:val="00B92472"/>
    <w:rsid w:val="00B93993"/>
    <w:rsid w:val="00B944CE"/>
    <w:rsid w:val="00B945F5"/>
    <w:rsid w:val="00B9662B"/>
    <w:rsid w:val="00B967ED"/>
    <w:rsid w:val="00B96E15"/>
    <w:rsid w:val="00BA08CC"/>
    <w:rsid w:val="00BA1041"/>
    <w:rsid w:val="00BA1CBE"/>
    <w:rsid w:val="00BA261F"/>
    <w:rsid w:val="00BA26E1"/>
    <w:rsid w:val="00BA366A"/>
    <w:rsid w:val="00BA3A3C"/>
    <w:rsid w:val="00BA3A8D"/>
    <w:rsid w:val="00BA4D6F"/>
    <w:rsid w:val="00BA5EF6"/>
    <w:rsid w:val="00BA6552"/>
    <w:rsid w:val="00BA6E3E"/>
    <w:rsid w:val="00BA7007"/>
    <w:rsid w:val="00BA71AC"/>
    <w:rsid w:val="00BB0E64"/>
    <w:rsid w:val="00BB10CB"/>
    <w:rsid w:val="00BB128B"/>
    <w:rsid w:val="00BB2322"/>
    <w:rsid w:val="00BB32A9"/>
    <w:rsid w:val="00BB343C"/>
    <w:rsid w:val="00BB3984"/>
    <w:rsid w:val="00BB3B94"/>
    <w:rsid w:val="00BB3C67"/>
    <w:rsid w:val="00BB4777"/>
    <w:rsid w:val="00BB51D1"/>
    <w:rsid w:val="00BB5344"/>
    <w:rsid w:val="00BB5CB2"/>
    <w:rsid w:val="00BB5E4C"/>
    <w:rsid w:val="00BB5ED7"/>
    <w:rsid w:val="00BB6666"/>
    <w:rsid w:val="00BC0D8B"/>
    <w:rsid w:val="00BC1661"/>
    <w:rsid w:val="00BC1C6E"/>
    <w:rsid w:val="00BC20EB"/>
    <w:rsid w:val="00BC21E0"/>
    <w:rsid w:val="00BC31B3"/>
    <w:rsid w:val="00BC359C"/>
    <w:rsid w:val="00BC4452"/>
    <w:rsid w:val="00BC4C8B"/>
    <w:rsid w:val="00BC4E8C"/>
    <w:rsid w:val="00BC5297"/>
    <w:rsid w:val="00BC5492"/>
    <w:rsid w:val="00BC5E05"/>
    <w:rsid w:val="00BC7C53"/>
    <w:rsid w:val="00BD1B60"/>
    <w:rsid w:val="00BD1E80"/>
    <w:rsid w:val="00BD24A8"/>
    <w:rsid w:val="00BD2980"/>
    <w:rsid w:val="00BD37BC"/>
    <w:rsid w:val="00BD3984"/>
    <w:rsid w:val="00BD43B6"/>
    <w:rsid w:val="00BD505B"/>
    <w:rsid w:val="00BD5934"/>
    <w:rsid w:val="00BD5DC8"/>
    <w:rsid w:val="00BD61DA"/>
    <w:rsid w:val="00BD6C68"/>
    <w:rsid w:val="00BD7016"/>
    <w:rsid w:val="00BD74B8"/>
    <w:rsid w:val="00BD7A32"/>
    <w:rsid w:val="00BD7D64"/>
    <w:rsid w:val="00BE03AB"/>
    <w:rsid w:val="00BE03DA"/>
    <w:rsid w:val="00BE1622"/>
    <w:rsid w:val="00BE16D1"/>
    <w:rsid w:val="00BE1A82"/>
    <w:rsid w:val="00BE1EC6"/>
    <w:rsid w:val="00BE1F73"/>
    <w:rsid w:val="00BE21C9"/>
    <w:rsid w:val="00BE2A7C"/>
    <w:rsid w:val="00BE3135"/>
    <w:rsid w:val="00BE3435"/>
    <w:rsid w:val="00BE3F20"/>
    <w:rsid w:val="00BE4217"/>
    <w:rsid w:val="00BE42EC"/>
    <w:rsid w:val="00BE498E"/>
    <w:rsid w:val="00BE50A2"/>
    <w:rsid w:val="00BE5BC2"/>
    <w:rsid w:val="00BE5DE3"/>
    <w:rsid w:val="00BE6838"/>
    <w:rsid w:val="00BE6F8C"/>
    <w:rsid w:val="00BE7429"/>
    <w:rsid w:val="00BE7AD8"/>
    <w:rsid w:val="00BF0021"/>
    <w:rsid w:val="00BF00F5"/>
    <w:rsid w:val="00BF0727"/>
    <w:rsid w:val="00BF072D"/>
    <w:rsid w:val="00BF20CF"/>
    <w:rsid w:val="00BF2495"/>
    <w:rsid w:val="00BF35FF"/>
    <w:rsid w:val="00BF373B"/>
    <w:rsid w:val="00BF38AA"/>
    <w:rsid w:val="00BF4757"/>
    <w:rsid w:val="00BF6342"/>
    <w:rsid w:val="00BF6C33"/>
    <w:rsid w:val="00BF732F"/>
    <w:rsid w:val="00BF7A09"/>
    <w:rsid w:val="00C00921"/>
    <w:rsid w:val="00C00B26"/>
    <w:rsid w:val="00C01770"/>
    <w:rsid w:val="00C0225E"/>
    <w:rsid w:val="00C02D10"/>
    <w:rsid w:val="00C034C6"/>
    <w:rsid w:val="00C03586"/>
    <w:rsid w:val="00C0360C"/>
    <w:rsid w:val="00C03642"/>
    <w:rsid w:val="00C03A98"/>
    <w:rsid w:val="00C03E44"/>
    <w:rsid w:val="00C03F8C"/>
    <w:rsid w:val="00C0418A"/>
    <w:rsid w:val="00C0419A"/>
    <w:rsid w:val="00C04742"/>
    <w:rsid w:val="00C048BB"/>
    <w:rsid w:val="00C0572A"/>
    <w:rsid w:val="00C05C62"/>
    <w:rsid w:val="00C05C65"/>
    <w:rsid w:val="00C05E57"/>
    <w:rsid w:val="00C07195"/>
    <w:rsid w:val="00C072FB"/>
    <w:rsid w:val="00C07921"/>
    <w:rsid w:val="00C104FB"/>
    <w:rsid w:val="00C12870"/>
    <w:rsid w:val="00C136F8"/>
    <w:rsid w:val="00C13DA6"/>
    <w:rsid w:val="00C148C5"/>
    <w:rsid w:val="00C14BB2"/>
    <w:rsid w:val="00C15566"/>
    <w:rsid w:val="00C15729"/>
    <w:rsid w:val="00C16C4E"/>
    <w:rsid w:val="00C16CCB"/>
    <w:rsid w:val="00C16D94"/>
    <w:rsid w:val="00C178B3"/>
    <w:rsid w:val="00C178F9"/>
    <w:rsid w:val="00C17D06"/>
    <w:rsid w:val="00C17F6C"/>
    <w:rsid w:val="00C20F32"/>
    <w:rsid w:val="00C214F1"/>
    <w:rsid w:val="00C22678"/>
    <w:rsid w:val="00C23126"/>
    <w:rsid w:val="00C232FE"/>
    <w:rsid w:val="00C23760"/>
    <w:rsid w:val="00C23E45"/>
    <w:rsid w:val="00C2406B"/>
    <w:rsid w:val="00C240EB"/>
    <w:rsid w:val="00C245A3"/>
    <w:rsid w:val="00C249EB"/>
    <w:rsid w:val="00C24FD2"/>
    <w:rsid w:val="00C25060"/>
    <w:rsid w:val="00C25135"/>
    <w:rsid w:val="00C266EB"/>
    <w:rsid w:val="00C26ABD"/>
    <w:rsid w:val="00C275D7"/>
    <w:rsid w:val="00C27B18"/>
    <w:rsid w:val="00C30DCD"/>
    <w:rsid w:val="00C31419"/>
    <w:rsid w:val="00C31D7E"/>
    <w:rsid w:val="00C32423"/>
    <w:rsid w:val="00C3261B"/>
    <w:rsid w:val="00C33619"/>
    <w:rsid w:val="00C33A74"/>
    <w:rsid w:val="00C34114"/>
    <w:rsid w:val="00C34EFD"/>
    <w:rsid w:val="00C35911"/>
    <w:rsid w:val="00C35F70"/>
    <w:rsid w:val="00C367DC"/>
    <w:rsid w:val="00C36B06"/>
    <w:rsid w:val="00C3735F"/>
    <w:rsid w:val="00C373A1"/>
    <w:rsid w:val="00C41132"/>
    <w:rsid w:val="00C4128B"/>
    <w:rsid w:val="00C41379"/>
    <w:rsid w:val="00C41526"/>
    <w:rsid w:val="00C41A19"/>
    <w:rsid w:val="00C41E8A"/>
    <w:rsid w:val="00C42FAE"/>
    <w:rsid w:val="00C43059"/>
    <w:rsid w:val="00C43334"/>
    <w:rsid w:val="00C433F9"/>
    <w:rsid w:val="00C44858"/>
    <w:rsid w:val="00C4523B"/>
    <w:rsid w:val="00C45403"/>
    <w:rsid w:val="00C45D54"/>
    <w:rsid w:val="00C464DB"/>
    <w:rsid w:val="00C46D1D"/>
    <w:rsid w:val="00C47606"/>
    <w:rsid w:val="00C479C3"/>
    <w:rsid w:val="00C506BE"/>
    <w:rsid w:val="00C50DBF"/>
    <w:rsid w:val="00C51377"/>
    <w:rsid w:val="00C51B58"/>
    <w:rsid w:val="00C51DD4"/>
    <w:rsid w:val="00C522DC"/>
    <w:rsid w:val="00C53617"/>
    <w:rsid w:val="00C53833"/>
    <w:rsid w:val="00C54672"/>
    <w:rsid w:val="00C54C95"/>
    <w:rsid w:val="00C55A3F"/>
    <w:rsid w:val="00C5757C"/>
    <w:rsid w:val="00C57E6F"/>
    <w:rsid w:val="00C6079D"/>
    <w:rsid w:val="00C60C77"/>
    <w:rsid w:val="00C612BE"/>
    <w:rsid w:val="00C6255A"/>
    <w:rsid w:val="00C62CA1"/>
    <w:rsid w:val="00C63744"/>
    <w:rsid w:val="00C63CA7"/>
    <w:rsid w:val="00C64E6F"/>
    <w:rsid w:val="00C65A40"/>
    <w:rsid w:val="00C65EDA"/>
    <w:rsid w:val="00C66440"/>
    <w:rsid w:val="00C66897"/>
    <w:rsid w:val="00C66C29"/>
    <w:rsid w:val="00C67127"/>
    <w:rsid w:val="00C672DA"/>
    <w:rsid w:val="00C673F9"/>
    <w:rsid w:val="00C675F8"/>
    <w:rsid w:val="00C679C4"/>
    <w:rsid w:val="00C703A3"/>
    <w:rsid w:val="00C707CE"/>
    <w:rsid w:val="00C70981"/>
    <w:rsid w:val="00C711CB"/>
    <w:rsid w:val="00C71503"/>
    <w:rsid w:val="00C72179"/>
    <w:rsid w:val="00C7325C"/>
    <w:rsid w:val="00C732CC"/>
    <w:rsid w:val="00C740FB"/>
    <w:rsid w:val="00C7442D"/>
    <w:rsid w:val="00C7453F"/>
    <w:rsid w:val="00C746D8"/>
    <w:rsid w:val="00C75391"/>
    <w:rsid w:val="00C7540A"/>
    <w:rsid w:val="00C756D9"/>
    <w:rsid w:val="00C7591E"/>
    <w:rsid w:val="00C7617A"/>
    <w:rsid w:val="00C7642B"/>
    <w:rsid w:val="00C764C3"/>
    <w:rsid w:val="00C769C0"/>
    <w:rsid w:val="00C76F89"/>
    <w:rsid w:val="00C805A6"/>
    <w:rsid w:val="00C80C44"/>
    <w:rsid w:val="00C80C9A"/>
    <w:rsid w:val="00C80E1C"/>
    <w:rsid w:val="00C81759"/>
    <w:rsid w:val="00C820D0"/>
    <w:rsid w:val="00C82368"/>
    <w:rsid w:val="00C823E3"/>
    <w:rsid w:val="00C82776"/>
    <w:rsid w:val="00C836E0"/>
    <w:rsid w:val="00C83898"/>
    <w:rsid w:val="00C84521"/>
    <w:rsid w:val="00C85B27"/>
    <w:rsid w:val="00C86565"/>
    <w:rsid w:val="00C86EE4"/>
    <w:rsid w:val="00C877AA"/>
    <w:rsid w:val="00C90E2C"/>
    <w:rsid w:val="00C91FCA"/>
    <w:rsid w:val="00C92D1D"/>
    <w:rsid w:val="00C93369"/>
    <w:rsid w:val="00C93731"/>
    <w:rsid w:val="00C9385C"/>
    <w:rsid w:val="00C93919"/>
    <w:rsid w:val="00C943C8"/>
    <w:rsid w:val="00C94A3B"/>
    <w:rsid w:val="00C95343"/>
    <w:rsid w:val="00C95B36"/>
    <w:rsid w:val="00C96514"/>
    <w:rsid w:val="00C969A0"/>
    <w:rsid w:val="00CA0394"/>
    <w:rsid w:val="00CA0BE3"/>
    <w:rsid w:val="00CA0DFA"/>
    <w:rsid w:val="00CA0ED9"/>
    <w:rsid w:val="00CA1DE8"/>
    <w:rsid w:val="00CA2223"/>
    <w:rsid w:val="00CA33B5"/>
    <w:rsid w:val="00CA5A5B"/>
    <w:rsid w:val="00CA5ADC"/>
    <w:rsid w:val="00CA60CC"/>
    <w:rsid w:val="00CB004E"/>
    <w:rsid w:val="00CB05A8"/>
    <w:rsid w:val="00CB05BB"/>
    <w:rsid w:val="00CB0AE0"/>
    <w:rsid w:val="00CB17BB"/>
    <w:rsid w:val="00CB1CC8"/>
    <w:rsid w:val="00CB1F5F"/>
    <w:rsid w:val="00CB23D8"/>
    <w:rsid w:val="00CB2832"/>
    <w:rsid w:val="00CB30AE"/>
    <w:rsid w:val="00CB3280"/>
    <w:rsid w:val="00CB3983"/>
    <w:rsid w:val="00CB47EE"/>
    <w:rsid w:val="00CB4C77"/>
    <w:rsid w:val="00CB5024"/>
    <w:rsid w:val="00CB52EA"/>
    <w:rsid w:val="00CB5454"/>
    <w:rsid w:val="00CB5AAD"/>
    <w:rsid w:val="00CB5E64"/>
    <w:rsid w:val="00CB70AD"/>
    <w:rsid w:val="00CB74CA"/>
    <w:rsid w:val="00CC02BA"/>
    <w:rsid w:val="00CC0357"/>
    <w:rsid w:val="00CC0BF6"/>
    <w:rsid w:val="00CC1233"/>
    <w:rsid w:val="00CC1276"/>
    <w:rsid w:val="00CC1353"/>
    <w:rsid w:val="00CC1432"/>
    <w:rsid w:val="00CC1F2E"/>
    <w:rsid w:val="00CC2609"/>
    <w:rsid w:val="00CC2AAD"/>
    <w:rsid w:val="00CC2B93"/>
    <w:rsid w:val="00CC360B"/>
    <w:rsid w:val="00CC3BFD"/>
    <w:rsid w:val="00CC3FF3"/>
    <w:rsid w:val="00CC648B"/>
    <w:rsid w:val="00CC65EA"/>
    <w:rsid w:val="00CC6B32"/>
    <w:rsid w:val="00CC6D64"/>
    <w:rsid w:val="00CC713B"/>
    <w:rsid w:val="00CD0200"/>
    <w:rsid w:val="00CD0283"/>
    <w:rsid w:val="00CD048B"/>
    <w:rsid w:val="00CD1021"/>
    <w:rsid w:val="00CD248B"/>
    <w:rsid w:val="00CD30FD"/>
    <w:rsid w:val="00CD32B8"/>
    <w:rsid w:val="00CD3453"/>
    <w:rsid w:val="00CD40A2"/>
    <w:rsid w:val="00CD431F"/>
    <w:rsid w:val="00CD4BA4"/>
    <w:rsid w:val="00CD4C54"/>
    <w:rsid w:val="00CD5513"/>
    <w:rsid w:val="00CD5B50"/>
    <w:rsid w:val="00CD61EF"/>
    <w:rsid w:val="00CD6563"/>
    <w:rsid w:val="00CE043F"/>
    <w:rsid w:val="00CE07B9"/>
    <w:rsid w:val="00CE0841"/>
    <w:rsid w:val="00CE0B68"/>
    <w:rsid w:val="00CE0C5B"/>
    <w:rsid w:val="00CE237B"/>
    <w:rsid w:val="00CE2AFE"/>
    <w:rsid w:val="00CE2B30"/>
    <w:rsid w:val="00CE339A"/>
    <w:rsid w:val="00CE40B3"/>
    <w:rsid w:val="00CE43B3"/>
    <w:rsid w:val="00CE4A33"/>
    <w:rsid w:val="00CE6620"/>
    <w:rsid w:val="00CE6947"/>
    <w:rsid w:val="00CE757E"/>
    <w:rsid w:val="00CE766D"/>
    <w:rsid w:val="00CE7834"/>
    <w:rsid w:val="00CE7F6A"/>
    <w:rsid w:val="00CF002F"/>
    <w:rsid w:val="00CF0958"/>
    <w:rsid w:val="00CF191F"/>
    <w:rsid w:val="00CF1E4A"/>
    <w:rsid w:val="00CF2A46"/>
    <w:rsid w:val="00CF3E03"/>
    <w:rsid w:val="00CF4FBE"/>
    <w:rsid w:val="00CF4FFF"/>
    <w:rsid w:val="00CF5B33"/>
    <w:rsid w:val="00CF7581"/>
    <w:rsid w:val="00CF7787"/>
    <w:rsid w:val="00CF7FAB"/>
    <w:rsid w:val="00D004F5"/>
    <w:rsid w:val="00D00C02"/>
    <w:rsid w:val="00D01039"/>
    <w:rsid w:val="00D010AA"/>
    <w:rsid w:val="00D01DE3"/>
    <w:rsid w:val="00D024D5"/>
    <w:rsid w:val="00D04CA4"/>
    <w:rsid w:val="00D053A7"/>
    <w:rsid w:val="00D0557A"/>
    <w:rsid w:val="00D05730"/>
    <w:rsid w:val="00D05D21"/>
    <w:rsid w:val="00D06970"/>
    <w:rsid w:val="00D06CBF"/>
    <w:rsid w:val="00D06D3C"/>
    <w:rsid w:val="00D072DF"/>
    <w:rsid w:val="00D07BF3"/>
    <w:rsid w:val="00D07C15"/>
    <w:rsid w:val="00D1050B"/>
    <w:rsid w:val="00D1091D"/>
    <w:rsid w:val="00D10DD9"/>
    <w:rsid w:val="00D111C1"/>
    <w:rsid w:val="00D11802"/>
    <w:rsid w:val="00D118A7"/>
    <w:rsid w:val="00D11AB6"/>
    <w:rsid w:val="00D13758"/>
    <w:rsid w:val="00D1437A"/>
    <w:rsid w:val="00D147D7"/>
    <w:rsid w:val="00D14BCA"/>
    <w:rsid w:val="00D14C3B"/>
    <w:rsid w:val="00D1536B"/>
    <w:rsid w:val="00D164D1"/>
    <w:rsid w:val="00D16C6E"/>
    <w:rsid w:val="00D16F35"/>
    <w:rsid w:val="00D170ED"/>
    <w:rsid w:val="00D17EFD"/>
    <w:rsid w:val="00D17F3F"/>
    <w:rsid w:val="00D204BB"/>
    <w:rsid w:val="00D20C60"/>
    <w:rsid w:val="00D21433"/>
    <w:rsid w:val="00D21645"/>
    <w:rsid w:val="00D219A3"/>
    <w:rsid w:val="00D220C3"/>
    <w:rsid w:val="00D227CB"/>
    <w:rsid w:val="00D22D3F"/>
    <w:rsid w:val="00D22E36"/>
    <w:rsid w:val="00D23B8A"/>
    <w:rsid w:val="00D23DBB"/>
    <w:rsid w:val="00D24148"/>
    <w:rsid w:val="00D25D6E"/>
    <w:rsid w:val="00D26168"/>
    <w:rsid w:val="00D26AB3"/>
    <w:rsid w:val="00D26E70"/>
    <w:rsid w:val="00D2715B"/>
    <w:rsid w:val="00D27440"/>
    <w:rsid w:val="00D276B5"/>
    <w:rsid w:val="00D27C51"/>
    <w:rsid w:val="00D303CB"/>
    <w:rsid w:val="00D3154B"/>
    <w:rsid w:val="00D31EF5"/>
    <w:rsid w:val="00D31FF6"/>
    <w:rsid w:val="00D327BA"/>
    <w:rsid w:val="00D32990"/>
    <w:rsid w:val="00D33BD0"/>
    <w:rsid w:val="00D33DC8"/>
    <w:rsid w:val="00D340AE"/>
    <w:rsid w:val="00D34525"/>
    <w:rsid w:val="00D34E32"/>
    <w:rsid w:val="00D34F3A"/>
    <w:rsid w:val="00D35F36"/>
    <w:rsid w:val="00D35F5B"/>
    <w:rsid w:val="00D36224"/>
    <w:rsid w:val="00D3657B"/>
    <w:rsid w:val="00D36667"/>
    <w:rsid w:val="00D3681A"/>
    <w:rsid w:val="00D36A1F"/>
    <w:rsid w:val="00D36C81"/>
    <w:rsid w:val="00D36F64"/>
    <w:rsid w:val="00D3730B"/>
    <w:rsid w:val="00D37340"/>
    <w:rsid w:val="00D375EC"/>
    <w:rsid w:val="00D37F73"/>
    <w:rsid w:val="00D40428"/>
    <w:rsid w:val="00D406FE"/>
    <w:rsid w:val="00D410A9"/>
    <w:rsid w:val="00D4145A"/>
    <w:rsid w:val="00D41EED"/>
    <w:rsid w:val="00D4222D"/>
    <w:rsid w:val="00D428A0"/>
    <w:rsid w:val="00D42FCB"/>
    <w:rsid w:val="00D439A5"/>
    <w:rsid w:val="00D4404D"/>
    <w:rsid w:val="00D44203"/>
    <w:rsid w:val="00D44A9F"/>
    <w:rsid w:val="00D45499"/>
    <w:rsid w:val="00D457F8"/>
    <w:rsid w:val="00D45ECA"/>
    <w:rsid w:val="00D46454"/>
    <w:rsid w:val="00D4653C"/>
    <w:rsid w:val="00D46E65"/>
    <w:rsid w:val="00D47C8E"/>
    <w:rsid w:val="00D50796"/>
    <w:rsid w:val="00D51555"/>
    <w:rsid w:val="00D517C7"/>
    <w:rsid w:val="00D52101"/>
    <w:rsid w:val="00D524CD"/>
    <w:rsid w:val="00D527CA"/>
    <w:rsid w:val="00D52E36"/>
    <w:rsid w:val="00D5309D"/>
    <w:rsid w:val="00D53C15"/>
    <w:rsid w:val="00D53D71"/>
    <w:rsid w:val="00D54056"/>
    <w:rsid w:val="00D54265"/>
    <w:rsid w:val="00D544F1"/>
    <w:rsid w:val="00D54A1C"/>
    <w:rsid w:val="00D55C0B"/>
    <w:rsid w:val="00D55EA4"/>
    <w:rsid w:val="00D5741B"/>
    <w:rsid w:val="00D575DE"/>
    <w:rsid w:val="00D57B9F"/>
    <w:rsid w:val="00D60510"/>
    <w:rsid w:val="00D60F94"/>
    <w:rsid w:val="00D624DE"/>
    <w:rsid w:val="00D62527"/>
    <w:rsid w:val="00D62873"/>
    <w:rsid w:val="00D628A0"/>
    <w:rsid w:val="00D62AF6"/>
    <w:rsid w:val="00D63425"/>
    <w:rsid w:val="00D63CD8"/>
    <w:rsid w:val="00D64412"/>
    <w:rsid w:val="00D64A88"/>
    <w:rsid w:val="00D653D1"/>
    <w:rsid w:val="00D6575E"/>
    <w:rsid w:val="00D66CF9"/>
    <w:rsid w:val="00D6711D"/>
    <w:rsid w:val="00D6747C"/>
    <w:rsid w:val="00D700F7"/>
    <w:rsid w:val="00D70C55"/>
    <w:rsid w:val="00D71008"/>
    <w:rsid w:val="00D71292"/>
    <w:rsid w:val="00D72037"/>
    <w:rsid w:val="00D72354"/>
    <w:rsid w:val="00D72C41"/>
    <w:rsid w:val="00D72C4F"/>
    <w:rsid w:val="00D73AA6"/>
    <w:rsid w:val="00D73E71"/>
    <w:rsid w:val="00D73E93"/>
    <w:rsid w:val="00D747BF"/>
    <w:rsid w:val="00D75F96"/>
    <w:rsid w:val="00D76558"/>
    <w:rsid w:val="00D767F6"/>
    <w:rsid w:val="00D77101"/>
    <w:rsid w:val="00D778EC"/>
    <w:rsid w:val="00D80555"/>
    <w:rsid w:val="00D8076E"/>
    <w:rsid w:val="00D813F0"/>
    <w:rsid w:val="00D81AC3"/>
    <w:rsid w:val="00D826B1"/>
    <w:rsid w:val="00D8350B"/>
    <w:rsid w:val="00D84157"/>
    <w:rsid w:val="00D842EA"/>
    <w:rsid w:val="00D85107"/>
    <w:rsid w:val="00D85446"/>
    <w:rsid w:val="00D85861"/>
    <w:rsid w:val="00D859FD"/>
    <w:rsid w:val="00D85ADE"/>
    <w:rsid w:val="00D862C2"/>
    <w:rsid w:val="00D875D0"/>
    <w:rsid w:val="00D876E5"/>
    <w:rsid w:val="00D87875"/>
    <w:rsid w:val="00D87E28"/>
    <w:rsid w:val="00D900D5"/>
    <w:rsid w:val="00D911E8"/>
    <w:rsid w:val="00D916A6"/>
    <w:rsid w:val="00D91FDE"/>
    <w:rsid w:val="00D924C2"/>
    <w:rsid w:val="00D92971"/>
    <w:rsid w:val="00D93CEB"/>
    <w:rsid w:val="00D94757"/>
    <w:rsid w:val="00D94D01"/>
    <w:rsid w:val="00D953C2"/>
    <w:rsid w:val="00D95537"/>
    <w:rsid w:val="00D95A22"/>
    <w:rsid w:val="00D96CA2"/>
    <w:rsid w:val="00D974F8"/>
    <w:rsid w:val="00D97B3F"/>
    <w:rsid w:val="00DA079F"/>
    <w:rsid w:val="00DA0BD1"/>
    <w:rsid w:val="00DA13A7"/>
    <w:rsid w:val="00DA1A2D"/>
    <w:rsid w:val="00DA1F48"/>
    <w:rsid w:val="00DA2EB7"/>
    <w:rsid w:val="00DA2F77"/>
    <w:rsid w:val="00DA30D5"/>
    <w:rsid w:val="00DA369A"/>
    <w:rsid w:val="00DA3E7F"/>
    <w:rsid w:val="00DA40A6"/>
    <w:rsid w:val="00DA48DF"/>
    <w:rsid w:val="00DA4FF6"/>
    <w:rsid w:val="00DA50D1"/>
    <w:rsid w:val="00DA6407"/>
    <w:rsid w:val="00DA66A7"/>
    <w:rsid w:val="00DA6843"/>
    <w:rsid w:val="00DA6C3E"/>
    <w:rsid w:val="00DA736C"/>
    <w:rsid w:val="00DA76D7"/>
    <w:rsid w:val="00DB0C57"/>
    <w:rsid w:val="00DB1E68"/>
    <w:rsid w:val="00DB226F"/>
    <w:rsid w:val="00DB359E"/>
    <w:rsid w:val="00DB3AB8"/>
    <w:rsid w:val="00DB4289"/>
    <w:rsid w:val="00DB48BB"/>
    <w:rsid w:val="00DB4C72"/>
    <w:rsid w:val="00DB553F"/>
    <w:rsid w:val="00DB5969"/>
    <w:rsid w:val="00DB5B7B"/>
    <w:rsid w:val="00DB5F1E"/>
    <w:rsid w:val="00DB6268"/>
    <w:rsid w:val="00DB699A"/>
    <w:rsid w:val="00DB6E4C"/>
    <w:rsid w:val="00DC06A8"/>
    <w:rsid w:val="00DC1BFF"/>
    <w:rsid w:val="00DC220B"/>
    <w:rsid w:val="00DC27B8"/>
    <w:rsid w:val="00DC344F"/>
    <w:rsid w:val="00DC41E8"/>
    <w:rsid w:val="00DC49F5"/>
    <w:rsid w:val="00DC610F"/>
    <w:rsid w:val="00DC6A92"/>
    <w:rsid w:val="00DC6AD2"/>
    <w:rsid w:val="00DC6B1F"/>
    <w:rsid w:val="00DC779A"/>
    <w:rsid w:val="00DC7B2C"/>
    <w:rsid w:val="00DD0335"/>
    <w:rsid w:val="00DD05FD"/>
    <w:rsid w:val="00DD099D"/>
    <w:rsid w:val="00DD0E81"/>
    <w:rsid w:val="00DD0F13"/>
    <w:rsid w:val="00DD11A9"/>
    <w:rsid w:val="00DD1959"/>
    <w:rsid w:val="00DD1A1B"/>
    <w:rsid w:val="00DD1AC6"/>
    <w:rsid w:val="00DD239C"/>
    <w:rsid w:val="00DD23D9"/>
    <w:rsid w:val="00DD4A37"/>
    <w:rsid w:val="00DD56E9"/>
    <w:rsid w:val="00DD5AA6"/>
    <w:rsid w:val="00DD5DC5"/>
    <w:rsid w:val="00DD5F3F"/>
    <w:rsid w:val="00DD606B"/>
    <w:rsid w:val="00DD6391"/>
    <w:rsid w:val="00DD7135"/>
    <w:rsid w:val="00DD7465"/>
    <w:rsid w:val="00DD771E"/>
    <w:rsid w:val="00DD7DDA"/>
    <w:rsid w:val="00DD7E8E"/>
    <w:rsid w:val="00DD7FA3"/>
    <w:rsid w:val="00DE0E19"/>
    <w:rsid w:val="00DE11C3"/>
    <w:rsid w:val="00DE1F54"/>
    <w:rsid w:val="00DE2F38"/>
    <w:rsid w:val="00DE3060"/>
    <w:rsid w:val="00DE56B9"/>
    <w:rsid w:val="00DE57BA"/>
    <w:rsid w:val="00DE592F"/>
    <w:rsid w:val="00DE5E47"/>
    <w:rsid w:val="00DE6710"/>
    <w:rsid w:val="00DE6B4A"/>
    <w:rsid w:val="00DE6E3F"/>
    <w:rsid w:val="00DE74F4"/>
    <w:rsid w:val="00DF0194"/>
    <w:rsid w:val="00DF0281"/>
    <w:rsid w:val="00DF0444"/>
    <w:rsid w:val="00DF0A03"/>
    <w:rsid w:val="00DF1453"/>
    <w:rsid w:val="00DF1BE0"/>
    <w:rsid w:val="00DF330A"/>
    <w:rsid w:val="00DF343F"/>
    <w:rsid w:val="00DF3CCF"/>
    <w:rsid w:val="00DF3E42"/>
    <w:rsid w:val="00DF43D8"/>
    <w:rsid w:val="00DF5AC5"/>
    <w:rsid w:val="00DF5F50"/>
    <w:rsid w:val="00DF6397"/>
    <w:rsid w:val="00DF68D8"/>
    <w:rsid w:val="00DF6FCE"/>
    <w:rsid w:val="00DF768D"/>
    <w:rsid w:val="00DF787D"/>
    <w:rsid w:val="00E00BA4"/>
    <w:rsid w:val="00E01169"/>
    <w:rsid w:val="00E012CE"/>
    <w:rsid w:val="00E01513"/>
    <w:rsid w:val="00E01938"/>
    <w:rsid w:val="00E01CB5"/>
    <w:rsid w:val="00E01F45"/>
    <w:rsid w:val="00E02645"/>
    <w:rsid w:val="00E0330D"/>
    <w:rsid w:val="00E0345A"/>
    <w:rsid w:val="00E041A3"/>
    <w:rsid w:val="00E04544"/>
    <w:rsid w:val="00E04DD7"/>
    <w:rsid w:val="00E057C2"/>
    <w:rsid w:val="00E05844"/>
    <w:rsid w:val="00E05F25"/>
    <w:rsid w:val="00E05F90"/>
    <w:rsid w:val="00E06289"/>
    <w:rsid w:val="00E06CED"/>
    <w:rsid w:val="00E073DA"/>
    <w:rsid w:val="00E074CE"/>
    <w:rsid w:val="00E079DA"/>
    <w:rsid w:val="00E1059C"/>
    <w:rsid w:val="00E10C2B"/>
    <w:rsid w:val="00E11000"/>
    <w:rsid w:val="00E1132D"/>
    <w:rsid w:val="00E11652"/>
    <w:rsid w:val="00E11AA7"/>
    <w:rsid w:val="00E122BC"/>
    <w:rsid w:val="00E1363A"/>
    <w:rsid w:val="00E13752"/>
    <w:rsid w:val="00E13985"/>
    <w:rsid w:val="00E1419B"/>
    <w:rsid w:val="00E14304"/>
    <w:rsid w:val="00E149B5"/>
    <w:rsid w:val="00E14BE3"/>
    <w:rsid w:val="00E14F1E"/>
    <w:rsid w:val="00E1530A"/>
    <w:rsid w:val="00E153FB"/>
    <w:rsid w:val="00E16484"/>
    <w:rsid w:val="00E175F9"/>
    <w:rsid w:val="00E17798"/>
    <w:rsid w:val="00E17E64"/>
    <w:rsid w:val="00E203D1"/>
    <w:rsid w:val="00E2150F"/>
    <w:rsid w:val="00E2158C"/>
    <w:rsid w:val="00E21DE0"/>
    <w:rsid w:val="00E223CA"/>
    <w:rsid w:val="00E225CC"/>
    <w:rsid w:val="00E228B2"/>
    <w:rsid w:val="00E22E46"/>
    <w:rsid w:val="00E23ABA"/>
    <w:rsid w:val="00E23FC7"/>
    <w:rsid w:val="00E240F3"/>
    <w:rsid w:val="00E244F6"/>
    <w:rsid w:val="00E24546"/>
    <w:rsid w:val="00E245CD"/>
    <w:rsid w:val="00E24AA9"/>
    <w:rsid w:val="00E2503A"/>
    <w:rsid w:val="00E25D76"/>
    <w:rsid w:val="00E26698"/>
    <w:rsid w:val="00E26792"/>
    <w:rsid w:val="00E26B32"/>
    <w:rsid w:val="00E274F8"/>
    <w:rsid w:val="00E27FE0"/>
    <w:rsid w:val="00E300ED"/>
    <w:rsid w:val="00E30146"/>
    <w:rsid w:val="00E3105E"/>
    <w:rsid w:val="00E315AB"/>
    <w:rsid w:val="00E319FD"/>
    <w:rsid w:val="00E3284D"/>
    <w:rsid w:val="00E3313F"/>
    <w:rsid w:val="00E337DF"/>
    <w:rsid w:val="00E339DF"/>
    <w:rsid w:val="00E33D5F"/>
    <w:rsid w:val="00E33EAD"/>
    <w:rsid w:val="00E33EE1"/>
    <w:rsid w:val="00E34035"/>
    <w:rsid w:val="00E35179"/>
    <w:rsid w:val="00E3545A"/>
    <w:rsid w:val="00E35E11"/>
    <w:rsid w:val="00E3611E"/>
    <w:rsid w:val="00E37C47"/>
    <w:rsid w:val="00E41B43"/>
    <w:rsid w:val="00E42029"/>
    <w:rsid w:val="00E42460"/>
    <w:rsid w:val="00E42E3C"/>
    <w:rsid w:val="00E43824"/>
    <w:rsid w:val="00E4494E"/>
    <w:rsid w:val="00E44B16"/>
    <w:rsid w:val="00E454E7"/>
    <w:rsid w:val="00E45619"/>
    <w:rsid w:val="00E45DB1"/>
    <w:rsid w:val="00E45DBB"/>
    <w:rsid w:val="00E46574"/>
    <w:rsid w:val="00E47571"/>
    <w:rsid w:val="00E501F0"/>
    <w:rsid w:val="00E507B8"/>
    <w:rsid w:val="00E51706"/>
    <w:rsid w:val="00E520EE"/>
    <w:rsid w:val="00E52D20"/>
    <w:rsid w:val="00E52E20"/>
    <w:rsid w:val="00E52F88"/>
    <w:rsid w:val="00E53408"/>
    <w:rsid w:val="00E544DB"/>
    <w:rsid w:val="00E54749"/>
    <w:rsid w:val="00E54A6E"/>
    <w:rsid w:val="00E54CCF"/>
    <w:rsid w:val="00E55CA5"/>
    <w:rsid w:val="00E569FF"/>
    <w:rsid w:val="00E61A65"/>
    <w:rsid w:val="00E620E5"/>
    <w:rsid w:val="00E62B51"/>
    <w:rsid w:val="00E6310B"/>
    <w:rsid w:val="00E64B0E"/>
    <w:rsid w:val="00E64E19"/>
    <w:rsid w:val="00E65744"/>
    <w:rsid w:val="00E65A9E"/>
    <w:rsid w:val="00E6639E"/>
    <w:rsid w:val="00E67044"/>
    <w:rsid w:val="00E675AD"/>
    <w:rsid w:val="00E6786C"/>
    <w:rsid w:val="00E710B8"/>
    <w:rsid w:val="00E720AA"/>
    <w:rsid w:val="00E729B3"/>
    <w:rsid w:val="00E7348A"/>
    <w:rsid w:val="00E73DD3"/>
    <w:rsid w:val="00E750E5"/>
    <w:rsid w:val="00E77C25"/>
    <w:rsid w:val="00E8018A"/>
    <w:rsid w:val="00E80B36"/>
    <w:rsid w:val="00E82359"/>
    <w:rsid w:val="00E82474"/>
    <w:rsid w:val="00E824D8"/>
    <w:rsid w:val="00E82E49"/>
    <w:rsid w:val="00E83C3F"/>
    <w:rsid w:val="00E8406B"/>
    <w:rsid w:val="00E8457A"/>
    <w:rsid w:val="00E848C8"/>
    <w:rsid w:val="00E85B3C"/>
    <w:rsid w:val="00E85C77"/>
    <w:rsid w:val="00E8606F"/>
    <w:rsid w:val="00E86E9E"/>
    <w:rsid w:val="00E8764E"/>
    <w:rsid w:val="00E87A92"/>
    <w:rsid w:val="00E87EAD"/>
    <w:rsid w:val="00E900D1"/>
    <w:rsid w:val="00E90339"/>
    <w:rsid w:val="00E90505"/>
    <w:rsid w:val="00E91381"/>
    <w:rsid w:val="00E913FF"/>
    <w:rsid w:val="00E92BFE"/>
    <w:rsid w:val="00E9316B"/>
    <w:rsid w:val="00E9322A"/>
    <w:rsid w:val="00E93539"/>
    <w:rsid w:val="00E9371E"/>
    <w:rsid w:val="00E9399D"/>
    <w:rsid w:val="00E93BAB"/>
    <w:rsid w:val="00E94115"/>
    <w:rsid w:val="00E946D3"/>
    <w:rsid w:val="00E94D5C"/>
    <w:rsid w:val="00E94FE7"/>
    <w:rsid w:val="00E95191"/>
    <w:rsid w:val="00E95409"/>
    <w:rsid w:val="00E9678E"/>
    <w:rsid w:val="00E97697"/>
    <w:rsid w:val="00EA0858"/>
    <w:rsid w:val="00EA14A4"/>
    <w:rsid w:val="00EA1654"/>
    <w:rsid w:val="00EA1675"/>
    <w:rsid w:val="00EA2959"/>
    <w:rsid w:val="00EA2B5A"/>
    <w:rsid w:val="00EA34BE"/>
    <w:rsid w:val="00EA373F"/>
    <w:rsid w:val="00EA3B1B"/>
    <w:rsid w:val="00EA3E64"/>
    <w:rsid w:val="00EA4315"/>
    <w:rsid w:val="00EA45DB"/>
    <w:rsid w:val="00EA4943"/>
    <w:rsid w:val="00EA4E5D"/>
    <w:rsid w:val="00EA4FA9"/>
    <w:rsid w:val="00EA54E6"/>
    <w:rsid w:val="00EA5559"/>
    <w:rsid w:val="00EA5B80"/>
    <w:rsid w:val="00EA6027"/>
    <w:rsid w:val="00EA6A92"/>
    <w:rsid w:val="00EB01A5"/>
    <w:rsid w:val="00EB0817"/>
    <w:rsid w:val="00EB0DBD"/>
    <w:rsid w:val="00EB2445"/>
    <w:rsid w:val="00EB3107"/>
    <w:rsid w:val="00EB35CA"/>
    <w:rsid w:val="00EB39B4"/>
    <w:rsid w:val="00EB3AA7"/>
    <w:rsid w:val="00EB3C4E"/>
    <w:rsid w:val="00EB4051"/>
    <w:rsid w:val="00EB4211"/>
    <w:rsid w:val="00EB453D"/>
    <w:rsid w:val="00EB5785"/>
    <w:rsid w:val="00EB5996"/>
    <w:rsid w:val="00EB59B6"/>
    <w:rsid w:val="00EB6539"/>
    <w:rsid w:val="00EB66CA"/>
    <w:rsid w:val="00EB75E5"/>
    <w:rsid w:val="00EB7807"/>
    <w:rsid w:val="00EB780A"/>
    <w:rsid w:val="00EB7DE1"/>
    <w:rsid w:val="00EC058B"/>
    <w:rsid w:val="00EC0E9F"/>
    <w:rsid w:val="00EC1120"/>
    <w:rsid w:val="00EC1B83"/>
    <w:rsid w:val="00EC1C62"/>
    <w:rsid w:val="00EC203E"/>
    <w:rsid w:val="00EC2CBD"/>
    <w:rsid w:val="00EC3B9C"/>
    <w:rsid w:val="00EC3DE2"/>
    <w:rsid w:val="00EC56D4"/>
    <w:rsid w:val="00EC58FD"/>
    <w:rsid w:val="00EC5C78"/>
    <w:rsid w:val="00EC616C"/>
    <w:rsid w:val="00EC6F56"/>
    <w:rsid w:val="00EC7206"/>
    <w:rsid w:val="00ED018F"/>
    <w:rsid w:val="00ED05F9"/>
    <w:rsid w:val="00ED0857"/>
    <w:rsid w:val="00ED15BF"/>
    <w:rsid w:val="00ED2F49"/>
    <w:rsid w:val="00ED2F51"/>
    <w:rsid w:val="00ED3139"/>
    <w:rsid w:val="00ED3367"/>
    <w:rsid w:val="00ED3CD1"/>
    <w:rsid w:val="00ED3CF9"/>
    <w:rsid w:val="00ED4562"/>
    <w:rsid w:val="00ED4ABA"/>
    <w:rsid w:val="00ED4B2A"/>
    <w:rsid w:val="00ED4C80"/>
    <w:rsid w:val="00ED5341"/>
    <w:rsid w:val="00ED5A38"/>
    <w:rsid w:val="00ED601A"/>
    <w:rsid w:val="00ED62AE"/>
    <w:rsid w:val="00ED6C34"/>
    <w:rsid w:val="00ED6F13"/>
    <w:rsid w:val="00ED7004"/>
    <w:rsid w:val="00ED70AA"/>
    <w:rsid w:val="00ED7211"/>
    <w:rsid w:val="00ED7B31"/>
    <w:rsid w:val="00EE1321"/>
    <w:rsid w:val="00EE146D"/>
    <w:rsid w:val="00EE17C5"/>
    <w:rsid w:val="00EE1C97"/>
    <w:rsid w:val="00EE1F75"/>
    <w:rsid w:val="00EE25B6"/>
    <w:rsid w:val="00EE291C"/>
    <w:rsid w:val="00EE2E13"/>
    <w:rsid w:val="00EE305E"/>
    <w:rsid w:val="00EE347A"/>
    <w:rsid w:val="00EE36A2"/>
    <w:rsid w:val="00EE42BE"/>
    <w:rsid w:val="00EE42D7"/>
    <w:rsid w:val="00EE4470"/>
    <w:rsid w:val="00EE4B39"/>
    <w:rsid w:val="00EE4BA7"/>
    <w:rsid w:val="00EE5084"/>
    <w:rsid w:val="00EE5652"/>
    <w:rsid w:val="00EE6729"/>
    <w:rsid w:val="00EE67C1"/>
    <w:rsid w:val="00EE6C71"/>
    <w:rsid w:val="00EE6EC8"/>
    <w:rsid w:val="00EE7208"/>
    <w:rsid w:val="00EE7558"/>
    <w:rsid w:val="00EE7F27"/>
    <w:rsid w:val="00EF0010"/>
    <w:rsid w:val="00EF0586"/>
    <w:rsid w:val="00EF176C"/>
    <w:rsid w:val="00EF1B80"/>
    <w:rsid w:val="00EF3B32"/>
    <w:rsid w:val="00EF40B5"/>
    <w:rsid w:val="00EF4873"/>
    <w:rsid w:val="00EF5E33"/>
    <w:rsid w:val="00EF6A05"/>
    <w:rsid w:val="00EF79C3"/>
    <w:rsid w:val="00F007F7"/>
    <w:rsid w:val="00F00CA9"/>
    <w:rsid w:val="00F00D84"/>
    <w:rsid w:val="00F010AB"/>
    <w:rsid w:val="00F01475"/>
    <w:rsid w:val="00F0178A"/>
    <w:rsid w:val="00F0354F"/>
    <w:rsid w:val="00F038D4"/>
    <w:rsid w:val="00F03900"/>
    <w:rsid w:val="00F048BF"/>
    <w:rsid w:val="00F04AC1"/>
    <w:rsid w:val="00F05035"/>
    <w:rsid w:val="00F0634E"/>
    <w:rsid w:val="00F066F2"/>
    <w:rsid w:val="00F06C1E"/>
    <w:rsid w:val="00F10F1A"/>
    <w:rsid w:val="00F11128"/>
    <w:rsid w:val="00F1229C"/>
    <w:rsid w:val="00F122F3"/>
    <w:rsid w:val="00F128F0"/>
    <w:rsid w:val="00F12BD6"/>
    <w:rsid w:val="00F12CAD"/>
    <w:rsid w:val="00F1300F"/>
    <w:rsid w:val="00F131B9"/>
    <w:rsid w:val="00F13A37"/>
    <w:rsid w:val="00F1480A"/>
    <w:rsid w:val="00F14C6E"/>
    <w:rsid w:val="00F151F6"/>
    <w:rsid w:val="00F15792"/>
    <w:rsid w:val="00F15C26"/>
    <w:rsid w:val="00F163AB"/>
    <w:rsid w:val="00F16CF8"/>
    <w:rsid w:val="00F1730A"/>
    <w:rsid w:val="00F17529"/>
    <w:rsid w:val="00F20022"/>
    <w:rsid w:val="00F208EC"/>
    <w:rsid w:val="00F20B63"/>
    <w:rsid w:val="00F2129E"/>
    <w:rsid w:val="00F213AD"/>
    <w:rsid w:val="00F2176B"/>
    <w:rsid w:val="00F227A8"/>
    <w:rsid w:val="00F23053"/>
    <w:rsid w:val="00F23C84"/>
    <w:rsid w:val="00F24041"/>
    <w:rsid w:val="00F2527A"/>
    <w:rsid w:val="00F25332"/>
    <w:rsid w:val="00F2591E"/>
    <w:rsid w:val="00F25A47"/>
    <w:rsid w:val="00F2665D"/>
    <w:rsid w:val="00F26D81"/>
    <w:rsid w:val="00F30526"/>
    <w:rsid w:val="00F30CDC"/>
    <w:rsid w:val="00F312DB"/>
    <w:rsid w:val="00F3180F"/>
    <w:rsid w:val="00F326A2"/>
    <w:rsid w:val="00F33C80"/>
    <w:rsid w:val="00F35C86"/>
    <w:rsid w:val="00F3705E"/>
    <w:rsid w:val="00F376BC"/>
    <w:rsid w:val="00F37971"/>
    <w:rsid w:val="00F379B1"/>
    <w:rsid w:val="00F40325"/>
    <w:rsid w:val="00F4252F"/>
    <w:rsid w:val="00F42798"/>
    <w:rsid w:val="00F429D3"/>
    <w:rsid w:val="00F42B13"/>
    <w:rsid w:val="00F43296"/>
    <w:rsid w:val="00F4365E"/>
    <w:rsid w:val="00F439DF"/>
    <w:rsid w:val="00F45C50"/>
    <w:rsid w:val="00F45EB2"/>
    <w:rsid w:val="00F47F6D"/>
    <w:rsid w:val="00F503B6"/>
    <w:rsid w:val="00F51518"/>
    <w:rsid w:val="00F52699"/>
    <w:rsid w:val="00F53E26"/>
    <w:rsid w:val="00F54963"/>
    <w:rsid w:val="00F54A7C"/>
    <w:rsid w:val="00F55334"/>
    <w:rsid w:val="00F55BD0"/>
    <w:rsid w:val="00F55BDA"/>
    <w:rsid w:val="00F56BC1"/>
    <w:rsid w:val="00F5733F"/>
    <w:rsid w:val="00F57942"/>
    <w:rsid w:val="00F60345"/>
    <w:rsid w:val="00F60957"/>
    <w:rsid w:val="00F61217"/>
    <w:rsid w:val="00F61797"/>
    <w:rsid w:val="00F619D0"/>
    <w:rsid w:val="00F61F50"/>
    <w:rsid w:val="00F62522"/>
    <w:rsid w:val="00F64282"/>
    <w:rsid w:val="00F6431A"/>
    <w:rsid w:val="00F64CF4"/>
    <w:rsid w:val="00F64FB9"/>
    <w:rsid w:val="00F654E2"/>
    <w:rsid w:val="00F65E4D"/>
    <w:rsid w:val="00F66E34"/>
    <w:rsid w:val="00F67388"/>
    <w:rsid w:val="00F709DB"/>
    <w:rsid w:val="00F70A8D"/>
    <w:rsid w:val="00F71103"/>
    <w:rsid w:val="00F714A1"/>
    <w:rsid w:val="00F71BEA"/>
    <w:rsid w:val="00F7254D"/>
    <w:rsid w:val="00F72CB1"/>
    <w:rsid w:val="00F73ABB"/>
    <w:rsid w:val="00F73E35"/>
    <w:rsid w:val="00F740BE"/>
    <w:rsid w:val="00F7473E"/>
    <w:rsid w:val="00F747D4"/>
    <w:rsid w:val="00F74A22"/>
    <w:rsid w:val="00F74D78"/>
    <w:rsid w:val="00F750B6"/>
    <w:rsid w:val="00F75637"/>
    <w:rsid w:val="00F75843"/>
    <w:rsid w:val="00F75AA6"/>
    <w:rsid w:val="00F75C5E"/>
    <w:rsid w:val="00F75F66"/>
    <w:rsid w:val="00F76760"/>
    <w:rsid w:val="00F76DCD"/>
    <w:rsid w:val="00F7734F"/>
    <w:rsid w:val="00F806B5"/>
    <w:rsid w:val="00F806C5"/>
    <w:rsid w:val="00F80A37"/>
    <w:rsid w:val="00F814AC"/>
    <w:rsid w:val="00F81A66"/>
    <w:rsid w:val="00F81AAE"/>
    <w:rsid w:val="00F81BB0"/>
    <w:rsid w:val="00F81E6B"/>
    <w:rsid w:val="00F8208A"/>
    <w:rsid w:val="00F823C4"/>
    <w:rsid w:val="00F82871"/>
    <w:rsid w:val="00F82A40"/>
    <w:rsid w:val="00F82C39"/>
    <w:rsid w:val="00F8307F"/>
    <w:rsid w:val="00F83113"/>
    <w:rsid w:val="00F836E9"/>
    <w:rsid w:val="00F83CF8"/>
    <w:rsid w:val="00F8470B"/>
    <w:rsid w:val="00F84BD3"/>
    <w:rsid w:val="00F85172"/>
    <w:rsid w:val="00F85D75"/>
    <w:rsid w:val="00F865A2"/>
    <w:rsid w:val="00F86886"/>
    <w:rsid w:val="00F86ED4"/>
    <w:rsid w:val="00F87E9B"/>
    <w:rsid w:val="00F9237E"/>
    <w:rsid w:val="00F9434F"/>
    <w:rsid w:val="00F943B3"/>
    <w:rsid w:val="00F95260"/>
    <w:rsid w:val="00F9564D"/>
    <w:rsid w:val="00F969C4"/>
    <w:rsid w:val="00F97F10"/>
    <w:rsid w:val="00FA0106"/>
    <w:rsid w:val="00FA23C0"/>
    <w:rsid w:val="00FA26D6"/>
    <w:rsid w:val="00FA28F7"/>
    <w:rsid w:val="00FA2929"/>
    <w:rsid w:val="00FA3063"/>
    <w:rsid w:val="00FA37A0"/>
    <w:rsid w:val="00FA3987"/>
    <w:rsid w:val="00FA53F7"/>
    <w:rsid w:val="00FA56E8"/>
    <w:rsid w:val="00FA680F"/>
    <w:rsid w:val="00FB071D"/>
    <w:rsid w:val="00FB0918"/>
    <w:rsid w:val="00FB0B5A"/>
    <w:rsid w:val="00FB0DA2"/>
    <w:rsid w:val="00FB1867"/>
    <w:rsid w:val="00FB1ACA"/>
    <w:rsid w:val="00FB1B5D"/>
    <w:rsid w:val="00FB1DC9"/>
    <w:rsid w:val="00FB26D9"/>
    <w:rsid w:val="00FB2A96"/>
    <w:rsid w:val="00FB2AE4"/>
    <w:rsid w:val="00FB30C7"/>
    <w:rsid w:val="00FB30E5"/>
    <w:rsid w:val="00FB311C"/>
    <w:rsid w:val="00FB31B0"/>
    <w:rsid w:val="00FB3526"/>
    <w:rsid w:val="00FB3B74"/>
    <w:rsid w:val="00FB3CF9"/>
    <w:rsid w:val="00FB426B"/>
    <w:rsid w:val="00FB5265"/>
    <w:rsid w:val="00FB53E9"/>
    <w:rsid w:val="00FB540C"/>
    <w:rsid w:val="00FB5ACD"/>
    <w:rsid w:val="00FB7166"/>
    <w:rsid w:val="00FB78DC"/>
    <w:rsid w:val="00FB7C83"/>
    <w:rsid w:val="00FB7D12"/>
    <w:rsid w:val="00FB7E04"/>
    <w:rsid w:val="00FC045D"/>
    <w:rsid w:val="00FC0F7E"/>
    <w:rsid w:val="00FC14D7"/>
    <w:rsid w:val="00FC17AB"/>
    <w:rsid w:val="00FC1CBB"/>
    <w:rsid w:val="00FC2199"/>
    <w:rsid w:val="00FC223B"/>
    <w:rsid w:val="00FC2CBB"/>
    <w:rsid w:val="00FC45CF"/>
    <w:rsid w:val="00FC5281"/>
    <w:rsid w:val="00FC5A39"/>
    <w:rsid w:val="00FC7234"/>
    <w:rsid w:val="00FC755C"/>
    <w:rsid w:val="00FC782E"/>
    <w:rsid w:val="00FC7C85"/>
    <w:rsid w:val="00FC7ED0"/>
    <w:rsid w:val="00FC7EE9"/>
    <w:rsid w:val="00FD1EF0"/>
    <w:rsid w:val="00FD3645"/>
    <w:rsid w:val="00FD4344"/>
    <w:rsid w:val="00FD5774"/>
    <w:rsid w:val="00FD5C12"/>
    <w:rsid w:val="00FD64AE"/>
    <w:rsid w:val="00FD6944"/>
    <w:rsid w:val="00FD6C3C"/>
    <w:rsid w:val="00FD795A"/>
    <w:rsid w:val="00FD798C"/>
    <w:rsid w:val="00FD7B3F"/>
    <w:rsid w:val="00FE0094"/>
    <w:rsid w:val="00FE082D"/>
    <w:rsid w:val="00FE08F2"/>
    <w:rsid w:val="00FE150A"/>
    <w:rsid w:val="00FE1FD7"/>
    <w:rsid w:val="00FE25E6"/>
    <w:rsid w:val="00FE2EBD"/>
    <w:rsid w:val="00FE4B9B"/>
    <w:rsid w:val="00FE502F"/>
    <w:rsid w:val="00FE5419"/>
    <w:rsid w:val="00FE552C"/>
    <w:rsid w:val="00FE58B9"/>
    <w:rsid w:val="00FE6326"/>
    <w:rsid w:val="00FE6DC0"/>
    <w:rsid w:val="00FF0EB1"/>
    <w:rsid w:val="00FF1112"/>
    <w:rsid w:val="00FF1345"/>
    <w:rsid w:val="00FF28B4"/>
    <w:rsid w:val="00FF29BA"/>
    <w:rsid w:val="00FF3DED"/>
    <w:rsid w:val="00FF4A18"/>
    <w:rsid w:val="00FF4ACB"/>
    <w:rsid w:val="00FF505D"/>
    <w:rsid w:val="00FF64BE"/>
    <w:rsid w:val="00FF6D0C"/>
    <w:rsid w:val="00FF715E"/>
    <w:rsid w:val="00FF71BC"/>
    <w:rsid w:val="00FF73FE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E59A82"/>
  <w15:docId w15:val="{1F4817E6-39CE-49ED-9F26-49661680A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rsid w:val="00F617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1797"/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1797"/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E6E6C5804BB24EA3D8DEB0B917F838" ma:contentTypeVersion="6" ma:contentTypeDescription="Create a new document." ma:contentTypeScope="" ma:versionID="35fb68ca0bd91fdc063553df0d44123a">
  <xsd:schema xmlns:xsd="http://www.w3.org/2001/XMLSchema" xmlns:xs="http://www.w3.org/2001/XMLSchema" xmlns:p="http://schemas.microsoft.com/office/2006/metadata/properties" xmlns:ns2="68b5eb63-efed-4f4f-b4a7-5f41b7f06e92" targetNamespace="http://schemas.microsoft.com/office/2006/metadata/properties" ma:root="true" ma:fieldsID="0e07025406b43ddbe2f76957949fd94a" ns2:_="">
    <xsd:import namespace="68b5eb63-efed-4f4f-b4a7-5f41b7f06e9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5eb63-efed-4f4f-b4a7-5f41b7f06e9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8b5eb63-efed-4f4f-b4a7-5f41b7f06e92" xsi:nil="true"/>
    <Preparer_x0020_Sign_x002d_off xmlns="68b5eb63-efed-4f4f-b4a7-5f41b7f06e9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9B9AD-6A77-43A6-8ADD-7AC00B8D1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5eb63-efed-4f4f-b4a7-5f41b7f06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68b5eb63-efed-4f4f-b4a7-5f41b7f06e92"/>
  </ds:schemaRefs>
</ds:datastoreItem>
</file>

<file path=customXml/itemProps4.xml><?xml version="1.0" encoding="utf-8"?>
<ds:datastoreItem xmlns:ds="http://schemas.openxmlformats.org/officeDocument/2006/customXml" ds:itemID="{CA8938CD-6C98-494A-862B-7F6063868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1612</TotalTime>
  <Pages>1</Pages>
  <Words>6917</Words>
  <Characters>39433</Characters>
  <Application>Microsoft Office Word</Application>
  <DocSecurity>0</DocSecurity>
  <Lines>328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chanon</cp:lastModifiedBy>
  <cp:revision>326</cp:revision>
  <cp:lastPrinted>2021-05-12T07:45:00Z</cp:lastPrinted>
  <dcterms:created xsi:type="dcterms:W3CDTF">2020-05-09T22:15:00Z</dcterms:created>
  <dcterms:modified xsi:type="dcterms:W3CDTF">2021-05-12T08:26:00Z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0x01010077E6E6C5804BB24EA3D8DEB0B917F838</vt:lpwstr>
  </property>
</Properties>
</file>