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291500" w:rsidRPr="00F065D7" w14:paraId="17562A3E" w14:textId="77777777" w:rsidTr="00B17529">
        <w:tc>
          <w:tcPr>
            <w:tcW w:w="1278" w:type="dxa"/>
            <w:vAlign w:val="center"/>
          </w:tcPr>
          <w:p w14:paraId="28F13C7A" w14:textId="77777777" w:rsidR="00291500" w:rsidRPr="00F065D7" w:rsidRDefault="00291500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9A9EF82" w14:textId="76653B44" w:rsidR="00291500" w:rsidRPr="00F065D7" w:rsidRDefault="00291500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150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การซื้อบริษัทย่อย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5B8C2951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B6617F" w:rsidRPr="00F065D7" w14:paraId="1BC54A8B" w14:textId="77777777" w:rsidTr="00B17529">
        <w:tc>
          <w:tcPr>
            <w:tcW w:w="1278" w:type="dxa"/>
            <w:vAlign w:val="center"/>
          </w:tcPr>
          <w:p w14:paraId="21BA35BF" w14:textId="77777777" w:rsidR="00B6617F" w:rsidRPr="00F065D7" w:rsidRDefault="00B6617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FAC9B0D" w14:textId="77777777" w:rsidR="00B6617F" w:rsidRPr="00F065D7" w:rsidRDefault="00B6617F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927FFE" w:rsidRPr="00F065D7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F065D7" w:rsidRDefault="00927FF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F065D7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136CC4" w:rsidRPr="00F065D7" w14:paraId="3D3AA5CD" w14:textId="77777777" w:rsidTr="00B17529">
        <w:tc>
          <w:tcPr>
            <w:tcW w:w="1278" w:type="dxa"/>
            <w:vAlign w:val="center"/>
          </w:tcPr>
          <w:p w14:paraId="55783A7B" w14:textId="77777777" w:rsidR="00136CC4" w:rsidRPr="00515001" w:rsidRDefault="00136CC4" w:rsidP="001426A9">
            <w:pPr>
              <w:pStyle w:val="BodyTextIndent2"/>
              <w:spacing w:after="0" w:line="240" w:lineRule="atLeast"/>
              <w:ind w:left="34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06852BC" w14:textId="767438BE" w:rsidR="00136CC4" w:rsidRPr="00515001" w:rsidRDefault="00136CC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77A08E57" w:rsidR="00142C8F" w:rsidRPr="00CA0121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CA0121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6C5D" w:rsidRPr="00CA0121">
        <w:rPr>
          <w:rFonts w:ascii="Angsana New" w:hAnsi="Angsana New"/>
          <w:sz w:val="30"/>
          <w:szCs w:val="30"/>
          <w:lang w:val="en-US"/>
        </w:rPr>
        <w:t>13</w:t>
      </w:r>
      <w:r w:rsidR="00391E62"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="002D4498" w:rsidRPr="00CA0121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AE2B71"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2564</w:t>
      </w:r>
    </w:p>
    <w:p w14:paraId="2C2EB71E" w14:textId="77777777" w:rsidR="00B36D3F" w:rsidRPr="00CA0121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CA0121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12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CA0121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5659A3DE" w:rsidR="00B6617F" w:rsidRPr="00CA0121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CA0121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CA0121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348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CA0121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CA0121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CA0121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333B111E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A0121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CA0121">
        <w:rPr>
          <w:rFonts w:ascii="Angsana New" w:hAnsi="Angsana New"/>
          <w:sz w:val="30"/>
          <w:szCs w:val="30"/>
        </w:rPr>
        <w:t>“</w:t>
      </w:r>
      <w:r w:rsidRPr="00CA012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A0121">
        <w:rPr>
          <w:rFonts w:ascii="Angsana New" w:hAnsi="Angsana New"/>
          <w:sz w:val="30"/>
          <w:szCs w:val="30"/>
        </w:rPr>
        <w:t xml:space="preserve">” </w:t>
      </w:r>
      <w:r w:rsidRPr="00CA0121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CA0121">
        <w:rPr>
          <w:rFonts w:ascii="Angsana New" w:hAnsi="Angsana New" w:hint="cs"/>
          <w:sz w:val="30"/>
          <w:szCs w:val="30"/>
          <w:cs/>
        </w:rPr>
        <w:t xml:space="preserve"> </w:t>
      </w:r>
      <w:r w:rsidRPr="00CA0121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CA0121">
        <w:rPr>
          <w:rFonts w:ascii="Angsana New" w:hAnsi="Angsana New" w:hint="cs"/>
          <w:sz w:val="30"/>
          <w:szCs w:val="30"/>
          <w:cs/>
        </w:rPr>
        <w:t>ของใช้</w:t>
      </w:r>
      <w:r w:rsidRPr="00CA0121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CA0121">
        <w:rPr>
          <w:rFonts w:ascii="Angsana New" w:hAnsi="Angsana New" w:hint="cs"/>
          <w:sz w:val="30"/>
          <w:szCs w:val="30"/>
          <w:cs/>
        </w:rPr>
        <w:t>และ</w:t>
      </w:r>
      <w:r w:rsidR="004D2BE3" w:rsidRPr="00CA0121">
        <w:rPr>
          <w:rFonts w:ascii="Angsana New" w:hAnsi="Angsana New" w:hint="cs"/>
          <w:sz w:val="30"/>
          <w:szCs w:val="30"/>
          <w:cs/>
        </w:rPr>
        <w:t>จัดจำหน่ายสินค้า</w:t>
      </w:r>
      <w:r w:rsidR="00196978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73393" w:rsidRPr="00CA0121">
        <w:rPr>
          <w:rFonts w:ascii="Angsana New" w:hAnsi="Angsana New" w:hint="cs"/>
          <w:sz w:val="30"/>
          <w:szCs w:val="30"/>
          <w:cs/>
          <w:lang w:val="en-US"/>
        </w:rPr>
        <w:t>รวมถึงให้บริการทางด้านการตลาด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F065D7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F065D7" w:rsidRDefault="00E8310F" w:rsidP="00E07809">
      <w:pPr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F065D7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20A52FFC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065D7">
        <w:rPr>
          <w:rFonts w:ascii="Angsana New" w:hAnsi="Angsana New" w:hint="cs"/>
          <w:sz w:val="30"/>
          <w:szCs w:val="30"/>
          <w:cs/>
        </w:rPr>
        <w:t>แบบย่อ</w:t>
      </w:r>
      <w:r w:rsidRPr="00F065D7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F065D7">
        <w:rPr>
          <w:rFonts w:ascii="Angsana New" w:hAnsi="Angsana New" w:hint="cs"/>
          <w:sz w:val="30"/>
          <w:szCs w:val="30"/>
          <w:cs/>
        </w:rPr>
        <w:t xml:space="preserve"> (</w:t>
      </w:r>
      <w:r w:rsidRPr="00F065D7">
        <w:rPr>
          <w:rFonts w:ascii="Angsana New" w:hAnsi="Angsana New"/>
          <w:sz w:val="30"/>
          <w:szCs w:val="30"/>
          <w:lang w:val="en-US"/>
        </w:rPr>
        <w:t>“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”) </w:t>
      </w:r>
      <w:r w:rsidRPr="00F065D7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 xml:space="preserve">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065D7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F065D7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42395957" w14:textId="77777777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254123" w14:textId="37868943" w:rsidR="00B6617F" w:rsidRPr="00F065D7" w:rsidRDefault="00B6617F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</w:p>
    <w:p w14:paraId="49EBBB68" w14:textId="55A8AFEF" w:rsidR="000A5F9C" w:rsidRDefault="000A5F9C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E159D4" w14:textId="6CE3076F" w:rsidR="002449A0" w:rsidRPr="00F065D7" w:rsidRDefault="00296E86" w:rsidP="00296E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6E86">
        <w:rPr>
          <w:rFonts w:ascii="Angsana New" w:hAnsi="Angsana New"/>
          <w:sz w:val="30"/>
          <w:szCs w:val="30"/>
          <w:cs/>
          <w:lang w:val="en-US"/>
        </w:rPr>
        <w:t>กลุ่มบริษัทได้ถือปฏิบัติตามมาตรฐานการ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="00FD6C5D" w:rsidRPr="00CA0121">
        <w:rPr>
          <w:rFonts w:ascii="Angsana New" w:hAnsi="Angsana New"/>
          <w:sz w:val="30"/>
          <w:szCs w:val="30"/>
          <w:lang w:val="en-US"/>
        </w:rPr>
        <w:t>1</w:t>
      </w:r>
      <w:r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มกราคม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2564</w:t>
      </w:r>
      <w:r w:rsidRPr="00CA0121">
        <w:rPr>
          <w:rFonts w:ascii="Angsana New" w:hAnsi="Angsana New"/>
          <w:sz w:val="30"/>
          <w:szCs w:val="30"/>
          <w:lang w:val="en-US"/>
        </w:rPr>
        <w:t xml:space="preserve"> </w:t>
      </w:r>
      <w:r w:rsidR="00FC414A" w:rsidRPr="00CA0121">
        <w:rPr>
          <w:rFonts w:ascii="Angsana New" w:hAnsi="Angsana New"/>
          <w:sz w:val="30"/>
          <w:szCs w:val="30"/>
          <w:cs/>
          <w:lang w:val="en-US"/>
        </w:rPr>
        <w:t>เป็นครั้งแรก</w:t>
      </w:r>
      <w:r w:rsidRPr="00CA0121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296E86">
        <w:rPr>
          <w:rFonts w:ascii="Angsana New" w:hAnsi="Angsana New"/>
          <w:sz w:val="30"/>
          <w:szCs w:val="30"/>
          <w:cs/>
          <w:lang w:val="en-US"/>
        </w:rPr>
        <w:t>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  <w:lang w:val="en-US"/>
        </w:rPr>
        <w:br/>
      </w:r>
      <w:r w:rsidRPr="00296E86">
        <w:rPr>
          <w:rFonts w:ascii="Angsana New" w:hAnsi="Angsana New"/>
          <w:sz w:val="30"/>
          <w:szCs w:val="30"/>
          <w:cs/>
          <w:lang w:val="en-US"/>
        </w:rPr>
        <w:t>งบการเงิน</w:t>
      </w:r>
      <w:r w:rsidR="00037F61" w:rsidRPr="00F065D7">
        <w:rPr>
          <w:rFonts w:ascii="Angsana New" w:hAnsi="Angsana New"/>
          <w:sz w:val="30"/>
          <w:szCs w:val="30"/>
          <w:cs/>
        </w:rPr>
        <w:br w:type="page"/>
      </w:r>
    </w:p>
    <w:p w14:paraId="0E5A6874" w14:textId="77777777" w:rsidR="00C0006D" w:rsidRPr="00F065D7" w:rsidRDefault="00C0006D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lastRenderedPageBreak/>
        <w:t>สกุลเงิน</w:t>
      </w:r>
      <w:r w:rsidRPr="00F065D7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F065D7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F065D7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7B1AB0C" w14:textId="77777777" w:rsidR="002D56DB" w:rsidRPr="00F065D7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F065D7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065D7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F065D7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F065D7" w:rsidRDefault="0052454E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การใช้วิจารณญาณ</w:t>
      </w:r>
      <w:r w:rsidRPr="00F065D7">
        <w:rPr>
          <w:rFonts w:hint="cs"/>
          <w:b w:val="0"/>
          <w:bCs w:val="0"/>
          <w:cs/>
        </w:rPr>
        <w:t>และการ</w:t>
      </w:r>
      <w:r w:rsidRPr="00F065D7">
        <w:rPr>
          <w:b w:val="0"/>
          <w:bCs w:val="0"/>
          <w:cs/>
        </w:rPr>
        <w:t>ประมาณการ</w:t>
      </w:r>
    </w:p>
    <w:p w14:paraId="76F57533" w14:textId="77777777" w:rsidR="00BA507E" w:rsidRPr="00F065D7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10BA0" w14:textId="77DAA670" w:rsidR="00744A38" w:rsidRPr="00CA0121" w:rsidRDefault="00B6617F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ในการจัดทำ</w:t>
      </w:r>
      <w:r w:rsidRPr="00F065D7">
        <w:rPr>
          <w:rFonts w:ascii="Angsana New" w:hAnsi="Angsana New" w:hint="cs"/>
          <w:sz w:val="30"/>
          <w:szCs w:val="30"/>
          <w:cs/>
        </w:rPr>
        <w:t>งบ</w:t>
      </w:r>
      <w:r w:rsidRPr="00F065D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065D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065D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065D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065D7">
        <w:rPr>
          <w:rFonts w:ascii="Angsana New" w:hAnsi="Angsana New"/>
          <w:sz w:val="30"/>
          <w:szCs w:val="30"/>
          <w:cs/>
        </w:rPr>
        <w:t>นั้น</w:t>
      </w:r>
      <w:r w:rsidRPr="00F065D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F065D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F065D7">
        <w:rPr>
          <w:rFonts w:ascii="Angsana New" w:hAnsi="Angsana New"/>
          <w:sz w:val="30"/>
          <w:szCs w:val="30"/>
          <w:cs/>
          <w:lang w:val="en-US"/>
        </w:rPr>
        <w:t>เว้นแต่การใช้วิจารณญาณและแหล่งข้อมูลสำคัญใหม่ที่ใช้ในการประมาณ</w:t>
      </w:r>
      <w:r w:rsidR="00360F64" w:rsidRPr="00CA0121">
        <w:rPr>
          <w:rFonts w:ascii="Angsana New" w:hAnsi="Angsana New"/>
          <w:sz w:val="30"/>
          <w:szCs w:val="30"/>
          <w:cs/>
          <w:lang w:val="en-US"/>
        </w:rPr>
        <w:t>การ</w:t>
      </w:r>
      <w:r w:rsidR="008A343A" w:rsidRPr="00CA0121">
        <w:rPr>
          <w:rFonts w:ascii="Angsana New" w:hAnsi="Angsana New" w:hint="cs"/>
          <w:sz w:val="30"/>
          <w:szCs w:val="30"/>
          <w:cs/>
          <w:lang w:val="en-US"/>
        </w:rPr>
        <w:t>ผลกระทบ</w:t>
      </w:r>
      <w:r w:rsidR="00360F64" w:rsidRPr="00CA0121">
        <w:rPr>
          <w:rFonts w:ascii="Angsana New" w:hAnsi="Angsana New"/>
          <w:sz w:val="30"/>
          <w:szCs w:val="30"/>
          <w:cs/>
          <w:lang w:val="en-US"/>
        </w:rPr>
        <w:t>จาก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การแพร่ระบาดของโรคติดเชื้อไวรัสโคโรนา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2019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44A38" w:rsidRPr="00CA0121">
        <w:rPr>
          <w:rFonts w:ascii="Angsana New" w:hAnsi="Angsana New"/>
          <w:sz w:val="30"/>
          <w:szCs w:val="30"/>
          <w:lang w:val="en-US"/>
        </w:rPr>
        <w:t>COVID-</w:t>
      </w:r>
      <w:r w:rsidR="00FD6C5D" w:rsidRPr="00CA0121">
        <w:rPr>
          <w:rFonts w:ascii="Angsana New" w:hAnsi="Angsana New"/>
          <w:sz w:val="30"/>
          <w:szCs w:val="30"/>
          <w:lang w:val="en-US"/>
        </w:rPr>
        <w:t>19</w:t>
      </w:r>
      <w:r w:rsidR="00744A38" w:rsidRPr="00CA0121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473CEAD8" w14:textId="3B1620A7" w:rsidR="00744A38" w:rsidRPr="00CA0121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5E89B3" w14:textId="77641524" w:rsidR="00037F61" w:rsidRDefault="00296E86" w:rsidP="00F14E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0121">
        <w:rPr>
          <w:rFonts w:ascii="Angsana New" w:hAnsi="Angsana New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="00FD6C5D" w:rsidRPr="00CA0121">
        <w:rPr>
          <w:rFonts w:ascii="Angsana New" w:hAnsi="Angsana New"/>
          <w:sz w:val="30"/>
          <w:szCs w:val="30"/>
          <w:lang w:val="en-US"/>
        </w:rPr>
        <w:t>2019</w:t>
      </w:r>
      <w:r w:rsidRPr="00CA0121">
        <w:rPr>
          <w:rFonts w:ascii="Angsana New" w:hAnsi="Angsana New"/>
          <w:sz w:val="30"/>
          <w:szCs w:val="30"/>
        </w:rPr>
        <w:t xml:space="preserve"> (COVID-</w:t>
      </w:r>
      <w:r w:rsidR="00FD6C5D" w:rsidRPr="00CA0121">
        <w:rPr>
          <w:rFonts w:ascii="Angsana New" w:hAnsi="Angsana New"/>
          <w:sz w:val="30"/>
          <w:szCs w:val="30"/>
          <w:lang w:val="en-US"/>
        </w:rPr>
        <w:t>19</w:t>
      </w:r>
      <w:r w:rsidRPr="00CA0121">
        <w:rPr>
          <w:rFonts w:ascii="Angsana New" w:hAnsi="Angsana New"/>
          <w:sz w:val="30"/>
          <w:szCs w:val="30"/>
        </w:rPr>
        <w:t xml:space="preserve">) </w:t>
      </w:r>
      <w:r w:rsidRPr="00CA0121">
        <w:rPr>
          <w:rFonts w:ascii="Angsana New" w:hAnsi="Angsana New" w:hint="cs"/>
          <w:sz w:val="30"/>
          <w:szCs w:val="30"/>
          <w:cs/>
        </w:rPr>
        <w:t>ทำให้เกิดความไม่แน่นอน</w:t>
      </w:r>
      <w:r w:rsidRPr="00CA0121">
        <w:rPr>
          <w:rFonts w:ascii="Angsana New" w:hAnsi="Angsana New"/>
          <w:sz w:val="30"/>
          <w:szCs w:val="30"/>
          <w:cs/>
        </w:rPr>
        <w:t xml:space="preserve">ในการประมาณการ </w:t>
      </w:r>
      <w:r w:rsidRPr="00CA0121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กลุ่มบริษัทจึงจัดทำงบการเงินโดยถือปฏิบัติตามแนวปฏิบัติทางการบัญชี เรื่อง </w:t>
      </w:r>
      <w:r w:rsidRPr="00CA0121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D6C5D" w:rsidRPr="00CA0121">
        <w:rPr>
          <w:rFonts w:ascii="Angsana New" w:hAnsi="Angsana New"/>
          <w:i/>
          <w:iCs/>
          <w:sz w:val="30"/>
          <w:szCs w:val="30"/>
          <w:lang w:val="en-US"/>
        </w:rPr>
        <w:t>2019</w:t>
      </w:r>
      <w:r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A0121">
        <w:rPr>
          <w:rFonts w:ascii="Angsana New" w:hAnsi="Angsana New"/>
          <w:sz w:val="30"/>
          <w:szCs w:val="30"/>
          <w:cs/>
          <w:lang w:val="en-US"/>
        </w:rPr>
        <w:t>ในเรื่อง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>การวัดมูลค่ายุติธรรม</w:t>
      </w:r>
      <w:r w:rsidR="00CE004D" w:rsidRPr="00CA01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โดยกลุ่มบริษัทเลือกวัดมูลค่ายุติธรรมของเงินลงทุนในตราสารทุนที่ไม่อยู่ในความต้องการของตลาด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31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ด้วยมูลค่ายุติธรรม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เนื่องด้วยแนวปฏิบัติดังกล่าวสิ้นสุดการมีผลบังคับใช้ ณ วันที่ </w:t>
      </w:r>
      <w:r w:rsidR="00F14E3D" w:rsidRPr="00CA0121">
        <w:rPr>
          <w:rFonts w:ascii="Angsana New" w:hAnsi="Angsana New"/>
          <w:sz w:val="30"/>
          <w:szCs w:val="30"/>
          <w:lang w:val="en-US"/>
        </w:rPr>
        <w:t>31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2563</w:t>
      </w:r>
      <w:r w:rsidR="00F14E3D" w:rsidRPr="00CA0121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กลุ่มบริษัทจึงปรับปรุงมูลค่าสินทรัพย์ดังกล่าวในปี </w:t>
      </w:r>
      <w:r w:rsidR="00F14E3D" w:rsidRPr="00CA0121">
        <w:rPr>
          <w:rFonts w:ascii="Angsana New" w:hAnsi="Angsana New"/>
          <w:sz w:val="30"/>
          <w:szCs w:val="30"/>
          <w:lang w:val="en-US"/>
        </w:rPr>
        <w:t>2564</w:t>
      </w:r>
    </w:p>
    <w:p w14:paraId="643D1FFC" w14:textId="77777777" w:rsidR="00F14E3D" w:rsidRDefault="00F14E3D" w:rsidP="00F14E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71F83" w14:textId="178D05C0" w:rsidR="007C6877" w:rsidRPr="007C6877" w:rsidRDefault="007C6877" w:rsidP="007C6877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การซื้อบริษัทย่อย</w:t>
      </w:r>
    </w:p>
    <w:p w14:paraId="798C2BC3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376697BE" w14:textId="138FB716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</w:p>
    <w:p w14:paraId="7537D250" w14:textId="77777777" w:rsidR="007C6877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highlight w:val="green"/>
          <w:lang w:bidi="th-TH"/>
        </w:rPr>
      </w:pPr>
    </w:p>
    <w:p w14:paraId="024C5C98" w14:textId="77777777" w:rsidR="007C6877" w:rsidRPr="0079312F" w:rsidRDefault="007C6877" w:rsidP="007C687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79312F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อินโนเวชั่น ออฟ เอ็กซ์พีเรียนซ์ จำกัด</w:t>
      </w:r>
    </w:p>
    <w:p w14:paraId="4688DFA7" w14:textId="77777777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BF8D880" w14:textId="1B9403CE" w:rsidR="007C6877" w:rsidRPr="0079312F" w:rsidRDefault="007C6877" w:rsidP="007C687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7931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1</w:t>
      </w:r>
      <w:r w:rsidRPr="0079312F">
        <w:rPr>
          <w:rFonts w:asciiTheme="majorBidi" w:hAnsiTheme="majorBidi"/>
          <w:sz w:val="30"/>
          <w:szCs w:val="30"/>
        </w:rPr>
        <w:t xml:space="preserve"> </w:t>
      </w:r>
      <w:r w:rsidRPr="0079312F">
        <w:rPr>
          <w:rFonts w:asciiTheme="majorBidi" w:hAnsiTheme="majorBidi" w:hint="cs"/>
          <w:sz w:val="30"/>
          <w:szCs w:val="30"/>
          <w:cs/>
        </w:rPr>
        <w:t>มีนาคม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2564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B52ACE" w:rsidRPr="0079312F">
        <w:rPr>
          <w:rFonts w:asciiTheme="majorBidi" w:hAnsiTheme="majorBidi" w:hint="cs"/>
          <w:sz w:val="30"/>
          <w:szCs w:val="30"/>
          <w:cs/>
        </w:rPr>
        <w:t>กลุ่มบริษัทได้</w:t>
      </w:r>
      <w:r w:rsidR="00B52ACE" w:rsidRPr="0079312F">
        <w:rPr>
          <w:rFonts w:asciiTheme="majorBidi" w:hAnsiTheme="majorBidi" w:hint="cs"/>
          <w:sz w:val="30"/>
          <w:szCs w:val="30"/>
          <w:cs/>
          <w:lang w:val="en-US"/>
        </w:rPr>
        <w:t>ซื้อเงินลงทุน</w:t>
      </w:r>
      <w:r w:rsidRPr="0079312F">
        <w:rPr>
          <w:rFonts w:asciiTheme="majorBidi" w:hAnsiTheme="majorBidi" w:hint="cs"/>
          <w:sz w:val="30"/>
          <w:szCs w:val="30"/>
          <w:cs/>
        </w:rPr>
        <w:t>ใน</w:t>
      </w:r>
      <w:r w:rsidRPr="0079312F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ซึ่งประกอบธุรกิจให้บริการทางด้านการตลาด</w:t>
      </w:r>
      <w:r w:rsidR="00873393" w:rsidRPr="0079312F">
        <w:rPr>
          <w:rFonts w:asciiTheme="majorBidi" w:hAnsiTheme="majorBidi"/>
          <w:sz w:val="30"/>
          <w:szCs w:val="30"/>
          <w:cs/>
        </w:rPr>
        <w:t>ในสัดส่วน</w:t>
      </w:r>
      <w:r w:rsidRPr="0079312F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79312F">
        <w:rPr>
          <w:rFonts w:asciiTheme="majorBidi" w:hAnsiTheme="majorBidi"/>
          <w:sz w:val="30"/>
          <w:szCs w:val="30"/>
          <w:lang w:val="en-US"/>
        </w:rPr>
        <w:t>80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="00873393" w:rsidRPr="0079312F">
        <w:rPr>
          <w:rFonts w:asciiTheme="majorBidi" w:hAnsiTheme="majorBidi" w:hint="cs"/>
          <w:sz w:val="30"/>
          <w:szCs w:val="30"/>
          <w:cs/>
        </w:rPr>
        <w:t>คิดเป็น</w:t>
      </w:r>
      <w:r w:rsidR="00873393" w:rsidRPr="00951309">
        <w:rPr>
          <w:rFonts w:asciiTheme="majorBidi" w:hAnsiTheme="majorBidi" w:hint="cs"/>
          <w:sz w:val="30"/>
          <w:szCs w:val="30"/>
          <w:cs/>
        </w:rPr>
        <w:t>จำนวน</w:t>
      </w:r>
      <w:r w:rsidRPr="00951309">
        <w:rPr>
          <w:rFonts w:asciiTheme="majorBidi" w:hAnsiTheme="majorBidi"/>
          <w:sz w:val="30"/>
          <w:szCs w:val="30"/>
          <w:cs/>
        </w:rPr>
        <w:t xml:space="preserve">เงิน 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10</w:t>
      </w:r>
      <w:r w:rsidRPr="00951309">
        <w:rPr>
          <w:rFonts w:asciiTheme="majorBidi" w:hAnsiTheme="majorBidi"/>
          <w:sz w:val="30"/>
          <w:szCs w:val="30"/>
        </w:rPr>
        <w:t>.</w:t>
      </w:r>
      <w:r w:rsidR="00FD6C5D" w:rsidRPr="00951309">
        <w:rPr>
          <w:rFonts w:asciiTheme="majorBidi" w:hAnsiTheme="majorBidi"/>
          <w:sz w:val="30"/>
          <w:szCs w:val="30"/>
          <w:lang w:val="en-US"/>
        </w:rPr>
        <w:t>8</w:t>
      </w:r>
      <w:r w:rsidRPr="0095130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51309">
        <w:rPr>
          <w:rFonts w:asciiTheme="majorBidi" w:hAnsiTheme="majorBidi" w:hint="cs"/>
          <w:sz w:val="30"/>
          <w:szCs w:val="30"/>
          <w:cs/>
        </w:rPr>
        <w:t>โดย</w:t>
      </w:r>
      <w:r w:rsidRPr="00951309">
        <w:rPr>
          <w:rFonts w:asciiTheme="majorBidi" w:hAnsiTheme="majorBidi"/>
          <w:sz w:val="30"/>
          <w:szCs w:val="30"/>
          <w:cs/>
        </w:rPr>
        <w:t>จะทยอยชำระเงิน</w:t>
      </w:r>
      <w:r w:rsidR="00CA0121" w:rsidRPr="00951309">
        <w:rPr>
          <w:rFonts w:asciiTheme="majorBidi" w:hAnsiTheme="majorBidi"/>
          <w:sz w:val="30"/>
          <w:szCs w:val="30"/>
          <w:cs/>
        </w:rPr>
        <w:br/>
      </w:r>
      <w:r w:rsidRPr="00951309">
        <w:rPr>
          <w:rFonts w:asciiTheme="majorBidi" w:hAnsiTheme="majorBidi"/>
          <w:sz w:val="30"/>
          <w:szCs w:val="30"/>
          <w:cs/>
        </w:rPr>
        <w:t>ค่าหุ้นดังกล่าวให้กับกลุ่มผู้ถือหุ้นเดิมตามเงื่อนไขที่ระบุไว้ในสัญญา</w:t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 มูลค่ายุติธรรมของสินทรัพย์สุทธิที่ได้มา</w:t>
      </w:r>
      <w:r w:rsidR="0079312F" w:rsidRPr="00951309">
        <w:rPr>
          <w:rFonts w:asciiTheme="majorBidi" w:hAnsiTheme="majorBidi"/>
          <w:sz w:val="30"/>
          <w:szCs w:val="30"/>
          <w:cs/>
        </w:rPr>
        <w:br/>
      </w:r>
      <w:r w:rsidR="0079312F" w:rsidRPr="00951309">
        <w:rPr>
          <w:rFonts w:asciiTheme="majorBidi" w:hAnsiTheme="majorBidi" w:hint="cs"/>
          <w:sz w:val="30"/>
          <w:szCs w:val="30"/>
          <w:cs/>
        </w:rPr>
        <w:t xml:space="preserve">มีจำนวน </w:t>
      </w:r>
      <w:r w:rsidR="0079312F" w:rsidRPr="00951309">
        <w:rPr>
          <w:rFonts w:asciiTheme="majorBidi" w:hAnsiTheme="majorBidi"/>
          <w:sz w:val="30"/>
          <w:szCs w:val="30"/>
          <w:lang w:val="en-US"/>
        </w:rPr>
        <w:t xml:space="preserve">0.3 </w:t>
      </w:r>
      <w:r w:rsidR="0079312F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 ส่งผล</w:t>
      </w:r>
      <w:r w:rsidR="00CA0121" w:rsidRPr="00951309">
        <w:rPr>
          <w:rFonts w:asciiTheme="majorBidi" w:hAnsiTheme="majorBidi" w:hint="cs"/>
          <w:sz w:val="30"/>
          <w:szCs w:val="30"/>
          <w:cs/>
        </w:rPr>
        <w:t xml:space="preserve">ให้เกิดค่าความนิยมจำนวน </w:t>
      </w:r>
      <w:r w:rsidR="00CA0121" w:rsidRPr="00951309">
        <w:rPr>
          <w:rFonts w:asciiTheme="majorBidi" w:hAnsiTheme="majorBidi"/>
          <w:sz w:val="30"/>
          <w:szCs w:val="30"/>
          <w:lang w:val="en-US"/>
        </w:rPr>
        <w:t xml:space="preserve">10.5 </w:t>
      </w:r>
      <w:r w:rsidR="00CA0121" w:rsidRPr="00951309">
        <w:rPr>
          <w:rFonts w:asciiTheme="majorBidi" w:hAnsiTheme="majorBidi" w:hint="cs"/>
          <w:sz w:val="30"/>
          <w:szCs w:val="30"/>
          <w:cs/>
          <w:lang w:val="en-US"/>
        </w:rPr>
        <w:t>ล้านบาทในงบการเงินรวม</w:t>
      </w:r>
    </w:p>
    <w:p w14:paraId="2D8A251A" w14:textId="77777777" w:rsid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1EE3D61" w14:textId="339ADF0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lastRenderedPageBreak/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0BB59226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FB48276" w14:textId="7E8EE8BB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C6877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</w:t>
      </w:r>
      <w:r w:rsidRPr="007C6877">
        <w:rPr>
          <w:rFonts w:asciiTheme="majorBidi" w:hAnsiTheme="majorBidi"/>
          <w:i/>
          <w:iCs/>
          <w:sz w:val="30"/>
          <w:szCs w:val="30"/>
          <w:cs/>
          <w:lang w:val="en-US"/>
        </w:rPr>
        <w:t>ซื้อเงินลงทุนในบริษัท สยาม เบฟ แมนูแฟคเจอริ่ง จำกัด</w:t>
      </w:r>
    </w:p>
    <w:p w14:paraId="5AFDCDB8" w14:textId="77777777" w:rsidR="007C6877" w:rsidRPr="007C6877" w:rsidRDefault="007C6877" w:rsidP="007C687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5C9F86A" w14:textId="075F2635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28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บริษัทได้ซื้อเงินลงทุนในบริษัท สยาม เบฟ แมนูแฟคเจอริ่ง จำกัด เพิ่มร้อยละ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60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40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เป็นร้อยละ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100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404BDBEA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407EF1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 เพิ่มความยืดหยุ่นและเพิ่มกำลัง</w:t>
      </w:r>
      <w:r w:rsidRPr="007C6877">
        <w:rPr>
          <w:rFonts w:ascii="Angsana New" w:hAnsi="Angsana New" w:hint="cs"/>
          <w:sz w:val="30"/>
          <w:szCs w:val="30"/>
          <w:cs/>
          <w:lang w:val="en-US"/>
        </w:rPr>
        <w:br/>
        <w:t>การผลิตในผลิตภัณฑ์เครื่องดื่มของบริษัท</w:t>
      </w:r>
    </w:p>
    <w:p w14:paraId="7A52C2B5" w14:textId="77777777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4048DD1" w14:textId="46EF8A1F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บริษัทบันทึกรายการเกี่ยวกับการซื้อธุรกิจแล้วเสร็จในเดือนมีนาคม </w:t>
      </w:r>
      <w:r w:rsidR="00FD6C5D" w:rsidRPr="00FD6C5D">
        <w:rPr>
          <w:rFonts w:ascii="Angsana New" w:hAnsi="Angsana New" w:hint="cs"/>
          <w:sz w:val="30"/>
          <w:szCs w:val="30"/>
          <w:lang w:val="en-US"/>
        </w:rPr>
        <w:t>2563</w:t>
      </w:r>
    </w:p>
    <w:p w14:paraId="4DC172B3" w14:textId="77777777" w:rsid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5A2CD3" w14:textId="68497101" w:rsidR="007C6877" w:rsidRPr="007C6877" w:rsidRDefault="007C6877" w:rsidP="007C687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7C6877">
        <w:rPr>
          <w:rFonts w:ascii="Angsana New" w:hAnsi="Angsana New" w:hint="cs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กลุ่มบริษัทได้มีการประเมินมูลค่ายุติธรรมของเงินลงทุนในบริษัท สยาม เบฟ แมนูแฟคเจอริ่ง จำกัด ณ วันที่ซื้อธุรกิจ ดังนี้</w:t>
      </w:r>
    </w:p>
    <w:p w14:paraId="4B764E6D" w14:textId="77777777" w:rsidR="007C6877" w:rsidRPr="007C6877" w:rsidRDefault="007C6877" w:rsidP="007C687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7C6877" w:rsidRPr="007C6877" w14:paraId="79537A15" w14:textId="77777777" w:rsidTr="004376CF">
        <w:trPr>
          <w:tblHeader/>
        </w:trPr>
        <w:tc>
          <w:tcPr>
            <w:tcW w:w="5703" w:type="dxa"/>
            <w:hideMark/>
          </w:tcPr>
          <w:p w14:paraId="14AB9925" w14:textId="77777777" w:rsidR="007C6877" w:rsidRPr="007C6877" w:rsidRDefault="007C6877" w:rsidP="007C6877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161EE95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AEACB0E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C7CBC1D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849912F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มูลค่ายุติธรรม</w:t>
            </w:r>
          </w:p>
        </w:tc>
      </w:tr>
      <w:tr w:rsidR="007C6877" w:rsidRPr="007C6877" w14:paraId="4E55B6FB" w14:textId="77777777" w:rsidTr="004376CF">
        <w:trPr>
          <w:tblHeader/>
        </w:trPr>
        <w:tc>
          <w:tcPr>
            <w:tcW w:w="5703" w:type="dxa"/>
            <w:hideMark/>
          </w:tcPr>
          <w:p w14:paraId="127F78C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F4A565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21E044B1" w14:textId="6C8B7C15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3B80D6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E6C664" w14:textId="77777777" w:rsidR="007C6877" w:rsidRPr="007C6877" w:rsidRDefault="007C6877" w:rsidP="007C6877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11A90543" w14:textId="77777777" w:rsidTr="004376CF">
        <w:tc>
          <w:tcPr>
            <w:tcW w:w="5703" w:type="dxa"/>
            <w:hideMark/>
          </w:tcPr>
          <w:p w14:paraId="49598E0E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0BAB84E2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4E1584C1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2A92B1D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BE2547" w14:textId="505A0839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066</w:t>
            </w:r>
          </w:p>
        </w:tc>
      </w:tr>
      <w:tr w:rsidR="007C6877" w:rsidRPr="007C6877" w14:paraId="6BDAA4B6" w14:textId="77777777" w:rsidTr="004376CF">
        <w:tc>
          <w:tcPr>
            <w:tcW w:w="5703" w:type="dxa"/>
            <w:hideMark/>
          </w:tcPr>
          <w:p w14:paraId="1C3BA77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37946F0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4751200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2A40606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2BEC6BB" w14:textId="1A33FE75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927</w:t>
            </w:r>
          </w:p>
        </w:tc>
      </w:tr>
      <w:tr w:rsidR="007C6877" w:rsidRPr="007C6877" w14:paraId="2C57C997" w14:textId="77777777" w:rsidTr="004376CF">
        <w:tc>
          <w:tcPr>
            <w:tcW w:w="5703" w:type="dxa"/>
            <w:hideMark/>
          </w:tcPr>
          <w:p w14:paraId="3DEDBD7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648AB65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38819985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EEB57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5872309" w14:textId="3EE022BB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10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766</w:t>
            </w:r>
          </w:p>
        </w:tc>
      </w:tr>
      <w:tr w:rsidR="007C6877" w:rsidRPr="007C6877" w14:paraId="35FDE1F2" w14:textId="77777777" w:rsidTr="004376CF">
        <w:tc>
          <w:tcPr>
            <w:tcW w:w="5703" w:type="dxa"/>
            <w:hideMark/>
          </w:tcPr>
          <w:p w14:paraId="3EDD7DF9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236844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07EB62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81E956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856D387" w14:textId="4AF9316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125</w:t>
            </w:r>
          </w:p>
        </w:tc>
      </w:tr>
      <w:tr w:rsidR="007C6877" w:rsidRPr="007C6877" w14:paraId="4285FC94" w14:textId="77777777" w:rsidTr="004376CF">
        <w:tc>
          <w:tcPr>
            <w:tcW w:w="5703" w:type="dxa"/>
            <w:hideMark/>
          </w:tcPr>
          <w:p w14:paraId="67D1DD26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91DEBA5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BE607EA" w14:textId="11205953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9" w:type="dxa"/>
          </w:tcPr>
          <w:p w14:paraId="12CA4FF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766958F1" w14:textId="3F65F046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657</w:t>
            </w:r>
          </w:p>
        </w:tc>
      </w:tr>
      <w:tr w:rsidR="007C6877" w:rsidRPr="007C6877" w14:paraId="73070719" w14:textId="77777777" w:rsidTr="004376CF">
        <w:tc>
          <w:tcPr>
            <w:tcW w:w="5703" w:type="dxa"/>
            <w:hideMark/>
          </w:tcPr>
          <w:p w14:paraId="29378A5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52C2030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77FA9621" w14:textId="210F7B41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5E5C7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360EDB7C" w14:textId="6BA9B07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926</w:t>
            </w:r>
          </w:p>
        </w:tc>
      </w:tr>
      <w:tr w:rsidR="007C6877" w:rsidRPr="007C6877" w14:paraId="0D9EBE10" w14:textId="77777777" w:rsidTr="004376CF">
        <w:tc>
          <w:tcPr>
            <w:tcW w:w="5703" w:type="dxa"/>
            <w:hideMark/>
          </w:tcPr>
          <w:p w14:paraId="6FA84F3A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26F45BBC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76FF1EC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CA0AE2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6B4693BE" w14:textId="0298BC57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134</w:t>
            </w:r>
          </w:p>
        </w:tc>
      </w:tr>
      <w:tr w:rsidR="007C6877" w:rsidRPr="007C6877" w14:paraId="58180A75" w14:textId="77777777" w:rsidTr="004376CF">
        <w:tc>
          <w:tcPr>
            <w:tcW w:w="5703" w:type="dxa"/>
            <w:hideMark/>
          </w:tcPr>
          <w:p w14:paraId="1DEE1D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52F9AE2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4F9A7A29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744D63F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801CCBB" w14:textId="0E3345DF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231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000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)</w:t>
            </w:r>
          </w:p>
        </w:tc>
      </w:tr>
      <w:tr w:rsidR="007C6877" w:rsidRPr="007C6877" w14:paraId="147C9CDC" w14:textId="77777777" w:rsidTr="004376CF">
        <w:tc>
          <w:tcPr>
            <w:tcW w:w="5703" w:type="dxa"/>
            <w:hideMark/>
          </w:tcPr>
          <w:p w14:paraId="2D561341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5A2D7BE7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1DF73E36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311A69A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5D54ACF8" w14:textId="7B58489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92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54627234" w14:textId="77777777" w:rsidTr="004376CF">
        <w:tc>
          <w:tcPr>
            <w:tcW w:w="5703" w:type="dxa"/>
            <w:hideMark/>
          </w:tcPr>
          <w:p w14:paraId="0B9A539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3A851C5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1F9C618A" w14:textId="77777777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4D56A64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034CB28" w14:textId="65D08DA0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727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497B3E9" w14:textId="77777777" w:rsidTr="004376CF">
        <w:tc>
          <w:tcPr>
            <w:tcW w:w="5703" w:type="dxa"/>
            <w:hideMark/>
          </w:tcPr>
          <w:p w14:paraId="5FC4295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03725FB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55CE03E2" w14:textId="69F825A2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5B77D53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1F3C3A5D" w14:textId="43B06FD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082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A43A903" w14:textId="77777777" w:rsidTr="004376CF">
        <w:tc>
          <w:tcPr>
            <w:tcW w:w="5703" w:type="dxa"/>
            <w:hideMark/>
          </w:tcPr>
          <w:p w14:paraId="2ADDDF57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1CCDE373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161" w:type="dxa"/>
          </w:tcPr>
          <w:p w14:paraId="219B7A43" w14:textId="6FC89A74" w:rsidR="007C6877" w:rsidRPr="007C6877" w:rsidRDefault="007C6877" w:rsidP="007C6877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4AE1AC1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526" w:type="dxa"/>
            <w:hideMark/>
          </w:tcPr>
          <w:p w14:paraId="064543B8" w14:textId="580F5DB3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21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400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6FB7A710" w14:textId="77777777" w:rsidTr="004376CF">
        <w:trPr>
          <w:trHeight w:val="397"/>
        </w:trPr>
        <w:tc>
          <w:tcPr>
            <w:tcW w:w="5703" w:type="dxa"/>
            <w:hideMark/>
          </w:tcPr>
          <w:p w14:paraId="00B7904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1D27233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161" w:type="dxa"/>
          </w:tcPr>
          <w:p w14:paraId="017E3DD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631705B5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2D37A" w14:textId="5269706E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579</w:t>
            </w:r>
          </w:p>
        </w:tc>
      </w:tr>
    </w:tbl>
    <w:p w14:paraId="73911668" w14:textId="77777777" w:rsidR="007C6877" w:rsidRPr="00BA509C" w:rsidRDefault="007C6877" w:rsidP="00BA509C">
      <w:pPr>
        <w:spacing w:line="240" w:lineRule="auto"/>
        <w:rPr>
          <w:rFonts w:ascii="Angsana New" w:hAnsi="Angsana New"/>
          <w:sz w:val="4"/>
          <w:szCs w:val="4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5646"/>
        <w:gridCol w:w="57"/>
        <w:gridCol w:w="269"/>
        <w:gridCol w:w="524"/>
        <w:gridCol w:w="637"/>
        <w:gridCol w:w="7"/>
        <w:gridCol w:w="262"/>
        <w:gridCol w:w="7"/>
        <w:gridCol w:w="1519"/>
        <w:gridCol w:w="7"/>
      </w:tblGrid>
      <w:tr w:rsidR="00BA509C" w:rsidRPr="007C6877" w14:paraId="1A4F45C8" w14:textId="77777777" w:rsidTr="00BA509C">
        <w:trPr>
          <w:gridAfter w:val="1"/>
          <w:wAfter w:w="7" w:type="dxa"/>
          <w:tblHeader/>
        </w:trPr>
        <w:tc>
          <w:tcPr>
            <w:tcW w:w="5703" w:type="dxa"/>
            <w:gridSpan w:val="2"/>
            <w:hideMark/>
          </w:tcPr>
          <w:p w14:paraId="10BF83C2" w14:textId="77777777" w:rsidR="00BA509C" w:rsidRPr="007C6877" w:rsidRDefault="00BA509C" w:rsidP="00976D2C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</w:tcPr>
          <w:p w14:paraId="1E2E5370" w14:textId="77777777" w:rsidR="00BA509C" w:rsidRPr="007C6877" w:rsidRDefault="00BA509C" w:rsidP="00976D2C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  <w:gridSpan w:val="2"/>
          </w:tcPr>
          <w:p w14:paraId="7243BEBC" w14:textId="77777777" w:rsidR="00BA509C" w:rsidRPr="007C6877" w:rsidRDefault="00BA509C" w:rsidP="00976D2C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BF92457" w14:textId="77777777" w:rsidR="00BA509C" w:rsidRPr="007C6877" w:rsidRDefault="00BA509C" w:rsidP="00976D2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0FF3E2C4" w14:textId="77777777" w:rsidR="00BA509C" w:rsidRPr="007C6877" w:rsidRDefault="00BA509C" w:rsidP="00976D2C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(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พันบาท</w:t>
            </w:r>
            <w:r w:rsidRPr="007C6877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2351CAB0" w14:textId="77777777" w:rsidTr="00BA509C">
        <w:trPr>
          <w:trHeight w:val="397"/>
        </w:trPr>
        <w:tc>
          <w:tcPr>
            <w:tcW w:w="5646" w:type="dxa"/>
            <w:hideMark/>
          </w:tcPr>
          <w:p w14:paraId="20158EE4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6178516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7F59890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8EB1BC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5E955E5C" w14:textId="6F0C570F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49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832</w:t>
            </w:r>
          </w:p>
        </w:tc>
      </w:tr>
      <w:tr w:rsidR="007C6877" w:rsidRPr="007C6877" w14:paraId="6DE38F68" w14:textId="77777777" w:rsidTr="00BA509C">
        <w:trPr>
          <w:gridAfter w:val="1"/>
          <w:wAfter w:w="7" w:type="dxa"/>
          <w:trHeight w:val="397"/>
        </w:trPr>
        <w:tc>
          <w:tcPr>
            <w:tcW w:w="6496" w:type="dxa"/>
            <w:gridSpan w:val="4"/>
            <w:hideMark/>
          </w:tcPr>
          <w:p w14:paraId="13D97E8F" w14:textId="6EDE8BB7" w:rsidR="007C6877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  <w:r w:rsid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 xml:space="preserve">(หมายเหตุ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 w:eastAsia="en-GB"/>
              </w:rPr>
              <w:t>6</w:t>
            </w:r>
            <w:r w:rsidR="00B53654" w:rsidRPr="00B53654"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  <w:t>)</w:t>
            </w:r>
          </w:p>
        </w:tc>
        <w:tc>
          <w:tcPr>
            <w:tcW w:w="906" w:type="dxa"/>
            <w:gridSpan w:val="3"/>
          </w:tcPr>
          <w:p w14:paraId="19D8E568" w14:textId="7DDA55D7" w:rsidR="007C6877" w:rsidRPr="007C6877" w:rsidRDefault="007C6877" w:rsidP="007C6877">
            <w:pPr>
              <w:tabs>
                <w:tab w:val="decimal" w:pos="601"/>
              </w:tabs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75C3" w14:textId="3F15A4C9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13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="00FD6C5D"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650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4D6008BB" w14:textId="77777777" w:rsidTr="00BA509C">
        <w:trPr>
          <w:trHeight w:val="397"/>
        </w:trPr>
        <w:tc>
          <w:tcPr>
            <w:tcW w:w="5646" w:type="dxa"/>
            <w:hideMark/>
          </w:tcPr>
          <w:p w14:paraId="4E017341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28AF62C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B6E124F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8C1579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ADFB4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  <w:p w14:paraId="4F74C2BF" w14:textId="5225838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4136553D" w14:textId="77777777" w:rsidTr="00BA509C">
        <w:trPr>
          <w:trHeight w:val="397"/>
        </w:trPr>
        <w:tc>
          <w:tcPr>
            <w:tcW w:w="5646" w:type="dxa"/>
          </w:tcPr>
          <w:p w14:paraId="783BC49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27F30E0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6E35EE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4917A9F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2BDFBBDA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1111777B" w14:textId="77777777" w:rsidTr="00BA509C">
        <w:trPr>
          <w:trHeight w:val="397"/>
        </w:trPr>
        <w:tc>
          <w:tcPr>
            <w:tcW w:w="5646" w:type="dxa"/>
            <w:hideMark/>
          </w:tcPr>
          <w:p w14:paraId="5C70E418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850" w:type="dxa"/>
            <w:gridSpan w:val="3"/>
          </w:tcPr>
          <w:p w14:paraId="71EB4BE0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6ACAC470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FDEE47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24EF72BD" w14:textId="690EE92C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124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579</w:t>
            </w:r>
          </w:p>
        </w:tc>
      </w:tr>
      <w:tr w:rsidR="00614B95" w:rsidRPr="007C6877" w14:paraId="45C3FACD" w14:textId="77777777" w:rsidTr="00BA509C">
        <w:trPr>
          <w:trHeight w:val="397"/>
        </w:trPr>
        <w:tc>
          <w:tcPr>
            <w:tcW w:w="6496" w:type="dxa"/>
            <w:gridSpan w:val="4"/>
            <w:hideMark/>
          </w:tcPr>
          <w:p w14:paraId="2C60F8A4" w14:textId="40ACB060" w:rsidR="00614B95" w:rsidRPr="007C6877" w:rsidRDefault="00614B95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614B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644" w:type="dxa"/>
            <w:gridSpan w:val="2"/>
          </w:tcPr>
          <w:p w14:paraId="1F2F7828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B21626E" w14:textId="77777777" w:rsidR="00614B95" w:rsidRPr="007C6877" w:rsidRDefault="00614B95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4ACA163D" w14:textId="72AE60A2" w:rsidR="00614B95" w:rsidRPr="007C6877" w:rsidRDefault="00614B95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(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71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815</w:t>
            </w:r>
            <w:r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)</w:t>
            </w:r>
          </w:p>
        </w:tc>
      </w:tr>
      <w:tr w:rsidR="007C6877" w:rsidRPr="007C6877" w14:paraId="736AA1C5" w14:textId="77777777" w:rsidTr="00BA509C">
        <w:trPr>
          <w:trHeight w:val="397"/>
        </w:trPr>
        <w:tc>
          <w:tcPr>
            <w:tcW w:w="5646" w:type="dxa"/>
            <w:hideMark/>
          </w:tcPr>
          <w:p w14:paraId="0A795FBF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6D5ACA9F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44" w:type="dxa"/>
            <w:gridSpan w:val="2"/>
          </w:tcPr>
          <w:p w14:paraId="4F1C245B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05AB94CC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781281" w14:textId="5AC76994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6E07A28F" w14:textId="77777777" w:rsidTr="00BA509C">
        <w:trPr>
          <w:trHeight w:val="397"/>
        </w:trPr>
        <w:tc>
          <w:tcPr>
            <w:tcW w:w="5646" w:type="dxa"/>
          </w:tcPr>
          <w:p w14:paraId="5CCD0AA2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850" w:type="dxa"/>
            <w:gridSpan w:val="3"/>
          </w:tcPr>
          <w:p w14:paraId="411DE3A9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32B39912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2F0416BD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4AE92A46" w14:textId="77777777" w:rsidR="007C6877" w:rsidRPr="007C6877" w:rsidRDefault="007C6877" w:rsidP="007C687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/>
              </w:rPr>
            </w:pPr>
          </w:p>
        </w:tc>
      </w:tr>
      <w:tr w:rsidR="007C6877" w:rsidRPr="007C6877" w14:paraId="5B58F3BF" w14:textId="77777777" w:rsidTr="00BA509C">
        <w:trPr>
          <w:trHeight w:val="397"/>
        </w:trPr>
        <w:tc>
          <w:tcPr>
            <w:tcW w:w="5646" w:type="dxa"/>
            <w:hideMark/>
          </w:tcPr>
          <w:p w14:paraId="35F42DB4" w14:textId="77777777" w:rsidR="007C6877" w:rsidRPr="007C6877" w:rsidRDefault="007C6877" w:rsidP="007C6877">
            <w:pPr>
              <w:ind w:left="165" w:hanging="165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br/>
              <w:t>ส่วนได้เสียที่ถืออยู่ก่อน</w:t>
            </w:r>
          </w:p>
        </w:tc>
        <w:tc>
          <w:tcPr>
            <w:tcW w:w="850" w:type="dxa"/>
            <w:gridSpan w:val="3"/>
          </w:tcPr>
          <w:p w14:paraId="738A1FA4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4ECBAD6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58C858B7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</w:tcPr>
          <w:p w14:paraId="19004E6F" w14:textId="77777777" w:rsidR="007C6877" w:rsidRPr="007C6877" w:rsidRDefault="007C6877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  <w:p w14:paraId="3BCDA5A8" w14:textId="6638297D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36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182</w:t>
            </w:r>
          </w:p>
        </w:tc>
      </w:tr>
      <w:tr w:rsidR="007C6877" w:rsidRPr="007C6877" w14:paraId="70E6C4EE" w14:textId="77777777" w:rsidTr="00BA509C">
        <w:trPr>
          <w:trHeight w:val="397"/>
        </w:trPr>
        <w:tc>
          <w:tcPr>
            <w:tcW w:w="5646" w:type="dxa"/>
            <w:hideMark/>
          </w:tcPr>
          <w:p w14:paraId="7E8BDECB" w14:textId="77777777" w:rsidR="007C6877" w:rsidRPr="007C6877" w:rsidRDefault="007C6877" w:rsidP="007C6877">
            <w:pPr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sz w:val="30"/>
                <w:szCs w:val="30"/>
                <w:cs/>
                <w:lang w:val="en-US"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gridSpan w:val="3"/>
          </w:tcPr>
          <w:p w14:paraId="56EF0DFA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2BF80FF4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6688DF33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E7A662" w14:textId="0031C5A8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52</w:t>
            </w:r>
            <w:r w:rsidR="007C6877" w:rsidRPr="007C6877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sz w:val="30"/>
                <w:szCs w:val="30"/>
                <w:lang w:val="en-US" w:eastAsia="en-GB"/>
              </w:rPr>
              <w:t>764</w:t>
            </w:r>
          </w:p>
        </w:tc>
      </w:tr>
      <w:tr w:rsidR="007C6877" w:rsidRPr="007C6877" w14:paraId="5D47276E" w14:textId="77777777" w:rsidTr="00BA509C">
        <w:trPr>
          <w:trHeight w:val="397"/>
        </w:trPr>
        <w:tc>
          <w:tcPr>
            <w:tcW w:w="5646" w:type="dxa"/>
            <w:hideMark/>
          </w:tcPr>
          <w:p w14:paraId="601DDBAA" w14:textId="77777777" w:rsidR="007C6877" w:rsidRPr="007C6877" w:rsidRDefault="007C6877" w:rsidP="007C6877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7C68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GB"/>
              </w:rPr>
              <w:t>กำไรจากการซื้อธุรกิจที่รับรู้ในรายได้อื่นในงบกำไรขาดทุน</w:t>
            </w:r>
          </w:p>
        </w:tc>
        <w:tc>
          <w:tcPr>
            <w:tcW w:w="850" w:type="dxa"/>
            <w:gridSpan w:val="3"/>
          </w:tcPr>
          <w:p w14:paraId="7480F6AD" w14:textId="77777777" w:rsidR="007C6877" w:rsidRPr="007C6877" w:rsidRDefault="007C6877" w:rsidP="007C6877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644" w:type="dxa"/>
            <w:gridSpan w:val="2"/>
          </w:tcPr>
          <w:p w14:paraId="1284369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9" w:type="dxa"/>
            <w:gridSpan w:val="2"/>
          </w:tcPr>
          <w:p w14:paraId="752F46D9" w14:textId="77777777" w:rsidR="007C6877" w:rsidRPr="007C6877" w:rsidRDefault="007C6877" w:rsidP="007C687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DE6AC" w14:textId="2F9BCAB0" w:rsidR="007C6877" w:rsidRPr="007C6877" w:rsidRDefault="00FD6C5D" w:rsidP="007C6877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88</w:t>
            </w:r>
            <w:r w:rsidR="007C6877" w:rsidRPr="007C6877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FD6C5D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GB"/>
              </w:rPr>
              <w:t>946</w:t>
            </w:r>
          </w:p>
        </w:tc>
      </w:tr>
    </w:tbl>
    <w:p w14:paraId="20036D84" w14:textId="19734048" w:rsidR="008A2355" w:rsidRDefault="008A2355" w:rsidP="00545560">
      <w:pPr>
        <w:tabs>
          <w:tab w:val="left" w:pos="8235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75D72E" w14:textId="77777777" w:rsidR="008A2355" w:rsidRPr="003965AF" w:rsidRDefault="008A235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014DE2" w:rsidRDefault="00DD11C1" w:rsidP="00BA5455">
      <w:pPr>
        <w:pStyle w:val="BodyText2"/>
        <w:ind w:left="540" w:right="18"/>
        <w:rPr>
          <w:sz w:val="12"/>
          <w:szCs w:val="12"/>
        </w:rPr>
      </w:pPr>
    </w:p>
    <w:p w14:paraId="594E0BD5" w14:textId="77F7D647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ได้เปิดเผยในหมายเหตุ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>ข้อ</w:t>
      </w:r>
      <w:r w:rsidR="00D05BB4"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FD6C5D" w:rsidRPr="00FD6C5D">
        <w:rPr>
          <w:b w:val="0"/>
          <w:bCs w:val="0"/>
          <w:i w:val="0"/>
          <w:iCs w:val="0"/>
          <w:lang w:val="en-US"/>
        </w:rPr>
        <w:t>6</w:t>
      </w:r>
      <w:r w:rsidRPr="005B0732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FD6C5D" w:rsidRPr="00FD6C5D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014DE2" w:rsidRDefault="00A86765">
      <w:pPr>
        <w:spacing w:line="240" w:lineRule="auto"/>
        <w:rPr>
          <w:rFonts w:ascii="Angsana New" w:hAnsi="Angsana New"/>
          <w:sz w:val="14"/>
          <w:szCs w:val="14"/>
        </w:rPr>
      </w:pPr>
    </w:p>
    <w:p w14:paraId="1E92B990" w14:textId="46DED9FA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รายการที่สำคัญกับบุคคลหรือกิจการที่เกี่ยวข้องกันสำหรับงวดสาม</w:t>
      </w:r>
      <w:r w:rsidR="001F74EC" w:rsidRPr="00F065D7">
        <w:rPr>
          <w:rFonts w:hint="cs"/>
          <w:cs/>
        </w:rPr>
        <w:t>เดือน</w:t>
      </w:r>
      <w:r w:rsidRPr="00F065D7">
        <w:rPr>
          <w:cs/>
        </w:rPr>
        <w:t xml:space="preserve">สิ้นสุดวันที่ </w:t>
      </w:r>
      <w:r w:rsidR="00FD6C5D" w:rsidRPr="00FD6C5D">
        <w:rPr>
          <w:lang w:val="en-US"/>
        </w:rPr>
        <w:t>31</w:t>
      </w:r>
      <w:r w:rsidR="00133893" w:rsidRPr="00AE6818">
        <w:t xml:space="preserve"> </w:t>
      </w:r>
      <w:r w:rsidR="00133893" w:rsidRPr="00AE6818">
        <w:rPr>
          <w:cs/>
        </w:rPr>
        <w:t>มีนาคม</w:t>
      </w:r>
      <w:r w:rsidR="00133893">
        <w:t xml:space="preserve"> </w:t>
      </w:r>
      <w:r w:rsidRPr="00F065D7">
        <w:rPr>
          <w:cs/>
        </w:rPr>
        <w:t>สรุปได้ดังนี้</w:t>
      </w:r>
      <w:r w:rsidR="00BB479B" w:rsidRPr="00F065D7">
        <w:rPr>
          <w:cs/>
        </w:rPr>
        <w:t xml:space="preserve">   </w:t>
      </w:r>
    </w:p>
    <w:p w14:paraId="7DE596EF" w14:textId="77777777" w:rsidR="00346BB0" w:rsidRPr="00F065D7" w:rsidRDefault="00346BB0" w:rsidP="0078581D">
      <w:pPr>
        <w:pStyle w:val="BodyText2"/>
        <w:ind w:left="450" w:right="18"/>
        <w:rPr>
          <w:sz w:val="8"/>
          <w:szCs w:val="8"/>
          <w:cs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69"/>
        <w:gridCol w:w="1172"/>
        <w:gridCol w:w="269"/>
        <w:gridCol w:w="1170"/>
        <w:gridCol w:w="273"/>
        <w:gridCol w:w="1075"/>
      </w:tblGrid>
      <w:tr w:rsidR="00F51EBA" w:rsidRPr="00F065D7" w14:paraId="32BFA453" w14:textId="77777777" w:rsidTr="008769AD">
        <w:trPr>
          <w:tblHeader/>
        </w:trPr>
        <w:tc>
          <w:tcPr>
            <w:tcW w:w="2088" w:type="pct"/>
          </w:tcPr>
          <w:p w14:paraId="6BDC55EB" w14:textId="77777777" w:rsidR="00F51EBA" w:rsidRPr="00F065D7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7ED90563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B0B241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3B35B3B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17F" w:rsidRPr="00F065D7" w14:paraId="1E29D988" w14:textId="77777777" w:rsidTr="008769AD">
        <w:trPr>
          <w:tblHeader/>
        </w:trPr>
        <w:tc>
          <w:tcPr>
            <w:tcW w:w="2088" w:type="pct"/>
          </w:tcPr>
          <w:p w14:paraId="7D0FDF56" w14:textId="06C552B5" w:rsidR="00B6617F" w:rsidRPr="00F065D7" w:rsidRDefault="00B6617F" w:rsidP="00B6617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FD6C5D" w:rsidRPr="00FD6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8213E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276E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2" w:type="pct"/>
          </w:tcPr>
          <w:p w14:paraId="64F7E89E" w14:textId="120FF7F2" w:rsidR="00B6617F" w:rsidRPr="00F065D7" w:rsidRDefault="00FD6C5D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</w:tcPr>
          <w:p w14:paraId="15A3D157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8A2A536" w14:textId="04C93198" w:rsidR="00B6617F" w:rsidRPr="00F065D7" w:rsidRDefault="00FD6C5D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22A8E1B6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3E7B578" w14:textId="15C6E3C7" w:rsidR="00B6617F" w:rsidRPr="00F065D7" w:rsidRDefault="00FD6C5D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2B2998D5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D8EDDB" w14:textId="17392ACC" w:rsidR="00B6617F" w:rsidRPr="00F065D7" w:rsidRDefault="00FD6C5D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D1460" w:rsidRPr="00F065D7" w14:paraId="46D684AA" w14:textId="77777777" w:rsidTr="008769AD">
        <w:trPr>
          <w:tblHeader/>
        </w:trPr>
        <w:tc>
          <w:tcPr>
            <w:tcW w:w="2088" w:type="pct"/>
          </w:tcPr>
          <w:p w14:paraId="468AEA55" w14:textId="77777777" w:rsidR="00ED1460" w:rsidRPr="00F065D7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5A4C93FF" w14:textId="77777777" w:rsidR="00ED1460" w:rsidRPr="00F065D7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F065D7" w14:paraId="2AA1AEEC" w14:textId="77777777" w:rsidTr="008769AD">
        <w:tc>
          <w:tcPr>
            <w:tcW w:w="2088" w:type="pct"/>
          </w:tcPr>
          <w:p w14:paraId="2EAC3E3B" w14:textId="77777777" w:rsidR="00C12577" w:rsidRPr="00F065D7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20DC3A6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BBA04A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A52003E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6E0287B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07DEE58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2D82E1" w14:textId="77777777" w:rsidR="00C12577" w:rsidRPr="00F065D7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02D491" w14:textId="77777777" w:rsidR="00C12577" w:rsidRPr="00F065D7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6887" w:rsidRPr="00F065D7" w14:paraId="58B1CADF" w14:textId="77777777" w:rsidTr="008769AD">
        <w:tc>
          <w:tcPr>
            <w:tcW w:w="2088" w:type="pct"/>
          </w:tcPr>
          <w:p w14:paraId="17C04B1C" w14:textId="77777777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0E2D90" w14:textId="2C2FDCAB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5F6D69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31A32" w14:textId="0F4927B3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60EAF9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0232121" w14:textId="641D340C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3EBAE48D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DECED7" w14:textId="653A3FA3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904</w:t>
            </w:r>
          </w:p>
        </w:tc>
      </w:tr>
      <w:tr w:rsidR="00BD6887" w:rsidRPr="00F065D7" w14:paraId="02BEC746" w14:textId="77777777" w:rsidTr="008769AD">
        <w:tc>
          <w:tcPr>
            <w:tcW w:w="2088" w:type="pct"/>
          </w:tcPr>
          <w:p w14:paraId="37C0B2C4" w14:textId="77777777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7696D64D" w14:textId="43314A16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A844A8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395E9E19" w14:textId="0484BAE0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E4005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EEE12F3" w14:textId="7F590A9D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7E59CC2A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FA69EF" w14:textId="108DB37B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</w:tr>
      <w:tr w:rsidR="00BD6887" w:rsidRPr="00F065D7" w14:paraId="45A33587" w14:textId="77777777" w:rsidTr="008769AD">
        <w:tc>
          <w:tcPr>
            <w:tcW w:w="2088" w:type="pct"/>
          </w:tcPr>
          <w:p w14:paraId="52EB1BA3" w14:textId="77777777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2090183B" w14:textId="54F41026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FE4502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FAA32B1" w14:textId="25B0DC7E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67AFC1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7CE57E8" w14:textId="2BBAFE81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120F1C20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B6BDFB" w14:textId="798E9896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</w:tr>
      <w:tr w:rsidR="00BD6887" w:rsidRPr="00F065D7" w14:paraId="6C78F24C" w14:textId="77777777" w:rsidTr="008769AD">
        <w:tc>
          <w:tcPr>
            <w:tcW w:w="2088" w:type="pct"/>
          </w:tcPr>
          <w:p w14:paraId="214952BD" w14:textId="77777777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14F7D635" w14:textId="321C59B2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E175EA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755080" w14:textId="0D07A49E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59E04B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A278C29" w14:textId="75D4496E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0A38FD21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53949C" w14:textId="412C9528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D6887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</w:tr>
      <w:tr w:rsidR="00BD6887" w:rsidRPr="00F065D7" w14:paraId="6DAEEE6D" w14:textId="77777777" w:rsidTr="008769AD">
        <w:tc>
          <w:tcPr>
            <w:tcW w:w="2088" w:type="pct"/>
          </w:tcPr>
          <w:p w14:paraId="76F42E57" w14:textId="77777777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10A2ACA1" w14:textId="04A9DDFB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C55B0E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D42F542" w14:textId="794308E0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C7E8A0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342182" w14:textId="7E811D9E" w:rsidR="00BD6887" w:rsidRPr="00BD688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56F65AD5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0778B7" w14:textId="340CCB2D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BD6887" w:rsidRPr="00F065D7" w14:paraId="02FC864C" w14:textId="77777777" w:rsidTr="008769AD">
        <w:tc>
          <w:tcPr>
            <w:tcW w:w="2088" w:type="pct"/>
          </w:tcPr>
          <w:p w14:paraId="6AFDC5A7" w14:textId="77777777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249493D3" w14:textId="03B59145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2F7DEBD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A28F7BD" w14:textId="1BB88485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B4E9E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77DE709" w14:textId="1CDDD2EF" w:rsidR="00BD6887" w:rsidRPr="00BD688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74150CE0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69BD30D" w14:textId="3CDA8016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BD6887" w:rsidRPr="00F065D7" w14:paraId="59B86042" w14:textId="77777777" w:rsidTr="008769AD">
        <w:tc>
          <w:tcPr>
            <w:tcW w:w="2088" w:type="pct"/>
          </w:tcPr>
          <w:p w14:paraId="2CB8CCA8" w14:textId="77777777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4890019B" w14:textId="6792C88C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9A671B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597261CE" w14:textId="10C0A1A2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1F045D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4F7262D" w14:textId="6BA8444B" w:rsidR="00BD6887" w:rsidRPr="00BD688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087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18803D47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BB97BA" w14:textId="65C05834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BD6887" w:rsidRPr="00F065D7" w14:paraId="745AC82D" w14:textId="77777777" w:rsidTr="008769AD">
        <w:tc>
          <w:tcPr>
            <w:tcW w:w="2088" w:type="pct"/>
          </w:tcPr>
          <w:p w14:paraId="13FA175C" w14:textId="2096609B" w:rsidR="00BD6887" w:rsidRPr="00F065D7" w:rsidRDefault="00BD6887" w:rsidP="00BD68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7C5ED4F9" w14:textId="0524A3D1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D1D4945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790BCCC" w14:textId="490589FC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A7CB0F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E25B5F9" w14:textId="155CAE11" w:rsidR="00BD6887" w:rsidRPr="00BD688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 w:rsidRPr="00BD688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7" w:type="pct"/>
          </w:tcPr>
          <w:p w14:paraId="47C2DBC9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768F0E" w14:textId="08FCC4E8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</w:tr>
      <w:tr w:rsidR="00BD6887" w:rsidRPr="00F065D7" w14:paraId="18CA2145" w14:textId="77777777" w:rsidTr="008769AD">
        <w:tc>
          <w:tcPr>
            <w:tcW w:w="2088" w:type="pct"/>
          </w:tcPr>
          <w:p w14:paraId="77F5D8A0" w14:textId="77777777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2D846CB6" w14:textId="69AD2D30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4B3BE3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54F06" w14:textId="748B62FC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F59808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D658AC" w14:textId="4D24FEE4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1814C2A9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7C90C1" w14:textId="5BC2D881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</w:tr>
      <w:tr w:rsidR="00BD6887" w:rsidRPr="00F065D7" w14:paraId="59AF5433" w14:textId="77777777" w:rsidTr="008769AD">
        <w:tc>
          <w:tcPr>
            <w:tcW w:w="2088" w:type="pct"/>
          </w:tcPr>
          <w:p w14:paraId="1D6B0FF0" w14:textId="77777777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2F4F22AF" w14:textId="33AB8758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F26BC5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41D1007" w14:textId="2261409B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FC9D81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B334A36" w14:textId="4BFA63B9" w:rsidR="00BD6887" w:rsidRPr="00F065D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09B2C61F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A675833" w14:textId="6F500895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D6887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</w:tr>
      <w:tr w:rsidR="00BD6887" w:rsidRPr="00F065D7" w14:paraId="5602CE2E" w14:textId="77777777" w:rsidTr="008769AD">
        <w:tc>
          <w:tcPr>
            <w:tcW w:w="2088" w:type="pct"/>
          </w:tcPr>
          <w:p w14:paraId="66913554" w14:textId="144189CF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6BB7B613" w14:textId="56740CF0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D0D996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4380B83" w14:textId="07F832E2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1E670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A633821" w14:textId="3E7994F6" w:rsidR="00BD6887" w:rsidRPr="00BD6887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7B6D39DA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5167AB" w14:textId="34E4FC66" w:rsidR="00BD6887" w:rsidRPr="00F065D7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</w:tr>
      <w:tr w:rsidR="0082723E" w:rsidRPr="00F065D7" w14:paraId="25896045" w14:textId="77777777" w:rsidTr="008769AD">
        <w:tc>
          <w:tcPr>
            <w:tcW w:w="2088" w:type="pct"/>
          </w:tcPr>
          <w:p w14:paraId="44ACAA5B" w14:textId="00B830AE" w:rsidR="0082723E" w:rsidRPr="00F065D7" w:rsidRDefault="0082723E" w:rsidP="0082723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2F103143" w14:textId="3D214873" w:rsidR="0082723E" w:rsidRPr="00F065D7" w:rsidRDefault="0082723E" w:rsidP="0082723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B3EA6C4" w14:textId="77777777" w:rsidR="0082723E" w:rsidRPr="00F065D7" w:rsidRDefault="0082723E" w:rsidP="008272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D90755C" w14:textId="188056D5" w:rsidR="0082723E" w:rsidRPr="00F065D7" w:rsidRDefault="0082723E" w:rsidP="0082723E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F32131" w14:textId="77777777" w:rsidR="0082723E" w:rsidRPr="00F065D7" w:rsidRDefault="0082723E" w:rsidP="0082723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F4D1550" w14:textId="0637FDF7" w:rsidR="0082723E" w:rsidRPr="002B1224" w:rsidRDefault="00FD6C5D" w:rsidP="008272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BD6887" w:rsidRPr="00BD688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147" w:type="pct"/>
          </w:tcPr>
          <w:p w14:paraId="0B3786F7" w14:textId="77777777" w:rsidR="0082723E" w:rsidRPr="00F065D7" w:rsidRDefault="0082723E" w:rsidP="008272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417098" w14:textId="5FD0CE92" w:rsidR="0082723E" w:rsidRPr="001C7C26" w:rsidRDefault="00FD6C5D" w:rsidP="0082723E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82723E" w:rsidRPr="001C7C26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980</w:t>
            </w:r>
          </w:p>
        </w:tc>
      </w:tr>
      <w:tr w:rsidR="00BD6887" w:rsidRPr="00F065D7" w14:paraId="6A848BA5" w14:textId="77777777" w:rsidTr="008769AD">
        <w:tc>
          <w:tcPr>
            <w:tcW w:w="2088" w:type="pct"/>
          </w:tcPr>
          <w:p w14:paraId="3833440B" w14:textId="353021B5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21C620A8" w14:textId="40E547E2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DF8B85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2F859E3" w14:textId="0E8FE480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9D3ADF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E85BF2" w14:textId="2998722F" w:rsidR="00BD6887" w:rsidRPr="00BD688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B1C3212" w14:textId="77777777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B9D09A" w14:textId="4EF32B79" w:rsidR="00BD6887" w:rsidRPr="001C7C26" w:rsidRDefault="00FD6C5D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D6887" w:rsidRPr="001C7C26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</w:tr>
      <w:tr w:rsidR="00BD6887" w:rsidRPr="00F065D7" w14:paraId="2E88295F" w14:textId="77777777" w:rsidTr="008769AD">
        <w:tc>
          <w:tcPr>
            <w:tcW w:w="2088" w:type="pct"/>
          </w:tcPr>
          <w:p w14:paraId="0838D4C4" w14:textId="580F11F0" w:rsidR="00BD6887" w:rsidRPr="00F065D7" w:rsidRDefault="00BD6887" w:rsidP="00BD688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471556" w14:textId="6BC3F807" w:rsidR="00BD6887" w:rsidRPr="00014DE2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D0A32DE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B4E3FE4" w14:textId="3F1D8D56" w:rsidR="00BD6887" w:rsidRPr="00F065D7" w:rsidRDefault="00BD6887" w:rsidP="00BD688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F5DBE8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A021119" w14:textId="69AD7991" w:rsidR="00BD6887" w:rsidRPr="002B1224" w:rsidRDefault="00BD6887" w:rsidP="00BD688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47" w:type="pct"/>
          </w:tcPr>
          <w:p w14:paraId="2C56C04E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1C2A1C" w14:textId="144D045F" w:rsidR="00BD6887" w:rsidRPr="00F065D7" w:rsidRDefault="00BD6887" w:rsidP="00BD6887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6887" w:rsidRPr="00F065D7" w14:paraId="23B6E50B" w14:textId="77777777" w:rsidTr="008769AD">
        <w:tc>
          <w:tcPr>
            <w:tcW w:w="2088" w:type="pct"/>
          </w:tcPr>
          <w:p w14:paraId="6891B4C5" w14:textId="77777777" w:rsidR="00BD6887" w:rsidRPr="00F065D7" w:rsidRDefault="00BD6887" w:rsidP="00BD688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38D0E918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18B1D6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0F3D089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493E29F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69D935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BEB260" w14:textId="77777777" w:rsidR="00BD6887" w:rsidRPr="00F065D7" w:rsidRDefault="00BD6887" w:rsidP="00BD68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CDEAD7" w14:textId="77777777" w:rsidR="00BD6887" w:rsidRPr="00F065D7" w:rsidRDefault="00BD6887" w:rsidP="00BD688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5A6F" w:rsidRPr="00F065D7" w14:paraId="669351A8" w14:textId="77777777" w:rsidTr="008769AD">
        <w:tc>
          <w:tcPr>
            <w:tcW w:w="2088" w:type="pct"/>
          </w:tcPr>
          <w:p w14:paraId="3A7D8D8B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7DABF053" w14:textId="3C13155E" w:rsidR="00CD5A6F" w:rsidRPr="00CD5A6F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Pr="00CD5A6F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482F9065" w14:textId="77777777" w:rsidR="00CD5A6F" w:rsidRPr="00F065D7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C3506D" w14:textId="28E42411" w:rsidR="00CD5A6F" w:rsidRPr="00C05B8D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="00CD5A6F" w:rsidRPr="00902B8F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  <w:tc>
          <w:tcPr>
            <w:tcW w:w="145" w:type="pct"/>
          </w:tcPr>
          <w:p w14:paraId="56F1485A" w14:textId="77777777" w:rsidR="00CD5A6F" w:rsidRPr="00F065D7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718DF9" w14:textId="10FAAB8A" w:rsidR="00CD5A6F" w:rsidRPr="00F065D7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042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7C6044CC" w14:textId="77777777" w:rsidR="00CD5A6F" w:rsidRPr="00F065D7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3C40EC" w14:textId="363B9935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</w:tr>
      <w:tr w:rsidR="00CD5A6F" w:rsidRPr="00F065D7" w14:paraId="05E18E24" w14:textId="77777777" w:rsidTr="008769AD">
        <w:tc>
          <w:tcPr>
            <w:tcW w:w="2088" w:type="pct"/>
          </w:tcPr>
          <w:p w14:paraId="3CB09583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5D64A99D" w14:textId="1A4D8D5E" w:rsidR="00CD5A6F" w:rsidRPr="00CD5A6F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 w:rsidRPr="00CD5A6F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CD5A6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79CBE2DE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DCB6200" w14:textId="0905E20D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145" w:type="pct"/>
          </w:tcPr>
          <w:p w14:paraId="1E7B5D83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DBF3750" w14:textId="44E1DA7C" w:rsidR="00CD5A6F" w:rsidRPr="00F065D7" w:rsidRDefault="00CD5A6F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BD688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 w:rsidRPr="00BD68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2BB9F844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761A74" w14:textId="17E96503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</w:tr>
      <w:tr w:rsidR="00CD5A6F" w:rsidRPr="00F065D7" w14:paraId="6F54ECC4" w14:textId="77777777" w:rsidTr="008769AD">
        <w:tc>
          <w:tcPr>
            <w:tcW w:w="2088" w:type="pct"/>
          </w:tcPr>
          <w:p w14:paraId="4AFDE876" w14:textId="4EC1BCE1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9CBE278" w14:textId="62753707" w:rsidR="00CD5A6F" w:rsidRPr="00F065D7" w:rsidRDefault="00CD5A6F" w:rsidP="00CD5A6F">
            <w:pPr>
              <w:pStyle w:val="BodyText"/>
              <w:tabs>
                <w:tab w:val="decimal" w:pos="636"/>
              </w:tabs>
              <w:spacing w:after="0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DBBC2C6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72C1413" w14:textId="4037049E" w:rsidR="00CD5A6F" w:rsidRPr="00CD5A6F" w:rsidRDefault="00CD5A6F" w:rsidP="00CD5A6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0AF757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CBFA7AA" w14:textId="1509F1FF" w:rsidR="00CD5A6F" w:rsidRPr="00F065D7" w:rsidRDefault="00CD5A6F" w:rsidP="00CD5A6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cs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8FDD2E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D24FEEF" w14:textId="65A396DF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D5A6F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CD5A6F" w:rsidRPr="00F065D7" w14:paraId="6E4DD920" w14:textId="77777777" w:rsidTr="008769AD">
        <w:tc>
          <w:tcPr>
            <w:tcW w:w="2088" w:type="pct"/>
          </w:tcPr>
          <w:p w14:paraId="39169ED2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33D7AA6B" w14:textId="23F4B088" w:rsidR="00CD5A6F" w:rsidRPr="00F065D7" w:rsidRDefault="00CD5A6F" w:rsidP="00CD5A6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B19353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E6DC9CA" w14:textId="574B83E3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5" w:type="pct"/>
          </w:tcPr>
          <w:p w14:paraId="54E3474A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E32B3EE" w14:textId="399579D0" w:rsidR="00CD5A6F" w:rsidRPr="00F065D7" w:rsidRDefault="00CD5A6F" w:rsidP="00CD5A6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2D8754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AD817F" w14:textId="76F7444C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CD5A6F" w:rsidRPr="00F065D7" w14:paraId="7B6C7396" w14:textId="77777777" w:rsidTr="008769AD">
        <w:tc>
          <w:tcPr>
            <w:tcW w:w="2088" w:type="pct"/>
          </w:tcPr>
          <w:p w14:paraId="3B8F815C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B626D15" w14:textId="4E9D8140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D5A6F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5" w:type="pct"/>
          </w:tcPr>
          <w:p w14:paraId="59FF7D1E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6FD478" w14:textId="641CA30A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9536C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145" w:type="pct"/>
          </w:tcPr>
          <w:p w14:paraId="1236E101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E629BEF" w14:textId="5555B0B7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147" w:type="pct"/>
          </w:tcPr>
          <w:p w14:paraId="0804FEFD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B6D73F" w14:textId="48F5FF71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9536C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5257B3" w:rsidRPr="00F065D7" w14:paraId="3FF33D9C" w14:textId="77777777" w:rsidTr="008769AD">
        <w:tc>
          <w:tcPr>
            <w:tcW w:w="2088" w:type="pct"/>
          </w:tcPr>
          <w:p w14:paraId="675E9EEB" w14:textId="507B8027" w:rsidR="005257B3" w:rsidRPr="00F065D7" w:rsidRDefault="005257B3" w:rsidP="005257B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34038227" w14:textId="076F6CCA" w:rsidR="005257B3" w:rsidRPr="00CA0121" w:rsidRDefault="00FD6C5D" w:rsidP="005257B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257B3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145" w:type="pct"/>
          </w:tcPr>
          <w:p w14:paraId="05A4D169" w14:textId="77777777" w:rsidR="005257B3" w:rsidRPr="00CA0121" w:rsidRDefault="005257B3" w:rsidP="005257B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F026850" w14:textId="7C4F2ED1" w:rsidR="005257B3" w:rsidRPr="00CA0121" w:rsidRDefault="005257B3" w:rsidP="005257B3">
            <w:pPr>
              <w:pStyle w:val="BodyText"/>
              <w:tabs>
                <w:tab w:val="decimal" w:pos="614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687D42" w14:textId="77777777" w:rsidR="005257B3" w:rsidRPr="00CA0121" w:rsidRDefault="005257B3" w:rsidP="005257B3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9A2FA8" w14:textId="0A780F14" w:rsidR="005257B3" w:rsidRPr="00CA0121" w:rsidRDefault="00FD6C5D" w:rsidP="005257B3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257B3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147" w:type="pct"/>
          </w:tcPr>
          <w:p w14:paraId="17232257" w14:textId="77777777" w:rsidR="005257B3" w:rsidRPr="00CA0121" w:rsidRDefault="005257B3" w:rsidP="005257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E92312" w14:textId="324CFAC5" w:rsidR="005257B3" w:rsidRPr="00CA0121" w:rsidRDefault="005257B3" w:rsidP="005257B3">
            <w:pPr>
              <w:pStyle w:val="BodyText"/>
              <w:tabs>
                <w:tab w:val="decimal" w:pos="56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A6F" w:rsidRPr="00F065D7" w14:paraId="5DD0ABEC" w14:textId="77777777" w:rsidTr="008769AD">
        <w:tc>
          <w:tcPr>
            <w:tcW w:w="2088" w:type="pct"/>
          </w:tcPr>
          <w:p w14:paraId="60F64835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33D0DD7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3848E339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5F41CDAF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7A7C9374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1831C407" w14:textId="77777777" w:rsidR="00CD5A6F" w:rsidRPr="00CA0121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4839EFD3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71B23CBA" w14:textId="77777777" w:rsidR="00CD5A6F" w:rsidRPr="00CA0121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A6F" w:rsidRPr="00F065D7" w14:paraId="4722660B" w14:textId="77777777" w:rsidTr="008769AD">
        <w:tc>
          <w:tcPr>
            <w:tcW w:w="2088" w:type="pct"/>
            <w:shd w:val="clear" w:color="auto" w:fill="FFFFFF"/>
          </w:tcPr>
          <w:p w14:paraId="0F95EAF6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32" w:type="pct"/>
          </w:tcPr>
          <w:p w14:paraId="05638642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6224FDE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D5ED2D5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39CB37C1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426C30D" w14:textId="77777777" w:rsidR="00CD5A6F" w:rsidRPr="00CA0121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159EB2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75C564" w14:textId="77777777" w:rsidR="00CD5A6F" w:rsidRPr="00CA0121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FD0" w:rsidRPr="00F065D7" w14:paraId="560BC7DD" w14:textId="77777777" w:rsidTr="008769AD">
        <w:tc>
          <w:tcPr>
            <w:tcW w:w="2088" w:type="pct"/>
            <w:shd w:val="clear" w:color="auto" w:fill="FFFFFF"/>
          </w:tcPr>
          <w:p w14:paraId="4DF4A2ED" w14:textId="2A1EADC9" w:rsidR="00EF1FD0" w:rsidRPr="00951309" w:rsidRDefault="00EF1FD0" w:rsidP="00EF1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130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3D1B4008" w14:textId="75FDBFF3" w:rsidR="00EF1FD0" w:rsidRPr="00951309" w:rsidRDefault="00EF1FD0" w:rsidP="009513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130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597435E4" w14:textId="77777777" w:rsidR="00EF1FD0" w:rsidRPr="00951309" w:rsidRDefault="00EF1FD0" w:rsidP="00EF1FD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A445480" w14:textId="22B9B581" w:rsidR="00EF1FD0" w:rsidRPr="00951309" w:rsidRDefault="00EF1FD0" w:rsidP="00951309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1309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5" w:type="pct"/>
          </w:tcPr>
          <w:p w14:paraId="0A6AA931" w14:textId="77777777" w:rsidR="00EF1FD0" w:rsidRPr="00951309" w:rsidRDefault="00EF1FD0" w:rsidP="00EF1FD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8E9657D" w14:textId="4974E2D0" w:rsidR="00EF1FD0" w:rsidRPr="00951309" w:rsidRDefault="00EF1FD0" w:rsidP="00951309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951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E73816" w14:textId="77777777" w:rsidR="00EF1FD0" w:rsidRPr="00951309" w:rsidRDefault="00EF1FD0" w:rsidP="00EF1FD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D5F8F5C" w14:textId="242E344F" w:rsidR="00EF1FD0" w:rsidRPr="00951309" w:rsidRDefault="00EF1FD0" w:rsidP="00951309">
            <w:pPr>
              <w:pStyle w:val="BodyText"/>
              <w:tabs>
                <w:tab w:val="decimal" w:pos="56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951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A6F" w:rsidRPr="00F065D7" w14:paraId="6E6B5BD0" w14:textId="77777777" w:rsidTr="008769AD">
        <w:tc>
          <w:tcPr>
            <w:tcW w:w="2088" w:type="pct"/>
            <w:shd w:val="clear" w:color="auto" w:fill="FFFFFF"/>
          </w:tcPr>
          <w:p w14:paraId="0DB1903C" w14:textId="4ADAC3B0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</w:p>
        </w:tc>
        <w:tc>
          <w:tcPr>
            <w:tcW w:w="632" w:type="pct"/>
          </w:tcPr>
          <w:p w14:paraId="6FF71846" w14:textId="2EC34C60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5" w:type="pct"/>
          </w:tcPr>
          <w:p w14:paraId="756B2465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603758" w14:textId="1887803E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5" w:type="pct"/>
          </w:tcPr>
          <w:p w14:paraId="48380029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6B12E4" w14:textId="03BDFF5D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7" w:type="pct"/>
          </w:tcPr>
          <w:p w14:paraId="51C0812E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289F12" w14:textId="5D3597B8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D5A6F" w:rsidRPr="00CA0121">
              <w:rPr>
                <w:rFonts w:ascii="Angsana New" w:hAnsi="Angsana New"/>
                <w:sz w:val="30"/>
                <w:szCs w:val="30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CD5A6F" w:rsidRPr="00F065D7" w14:paraId="3DCD3D8E" w14:textId="77777777" w:rsidTr="008769AD">
        <w:tc>
          <w:tcPr>
            <w:tcW w:w="2088" w:type="pct"/>
            <w:shd w:val="clear" w:color="auto" w:fill="FFFFFF"/>
          </w:tcPr>
          <w:p w14:paraId="277D7803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</w:tcPr>
          <w:p w14:paraId="1371E254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046C9C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C76A13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3D26BB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03A6E0" w14:textId="77777777" w:rsidR="00CD5A6F" w:rsidRPr="00CA0121" w:rsidRDefault="00CD5A6F" w:rsidP="00CD5A6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25E280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C6F1D8C" w14:textId="77777777" w:rsidR="00CD5A6F" w:rsidRPr="00CA0121" w:rsidRDefault="00CD5A6F" w:rsidP="00CD5A6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A6F" w:rsidRPr="00F065D7" w14:paraId="5EEF0554" w14:textId="77777777" w:rsidTr="008769AD">
        <w:tc>
          <w:tcPr>
            <w:tcW w:w="2088" w:type="pct"/>
            <w:shd w:val="clear" w:color="auto" w:fill="FFFFFF"/>
          </w:tcPr>
          <w:p w14:paraId="05BF452F" w14:textId="77777777" w:rsidR="00CD5A6F" w:rsidRPr="00F065D7" w:rsidRDefault="00CD5A6F" w:rsidP="00CD5A6F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2" w:type="pct"/>
          </w:tcPr>
          <w:p w14:paraId="15CDD253" w14:textId="58449C78" w:rsidR="00CD5A6F" w:rsidRPr="00CA0121" w:rsidRDefault="005F0FF0" w:rsidP="00D23A0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49,964</w:t>
            </w:r>
          </w:p>
        </w:tc>
        <w:tc>
          <w:tcPr>
            <w:tcW w:w="145" w:type="pct"/>
          </w:tcPr>
          <w:p w14:paraId="140A811D" w14:textId="77777777" w:rsidR="00CD5A6F" w:rsidRPr="00CA0121" w:rsidRDefault="00CD5A6F" w:rsidP="00CD5A6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07E988" w14:textId="4E8913C0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145" w:type="pct"/>
          </w:tcPr>
          <w:p w14:paraId="349708DC" w14:textId="77777777" w:rsidR="00CD5A6F" w:rsidRPr="00CA0121" w:rsidRDefault="00CD5A6F" w:rsidP="00CD5A6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3B9C8B" w14:textId="4C3689B0" w:rsidR="00CD5A6F" w:rsidRPr="00CA0121" w:rsidRDefault="005F0FF0" w:rsidP="00DA395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49,949</w:t>
            </w:r>
          </w:p>
        </w:tc>
        <w:tc>
          <w:tcPr>
            <w:tcW w:w="147" w:type="pct"/>
          </w:tcPr>
          <w:p w14:paraId="06F131F4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E160C9E" w14:textId="4DC0E4C6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CD5A6F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</w:tr>
      <w:tr w:rsidR="006F5BC4" w:rsidRPr="00F065D7" w14:paraId="5ADCBC04" w14:textId="77777777" w:rsidTr="008769AD">
        <w:tc>
          <w:tcPr>
            <w:tcW w:w="2088" w:type="pct"/>
            <w:shd w:val="clear" w:color="auto" w:fill="FFFFFF"/>
          </w:tcPr>
          <w:p w14:paraId="12AC5224" w14:textId="77777777" w:rsidR="006F5BC4" w:rsidRPr="00F065D7" w:rsidRDefault="006F5BC4" w:rsidP="006F5BC4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</w:tcPr>
          <w:p w14:paraId="77D7F4C2" w14:textId="7DC61751" w:rsidR="006F5BC4" w:rsidRPr="00CA0121" w:rsidRDefault="00D23A04" w:rsidP="0050799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2,655</w:t>
            </w:r>
          </w:p>
        </w:tc>
        <w:tc>
          <w:tcPr>
            <w:tcW w:w="145" w:type="pct"/>
          </w:tcPr>
          <w:p w14:paraId="32D5B3D5" w14:textId="77777777" w:rsidR="006F5BC4" w:rsidRPr="00CA0121" w:rsidRDefault="006F5BC4" w:rsidP="006F5B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B60C7DF" w14:textId="54B2776A" w:rsidR="006F5BC4" w:rsidRPr="00CA0121" w:rsidRDefault="00FD6C5D" w:rsidP="006F5B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5BC4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582</w:t>
            </w:r>
          </w:p>
        </w:tc>
        <w:tc>
          <w:tcPr>
            <w:tcW w:w="145" w:type="pct"/>
          </w:tcPr>
          <w:p w14:paraId="5AE09984" w14:textId="77777777" w:rsidR="006F5BC4" w:rsidRPr="00CA0121" w:rsidRDefault="006F5BC4" w:rsidP="006F5BC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56E3F2E" w14:textId="75648309" w:rsidR="006F5BC4" w:rsidRPr="00CA0121" w:rsidRDefault="00DA3954" w:rsidP="0050799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A0121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  <w:tc>
          <w:tcPr>
            <w:tcW w:w="147" w:type="pct"/>
          </w:tcPr>
          <w:p w14:paraId="217ACCF0" w14:textId="77777777" w:rsidR="006F5BC4" w:rsidRPr="00CA0121" w:rsidRDefault="006F5BC4" w:rsidP="006F5BC4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14C529" w14:textId="0AFDEAE4" w:rsidR="006F5BC4" w:rsidRPr="00CA0121" w:rsidRDefault="00FD6C5D" w:rsidP="006F5BC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5BC4" w:rsidRPr="00CA01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CD5A6F" w:rsidRPr="00F065D7" w14:paraId="0B7D2727" w14:textId="77777777" w:rsidTr="008769AD">
        <w:tc>
          <w:tcPr>
            <w:tcW w:w="2088" w:type="pct"/>
            <w:shd w:val="clear" w:color="auto" w:fill="FFFFFF"/>
          </w:tcPr>
          <w:p w14:paraId="6125C4AF" w14:textId="77777777" w:rsidR="00CD5A6F" w:rsidRPr="00F065D7" w:rsidRDefault="00CD5A6F" w:rsidP="00CD5A6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0F7689C" w14:textId="533F7778" w:rsidR="00CD5A6F" w:rsidRPr="00CA0121" w:rsidRDefault="005F0FF0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52,619</w:t>
            </w:r>
          </w:p>
        </w:tc>
        <w:tc>
          <w:tcPr>
            <w:tcW w:w="145" w:type="pct"/>
          </w:tcPr>
          <w:p w14:paraId="2E74E5E4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5A41EAA" w14:textId="5C6EF1BA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</w:t>
            </w:r>
            <w:r w:rsidR="00CD5A6F"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145" w:type="pct"/>
          </w:tcPr>
          <w:p w14:paraId="14394600" w14:textId="77777777" w:rsidR="00CD5A6F" w:rsidRPr="00CA0121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3F2EE3" w14:textId="49BF01BD" w:rsidR="00CD5A6F" w:rsidRPr="00CA0121" w:rsidRDefault="005F0FF0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121">
              <w:rPr>
                <w:rFonts w:ascii="Angsana New" w:hAnsi="Angsana New"/>
                <w:b/>
                <w:bCs/>
                <w:sz w:val="30"/>
                <w:szCs w:val="30"/>
              </w:rPr>
              <w:t>52,142</w:t>
            </w:r>
          </w:p>
        </w:tc>
        <w:tc>
          <w:tcPr>
            <w:tcW w:w="147" w:type="pct"/>
          </w:tcPr>
          <w:p w14:paraId="36F69FD8" w14:textId="77777777" w:rsidR="00CD5A6F" w:rsidRPr="00CA0121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E5EF22B" w14:textId="4E37FDE3" w:rsidR="00CD5A6F" w:rsidRPr="00CA012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CD5A6F"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A01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</w:t>
            </w:r>
          </w:p>
        </w:tc>
      </w:tr>
      <w:tr w:rsidR="00CD5A6F" w:rsidRPr="00F065D7" w14:paraId="0CEDD017" w14:textId="77777777" w:rsidTr="008769AD">
        <w:trPr>
          <w:trHeight w:val="314"/>
        </w:trPr>
        <w:tc>
          <w:tcPr>
            <w:tcW w:w="2088" w:type="pct"/>
          </w:tcPr>
          <w:p w14:paraId="16D6CCAA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9764CAE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5A688E85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78305FF3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72DDF319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47C3EFCE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42D39710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A5729DD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5A6F" w:rsidRPr="00F065D7" w14:paraId="1BD8F2B7" w14:textId="77777777" w:rsidTr="008769AD">
        <w:tc>
          <w:tcPr>
            <w:tcW w:w="2088" w:type="pct"/>
          </w:tcPr>
          <w:p w14:paraId="47A50148" w14:textId="77777777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202F0C50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F814C8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3420D95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0FC732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59C09A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3E9BF3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F1A878" w14:textId="77777777" w:rsidR="00CD5A6F" w:rsidRPr="00F065D7" w:rsidRDefault="00CD5A6F" w:rsidP="00CD5A6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A6F" w:rsidRPr="00F065D7" w14:paraId="1B6CF30C" w14:textId="77777777" w:rsidTr="008769AD">
        <w:tc>
          <w:tcPr>
            <w:tcW w:w="2088" w:type="pct"/>
          </w:tcPr>
          <w:p w14:paraId="6CE41844" w14:textId="77777777" w:rsidR="00CD5A6F" w:rsidRPr="00F065D7" w:rsidRDefault="00CD5A6F" w:rsidP="00CD5A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0583D4FA" w14:textId="7492C582" w:rsidR="00CD5A6F" w:rsidRPr="009B57D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14:paraId="2D8E406E" w14:textId="77777777" w:rsidR="00CD5A6F" w:rsidRPr="00F065D7" w:rsidRDefault="00CD5A6F" w:rsidP="00CD5A6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54A8BFC" w14:textId="5B01C665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5" w:type="pct"/>
          </w:tcPr>
          <w:p w14:paraId="57E91C16" w14:textId="77777777" w:rsidR="00CD5A6F" w:rsidRPr="00F065D7" w:rsidRDefault="00CD5A6F" w:rsidP="00CD5A6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E75428" w14:textId="61884086" w:rsidR="00CD5A6F" w:rsidRPr="00BD6887" w:rsidRDefault="00CD5A6F" w:rsidP="00CD5A6F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94460A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84FE0B9" w14:textId="3007A97D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CD5A6F" w:rsidRPr="00F065D7" w14:paraId="292F2951" w14:textId="77777777" w:rsidTr="008769AD">
        <w:tc>
          <w:tcPr>
            <w:tcW w:w="2088" w:type="pct"/>
          </w:tcPr>
          <w:p w14:paraId="610F36BE" w14:textId="2F5075E7" w:rsidR="00CD5A6F" w:rsidRPr="00F065D7" w:rsidRDefault="00CD5A6F" w:rsidP="00CD5A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  <w:shd w:val="clear" w:color="auto" w:fill="auto"/>
          </w:tcPr>
          <w:p w14:paraId="1FB41042" w14:textId="743484A5" w:rsidR="00CD5A6F" w:rsidRPr="00AE6818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59E089C5" w14:textId="77777777" w:rsidR="00CD5A6F" w:rsidRPr="00F065D7" w:rsidRDefault="00CD5A6F" w:rsidP="00CD5A6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122396" w14:textId="54AD0931" w:rsidR="00CD5A6F" w:rsidRPr="00AE6818" w:rsidRDefault="00CD5A6F" w:rsidP="00CD5A6F">
            <w:pPr>
              <w:pStyle w:val="BodyText"/>
              <w:tabs>
                <w:tab w:val="decimal" w:pos="614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EBDCE0" w14:textId="77777777" w:rsidR="00CD5A6F" w:rsidRPr="00F065D7" w:rsidRDefault="00CD5A6F" w:rsidP="00CD5A6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855DBD" w14:textId="728F7667" w:rsidR="00CD5A6F" w:rsidRPr="00AE6818" w:rsidRDefault="00CD5A6F" w:rsidP="00CD5A6F">
            <w:pPr>
              <w:pStyle w:val="BodyText"/>
              <w:tabs>
                <w:tab w:val="decimal" w:pos="591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69BF67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9E09E8C" w14:textId="2B7672AA" w:rsidR="00CD5A6F" w:rsidRPr="00AE6818" w:rsidRDefault="00CD5A6F" w:rsidP="00CD5A6F">
            <w:pPr>
              <w:pStyle w:val="BodyText"/>
              <w:tabs>
                <w:tab w:val="decimal" w:pos="567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A6F" w:rsidRPr="00F065D7" w14:paraId="74F6F2D3" w14:textId="77777777" w:rsidTr="008769AD">
        <w:tc>
          <w:tcPr>
            <w:tcW w:w="2088" w:type="pct"/>
          </w:tcPr>
          <w:p w14:paraId="28985B32" w14:textId="3150816C" w:rsidR="00CD5A6F" w:rsidRPr="00F065D7" w:rsidRDefault="00CD5A6F" w:rsidP="00CD5A6F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77EF4655" w14:textId="62EBCD95" w:rsidR="00CD5A6F" w:rsidRPr="009B57D1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</w:p>
        </w:tc>
        <w:tc>
          <w:tcPr>
            <w:tcW w:w="145" w:type="pct"/>
          </w:tcPr>
          <w:p w14:paraId="316A1B6C" w14:textId="77777777" w:rsidR="00CD5A6F" w:rsidRPr="00F065D7" w:rsidRDefault="00CD5A6F" w:rsidP="00CD5A6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4EAAD17B" w14:textId="7122A067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145" w:type="pct"/>
          </w:tcPr>
          <w:p w14:paraId="0A332DF5" w14:textId="77777777" w:rsidR="00CD5A6F" w:rsidRPr="00F065D7" w:rsidRDefault="00CD5A6F" w:rsidP="00CD5A6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876D469" w14:textId="1DF55DD1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147" w:type="pct"/>
          </w:tcPr>
          <w:p w14:paraId="31BFBA21" w14:textId="77777777" w:rsidR="00CD5A6F" w:rsidRPr="00F065D7" w:rsidRDefault="00CD5A6F" w:rsidP="00CD5A6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5452BD" w14:textId="71D811C8" w:rsidR="00CD5A6F" w:rsidRPr="00F065D7" w:rsidRDefault="00FD6C5D" w:rsidP="00CD5A6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D5A6F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</w:tr>
    </w:tbl>
    <w:p w14:paraId="4C302632" w14:textId="1AC2D9AF" w:rsidR="00D6536F" w:rsidRPr="003979B5" w:rsidRDefault="00DF732E" w:rsidP="008A343A">
      <w:pPr>
        <w:pStyle w:val="BodyText2"/>
        <w:tabs>
          <w:tab w:val="left" w:pos="540"/>
        </w:tabs>
        <w:ind w:right="18"/>
      </w:pPr>
      <w:r w:rsidRPr="00F065D7">
        <w:rPr>
          <w:cs/>
        </w:rPr>
        <w:tab/>
      </w:r>
    </w:p>
    <w:p w14:paraId="243C014A" w14:textId="625CAD21" w:rsidR="00B67D8D" w:rsidRPr="00A2273B" w:rsidRDefault="008A2355" w:rsidP="00F8469A">
      <w:pPr>
        <w:pStyle w:val="BodyText2"/>
        <w:tabs>
          <w:tab w:val="left" w:pos="540"/>
        </w:tabs>
        <w:ind w:right="18"/>
        <w:rPr>
          <w:lang w:val="en-US"/>
        </w:rPr>
      </w:pPr>
      <w:r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FD6C5D" w:rsidRPr="00FD6C5D">
        <w:rPr>
          <w:lang w:val="en-US"/>
        </w:rPr>
        <w:t>31</w:t>
      </w:r>
      <w:r w:rsidR="00F51EBA" w:rsidRPr="00F065D7">
        <w:t xml:space="preserve"> </w:t>
      </w:r>
      <w:r w:rsidR="00D82CD7">
        <w:rPr>
          <w:rFonts w:hint="cs"/>
          <w:cs/>
        </w:rPr>
        <w:t xml:space="preserve">มีนาคม </w:t>
      </w:r>
      <w:r w:rsidR="00FD6C5D" w:rsidRPr="00FD6C5D">
        <w:rPr>
          <w:lang w:val="en-US"/>
        </w:rPr>
        <w:t>2564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FD6C5D" w:rsidRPr="00FD6C5D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FD6C5D" w:rsidRPr="00FD6C5D">
        <w:rPr>
          <w:lang w:val="en-US"/>
        </w:rPr>
        <w:t>2563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112F7A7C" w:rsidR="00A56FEF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94"/>
        <w:gridCol w:w="245"/>
        <w:gridCol w:w="1171"/>
        <w:gridCol w:w="271"/>
        <w:gridCol w:w="1186"/>
        <w:gridCol w:w="245"/>
        <w:gridCol w:w="1086"/>
      </w:tblGrid>
      <w:tr w:rsidR="00951309" w:rsidRPr="00BE0D17" w14:paraId="284DBE56" w14:textId="77777777" w:rsidTr="008769AD">
        <w:tc>
          <w:tcPr>
            <w:tcW w:w="2088" w:type="pct"/>
          </w:tcPr>
          <w:p w14:paraId="44A6017F" w14:textId="77777777" w:rsidR="00951309" w:rsidRPr="00BE0D17" w:rsidRDefault="00951309" w:rsidP="00614B9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08" w:type="pct"/>
            <w:gridSpan w:val="3"/>
          </w:tcPr>
          <w:p w14:paraId="2F94302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6307A819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pct"/>
            <w:gridSpan w:val="3"/>
          </w:tcPr>
          <w:p w14:paraId="37C8AAD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1309" w:rsidRPr="00BE0D17" w14:paraId="19CB62B2" w14:textId="77777777" w:rsidTr="008769AD">
        <w:tc>
          <w:tcPr>
            <w:tcW w:w="2088" w:type="pct"/>
          </w:tcPr>
          <w:p w14:paraId="498BBBBD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10AE1AFA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024DB015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68BF23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27993AF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D23759E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64640E74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D8B7318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1309" w:rsidRPr="00BE0D17" w14:paraId="5248D880" w14:textId="77777777" w:rsidTr="008769AD">
        <w:tc>
          <w:tcPr>
            <w:tcW w:w="2088" w:type="pct"/>
          </w:tcPr>
          <w:p w14:paraId="2A960D9F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9956720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2" w:type="pct"/>
          </w:tcPr>
          <w:p w14:paraId="53A212B6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B4B3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2E44BE07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E3AEC02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2" w:type="pct"/>
          </w:tcPr>
          <w:p w14:paraId="557CDDEB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5A6E5E" w14:textId="77777777" w:rsidR="00951309" w:rsidRPr="00BE0D17" w:rsidRDefault="00951309" w:rsidP="00614B9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1309" w:rsidRPr="00BE0D17" w14:paraId="7F25FD0A" w14:textId="77777777" w:rsidTr="008769AD">
        <w:tc>
          <w:tcPr>
            <w:tcW w:w="2088" w:type="pct"/>
          </w:tcPr>
          <w:p w14:paraId="4FA683DC" w14:textId="77777777" w:rsidR="00951309" w:rsidRPr="00BE0D17" w:rsidRDefault="00951309" w:rsidP="00614B9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2" w:type="pct"/>
            <w:gridSpan w:val="7"/>
          </w:tcPr>
          <w:p w14:paraId="421D7533" w14:textId="77777777" w:rsidR="00951309" w:rsidRPr="00BE0D17" w:rsidRDefault="00951309" w:rsidP="00614B95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1309" w:rsidRPr="00BE0D17" w14:paraId="3C9E2EA7" w14:textId="77777777" w:rsidTr="008769AD">
        <w:tc>
          <w:tcPr>
            <w:tcW w:w="2088" w:type="pct"/>
          </w:tcPr>
          <w:p w14:paraId="6F696ED4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14:paraId="3ACDA125" w14:textId="77777777" w:rsidR="00951309" w:rsidRPr="00BE0D17" w:rsidRDefault="00951309" w:rsidP="00614B9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DABD218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3A7D1C3" w14:textId="77777777" w:rsidR="00951309" w:rsidRPr="00BE0D17" w:rsidRDefault="00951309" w:rsidP="00614B95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827072D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4AFAF4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132" w:type="pct"/>
          </w:tcPr>
          <w:p w14:paraId="538A1F8E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E97E46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951309" w:rsidRPr="00BE0D17" w14:paraId="52F8CB76" w14:textId="77777777" w:rsidTr="008769AD">
        <w:tc>
          <w:tcPr>
            <w:tcW w:w="2088" w:type="pct"/>
          </w:tcPr>
          <w:p w14:paraId="1B7093D0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8E34F8E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132" w:type="pct"/>
          </w:tcPr>
          <w:p w14:paraId="536FCEE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36074D8" w14:textId="77777777" w:rsidR="00951309" w:rsidRPr="00BE0D17" w:rsidRDefault="00951309" w:rsidP="00614B9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46" w:type="pct"/>
          </w:tcPr>
          <w:p w14:paraId="266F338C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3195ABA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32" w:type="pct"/>
          </w:tcPr>
          <w:p w14:paraId="4EBA5561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D6A52D6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</w:t>
            </w:r>
            <w:r w:rsidRPr="00BE0D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663</w:t>
            </w:r>
          </w:p>
        </w:tc>
      </w:tr>
      <w:tr w:rsidR="00951309" w:rsidRPr="00BE0D17" w14:paraId="74D451A7" w14:textId="77777777" w:rsidTr="008769AD">
        <w:tc>
          <w:tcPr>
            <w:tcW w:w="2088" w:type="pct"/>
          </w:tcPr>
          <w:p w14:paraId="2DA2410A" w14:textId="77777777" w:rsidR="00951309" w:rsidRPr="00BE0D17" w:rsidRDefault="00951309" w:rsidP="00614B9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4A5E7F0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854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32" w:type="pct"/>
          </w:tcPr>
          <w:p w14:paraId="2BBFAAB8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3052816" w14:textId="77777777" w:rsidR="00951309" w:rsidRPr="00D02CFD" w:rsidRDefault="00951309" w:rsidP="00D02CFD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C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603,122</w:t>
            </w:r>
          </w:p>
        </w:tc>
        <w:tc>
          <w:tcPr>
            <w:tcW w:w="146" w:type="pct"/>
          </w:tcPr>
          <w:p w14:paraId="27DFCCA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BA010C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32" w:type="pct"/>
          </w:tcPr>
          <w:p w14:paraId="2DC70AEB" w14:textId="77777777" w:rsidR="00951309" w:rsidRPr="00BE0D17" w:rsidRDefault="00951309" w:rsidP="00614B95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7FA9FE1" w14:textId="77777777" w:rsidR="00951309" w:rsidRPr="00BE0D17" w:rsidRDefault="00951309" w:rsidP="00614B95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193</w:t>
            </w: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871</w:t>
            </w:r>
          </w:p>
        </w:tc>
      </w:tr>
    </w:tbl>
    <w:p w14:paraId="657AB233" w14:textId="2F132F7C" w:rsidR="00951309" w:rsidRDefault="00951309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p w14:paraId="5460759B" w14:textId="138CA7BC" w:rsidR="00951309" w:rsidRPr="00F065D7" w:rsidRDefault="00951309" w:rsidP="00951309">
      <w:pPr>
        <w:spacing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tbl>
      <w:tblPr>
        <w:tblW w:w="94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196"/>
        <w:gridCol w:w="242"/>
        <w:gridCol w:w="1138"/>
        <w:gridCol w:w="237"/>
        <w:gridCol w:w="1187"/>
        <w:gridCol w:w="242"/>
        <w:gridCol w:w="1083"/>
      </w:tblGrid>
      <w:tr w:rsidR="006D57B7" w:rsidRPr="00BE0D17" w14:paraId="1848F1F6" w14:textId="77777777" w:rsidTr="0074755A">
        <w:tc>
          <w:tcPr>
            <w:tcW w:w="2187" w:type="pct"/>
            <w:vAlign w:val="center"/>
          </w:tcPr>
          <w:p w14:paraId="4FF97D5A" w14:textId="77777777" w:rsidR="006D57B7" w:rsidRPr="00BE0D17" w:rsidRDefault="006D57B7" w:rsidP="006D57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0" w:name="OLE_LINK7"/>
            <w:r w:rsidRPr="00BE0D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E0D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61" w:type="pct"/>
            <w:gridSpan w:val="3"/>
          </w:tcPr>
          <w:p w14:paraId="314AD77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5" w:type="pct"/>
          </w:tcPr>
          <w:p w14:paraId="1F37B33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pct"/>
            <w:gridSpan w:val="3"/>
          </w:tcPr>
          <w:p w14:paraId="36E20790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57B7" w:rsidRPr="00BE0D17" w14:paraId="2C2F7715" w14:textId="77777777" w:rsidTr="0074755A">
        <w:tc>
          <w:tcPr>
            <w:tcW w:w="2187" w:type="pct"/>
            <w:vAlign w:val="center"/>
          </w:tcPr>
          <w:p w14:paraId="41772B41" w14:textId="77777777" w:rsidR="006D57B7" w:rsidRPr="00BE0D17" w:rsidRDefault="006D57B7" w:rsidP="006D57B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13C341FF" w14:textId="108A3EA9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44C77DE5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435A51D" w14:textId="6BCB71D4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090C2B18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2DDFE3A" w14:textId="3FB1CEDA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96ECDFE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AE1315B" w14:textId="36C9B126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57B7"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D57B7" w:rsidRPr="00BE0D17" w14:paraId="4BEC6840" w14:textId="77777777" w:rsidTr="0074755A">
        <w:tc>
          <w:tcPr>
            <w:tcW w:w="2187" w:type="pct"/>
          </w:tcPr>
          <w:p w14:paraId="33F82065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0FF8C45" w14:textId="203D0E35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76B51B24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DF1962" w14:textId="577FE705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5" w:type="pct"/>
          </w:tcPr>
          <w:p w14:paraId="35DD8E42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FA742A9" w14:textId="6CD83D4E" w:rsidR="006D57B7" w:rsidRPr="00BE0D17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1EB50837" w14:textId="77777777" w:rsidR="006D57B7" w:rsidRPr="00BE0D17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08F003" w14:textId="39DF6255" w:rsidR="006D57B7" w:rsidRPr="00A2273B" w:rsidRDefault="00FD6C5D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D57B7" w:rsidRPr="00BE0D17" w14:paraId="25492449" w14:textId="77777777" w:rsidTr="0074755A">
        <w:tc>
          <w:tcPr>
            <w:tcW w:w="2187" w:type="pct"/>
          </w:tcPr>
          <w:p w14:paraId="47682BD4" w14:textId="77777777" w:rsidR="006D57B7" w:rsidRPr="00BE0D17" w:rsidRDefault="006D57B7" w:rsidP="006D57B7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02662FEC" w14:textId="77777777" w:rsidR="006D57B7" w:rsidRPr="00BE0D17" w:rsidRDefault="006D57B7" w:rsidP="006D57B7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68BF" w:rsidRPr="00BE0D17" w14:paraId="0ABDCB65" w14:textId="77777777" w:rsidTr="0074755A">
        <w:tc>
          <w:tcPr>
            <w:tcW w:w="2187" w:type="pct"/>
          </w:tcPr>
          <w:p w14:paraId="0201DD2B" w14:textId="77777777" w:rsidR="008E68BF" w:rsidRPr="0050023C" w:rsidRDefault="008E68BF" w:rsidP="008E68BF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C8E5A2B" w14:textId="02194C5D" w:rsidR="008E68BF" w:rsidRPr="00BE0D17" w:rsidRDefault="008E68BF" w:rsidP="008E68BF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C25E929" w14:textId="77777777" w:rsidR="008E68BF" w:rsidRPr="00C87183" w:rsidRDefault="008E68BF" w:rsidP="008E68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6E8396" w14:textId="5EA2488F" w:rsidR="008E68BF" w:rsidRPr="0050023C" w:rsidRDefault="008E68BF" w:rsidP="005C6425">
            <w:pPr>
              <w:pStyle w:val="BodyText"/>
              <w:tabs>
                <w:tab w:val="decimal" w:pos="52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BBB0C73" w14:textId="77777777" w:rsidR="008E68BF" w:rsidRPr="0050023C" w:rsidRDefault="008E68BF" w:rsidP="008E68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D97477" w14:textId="6F2BA858" w:rsidR="008E68BF" w:rsidRPr="0050023C" w:rsidRDefault="00FD6C5D" w:rsidP="003965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128" w:type="pct"/>
          </w:tcPr>
          <w:p w14:paraId="4E55C728" w14:textId="77777777" w:rsidR="008E68BF" w:rsidRPr="0050023C" w:rsidRDefault="008E68BF" w:rsidP="008E68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4BC61FC6" w14:textId="28EFC2DD" w:rsidR="008E68BF" w:rsidRPr="0050023C" w:rsidRDefault="00FD6C5D" w:rsidP="008E68B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8E68BF"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6D57B7" w:rsidRPr="00BE0D17" w14:paraId="2183F83F" w14:textId="77777777" w:rsidTr="0074755A">
        <w:tc>
          <w:tcPr>
            <w:tcW w:w="2187" w:type="pct"/>
          </w:tcPr>
          <w:p w14:paraId="2E309AB7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19AC1ABA" w14:textId="7208FD00" w:rsidR="006D57B7" w:rsidRPr="00BE0D17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="006D5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28" w:type="pct"/>
          </w:tcPr>
          <w:p w14:paraId="7A8A068B" w14:textId="77777777" w:rsidR="006D57B7" w:rsidRPr="00C87183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C29EC72" w14:textId="475E12FC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6D57B7"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125" w:type="pct"/>
          </w:tcPr>
          <w:p w14:paraId="0F60A543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9B0B8A3" w14:textId="45521D01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6D5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128" w:type="pct"/>
          </w:tcPr>
          <w:p w14:paraId="5BA7E8A8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3954BA6" w14:textId="0D2DDBE0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6D57B7"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6D57B7" w:rsidRPr="00BE0D17" w14:paraId="0D1EFE72" w14:textId="77777777" w:rsidTr="0074755A">
        <w:tc>
          <w:tcPr>
            <w:tcW w:w="2187" w:type="pct"/>
          </w:tcPr>
          <w:p w14:paraId="5ED753AA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5B1853E" w14:textId="6B8DE024" w:rsidR="006D57B7" w:rsidRPr="00BE0D17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171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749</w:t>
            </w:r>
          </w:p>
        </w:tc>
        <w:tc>
          <w:tcPr>
            <w:tcW w:w="128" w:type="pct"/>
          </w:tcPr>
          <w:p w14:paraId="06513EE5" w14:textId="77777777" w:rsidR="006D57B7" w:rsidRPr="00C87183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5E68079" w14:textId="7A670579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125" w:type="pct"/>
          </w:tcPr>
          <w:p w14:paraId="26DBA562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3646B28" w14:textId="51A44A82" w:rsidR="006D57B7" w:rsidRPr="0050023C" w:rsidRDefault="00FD6C5D" w:rsidP="003965A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540</w:t>
            </w:r>
          </w:p>
        </w:tc>
        <w:tc>
          <w:tcPr>
            <w:tcW w:w="128" w:type="pct"/>
          </w:tcPr>
          <w:p w14:paraId="4E6FAD1B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D50BAE7" w14:textId="7698395E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6D57B7" w:rsidRPr="00BE0D17" w14:paraId="426B2CED" w14:textId="77777777" w:rsidTr="0074755A">
        <w:tc>
          <w:tcPr>
            <w:tcW w:w="2187" w:type="pct"/>
          </w:tcPr>
          <w:p w14:paraId="79141CAC" w14:textId="11526432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39CFAB5" w14:textId="3D13E319" w:rsidR="006D57B7" w:rsidRPr="00BE0D17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084AADED" w14:textId="77777777" w:rsidR="006D57B7" w:rsidRPr="00BE0D17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3FF0B1B" w14:textId="46ECD0DC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A59D284" w14:textId="77777777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2EDE546" w14:textId="7DCA2235" w:rsidR="006D57B7" w:rsidRPr="0050023C" w:rsidRDefault="006D57B7" w:rsidP="003965AF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B8187AB" w14:textId="77777777" w:rsidR="006D57B7" w:rsidRPr="0050023C" w:rsidRDefault="006D57B7" w:rsidP="006D57B7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33E91C5" w14:textId="248D3C0F" w:rsidR="006D57B7" w:rsidRPr="0050023C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 w:right="-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02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Pr="005002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57B7" w:rsidRPr="00BE0D17" w14:paraId="0D36AFBC" w14:textId="77777777" w:rsidTr="0074755A">
        <w:tc>
          <w:tcPr>
            <w:tcW w:w="2187" w:type="pct"/>
          </w:tcPr>
          <w:p w14:paraId="24A74B67" w14:textId="77777777" w:rsidR="006D57B7" w:rsidRPr="00BE0D17" w:rsidRDefault="006D57B7" w:rsidP="006D57B7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10476F3" w14:textId="1450EDDD" w:rsidR="006D57B7" w:rsidRPr="00BE0D17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507</w:t>
            </w:r>
          </w:p>
        </w:tc>
        <w:tc>
          <w:tcPr>
            <w:tcW w:w="128" w:type="pct"/>
          </w:tcPr>
          <w:p w14:paraId="63541B85" w14:textId="77777777" w:rsidR="006D57B7" w:rsidRPr="00BE0D17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CB0B5F4" w14:textId="67EA54DF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</w:p>
        </w:tc>
        <w:tc>
          <w:tcPr>
            <w:tcW w:w="125" w:type="pct"/>
          </w:tcPr>
          <w:p w14:paraId="1241160E" w14:textId="77777777" w:rsidR="006D57B7" w:rsidRPr="0050023C" w:rsidRDefault="006D57B7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F7C457" w14:textId="0DFE96EF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28" w:type="pct"/>
          </w:tcPr>
          <w:p w14:paraId="6D3432B7" w14:textId="77777777" w:rsidR="006D57B7" w:rsidRPr="0050023C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68A9304" w14:textId="0D75F8AE" w:rsidR="006D57B7" w:rsidRPr="0050023C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6D57B7" w:rsidRPr="00500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518</w:t>
            </w:r>
          </w:p>
        </w:tc>
      </w:tr>
      <w:bookmarkEnd w:id="0"/>
    </w:tbl>
    <w:p w14:paraId="35DA0C90" w14:textId="77777777" w:rsidR="001E5B1E" w:rsidRPr="00374E07" w:rsidRDefault="001E5B1E" w:rsidP="00D86C5F">
      <w:pPr>
        <w:spacing w:line="240" w:lineRule="auto"/>
        <w:rPr>
          <w:rFonts w:ascii="Angsana New" w:hAnsi="Angsana New"/>
          <w:sz w:val="19"/>
          <w:szCs w:val="19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6"/>
        <w:gridCol w:w="1013"/>
        <w:gridCol w:w="243"/>
        <w:gridCol w:w="995"/>
        <w:gridCol w:w="242"/>
        <w:gridCol w:w="1036"/>
        <w:gridCol w:w="243"/>
        <w:gridCol w:w="935"/>
        <w:gridCol w:w="236"/>
        <w:gridCol w:w="933"/>
        <w:gridCol w:w="236"/>
        <w:gridCol w:w="1134"/>
      </w:tblGrid>
      <w:tr w:rsidR="001A18C7" w:rsidRPr="00F065D7" w14:paraId="2C5612C9" w14:textId="77777777" w:rsidTr="0074755A">
        <w:trPr>
          <w:tblHeader/>
        </w:trPr>
        <w:tc>
          <w:tcPr>
            <w:tcW w:w="2250" w:type="dxa"/>
            <w:vAlign w:val="bottom"/>
          </w:tcPr>
          <w:p w14:paraId="2B8E5C2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  <w:vAlign w:val="bottom"/>
          </w:tcPr>
          <w:p w14:paraId="0F72C9E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vAlign w:val="bottom"/>
          </w:tcPr>
          <w:p w14:paraId="41B81BB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1" w:type="dxa"/>
            <w:gridSpan w:val="7"/>
            <w:vAlign w:val="bottom"/>
          </w:tcPr>
          <w:p w14:paraId="4F0C77A0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8C7" w:rsidRPr="00F065D7" w14:paraId="3FF412C0" w14:textId="77777777" w:rsidTr="0074755A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7D1B84CE" w14:textId="71D6B197" w:rsidR="001A18C7" w:rsidRPr="00F065D7" w:rsidRDefault="001A18C7" w:rsidP="008E6C1F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17" w:type="dxa"/>
            <w:vAlign w:val="bottom"/>
          </w:tcPr>
          <w:p w14:paraId="23C2C03C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578C5" w14:textId="0D45D12D" w:rsidR="001A18C7" w:rsidRPr="00F065D7" w:rsidRDefault="00FD6C5D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3" w:type="dxa"/>
            <w:vAlign w:val="bottom"/>
          </w:tcPr>
          <w:p w14:paraId="4706CF2B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B4687E6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D881B6" w14:textId="38578AE3" w:rsidR="001A18C7" w:rsidRPr="00F065D7" w:rsidRDefault="00FD6C5D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54084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0A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  <w:vAlign w:val="bottom"/>
          </w:tcPr>
          <w:p w14:paraId="0BF4E00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438698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8F6071" w14:textId="44151D7B" w:rsidR="001A18C7" w:rsidRPr="00F065D7" w:rsidRDefault="00FD6C5D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3" w:type="dxa"/>
            <w:vAlign w:val="bottom"/>
          </w:tcPr>
          <w:p w14:paraId="7873A61D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7B8A94A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432E0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648F06B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73C361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71F2D48" w14:textId="77777777" w:rsidR="00E713D0" w:rsidRPr="00F065D7" w:rsidRDefault="00E713D0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FB80A" w14:textId="497B2438" w:rsidR="001A18C7" w:rsidRPr="00F065D7" w:rsidRDefault="00FD6C5D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60AF6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0AF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A18C7" w:rsidRPr="00F065D7" w14:paraId="3EABDF2B" w14:textId="77777777" w:rsidTr="0074755A">
        <w:trPr>
          <w:tblHeader/>
        </w:trPr>
        <w:tc>
          <w:tcPr>
            <w:tcW w:w="2250" w:type="dxa"/>
            <w:vAlign w:val="bottom"/>
          </w:tcPr>
          <w:p w14:paraId="118035A8" w14:textId="5467E750" w:rsidR="001A18C7" w:rsidRPr="00F065D7" w:rsidRDefault="00B21FF0" w:rsidP="00B215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951309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17" w:type="dxa"/>
            <w:vAlign w:val="bottom"/>
          </w:tcPr>
          <w:p w14:paraId="7E9722B4" w14:textId="1A492FA5" w:rsidR="001A18C7" w:rsidRPr="00F065D7" w:rsidRDefault="00FD6C5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vAlign w:val="bottom"/>
          </w:tcPr>
          <w:p w14:paraId="071B47D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C9F7458" w14:textId="43066F4B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  <w:vAlign w:val="bottom"/>
          </w:tcPr>
          <w:p w14:paraId="4C3F3620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00C4184" w14:textId="352C9755" w:rsidR="001A18C7" w:rsidRPr="00F065D7" w:rsidRDefault="00FD6C5D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vAlign w:val="bottom"/>
          </w:tcPr>
          <w:p w14:paraId="613A414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2E69F27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4745FA7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F866441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1C1029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48DCADA" w14:textId="122D28ED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18C7" w:rsidRPr="00F065D7" w14:paraId="3F580329" w14:textId="77777777" w:rsidTr="0074755A">
        <w:trPr>
          <w:tblHeader/>
        </w:trPr>
        <w:tc>
          <w:tcPr>
            <w:tcW w:w="2250" w:type="dxa"/>
          </w:tcPr>
          <w:p w14:paraId="629D438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4634296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5A25E17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1" w:type="dxa"/>
            <w:gridSpan w:val="7"/>
          </w:tcPr>
          <w:p w14:paraId="7A48364C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664A"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C8E" w:rsidRPr="00F065D7" w14:paraId="36AD3284" w14:textId="77777777" w:rsidTr="0074755A">
        <w:tc>
          <w:tcPr>
            <w:tcW w:w="2250" w:type="dxa"/>
          </w:tcPr>
          <w:p w14:paraId="2E7E17FC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17" w:type="dxa"/>
          </w:tcPr>
          <w:p w14:paraId="366ADB17" w14:textId="16890E49" w:rsidR="00E07C8E" w:rsidRPr="009F62AB" w:rsidRDefault="00FD6C5D" w:rsidP="00E07C8E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07C8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43" w:type="dxa"/>
          </w:tcPr>
          <w:p w14:paraId="3C63D234" w14:textId="77777777" w:rsidR="00E07C8E" w:rsidRPr="009F62AB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C83EE5B" w14:textId="07398979" w:rsidR="00E07C8E" w:rsidRPr="009F62AB" w:rsidRDefault="00FD6C5D" w:rsidP="00E07C8E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42" w:type="dxa"/>
          </w:tcPr>
          <w:p w14:paraId="4C5BEE40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DCFFB3E" w14:textId="6876AC84" w:rsidR="00E07C8E" w:rsidRPr="00F065D7" w:rsidRDefault="00FD6C5D" w:rsidP="00E07C8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E07C8E"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243" w:type="dxa"/>
          </w:tcPr>
          <w:p w14:paraId="2EE66C3D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D33D98" w14:textId="1D6A357B" w:rsidR="00E07C8E" w:rsidRPr="00F065D7" w:rsidRDefault="00FD6C5D" w:rsidP="00E07C8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D5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</w:tcPr>
          <w:p w14:paraId="3AEEDD77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B2F19F" w14:textId="3A604F5A" w:rsidR="00E07C8E" w:rsidRPr="008E68BF" w:rsidRDefault="008E68BF" w:rsidP="00E07C8E">
            <w:pPr>
              <w:tabs>
                <w:tab w:val="decimal" w:pos="4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EC6756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450A69" w14:textId="6AF15C43" w:rsidR="00E07C8E" w:rsidRPr="00F065D7" w:rsidRDefault="00FD6C5D" w:rsidP="00E07C8E">
            <w:pPr>
              <w:tabs>
                <w:tab w:val="decimal" w:pos="71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6D5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</w:tr>
      <w:tr w:rsidR="00E07C8E" w:rsidRPr="00F065D7" w14:paraId="33B89CBB" w14:textId="77777777" w:rsidTr="0074755A">
        <w:tc>
          <w:tcPr>
            <w:tcW w:w="2250" w:type="dxa"/>
          </w:tcPr>
          <w:p w14:paraId="2D77B9A9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651A5BB6" w14:textId="77777777" w:rsidR="00E07C8E" w:rsidRPr="00F065D7" w:rsidRDefault="00E07C8E" w:rsidP="00E07C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F3D54B8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2EE7FD7F" w14:textId="77777777" w:rsidR="00E07C8E" w:rsidRPr="00F065D7" w:rsidRDefault="00E07C8E" w:rsidP="00E07C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4F4C522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D3B7495" w14:textId="48D4AFB6" w:rsidR="00E07C8E" w:rsidRPr="00F065D7" w:rsidRDefault="00FD6C5D" w:rsidP="00E07C8E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E07C8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001</w:t>
            </w:r>
          </w:p>
        </w:tc>
        <w:tc>
          <w:tcPr>
            <w:tcW w:w="243" w:type="dxa"/>
          </w:tcPr>
          <w:p w14:paraId="3CF439B1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05612AC" w14:textId="77777777" w:rsidR="00E07C8E" w:rsidRPr="00F065D7" w:rsidRDefault="00E07C8E" w:rsidP="00E07C8E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C06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9CF13BF" w14:textId="77777777" w:rsidR="00E07C8E" w:rsidRPr="00F065D7" w:rsidRDefault="00E07C8E" w:rsidP="00E07C8E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57CFC" w14:textId="77777777" w:rsidR="00E07C8E" w:rsidRPr="00F065D7" w:rsidRDefault="00E07C8E" w:rsidP="00E07C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8B29A" w14:textId="2994E4BE" w:rsidR="00E07C8E" w:rsidRPr="00F065D7" w:rsidRDefault="00FD6C5D" w:rsidP="00E07C8E">
            <w:pPr>
              <w:tabs>
                <w:tab w:val="decimal" w:pos="8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</w:t>
            </w:r>
          </w:p>
        </w:tc>
      </w:tr>
      <w:tr w:rsidR="0074755A" w:rsidRPr="00F065D7" w14:paraId="5F5DA5CB" w14:textId="77777777" w:rsidTr="0074755A">
        <w:tc>
          <w:tcPr>
            <w:tcW w:w="3267" w:type="dxa"/>
            <w:gridSpan w:val="2"/>
          </w:tcPr>
          <w:p w14:paraId="4C618328" w14:textId="2A30A477" w:rsidR="0074755A" w:rsidRPr="00F065D7" w:rsidRDefault="0074755A" w:rsidP="0074755A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0D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0D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6571E" w:rsidRPr="0079312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43" w:type="dxa"/>
          </w:tcPr>
          <w:p w14:paraId="53F16B79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FB4E7E8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A319F27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CB355FD" w14:textId="35B6EE56" w:rsidR="0074755A" w:rsidRPr="00F065D7" w:rsidRDefault="0074755A" w:rsidP="0074755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6F694F0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CBCA6B5" w14:textId="77777777" w:rsidR="0074755A" w:rsidRPr="00F065D7" w:rsidRDefault="0074755A" w:rsidP="0074755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460C5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C113882" w14:textId="77777777" w:rsidR="0074755A" w:rsidRPr="00F065D7" w:rsidRDefault="0074755A" w:rsidP="0074755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1D659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0790FBE" w14:textId="47DFF1BE" w:rsidR="0074755A" w:rsidRPr="00F065D7" w:rsidRDefault="006D57B7" w:rsidP="0074755A">
            <w:pPr>
              <w:tabs>
                <w:tab w:val="decimal" w:pos="8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755A" w:rsidRPr="00F065D7" w14:paraId="31754CF5" w14:textId="77777777" w:rsidTr="0074755A">
        <w:tc>
          <w:tcPr>
            <w:tcW w:w="2250" w:type="dxa"/>
          </w:tcPr>
          <w:p w14:paraId="26AE384F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7" w:type="dxa"/>
          </w:tcPr>
          <w:p w14:paraId="04B30732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327AA21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03B6B133" w14:textId="77777777" w:rsidR="0074755A" w:rsidRPr="00F065D7" w:rsidRDefault="0074755A" w:rsidP="0074755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2B892A6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DDEA8B8" w14:textId="77777777" w:rsidR="0074755A" w:rsidRPr="00F065D7" w:rsidRDefault="0074755A" w:rsidP="0074755A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FB8072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87B7AF1" w14:textId="77777777" w:rsidR="0074755A" w:rsidRPr="00F065D7" w:rsidRDefault="0074755A" w:rsidP="0074755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84E30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94C4AB9" w14:textId="77777777" w:rsidR="0074755A" w:rsidRPr="00F065D7" w:rsidRDefault="0074755A" w:rsidP="0074755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DB7965" w14:textId="77777777" w:rsidR="0074755A" w:rsidRPr="00F065D7" w:rsidRDefault="0074755A" w:rsidP="007475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4CCD788" w14:textId="3441D884" w:rsidR="0074755A" w:rsidRPr="00F065D7" w:rsidRDefault="0074755A" w:rsidP="0074755A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4511A0D" w14:textId="7B80CCEA" w:rsidR="001A18C7" w:rsidRPr="00AF2FA7" w:rsidRDefault="001A18C7" w:rsidP="003422EF">
      <w:pPr>
        <w:spacing w:line="240" w:lineRule="auto"/>
        <w:rPr>
          <w:rFonts w:ascii="Angsana New" w:hAnsi="Angsana New"/>
          <w:sz w:val="10"/>
          <w:szCs w:val="10"/>
        </w:rPr>
      </w:pPr>
    </w:p>
    <w:tbl>
      <w:tblPr>
        <w:tblStyle w:val="TableGrid"/>
        <w:tblW w:w="94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8"/>
        <w:gridCol w:w="1005"/>
        <w:gridCol w:w="241"/>
        <w:gridCol w:w="984"/>
        <w:gridCol w:w="241"/>
        <w:gridCol w:w="1036"/>
        <w:gridCol w:w="242"/>
        <w:gridCol w:w="961"/>
        <w:gridCol w:w="235"/>
        <w:gridCol w:w="1027"/>
        <w:gridCol w:w="235"/>
        <w:gridCol w:w="1097"/>
      </w:tblGrid>
      <w:tr w:rsidR="00775237" w:rsidRPr="00F065D7" w14:paraId="62FBC3DB" w14:textId="77777777" w:rsidTr="00CA0121">
        <w:trPr>
          <w:tblHeader/>
        </w:trPr>
        <w:tc>
          <w:tcPr>
            <w:tcW w:w="2168" w:type="dxa"/>
            <w:vAlign w:val="bottom"/>
          </w:tcPr>
          <w:p w14:paraId="60434892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0" w:type="dxa"/>
            <w:gridSpan w:val="3"/>
            <w:vAlign w:val="bottom"/>
          </w:tcPr>
          <w:p w14:paraId="1043EF6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1" w:type="dxa"/>
            <w:vAlign w:val="bottom"/>
          </w:tcPr>
          <w:p w14:paraId="1943ADD1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3" w:type="dxa"/>
            <w:gridSpan w:val="7"/>
            <w:vAlign w:val="bottom"/>
          </w:tcPr>
          <w:p w14:paraId="546FE046" w14:textId="78B0E4B2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 w:rsidR="00AF2F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775237" w:rsidRPr="00F065D7" w14:paraId="35D08FE2" w14:textId="77777777" w:rsidTr="00CA0121">
        <w:trPr>
          <w:tblHeader/>
        </w:trPr>
        <w:tc>
          <w:tcPr>
            <w:tcW w:w="2168" w:type="dxa"/>
            <w:shd w:val="clear" w:color="auto" w:fill="auto"/>
            <w:vAlign w:val="bottom"/>
          </w:tcPr>
          <w:p w14:paraId="6F958E02" w14:textId="229A6993" w:rsidR="00775237" w:rsidRPr="00F065D7" w:rsidRDefault="00775237" w:rsidP="00196978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05" w:type="dxa"/>
            <w:vAlign w:val="bottom"/>
          </w:tcPr>
          <w:p w14:paraId="5775E0AE" w14:textId="77777777" w:rsidR="00775237" w:rsidRPr="00F065D7" w:rsidRDefault="00775237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395A16" w14:textId="4132024F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1341E6E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62439E0E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136822" w14:textId="356A53A7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1" w:type="dxa"/>
            <w:vAlign w:val="bottom"/>
          </w:tcPr>
          <w:p w14:paraId="1E8ED385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8554FC2" w14:textId="77777777" w:rsidR="00775237" w:rsidRPr="00F065D7" w:rsidRDefault="00775237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E1B964" w14:textId="72D0E450" w:rsidR="00775237" w:rsidRPr="00F065D7" w:rsidRDefault="00FD6C5D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2" w:type="dxa"/>
            <w:vAlign w:val="bottom"/>
          </w:tcPr>
          <w:p w14:paraId="0D920B18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6C0626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D8CA6C0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7E5BB3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34CE26E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7979CE8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6B4F5E" w14:textId="1F0ADDC0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7523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523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75237" w:rsidRPr="00F065D7" w14:paraId="442A2556" w14:textId="77777777" w:rsidTr="00CA0121">
        <w:trPr>
          <w:tblHeader/>
        </w:trPr>
        <w:tc>
          <w:tcPr>
            <w:tcW w:w="2168" w:type="dxa"/>
            <w:vAlign w:val="bottom"/>
          </w:tcPr>
          <w:p w14:paraId="1D2C9690" w14:textId="18D1032C" w:rsidR="00775237" w:rsidRPr="00B21530" w:rsidRDefault="00B21530" w:rsidP="00B215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51309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ให้กู้ยืม</w:t>
            </w:r>
            <w:r w:rsidRPr="00951309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05" w:type="dxa"/>
            <w:vAlign w:val="bottom"/>
          </w:tcPr>
          <w:p w14:paraId="5298D466" w14:textId="10AC2B5E" w:rsidR="00775237" w:rsidRPr="00F065D7" w:rsidRDefault="00FD6C5D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1" w:type="dxa"/>
            <w:vAlign w:val="bottom"/>
          </w:tcPr>
          <w:p w14:paraId="4C192ED6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D26A327" w14:textId="34B3FE88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1" w:type="dxa"/>
            <w:vAlign w:val="bottom"/>
          </w:tcPr>
          <w:p w14:paraId="4E4E0016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21661BA5" w14:textId="2A3645E6" w:rsidR="00775237" w:rsidRPr="00F065D7" w:rsidRDefault="00FD6C5D" w:rsidP="00196978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2" w:type="dxa"/>
            <w:vAlign w:val="bottom"/>
          </w:tcPr>
          <w:p w14:paraId="653F3FA3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467940FB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4BEC52F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59F7A69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227DBEC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E2CB50A" w14:textId="2D957FC4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75237" w:rsidRPr="00F065D7" w14:paraId="1CF13876" w14:textId="77777777" w:rsidTr="00CA0121">
        <w:trPr>
          <w:tblHeader/>
        </w:trPr>
        <w:tc>
          <w:tcPr>
            <w:tcW w:w="2168" w:type="dxa"/>
          </w:tcPr>
          <w:p w14:paraId="1FE732E1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gridSpan w:val="3"/>
          </w:tcPr>
          <w:p w14:paraId="0397A507" w14:textId="77777777" w:rsidR="00775237" w:rsidRPr="00F065D7" w:rsidRDefault="00775237" w:rsidP="0019697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1" w:type="dxa"/>
          </w:tcPr>
          <w:p w14:paraId="6BA2B55D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3" w:type="dxa"/>
            <w:gridSpan w:val="7"/>
          </w:tcPr>
          <w:p w14:paraId="5C1496FC" w14:textId="77777777" w:rsidR="00775237" w:rsidRPr="00F065D7" w:rsidRDefault="00775237" w:rsidP="0019697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5237" w:rsidRPr="00F065D7" w14:paraId="55269F34" w14:textId="77777777" w:rsidTr="00CA0121">
        <w:tc>
          <w:tcPr>
            <w:tcW w:w="2168" w:type="dxa"/>
          </w:tcPr>
          <w:p w14:paraId="6D0FC475" w14:textId="253153BB" w:rsidR="00775237" w:rsidRPr="00F065D7" w:rsidRDefault="00AF2FA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5" w:type="dxa"/>
          </w:tcPr>
          <w:p w14:paraId="10F0A22F" w14:textId="61168C53" w:rsidR="00775237" w:rsidRPr="00F065D7" w:rsidRDefault="00FD6C5D" w:rsidP="00196978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2F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14:paraId="7A8AAB47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D9CA90" w14:textId="0B05B365" w:rsidR="00775237" w:rsidRPr="00F065D7" w:rsidRDefault="00FD6C5D" w:rsidP="0019697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C570E" w:rsidRP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41" w:type="dxa"/>
          </w:tcPr>
          <w:p w14:paraId="223CD540" w14:textId="77777777" w:rsidR="00775237" w:rsidRPr="00F065D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2CDB10C" w14:textId="308DB6E5" w:rsidR="00775237" w:rsidRPr="00AF2FA7" w:rsidRDefault="00FD6C5D" w:rsidP="003D5299">
            <w:pPr>
              <w:tabs>
                <w:tab w:val="decimal" w:pos="8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2FA7" w:rsidRPr="00AF2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F2FA7" w:rsidRPr="00AF2F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072</w:t>
            </w:r>
          </w:p>
        </w:tc>
        <w:tc>
          <w:tcPr>
            <w:tcW w:w="242" w:type="dxa"/>
          </w:tcPr>
          <w:p w14:paraId="780DE70F" w14:textId="77777777" w:rsidR="00775237" w:rsidRPr="006D57B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1" w:type="dxa"/>
          </w:tcPr>
          <w:p w14:paraId="48661226" w14:textId="2821621E" w:rsidR="00775237" w:rsidRPr="008E68BF" w:rsidRDefault="00FD6C5D" w:rsidP="008E68BF">
            <w:pPr>
              <w:tabs>
                <w:tab w:val="decimal" w:pos="7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  <w:r w:rsidR="008E68BF" w:rsidRPr="008E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35" w:type="dxa"/>
          </w:tcPr>
          <w:p w14:paraId="0ED324A2" w14:textId="77777777" w:rsidR="00775237" w:rsidRPr="008E68BF" w:rsidRDefault="00775237" w:rsidP="008E68BF">
            <w:pPr>
              <w:tabs>
                <w:tab w:val="decimal" w:pos="745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53112BF" w14:textId="025D1ECB" w:rsidR="00775237" w:rsidRPr="008E68BF" w:rsidRDefault="003D5299" w:rsidP="008E68BF">
            <w:pPr>
              <w:tabs>
                <w:tab w:val="decimal" w:pos="7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68B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Pr="008E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  <w:r w:rsidRPr="008E68B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56A9168E" w14:textId="77777777" w:rsidR="00775237" w:rsidRPr="006D57B7" w:rsidRDefault="00775237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7" w:type="dxa"/>
          </w:tcPr>
          <w:p w14:paraId="2FD33861" w14:textId="04B70D0E" w:rsidR="00775237" w:rsidRPr="00F065D7" w:rsidRDefault="00FD6C5D" w:rsidP="00196978">
            <w:pPr>
              <w:tabs>
                <w:tab w:val="decimal" w:pos="71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D52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="003D52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</w:p>
        </w:tc>
      </w:tr>
      <w:tr w:rsidR="003D5299" w:rsidRPr="00F065D7" w14:paraId="52868187" w14:textId="77777777" w:rsidTr="00CA0121">
        <w:tc>
          <w:tcPr>
            <w:tcW w:w="2168" w:type="dxa"/>
          </w:tcPr>
          <w:p w14:paraId="79686EBE" w14:textId="1A123990" w:rsidR="003D5299" w:rsidRPr="00F065D7" w:rsidRDefault="00CA0121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</w:tcPr>
          <w:p w14:paraId="366D6616" w14:textId="77777777" w:rsidR="003D5299" w:rsidRPr="00F065D7" w:rsidRDefault="003D5299" w:rsidP="003D52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DF22599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</w:tcPr>
          <w:p w14:paraId="6D991C9F" w14:textId="77777777" w:rsidR="003D5299" w:rsidRPr="00F065D7" w:rsidRDefault="003D5299" w:rsidP="003D52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5EBE8E3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652204F" w14:textId="529D7860" w:rsidR="003D5299" w:rsidRPr="00F065D7" w:rsidRDefault="00FD6C5D" w:rsidP="003D5299">
            <w:pPr>
              <w:tabs>
                <w:tab w:val="decimal" w:pos="8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D5299" w:rsidRPr="00AF2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3D5299" w:rsidRPr="00AF2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42" w:type="dxa"/>
          </w:tcPr>
          <w:p w14:paraId="77AE5A5A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</w:tcPr>
          <w:p w14:paraId="76CD1EDC" w14:textId="77777777" w:rsidR="003D5299" w:rsidRPr="00F065D7" w:rsidRDefault="003D5299" w:rsidP="003D5299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625DAFA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654E88CD" w14:textId="77777777" w:rsidR="003D5299" w:rsidRPr="00F065D7" w:rsidRDefault="003D5299" w:rsidP="003D5299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0E31477" w14:textId="77777777" w:rsidR="003D5299" w:rsidRPr="00F065D7" w:rsidRDefault="003D5299" w:rsidP="003D52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294D399" w14:textId="5672B786" w:rsidR="003D5299" w:rsidRPr="00F065D7" w:rsidRDefault="00FD6C5D" w:rsidP="003D5299">
            <w:pPr>
              <w:tabs>
                <w:tab w:val="decimal" w:pos="84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D5299" w:rsidRPr="003D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="003D5299" w:rsidRPr="003D52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785</w:t>
            </w:r>
          </w:p>
        </w:tc>
      </w:tr>
    </w:tbl>
    <w:p w14:paraId="69624F15" w14:textId="74B187A0" w:rsidR="00951309" w:rsidRDefault="00951309" w:rsidP="003422EF">
      <w:pPr>
        <w:spacing w:line="240" w:lineRule="auto"/>
        <w:rPr>
          <w:rFonts w:ascii="Angsana New" w:hAnsi="Angsana New"/>
          <w:sz w:val="30"/>
          <w:szCs w:val="30"/>
        </w:rPr>
      </w:pPr>
    </w:p>
    <w:p w14:paraId="52E34A98" w14:textId="5CEEC20E" w:rsidR="00775237" w:rsidRPr="00F065D7" w:rsidRDefault="00951309" w:rsidP="003422EF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08"/>
        <w:gridCol w:w="237"/>
        <w:gridCol w:w="1204"/>
      </w:tblGrid>
      <w:tr w:rsidR="009B6809" w:rsidRPr="005C7569" w14:paraId="7D652262" w14:textId="77777777" w:rsidTr="00172E5F">
        <w:tc>
          <w:tcPr>
            <w:tcW w:w="2029" w:type="pct"/>
          </w:tcPr>
          <w:p w14:paraId="3213BC67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452" w:type="pct"/>
            <w:gridSpan w:val="3"/>
            <w:vAlign w:val="bottom"/>
          </w:tcPr>
          <w:p w14:paraId="3A2F823A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62C36777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5C7569" w14:paraId="7C32B590" w14:textId="77777777" w:rsidTr="00172E5F">
        <w:tc>
          <w:tcPr>
            <w:tcW w:w="2029" w:type="pct"/>
          </w:tcPr>
          <w:p w14:paraId="2BE507DB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C6B38F3" w14:textId="15E7D782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D0A57" w:rsidRPr="005C756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8D0A57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8747455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FA13D" w14:textId="0232F2C8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DB5CAA" w14:textId="352E97BB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D0A57" w:rsidRPr="005C756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8D0A57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57EDBFF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CA913D" w14:textId="5A7D8BFB" w:rsidR="009B6809" w:rsidRPr="005C7569" w:rsidRDefault="00FD6C5D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5C7569" w14:paraId="0C831FA3" w14:textId="77777777" w:rsidTr="00172E5F">
        <w:tc>
          <w:tcPr>
            <w:tcW w:w="2029" w:type="pct"/>
          </w:tcPr>
          <w:p w14:paraId="406C3E70" w14:textId="77777777" w:rsidR="00172E5F" w:rsidRPr="005C7569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3A42289" w14:textId="475B624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1ACD9F10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D5BF29E" w14:textId="6065621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2B776E04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C46865" w14:textId="5E6A3A62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4CE5B578" w14:textId="77777777" w:rsidR="00172E5F" w:rsidRPr="005C7569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6FA113" w14:textId="627F63C0" w:rsidR="00172E5F" w:rsidRPr="005C7569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B6809" w:rsidRPr="005C7569" w14:paraId="0E8C3EB8" w14:textId="77777777" w:rsidTr="00172E5F">
        <w:tc>
          <w:tcPr>
            <w:tcW w:w="2029" w:type="pct"/>
          </w:tcPr>
          <w:p w14:paraId="1D615981" w14:textId="77777777" w:rsidR="009B6809" w:rsidRPr="005C7569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3AB36090" w14:textId="77777777" w:rsidR="009B6809" w:rsidRPr="005C7569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75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7B7" w:rsidRPr="005C7569" w14:paraId="64161BC8" w14:textId="77777777" w:rsidTr="00172E5F">
        <w:tc>
          <w:tcPr>
            <w:tcW w:w="2029" w:type="pct"/>
          </w:tcPr>
          <w:p w14:paraId="354EDA7B" w14:textId="77777777" w:rsidR="006D57B7" w:rsidRPr="005C7569" w:rsidRDefault="006D57B7" w:rsidP="006D57B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D207F05" w14:textId="6BDF9456" w:rsidR="006D57B7" w:rsidRPr="005C7569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B5B097" w14:textId="77777777" w:rsidR="006D57B7" w:rsidRPr="005C7569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F447F87" w14:textId="15BD4FA8" w:rsidR="006D57B7" w:rsidRPr="005C7569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6D57B7" w:rsidRPr="005C7569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96BA3D" w14:textId="753B921B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  <w:r w:rsidR="006D5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29" w:type="pct"/>
          </w:tcPr>
          <w:p w14:paraId="43737972" w14:textId="77777777" w:rsidR="006D57B7" w:rsidRPr="005C7569" w:rsidRDefault="006D57B7" w:rsidP="006D57B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006E899" w14:textId="2220BFFD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</w:tr>
      <w:tr w:rsidR="006D57B7" w:rsidRPr="005C7569" w14:paraId="095AC6DB" w14:textId="77777777" w:rsidTr="00172E5F">
        <w:tc>
          <w:tcPr>
            <w:tcW w:w="2029" w:type="pct"/>
          </w:tcPr>
          <w:p w14:paraId="3F34BE91" w14:textId="77777777" w:rsidR="006D57B7" w:rsidRPr="005C7569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</w:tcPr>
          <w:p w14:paraId="657FA4A1" w14:textId="7D9918B0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 w:rsidR="006D5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</w:t>
            </w:r>
          </w:p>
        </w:tc>
        <w:tc>
          <w:tcPr>
            <w:tcW w:w="129" w:type="pct"/>
          </w:tcPr>
          <w:p w14:paraId="6CDB9A2A" w14:textId="77777777" w:rsidR="006D57B7" w:rsidRPr="005C7569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FB629C1" w14:textId="5C834F23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4A6CAB8D" w14:textId="77777777" w:rsidR="006D57B7" w:rsidRPr="005C7569" w:rsidRDefault="006D57B7" w:rsidP="006D57B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FE2347" w14:textId="544D235E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6D5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29" w:type="pct"/>
          </w:tcPr>
          <w:p w14:paraId="419C3994" w14:textId="77777777" w:rsidR="006D57B7" w:rsidRPr="005C7569" w:rsidRDefault="006D57B7" w:rsidP="006D57B7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159B3FD" w14:textId="28C8028D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6D57B7" w:rsidRPr="005C75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6D57B7" w:rsidRPr="005C7569" w14:paraId="3D115FA4" w14:textId="77777777" w:rsidTr="00172E5F">
        <w:tc>
          <w:tcPr>
            <w:tcW w:w="2029" w:type="pct"/>
          </w:tcPr>
          <w:p w14:paraId="7A8B8025" w14:textId="77777777" w:rsidR="006D57B7" w:rsidRPr="005C7569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5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277CC391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129" w:type="pct"/>
          </w:tcPr>
          <w:p w14:paraId="6418E6E1" w14:textId="77777777" w:rsidR="006D57B7" w:rsidRPr="005C7569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316F45D1" w:rsidR="006D57B7" w:rsidRPr="005C7569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  <w:r w:rsidR="006D57B7"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130" w:type="pct"/>
          </w:tcPr>
          <w:p w14:paraId="7B4F7B82" w14:textId="77777777" w:rsidR="006D57B7" w:rsidRPr="005C756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10A41ED8" w:rsidR="006D57B7" w:rsidRPr="005C7569" w:rsidRDefault="00FD6C5D" w:rsidP="003965AF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912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</w:p>
        </w:tc>
        <w:tc>
          <w:tcPr>
            <w:tcW w:w="129" w:type="pct"/>
          </w:tcPr>
          <w:p w14:paraId="0A65C6AD" w14:textId="77777777" w:rsidR="006D57B7" w:rsidRPr="005C756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4679E335" w:rsidR="006D57B7" w:rsidRPr="005C7569" w:rsidRDefault="00FD6C5D" w:rsidP="006D57B7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  <w:r w:rsidR="006D57B7" w:rsidRPr="005C75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</w:p>
        </w:tc>
      </w:tr>
    </w:tbl>
    <w:p w14:paraId="0F75A8FE" w14:textId="77777777" w:rsidR="001901C8" w:rsidRPr="00F065D7" w:rsidRDefault="001901C8" w:rsidP="00D86C5F">
      <w:pPr>
        <w:spacing w:line="240" w:lineRule="auto"/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C252AD" w14:paraId="50000ABE" w14:textId="77777777" w:rsidTr="00CA2F4A">
        <w:tc>
          <w:tcPr>
            <w:tcW w:w="2037" w:type="pct"/>
          </w:tcPr>
          <w:p w14:paraId="2C1A5103" w14:textId="77777777" w:rsidR="00823573" w:rsidRPr="00C252AD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8" w:type="pct"/>
            <w:gridSpan w:val="3"/>
          </w:tcPr>
          <w:p w14:paraId="08A2A15B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14DB8D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537929A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C252AD" w14:paraId="66D5CBBC" w14:textId="77777777" w:rsidTr="00CA2F4A">
        <w:tc>
          <w:tcPr>
            <w:tcW w:w="2037" w:type="pct"/>
          </w:tcPr>
          <w:p w14:paraId="2CA8EAF9" w14:textId="77777777" w:rsidR="00823573" w:rsidRPr="00C252AD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56" w:type="pct"/>
          </w:tcPr>
          <w:p w14:paraId="674B2507" w14:textId="3A09A6CB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901C8" w:rsidRPr="00C252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901C8" w:rsidRPr="00C252A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</w:p>
        </w:tc>
        <w:tc>
          <w:tcPr>
            <w:tcW w:w="129" w:type="pct"/>
          </w:tcPr>
          <w:p w14:paraId="48D85DD3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F945127" w14:textId="6FD64333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7FA156A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471F5" w14:textId="79B87475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901C8" w:rsidRPr="00C252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901C8" w:rsidRPr="00C252A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2B646D71" w14:textId="77777777" w:rsidR="00823573" w:rsidRPr="00C252AD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6C74CB0" w14:textId="4A08C05D" w:rsidR="00823573" w:rsidRPr="00C252AD" w:rsidRDefault="00FD6C5D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C252AD" w14:paraId="6A35D723" w14:textId="77777777" w:rsidTr="00823573">
        <w:tc>
          <w:tcPr>
            <w:tcW w:w="2037" w:type="pct"/>
          </w:tcPr>
          <w:p w14:paraId="32F5D64C" w14:textId="77777777" w:rsidR="00172E5F" w:rsidRPr="00C252AD" w:rsidRDefault="00172E5F" w:rsidP="00172E5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C2AE3C6" w14:textId="2E88A910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3470E551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1A2BB7" w14:textId="34C5B2C0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090BFCC7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D03FC" w14:textId="57E0DEA4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3EBE9C09" w14:textId="77777777" w:rsidR="00172E5F" w:rsidRPr="00C252AD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174D5AB" w14:textId="2ABF6866" w:rsidR="00172E5F" w:rsidRPr="00C252AD" w:rsidRDefault="00FD6C5D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90CDC" w:rsidRPr="00C252AD" w14:paraId="54D8B810" w14:textId="77777777" w:rsidTr="007B356A">
        <w:tc>
          <w:tcPr>
            <w:tcW w:w="2037" w:type="pct"/>
          </w:tcPr>
          <w:p w14:paraId="2E8B47A3" w14:textId="77777777" w:rsidR="00290CDC" w:rsidRPr="00C252AD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47FD9A" w14:textId="77777777" w:rsidR="00290CDC" w:rsidRPr="00C252AD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7B7" w:rsidRPr="00C252AD" w14:paraId="7FE411E6" w14:textId="77777777" w:rsidTr="00823573">
        <w:tc>
          <w:tcPr>
            <w:tcW w:w="2037" w:type="pct"/>
          </w:tcPr>
          <w:p w14:paraId="191A23B8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AD8FE85" w14:textId="69C9250A" w:rsidR="006D57B7" w:rsidRPr="00C252AD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1A90265" w14:textId="77777777" w:rsidR="006D57B7" w:rsidRPr="00C252AD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BCD9A83" w14:textId="77609FB0" w:rsidR="006D57B7" w:rsidRPr="00C252AD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AD4172" w14:textId="77777777" w:rsidR="006D57B7" w:rsidRPr="00C252AD" w:rsidRDefault="006D57B7" w:rsidP="006D57B7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B4928C" w14:textId="571191F3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</w:t>
            </w:r>
            <w:r w:rsidR="006D5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9" w:type="pct"/>
          </w:tcPr>
          <w:p w14:paraId="1866E06D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10717305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6D57B7" w:rsidRPr="00C252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818</w:t>
            </w:r>
          </w:p>
        </w:tc>
      </w:tr>
      <w:tr w:rsidR="006D57B7" w:rsidRPr="00C252AD" w14:paraId="7F656EA5" w14:textId="77777777" w:rsidTr="00823573">
        <w:tc>
          <w:tcPr>
            <w:tcW w:w="2037" w:type="pct"/>
          </w:tcPr>
          <w:p w14:paraId="6B8FA1C2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003D7D67" w14:textId="697C7915" w:rsidR="006D57B7" w:rsidRPr="006D57B7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29" w:type="pct"/>
          </w:tcPr>
          <w:p w14:paraId="52007783" w14:textId="77777777" w:rsidR="006D57B7" w:rsidRPr="00C252AD" w:rsidRDefault="006D57B7" w:rsidP="006D57B7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F5C50A" w14:textId="1120E950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29" w:type="pct"/>
          </w:tcPr>
          <w:p w14:paraId="4D9500CD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4C8F2A" w14:textId="540E3542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29" w:type="pct"/>
          </w:tcPr>
          <w:p w14:paraId="5C1D1E2A" w14:textId="77777777" w:rsidR="006D57B7" w:rsidRPr="003D5299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</w:tcPr>
          <w:p w14:paraId="641B1E47" w14:textId="7EB3E3C1" w:rsidR="006D57B7" w:rsidRPr="00C252AD" w:rsidRDefault="006D57B7" w:rsidP="006D57B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57B7" w:rsidRPr="00C252AD" w14:paraId="069901BE" w14:textId="77777777" w:rsidTr="00823573">
        <w:tc>
          <w:tcPr>
            <w:tcW w:w="2037" w:type="pct"/>
          </w:tcPr>
          <w:p w14:paraId="71529C83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094B2F13" w14:textId="5A9A2007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29" w:type="pct"/>
          </w:tcPr>
          <w:p w14:paraId="2459AB85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15C8F6" w14:textId="7BA44480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  <w:tc>
          <w:tcPr>
            <w:tcW w:w="129" w:type="pct"/>
          </w:tcPr>
          <w:p w14:paraId="21CB4F53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EE159" w14:textId="4C28ACB0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129" w:type="pct"/>
          </w:tcPr>
          <w:p w14:paraId="4307BDAB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5158B677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</w:tr>
      <w:tr w:rsidR="006D57B7" w:rsidRPr="00C252AD" w14:paraId="3B45BB90" w14:textId="77777777" w:rsidTr="00823573">
        <w:tc>
          <w:tcPr>
            <w:tcW w:w="2037" w:type="pct"/>
          </w:tcPr>
          <w:p w14:paraId="36E49CE8" w14:textId="3CB7C6EB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</w:t>
            </w:r>
            <w:r w:rsidRPr="00C252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7B6443AC" w14:textId="70DFAF91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29" w:type="pct"/>
          </w:tcPr>
          <w:p w14:paraId="5085240E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C50F9E" w14:textId="43A0904E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129" w:type="pct"/>
          </w:tcPr>
          <w:p w14:paraId="08F4F4C5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5EF146" w14:textId="2B61DBF1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29" w:type="pct"/>
          </w:tcPr>
          <w:p w14:paraId="2D5ADDC0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0E2FD78E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</w:tr>
      <w:tr w:rsidR="006D57B7" w:rsidRPr="00C252AD" w14:paraId="44F83DDF" w14:textId="77777777" w:rsidTr="00823573">
        <w:tc>
          <w:tcPr>
            <w:tcW w:w="2037" w:type="pct"/>
          </w:tcPr>
          <w:p w14:paraId="7D39574E" w14:textId="77777777" w:rsidR="006D57B7" w:rsidRPr="00C252AD" w:rsidRDefault="006D57B7" w:rsidP="006D57B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2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3003D101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129" w:type="pct"/>
          </w:tcPr>
          <w:p w14:paraId="2B493806" w14:textId="77777777" w:rsidR="006D57B7" w:rsidRPr="00C252AD" w:rsidRDefault="006D57B7" w:rsidP="006D57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72108FEF" w:rsidR="006D57B7" w:rsidRPr="00C252AD" w:rsidRDefault="00FD6C5D" w:rsidP="006D57B7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D57B7"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29" w:type="pct"/>
            <w:tcBorders>
              <w:bottom w:val="nil"/>
            </w:tcBorders>
          </w:tcPr>
          <w:p w14:paraId="4C026DC1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4397369" w14:textId="7B87C4A8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129" w:type="pct"/>
            <w:tcBorders>
              <w:bottom w:val="nil"/>
            </w:tcBorders>
          </w:tcPr>
          <w:p w14:paraId="7B0D4501" w14:textId="77777777" w:rsidR="006D57B7" w:rsidRPr="00C252AD" w:rsidRDefault="006D57B7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309A5DF3" w:rsidR="006D57B7" w:rsidRPr="00C252AD" w:rsidRDefault="00FD6C5D" w:rsidP="006D57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="006D57B7" w:rsidRPr="00C252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</w:tbl>
    <w:p w14:paraId="13621B65" w14:textId="77777777" w:rsidR="00CA0121" w:rsidRPr="00F065D7" w:rsidRDefault="00CA0121" w:rsidP="00F95A1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963"/>
        <w:gridCol w:w="233"/>
        <w:gridCol w:w="990"/>
        <w:gridCol w:w="235"/>
        <w:gridCol w:w="1034"/>
        <w:gridCol w:w="234"/>
        <w:gridCol w:w="1009"/>
        <w:gridCol w:w="235"/>
        <w:gridCol w:w="1112"/>
        <w:gridCol w:w="266"/>
        <w:gridCol w:w="1151"/>
      </w:tblGrid>
      <w:tr w:rsidR="00F95A1D" w:rsidRPr="00F065D7" w14:paraId="42924BB0" w14:textId="77777777" w:rsidTr="008769AD">
        <w:trPr>
          <w:tblHeader/>
        </w:trPr>
        <w:tc>
          <w:tcPr>
            <w:tcW w:w="1710" w:type="dxa"/>
            <w:vAlign w:val="bottom"/>
          </w:tcPr>
          <w:p w14:paraId="4F1118A6" w14:textId="77777777" w:rsidR="00F95A1D" w:rsidRPr="00F065D7" w:rsidRDefault="00F95A1D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5DEB712B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vAlign w:val="bottom"/>
          </w:tcPr>
          <w:p w14:paraId="2C6168CC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vAlign w:val="bottom"/>
          </w:tcPr>
          <w:p w14:paraId="2FFE1C59" w14:textId="77777777" w:rsidR="00F95A1D" w:rsidRPr="00F065D7" w:rsidRDefault="00F95A1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235C" w:rsidRPr="00F065D7" w14:paraId="6BE92F30" w14:textId="77777777" w:rsidTr="008769A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16E721D" w14:textId="5F0C9FB1" w:rsidR="00D1560D" w:rsidRPr="00F065D7" w:rsidRDefault="00D1560D" w:rsidP="00320CE1">
            <w:pPr>
              <w:pStyle w:val="BodyText"/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63" w:type="dxa"/>
            <w:vAlign w:val="bottom"/>
          </w:tcPr>
          <w:p w14:paraId="2DBA7BDA" w14:textId="1337016E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2E38EF" w14:textId="6BD52E6B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164B2878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496441" w14:textId="0FF947C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297F246" w14:textId="210467C6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7737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17C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vAlign w:val="bottom"/>
          </w:tcPr>
          <w:p w14:paraId="6A36270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3A84B301" w14:textId="77777777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D3F752" w14:textId="4E1CCFC6" w:rsidR="00D1560D" w:rsidRPr="00F065D7" w:rsidRDefault="00FD6C5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1C3C2F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E1BE7E1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F9B94A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EA1C1ED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5E99680E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E39BB73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D906DD" w14:textId="543F2A10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517C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517C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E8235C" w:rsidRPr="00F065D7" w14:paraId="1C97F570" w14:textId="77777777" w:rsidTr="008769AD">
        <w:trPr>
          <w:tblHeader/>
        </w:trPr>
        <w:tc>
          <w:tcPr>
            <w:tcW w:w="1710" w:type="dxa"/>
            <w:vAlign w:val="bottom"/>
          </w:tcPr>
          <w:p w14:paraId="6BC43BA5" w14:textId="0257447D" w:rsidR="00D1560D" w:rsidRPr="00F065D7" w:rsidRDefault="000F332A" w:rsidP="007E21F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3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9513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63" w:type="dxa"/>
            <w:vAlign w:val="bottom"/>
          </w:tcPr>
          <w:p w14:paraId="623128D8" w14:textId="7DEE3EE6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3" w:type="dxa"/>
            <w:vAlign w:val="bottom"/>
          </w:tcPr>
          <w:p w14:paraId="12F8C2B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52643B" w14:textId="0CCFCE43" w:rsidR="00D1560D" w:rsidRPr="00F065D7" w:rsidRDefault="00FD6C5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  <w:vAlign w:val="bottom"/>
          </w:tcPr>
          <w:p w14:paraId="2FDC1A67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29EDBBB5" w14:textId="7EE6A8A7" w:rsidR="00D1560D" w:rsidRPr="00F065D7" w:rsidRDefault="00FD6C5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4" w:type="dxa"/>
            <w:vAlign w:val="bottom"/>
          </w:tcPr>
          <w:p w14:paraId="2046E3E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AA0C909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4D551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2C6C9CB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7F385A8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FF6729E" w14:textId="642F19B9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1560D" w:rsidRPr="00F065D7" w14:paraId="3603B93D" w14:textId="77777777" w:rsidTr="008769AD">
        <w:trPr>
          <w:tblHeader/>
        </w:trPr>
        <w:tc>
          <w:tcPr>
            <w:tcW w:w="1710" w:type="dxa"/>
          </w:tcPr>
          <w:p w14:paraId="0CAF7B9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6" w:type="dxa"/>
            <w:gridSpan w:val="3"/>
          </w:tcPr>
          <w:p w14:paraId="432528A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03952527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1" w:type="dxa"/>
            <w:gridSpan w:val="7"/>
          </w:tcPr>
          <w:p w14:paraId="0BBEE92A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70E" w:rsidRPr="00F065D7" w14:paraId="3DC03A7E" w14:textId="77777777" w:rsidTr="008769AD">
        <w:trPr>
          <w:trHeight w:val="397"/>
        </w:trPr>
        <w:tc>
          <w:tcPr>
            <w:tcW w:w="1710" w:type="dxa"/>
          </w:tcPr>
          <w:p w14:paraId="47E62FDA" w14:textId="77777777" w:rsidR="000C570E" w:rsidRPr="00F065D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3" w:type="dxa"/>
          </w:tcPr>
          <w:p w14:paraId="64C69E1A" w14:textId="436E257E" w:rsidR="000C570E" w:rsidRPr="009F62AB" w:rsidRDefault="00FD6C5D" w:rsidP="000C570E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3" w:type="dxa"/>
          </w:tcPr>
          <w:p w14:paraId="32AC3878" w14:textId="77777777" w:rsidR="000C570E" w:rsidRPr="009F62AB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FF1216" w14:textId="2061E2D5" w:rsidR="000C570E" w:rsidRPr="009F62AB" w:rsidRDefault="00FD6C5D" w:rsidP="000C570E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A2355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C570E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2355" w:rsidRPr="009F62A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A2355" w:rsidRPr="009F62A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35" w:type="dxa"/>
          </w:tcPr>
          <w:p w14:paraId="3B659C33" w14:textId="77777777" w:rsidR="000C570E" w:rsidRPr="00F065D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08567CC3" w14:textId="4D11A6DE" w:rsidR="000C570E" w:rsidRPr="00151F67" w:rsidRDefault="00FD6C5D" w:rsidP="000C570E">
            <w:pPr>
              <w:tabs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C570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="000C570E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</w:p>
        </w:tc>
        <w:tc>
          <w:tcPr>
            <w:tcW w:w="234" w:type="dxa"/>
          </w:tcPr>
          <w:p w14:paraId="78FCFDA2" w14:textId="77777777" w:rsidR="000C570E" w:rsidRPr="00151F6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C9B23EB" w14:textId="36FA51E1" w:rsidR="000C570E" w:rsidRPr="008E68BF" w:rsidRDefault="00FD6C5D" w:rsidP="008E68BF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E68BF" w:rsidRPr="008E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  <w:r w:rsidR="008E68BF" w:rsidRPr="008E68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235" w:type="dxa"/>
          </w:tcPr>
          <w:p w14:paraId="06BDAFCA" w14:textId="77777777" w:rsidR="000C570E" w:rsidRPr="008E68BF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0D7B73" w14:textId="47D9B441" w:rsidR="000C570E" w:rsidRPr="008E68BF" w:rsidRDefault="008E68BF" w:rsidP="008E68BF">
            <w:pPr>
              <w:tabs>
                <w:tab w:val="decimal" w:pos="8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  <w:r w:rsidRP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008E68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3E45C4EB" w14:textId="77777777" w:rsidR="000C570E" w:rsidRPr="00151F67" w:rsidRDefault="000C570E" w:rsidP="000C57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15A0328E" w14:textId="4C58D2B0" w:rsidR="000C570E" w:rsidRPr="00151F67" w:rsidRDefault="00FD6C5D" w:rsidP="000C570E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524</w:t>
            </w:r>
            <w:r w:rsidR="006D57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1290C380" w14:textId="77777777" w:rsidR="0013608A" w:rsidRPr="00F065D7" w:rsidRDefault="0013608A" w:rsidP="001360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D34402" w14:paraId="543252FB" w14:textId="77777777" w:rsidTr="00AC4233">
        <w:tc>
          <w:tcPr>
            <w:tcW w:w="2029" w:type="pct"/>
          </w:tcPr>
          <w:p w14:paraId="56A8C32A" w14:textId="77777777" w:rsidR="008061C1" w:rsidRPr="00D34402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14:paraId="23540EE8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ACC9C4A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4694C40F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D34402" w14:paraId="18246D42" w14:textId="77777777" w:rsidTr="00AC4233">
        <w:tc>
          <w:tcPr>
            <w:tcW w:w="2029" w:type="pct"/>
          </w:tcPr>
          <w:p w14:paraId="29A657BA" w14:textId="77777777" w:rsidR="008061C1" w:rsidRPr="00D34402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D804DAA" w14:textId="0FFD1836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4185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4185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6E305D74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7E1E28" w14:textId="56921403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157B77B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6A014" w14:textId="28692D9D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4185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4185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DD81A85" w14:textId="77777777" w:rsidR="008061C1" w:rsidRPr="00D34402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7E58E0" w14:textId="4F5BF01A" w:rsidR="008061C1" w:rsidRPr="00D34402" w:rsidRDefault="00FD6C5D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D344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A1D" w:rsidRPr="00D34402" w14:paraId="5441FC0C" w14:textId="77777777" w:rsidTr="00AC4233">
        <w:tc>
          <w:tcPr>
            <w:tcW w:w="2029" w:type="pct"/>
          </w:tcPr>
          <w:p w14:paraId="48803553" w14:textId="77777777" w:rsidR="00F95A1D" w:rsidRPr="00D34402" w:rsidRDefault="00F95A1D" w:rsidP="00F95A1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98A7B67" w14:textId="649EFE57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50AD1ED8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852B33" w14:textId="314D782C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3BD6F821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F9D118" w14:textId="403D5A0E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9" w:type="pct"/>
          </w:tcPr>
          <w:p w14:paraId="4AD76E05" w14:textId="77777777" w:rsidR="00F95A1D" w:rsidRPr="00D34402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A489A9" w14:textId="06424B24" w:rsidR="00F95A1D" w:rsidRPr="00D34402" w:rsidRDefault="00FD6C5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7855" w:rsidRPr="00D34402" w14:paraId="2836E157" w14:textId="77777777" w:rsidTr="008061C1">
        <w:tc>
          <w:tcPr>
            <w:tcW w:w="2029" w:type="pct"/>
          </w:tcPr>
          <w:p w14:paraId="026F4888" w14:textId="77777777" w:rsidR="006E7855" w:rsidRPr="00D34402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023E39AA" w14:textId="77777777" w:rsidR="006E7855" w:rsidRPr="00D34402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D34402" w14:paraId="2A53AB6B" w14:textId="77777777" w:rsidTr="008061C1">
        <w:tc>
          <w:tcPr>
            <w:tcW w:w="2029" w:type="pct"/>
          </w:tcPr>
          <w:p w14:paraId="5C6F8204" w14:textId="77777777" w:rsidR="006E7855" w:rsidRPr="00D34402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CDBCD96" w14:textId="1676553C" w:rsidR="006E7855" w:rsidRPr="00D34402" w:rsidRDefault="000C570E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6AD02D" w14:textId="77777777" w:rsidR="006E7855" w:rsidRPr="00D34402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7C142A3" w14:textId="52990667" w:rsidR="006E7855" w:rsidRPr="00D34402" w:rsidRDefault="00D34402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3D76" w14:textId="77777777" w:rsidR="006E7855" w:rsidRPr="00D34402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2108DF7" w14:textId="7D7AACEE" w:rsidR="006E7855" w:rsidRPr="00D34402" w:rsidRDefault="00FD6C5D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6D57B7"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  <w:tc>
          <w:tcPr>
            <w:tcW w:w="129" w:type="pct"/>
          </w:tcPr>
          <w:p w14:paraId="40231C1D" w14:textId="77777777" w:rsidR="006E7855" w:rsidRPr="00D34402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DFA6725" w14:textId="1CD9367A" w:rsidR="006E7855" w:rsidRPr="00D34402" w:rsidRDefault="00FD6C5D" w:rsidP="006E785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34402" w:rsidRPr="00D34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856</w:t>
            </w:r>
          </w:p>
        </w:tc>
      </w:tr>
    </w:tbl>
    <w:p w14:paraId="6F117A77" w14:textId="3EF47ACC" w:rsidR="008061C1" w:rsidRPr="00F065D7" w:rsidRDefault="008061C1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CCBB33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5130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สัญญาบริหารจัดการโรงงาน</w:t>
      </w:r>
    </w:p>
    <w:p w14:paraId="5936693E" w14:textId="77777777" w:rsidR="006D2747" w:rsidRPr="00951309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144B591D" w:rsidR="00BB668B" w:rsidRPr="00951309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5130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บริษัทได้ทำสัญญาว่าจ้าง</w:t>
      </w:r>
      <w:r w:rsidR="00765A22" w:rsidRPr="00951309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มกราคม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668B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24CF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D1502E"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และบริษัทตกลงที่จะจ่ายค่าบริการเดือนละ 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643CE7" w:rsidRPr="0095130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D6C5D" w:rsidRPr="0095130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51309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</w:t>
      </w:r>
      <w:r w:rsidR="00491545" w:rsidRPr="0095130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4E5011B1" w14:textId="77777777" w:rsidR="00137135" w:rsidRPr="00951309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0C39348" w14:textId="77777777" w:rsidR="00F8469A" w:rsidRPr="00951309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en-US"/>
        </w:rPr>
      </w:pPr>
      <w:r w:rsidRPr="00951309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1894204A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สัญญาการบริหารการเงินระหว่างกัน</w:t>
      </w:r>
      <w:r w:rsidR="002601D5" w:rsidRPr="00CA0121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="00DF72DB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ที่เกิด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จากการ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CA012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CA0121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CA0121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บวกร้อยละ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8A2355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>หรืออัตราดอกเบี้ยเงินกู้ยืมเฉลี่ยที่</w:t>
      </w:r>
      <w:r w:rsidR="008A2355" w:rsidRPr="00CA0121">
        <w:rPr>
          <w:rFonts w:asciiTheme="majorBidi" w:hAnsiTheme="majorBidi"/>
          <w:spacing w:val="-4"/>
          <w:sz w:val="30"/>
          <w:szCs w:val="30"/>
          <w:cs/>
        </w:rPr>
        <w:t>ต้องชำระคืนเมื่อทวงถามบวกร้อยละ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CA0121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pacing w:val="-4"/>
          <w:sz w:val="30"/>
          <w:szCs w:val="30"/>
          <w:lang w:val="en-US"/>
        </w:rPr>
        <w:t>6</w:t>
      </w:r>
      <w:r w:rsidR="00F95A1D" w:rsidRPr="00CA0121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เงินฝากประจำ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="00F95A1D" w:rsidRPr="008A2355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="003314C4" w:rsidRPr="008A2355">
        <w:rPr>
          <w:rFonts w:asciiTheme="majorBidi" w:hAnsiTheme="majorBidi"/>
          <w:sz w:val="30"/>
          <w:szCs w:val="30"/>
        </w:rPr>
        <w:t xml:space="preserve"> </w:t>
      </w:r>
      <w:r w:rsidRPr="008A2355">
        <w:rPr>
          <w:rFonts w:asciiTheme="majorBidi" w:hAnsiTheme="majorBidi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8A2355">
        <w:rPr>
          <w:rFonts w:asciiTheme="majorBidi" w:hAnsiTheme="majorBidi" w:cstheme="majorBidi"/>
          <w:sz w:val="30"/>
          <w:szCs w:val="30"/>
        </w:rPr>
        <w:t>“</w:t>
      </w:r>
      <w:r w:rsidRPr="008A235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77B2F432" w14:textId="274F2C8F" w:rsidR="00F95A1D" w:rsidRPr="00F065D7" w:rsidRDefault="00EE3E21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</w:rPr>
        <w:br w:type="page"/>
      </w:r>
    </w:p>
    <w:p w14:paraId="13C90159" w14:textId="54B9E55B" w:rsidR="00B36D3F" w:rsidRPr="00F065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F065D7" w:rsidRDefault="006E7855" w:rsidP="006E7855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203"/>
        <w:gridCol w:w="238"/>
        <w:gridCol w:w="1132"/>
        <w:gridCol w:w="269"/>
        <w:gridCol w:w="1233"/>
        <w:gridCol w:w="238"/>
        <w:gridCol w:w="1190"/>
      </w:tblGrid>
      <w:tr w:rsidR="006E7855" w:rsidRPr="007E7638" w14:paraId="57165567" w14:textId="77777777" w:rsidTr="00134DBA">
        <w:trPr>
          <w:tblHeader/>
        </w:trPr>
        <w:tc>
          <w:tcPr>
            <w:tcW w:w="2036" w:type="pct"/>
          </w:tcPr>
          <w:p w14:paraId="01F29D6E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538E410D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362837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  <w:vAlign w:val="bottom"/>
          </w:tcPr>
          <w:p w14:paraId="455B353E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7E7638" w14:paraId="08812CBC" w14:textId="77777777" w:rsidTr="00134DBA">
        <w:trPr>
          <w:tblHeader/>
        </w:trPr>
        <w:tc>
          <w:tcPr>
            <w:tcW w:w="2036" w:type="pct"/>
          </w:tcPr>
          <w:p w14:paraId="0ED72E02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700CB12E" w14:textId="4D2E86A0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7737D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DC2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31F6233A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AB2491A" w14:textId="5A8ABBB6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34AB4CE7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2AB20752" w14:textId="79822ED2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475C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475C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ACFA09F" w14:textId="77777777" w:rsidR="006E7855" w:rsidRPr="007E7638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A51A058" w14:textId="6AA7D97B" w:rsidR="006E7855" w:rsidRPr="007E7638" w:rsidRDefault="00FD6C5D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7E7638" w14:paraId="3AA3CD4B" w14:textId="77777777" w:rsidTr="00134DBA">
        <w:trPr>
          <w:tblHeader/>
        </w:trPr>
        <w:tc>
          <w:tcPr>
            <w:tcW w:w="2036" w:type="pct"/>
          </w:tcPr>
          <w:p w14:paraId="5E9DD6D3" w14:textId="77777777" w:rsidR="002050CF" w:rsidRPr="007E7638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68475523" w14:textId="67A5C298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1399FC8E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57A8916" w14:textId="451148E6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5" w:type="pct"/>
          </w:tcPr>
          <w:p w14:paraId="18E9DEFF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F1C937C" w14:textId="36BB417A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" w:type="pct"/>
          </w:tcPr>
          <w:p w14:paraId="6652D463" w14:textId="77777777" w:rsidR="002050CF" w:rsidRPr="007E7638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2AAB9BA" w14:textId="48329EF1" w:rsidR="002050CF" w:rsidRPr="007E7638" w:rsidRDefault="00FD6C5D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E7855" w:rsidRPr="007E7638" w14:paraId="486B7207" w14:textId="77777777" w:rsidTr="00134DBA">
        <w:trPr>
          <w:tblHeader/>
        </w:trPr>
        <w:tc>
          <w:tcPr>
            <w:tcW w:w="2036" w:type="pct"/>
          </w:tcPr>
          <w:p w14:paraId="39077CFB" w14:textId="77777777" w:rsidR="006E7855" w:rsidRPr="007E7638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4" w:type="pct"/>
            <w:gridSpan w:val="7"/>
          </w:tcPr>
          <w:p w14:paraId="6F526EA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7E7638" w14:paraId="7794F438" w14:textId="77777777" w:rsidTr="00134DBA">
        <w:trPr>
          <w:tblHeader/>
        </w:trPr>
        <w:tc>
          <w:tcPr>
            <w:tcW w:w="2036" w:type="pct"/>
          </w:tcPr>
          <w:p w14:paraId="5D025879" w14:textId="55DB3759" w:rsidR="006E7855" w:rsidRPr="007E7638" w:rsidRDefault="00BB0E4D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48" w:type="pct"/>
          </w:tcPr>
          <w:p w14:paraId="3E09034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AD0B002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32FD336A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6AA388F" w14:textId="77777777" w:rsidR="006E7855" w:rsidRPr="007E7638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B4891A1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A07927F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3F8BF724" w14:textId="77777777" w:rsidR="006E7855" w:rsidRPr="007E763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4F28" w:rsidRPr="007E7638" w14:paraId="23601A23" w14:textId="77777777" w:rsidTr="00134DBA">
        <w:trPr>
          <w:tblHeader/>
        </w:trPr>
        <w:tc>
          <w:tcPr>
            <w:tcW w:w="2036" w:type="pct"/>
          </w:tcPr>
          <w:p w14:paraId="37DC4041" w14:textId="686DEDA1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48" w:type="pct"/>
          </w:tcPr>
          <w:p w14:paraId="1799D488" w14:textId="20D32F92" w:rsidR="003F4F28" w:rsidRPr="003F4F2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7B33DC" w14:textId="77777777" w:rsidR="003F4F28" w:rsidRPr="003F4F2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813938" w14:textId="673CDE2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007CD8F6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09C1102" w14:textId="5FA7ADCC" w:rsidR="003F4F28" w:rsidRPr="003F4F2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E456A0C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8021804" w14:textId="36F1129E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507E7F20" w14:textId="77777777" w:rsidTr="00134DBA">
        <w:trPr>
          <w:tblHeader/>
        </w:trPr>
        <w:tc>
          <w:tcPr>
            <w:tcW w:w="2036" w:type="pct"/>
          </w:tcPr>
          <w:p w14:paraId="06BCD5D9" w14:textId="15F83BC9" w:rsidR="003F4F28" w:rsidRPr="007E7638" w:rsidRDefault="003F4F28" w:rsidP="003F4F2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648" w:type="pct"/>
          </w:tcPr>
          <w:p w14:paraId="1564A586" w14:textId="3BD76B17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128" w:type="pct"/>
          </w:tcPr>
          <w:p w14:paraId="512EC84A" w14:textId="77777777" w:rsidR="003F4F28" w:rsidRPr="003F4F2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029E0333" w14:textId="703BB4A0" w:rsidR="003F4F28" w:rsidRPr="007E763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ED6258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67E280E4" w14:textId="35A0B7E4" w:rsidR="003F4F28" w:rsidRPr="003F4F2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  <w:tc>
          <w:tcPr>
            <w:tcW w:w="128" w:type="pct"/>
          </w:tcPr>
          <w:p w14:paraId="7777A122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BD333FE" w14:textId="23827D86" w:rsidR="003F4F28" w:rsidRPr="007E7638" w:rsidRDefault="003F4F28" w:rsidP="003F4F28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4F28" w:rsidRPr="007E7638" w14:paraId="6ADE74F0" w14:textId="77777777" w:rsidTr="00134DBA">
        <w:trPr>
          <w:tblHeader/>
        </w:trPr>
        <w:tc>
          <w:tcPr>
            <w:tcW w:w="2036" w:type="pct"/>
          </w:tcPr>
          <w:p w14:paraId="1FDFBF0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3E493562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128" w:type="pct"/>
          </w:tcPr>
          <w:p w14:paraId="30A9AF16" w14:textId="77777777" w:rsidR="003F4F28" w:rsidRPr="007E7638" w:rsidRDefault="003F4F28" w:rsidP="003F4F28">
            <w:pPr>
              <w:pStyle w:val="BodyText"/>
              <w:tabs>
                <w:tab w:val="decimal" w:pos="978"/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6DDC6F81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5" w:type="pct"/>
          </w:tcPr>
          <w:p w14:paraId="5EE4D85B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096C1E96" w:rsidR="003F4F28" w:rsidRPr="007E7638" w:rsidRDefault="00FD6C5D" w:rsidP="003F4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128" w:type="pct"/>
          </w:tcPr>
          <w:p w14:paraId="012D9848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10A98600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3F4F28" w:rsidRPr="007E7638" w14:paraId="70F5F8D8" w14:textId="77777777" w:rsidTr="00134DBA">
        <w:trPr>
          <w:tblHeader/>
        </w:trPr>
        <w:tc>
          <w:tcPr>
            <w:tcW w:w="2036" w:type="pct"/>
          </w:tcPr>
          <w:p w14:paraId="73391DB6" w14:textId="77777777" w:rsidR="003F4F28" w:rsidRPr="007E7638" w:rsidRDefault="003F4F28" w:rsidP="003F4F28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7135B923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0C74D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9EA4E91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4E5F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3E864384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FD8E742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F2CB3AD" w14:textId="77777777" w:rsidR="003F4F28" w:rsidRPr="007E7638" w:rsidRDefault="003F4F28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4F28" w:rsidRPr="007E7638" w14:paraId="24CCE82C" w14:textId="77777777" w:rsidTr="00134DBA">
        <w:trPr>
          <w:tblHeader/>
        </w:trPr>
        <w:tc>
          <w:tcPr>
            <w:tcW w:w="2036" w:type="pct"/>
          </w:tcPr>
          <w:p w14:paraId="27586032" w14:textId="1F0A2C17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046F1D0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5B97E98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83A5A06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9C529F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51A91A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753739D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478718BD" w14:textId="77777777" w:rsidR="003F4F28" w:rsidRPr="007E7638" w:rsidRDefault="003F4F28" w:rsidP="003F4F28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4F28" w:rsidRPr="007E7638" w14:paraId="21D904F0" w14:textId="77777777" w:rsidTr="00134DBA">
        <w:trPr>
          <w:tblHeader/>
        </w:trPr>
        <w:tc>
          <w:tcPr>
            <w:tcW w:w="2036" w:type="pct"/>
          </w:tcPr>
          <w:p w14:paraId="1660BA05" w14:textId="60B66F9F" w:rsidR="003F4F28" w:rsidRPr="007E7638" w:rsidRDefault="003F4F28" w:rsidP="003F4F2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648" w:type="pct"/>
          </w:tcPr>
          <w:p w14:paraId="17CD0C0A" w14:textId="4CDB7E4C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128" w:type="pct"/>
            <w:vAlign w:val="bottom"/>
          </w:tcPr>
          <w:p w14:paraId="30539448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16C4DEC" w14:textId="7095B89F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  <w:tc>
          <w:tcPr>
            <w:tcW w:w="145" w:type="pct"/>
            <w:vAlign w:val="bottom"/>
          </w:tcPr>
          <w:p w14:paraId="02F62051" w14:textId="77777777" w:rsidR="003F4F28" w:rsidRPr="007E7638" w:rsidRDefault="003F4F28" w:rsidP="003F4F28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37428524" w14:textId="23D4454B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F4F28" w:rsidRPr="003F4F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128" w:type="pct"/>
            <w:vAlign w:val="bottom"/>
          </w:tcPr>
          <w:p w14:paraId="0DFA7506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5C682179" w14:textId="54DC3EF4" w:rsidR="003F4F28" w:rsidRPr="007E7638" w:rsidRDefault="00FD6C5D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3F4F28" w:rsidRPr="007E7638" w14:paraId="0070DB1E" w14:textId="77777777" w:rsidTr="00134DBA">
        <w:trPr>
          <w:tblHeader/>
        </w:trPr>
        <w:tc>
          <w:tcPr>
            <w:tcW w:w="2036" w:type="pct"/>
          </w:tcPr>
          <w:p w14:paraId="1D9F26D5" w14:textId="13428E6F" w:rsidR="003F4F28" w:rsidRPr="007E7638" w:rsidRDefault="003F4F28" w:rsidP="003F4F2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763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48" w:type="pct"/>
          </w:tcPr>
          <w:p w14:paraId="7DA18354" w14:textId="2E82F23E" w:rsidR="003F4F28" w:rsidRPr="007E7638" w:rsidRDefault="00AB5CEB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2,413,550</w:t>
            </w:r>
          </w:p>
        </w:tc>
        <w:tc>
          <w:tcPr>
            <w:tcW w:w="128" w:type="pct"/>
          </w:tcPr>
          <w:p w14:paraId="3838386F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vAlign w:val="bottom"/>
          </w:tcPr>
          <w:p w14:paraId="5FD9CB2C" w14:textId="302D7D39" w:rsidR="003F4F28" w:rsidRPr="007E7638" w:rsidRDefault="00FD6C5D" w:rsidP="003F4F2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45" w:type="pct"/>
            <w:vAlign w:val="bottom"/>
          </w:tcPr>
          <w:p w14:paraId="41543073" w14:textId="77777777" w:rsidR="003F4F28" w:rsidRPr="007E7638" w:rsidRDefault="003F4F28" w:rsidP="003F4F28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55D380F8" w14:textId="3C2D7882" w:rsidR="003F4F28" w:rsidRPr="007E7638" w:rsidRDefault="00AB5CEB" w:rsidP="003F4F2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5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2,413,550</w:t>
            </w:r>
          </w:p>
        </w:tc>
        <w:tc>
          <w:tcPr>
            <w:tcW w:w="128" w:type="pct"/>
            <w:vAlign w:val="bottom"/>
          </w:tcPr>
          <w:p w14:paraId="2E079817" w14:textId="77777777" w:rsidR="003F4F28" w:rsidRPr="007E7638" w:rsidRDefault="003F4F28" w:rsidP="003F4F28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746276B4" w14:textId="36457EE5" w:rsidR="003F4F28" w:rsidRPr="007E7638" w:rsidRDefault="00FD6C5D" w:rsidP="003F4F28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3F4F28" w:rsidRPr="007E76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3F4F28" w:rsidRPr="007E7638" w14:paraId="1DC1F1A9" w14:textId="77777777" w:rsidTr="00134DBA">
        <w:trPr>
          <w:tblHeader/>
        </w:trPr>
        <w:tc>
          <w:tcPr>
            <w:tcW w:w="2036" w:type="pct"/>
          </w:tcPr>
          <w:p w14:paraId="4AF6020B" w14:textId="7CE672F7" w:rsidR="003F4F28" w:rsidRPr="007E7638" w:rsidRDefault="003F4F28" w:rsidP="003F4F28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781F3852" w:rsidR="003F4F28" w:rsidRPr="003F4F28" w:rsidRDefault="00AB5CEB" w:rsidP="003F4F28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2,417,511</w:t>
            </w:r>
          </w:p>
        </w:tc>
        <w:tc>
          <w:tcPr>
            <w:tcW w:w="128" w:type="pct"/>
          </w:tcPr>
          <w:p w14:paraId="11735B52" w14:textId="77777777" w:rsidR="003F4F28" w:rsidRPr="007E7638" w:rsidRDefault="003F4F28" w:rsidP="003F4F2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3238A2A4" w:rsidR="003F4F28" w:rsidRPr="007E7638" w:rsidRDefault="00FD6C5D" w:rsidP="003F4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145" w:type="pct"/>
          </w:tcPr>
          <w:p w14:paraId="6A6F0A66" w14:textId="77777777" w:rsidR="003F4F28" w:rsidRPr="007E7638" w:rsidRDefault="003F4F28" w:rsidP="003F4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52100AF1" w:rsidR="003F4F28" w:rsidRPr="007E7638" w:rsidRDefault="00AB5CEB" w:rsidP="003F4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2,417,511</w:t>
            </w:r>
          </w:p>
        </w:tc>
        <w:tc>
          <w:tcPr>
            <w:tcW w:w="128" w:type="pct"/>
          </w:tcPr>
          <w:p w14:paraId="28A47613" w14:textId="77777777" w:rsidR="003F4F28" w:rsidRPr="007E7638" w:rsidRDefault="003F4F28" w:rsidP="003F4F2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44355779" w:rsidR="003F4F28" w:rsidRPr="007E7638" w:rsidRDefault="00FD6C5D" w:rsidP="003F4F2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="003F4F28" w:rsidRPr="007E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</w:tbl>
    <w:p w14:paraId="5532FA3C" w14:textId="77777777" w:rsidR="00C33077" w:rsidRPr="00F065D7" w:rsidRDefault="00C33077" w:rsidP="00F307E6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35066C" w:rsidRPr="00F065D7" w14:paraId="485B7F2E" w14:textId="77777777" w:rsidTr="00134DBA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60AF83AD" w14:textId="451141CB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134DBA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528BE296" w:rsidR="0035066C" w:rsidRPr="00F065D7" w:rsidRDefault="00FD6C5D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CD01D5E" w14:textId="1AFF760E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69072532" w:rsidR="0035066C" w:rsidRPr="00F065D7" w:rsidRDefault="00FD6C5D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307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307E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5066C" w:rsidRPr="00F065D7" w14:paraId="65AB44A6" w14:textId="77777777" w:rsidTr="00134DBA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134DBA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06F9DD01" w14:textId="51D16A34" w:rsidR="0035066C" w:rsidRPr="00F065D7" w:rsidRDefault="00FD6C5D" w:rsidP="00F307E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F307E6"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927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2E25CF9B" w14:textId="136AA8A1" w:rsidR="0035066C" w:rsidRPr="000277D7" w:rsidRDefault="003F4F28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B9A299F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43BC16E" w14:textId="7DD3F62F" w:rsidR="0035066C" w:rsidRPr="000277D7" w:rsidRDefault="003F4F28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3787EC9" w14:textId="77777777" w:rsidR="0035066C" w:rsidRPr="000277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0A4DF74" w14:textId="730EF111" w:rsidR="0035066C" w:rsidRPr="000277D7" w:rsidRDefault="003F4F28" w:rsidP="005C642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77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0277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1D3756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270C79BB" w:rsidR="0035066C" w:rsidRPr="00F065D7" w:rsidRDefault="00FD6C5D" w:rsidP="00481F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3F4F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</w:tbl>
    <w:p w14:paraId="26178FC1" w14:textId="719950F6" w:rsidR="00EE3E21" w:rsidRDefault="00EE3E21" w:rsidP="00CD3CB0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23D81735" w14:textId="0BEDBC26" w:rsidR="00FF5098" w:rsidRPr="00F065D7" w:rsidRDefault="00EE3E21" w:rsidP="00B6375E">
      <w:pPr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</w:p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F065D7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F065D7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F065D7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F065D7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67211C6A" w:rsidR="001B3763" w:rsidRPr="00F065D7" w:rsidRDefault="001B3763" w:rsidP="00FD6C5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065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FD6C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D6C5D" w:rsidRPr="00FD6C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06C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51733A3F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0D0F372B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4DB714C3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5472ADCD" w:rsidR="001B3763" w:rsidRPr="00F065D7" w:rsidRDefault="00FD6C5D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B3763" w:rsidRPr="00F065D7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F065D7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F065D7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F065D7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F065D7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CDA" w:rsidRPr="00F065D7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5FDBE844" w:rsidR="00D56CDA" w:rsidRPr="005E6BEF" w:rsidRDefault="00D56CDA" w:rsidP="00D56CDA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61C9F497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  <w:r w:rsidR="00D56CDA" w:rsidRPr="00F424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47" w:type="pct"/>
          </w:tcPr>
          <w:p w14:paraId="274D3DD3" w14:textId="77777777" w:rsidR="00D56CDA" w:rsidRPr="00F065D7" w:rsidRDefault="00D56CDA" w:rsidP="00D56CDA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1753FB09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D56CDA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27" w:type="pct"/>
          </w:tcPr>
          <w:p w14:paraId="764FACC4" w14:textId="77777777" w:rsidR="00D56CDA" w:rsidRPr="00A26FDB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69A3C8BF" w14:textId="6362D669" w:rsidR="00D56CDA" w:rsidRPr="00A26FDB" w:rsidRDefault="00D56C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8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D56CDA" w:rsidRPr="00F065D7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56CDA" w:rsidRPr="00F065D7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D56CDA" w:rsidRPr="00F065D7" w:rsidRDefault="00D56CDA" w:rsidP="00D56CD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21045DBD" w:rsidR="00D56CDA" w:rsidRPr="00F065D7" w:rsidRDefault="000277D7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5009364" w14:textId="77777777" w:rsidR="00D56CDA" w:rsidRPr="00F065D7" w:rsidRDefault="00D56CDA" w:rsidP="00D56CDA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3A741EC9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D56CDA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27" w:type="pct"/>
          </w:tcPr>
          <w:p w14:paraId="00CE1FAE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4B550240" w:rsidR="00D56CDA" w:rsidRPr="00F065D7" w:rsidRDefault="00D56CDA" w:rsidP="00D56CD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0130E7A0" w:rsidR="00D56CDA" w:rsidRPr="00F065D7" w:rsidRDefault="00D56CDA" w:rsidP="00D56C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77D7" w:rsidRPr="00F065D7" w14:paraId="3124253A" w14:textId="77777777" w:rsidTr="005C6425">
        <w:trPr>
          <w:trHeight w:val="427"/>
        </w:trPr>
        <w:tc>
          <w:tcPr>
            <w:tcW w:w="2049" w:type="pct"/>
          </w:tcPr>
          <w:p w14:paraId="11E703CA" w14:textId="6393BE4B" w:rsidR="000277D7" w:rsidRPr="00FD6C5D" w:rsidRDefault="000277D7" w:rsidP="000277D7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E536FF">
              <w:rPr>
                <w:rFonts w:ascii="Angsana New" w:hAnsi="Angsana New" w:hint="cs"/>
                <w:sz w:val="30"/>
                <w:szCs w:val="30"/>
                <w:cs/>
              </w:rPr>
              <w:t>ขาดทุนสุทธิ</w:t>
            </w:r>
            <w:r w:rsidRPr="00E536FF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0277D7" w:rsidRPr="00F065D7" w:rsidRDefault="000277D7" w:rsidP="000277D7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66DD3DFC" w:rsidR="000277D7" w:rsidRPr="00F065D7" w:rsidRDefault="000277D7" w:rsidP="005C642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77D7">
              <w:rPr>
                <w:rFonts w:ascii="Angsana New" w:hAnsi="Angsana New"/>
                <w:sz w:val="30"/>
                <w:szCs w:val="30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277D7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Pr="000277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vAlign w:val="bottom"/>
          </w:tcPr>
          <w:p w14:paraId="42DECD30" w14:textId="77777777" w:rsidR="000277D7" w:rsidRPr="00F065D7" w:rsidRDefault="000277D7" w:rsidP="005C6425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1FBAF0E9" w:rsidR="000277D7" w:rsidRPr="00F065D7" w:rsidRDefault="000277D7" w:rsidP="005C6425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Pr="00AE6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B46B51A" w14:textId="77777777" w:rsidR="000277D7" w:rsidRPr="00F065D7" w:rsidRDefault="000277D7" w:rsidP="000277D7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2C9D89E2" w:rsidR="000277D7" w:rsidRPr="00F065D7" w:rsidRDefault="000277D7" w:rsidP="005C6425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0277D7" w:rsidRPr="00F065D7" w:rsidRDefault="000277D7" w:rsidP="005C6425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02131548" w14:textId="13098513" w:rsidR="000277D7" w:rsidRPr="00F065D7" w:rsidRDefault="000277D7" w:rsidP="005C6425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77D7" w:rsidRPr="00F065D7" w14:paraId="70325A5D" w14:textId="77777777" w:rsidTr="00BE03CC">
        <w:trPr>
          <w:trHeight w:val="392"/>
        </w:trPr>
        <w:tc>
          <w:tcPr>
            <w:tcW w:w="2049" w:type="pct"/>
          </w:tcPr>
          <w:p w14:paraId="52B4F325" w14:textId="017399F4" w:rsidR="000277D7" w:rsidRPr="00366EF0" w:rsidRDefault="00BE03CC" w:rsidP="00BE03CC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03CC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03C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1" w:type="pct"/>
          </w:tcPr>
          <w:p w14:paraId="02E0B174" w14:textId="77777777" w:rsidR="000277D7" w:rsidRPr="00F065D7" w:rsidRDefault="000277D7" w:rsidP="000277D7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01046EE9" w14:textId="39B5C9CC" w:rsidR="000277D7" w:rsidRPr="0050799D" w:rsidRDefault="00FD6C5D" w:rsidP="00BE03CC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277D7" w:rsidRPr="005079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47" w:type="pct"/>
          </w:tcPr>
          <w:p w14:paraId="221F83DE" w14:textId="77777777" w:rsidR="000277D7" w:rsidRPr="00F065D7" w:rsidRDefault="000277D7" w:rsidP="000277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E128DFF" w14:textId="684F2811" w:rsidR="000277D7" w:rsidRPr="00F065D7" w:rsidRDefault="00FD6C5D" w:rsidP="00BE03CC">
            <w:pPr>
              <w:pStyle w:val="BodyText"/>
              <w:tabs>
                <w:tab w:val="decimal" w:pos="108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734</w:t>
            </w:r>
          </w:p>
        </w:tc>
        <w:tc>
          <w:tcPr>
            <w:tcW w:w="127" w:type="pct"/>
          </w:tcPr>
          <w:p w14:paraId="18DE38BB" w14:textId="77777777" w:rsidR="000277D7" w:rsidRPr="00F065D7" w:rsidRDefault="000277D7" w:rsidP="000277D7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2751E894" w14:textId="77777777" w:rsidR="00BE03CC" w:rsidRDefault="00BE03CC" w:rsidP="000277D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332BE6" w14:textId="42DCAFD2" w:rsidR="000277D7" w:rsidRPr="00F065D7" w:rsidRDefault="000277D7" w:rsidP="000277D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0277D7" w:rsidRPr="00F065D7" w:rsidRDefault="000277D7" w:rsidP="000277D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490D7C2" w14:textId="77777777" w:rsidR="00BE03CC" w:rsidRDefault="00BE03CC" w:rsidP="000277D7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59F5AB" w14:textId="0C542EB7" w:rsidR="000277D7" w:rsidRPr="00F065D7" w:rsidRDefault="000277D7" w:rsidP="000277D7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77D7" w:rsidRPr="00F065D7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76BE478F" w:rsidR="000277D7" w:rsidRPr="00F065D7" w:rsidRDefault="000277D7" w:rsidP="000277D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C22C7A8" w14:textId="77777777" w:rsidR="000277D7" w:rsidRPr="00F065D7" w:rsidRDefault="000277D7" w:rsidP="000277D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5BEB6F98" w:rsidR="000277D7" w:rsidRPr="0050799D" w:rsidRDefault="00FD6C5D" w:rsidP="0050799D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389</w:t>
            </w:r>
            <w:r w:rsidR="000277D7" w:rsidRPr="00507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147" w:type="pct"/>
          </w:tcPr>
          <w:p w14:paraId="1DBC1FEA" w14:textId="77777777" w:rsidR="000277D7" w:rsidRPr="00F065D7" w:rsidRDefault="000277D7" w:rsidP="000277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0EA275E6" w:rsidR="000277D7" w:rsidRPr="00F065D7" w:rsidRDefault="00FD6C5D" w:rsidP="000277D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395</w:t>
            </w:r>
            <w:r w:rsidR="000277D7"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127" w:type="pct"/>
          </w:tcPr>
          <w:p w14:paraId="70D53E72" w14:textId="77777777" w:rsidR="000277D7" w:rsidRPr="00F065D7" w:rsidRDefault="000277D7" w:rsidP="000277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7554704D" w:rsidR="000277D7" w:rsidRPr="00F06627" w:rsidRDefault="000277D7" w:rsidP="000277D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0277D7" w:rsidRPr="00F065D7" w:rsidRDefault="000277D7" w:rsidP="000277D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0277D7" w:rsidRPr="00F065D7" w:rsidRDefault="000277D7" w:rsidP="000277D7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56CDA" w:rsidRPr="00F065D7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D56CDA" w:rsidRPr="00F065D7" w:rsidRDefault="00D56CDA" w:rsidP="00D56CDA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D56CDA" w:rsidRPr="00F065D7" w:rsidRDefault="00D56CDA" w:rsidP="00D56C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CDA" w:rsidRPr="00F065D7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D56CDA" w:rsidRPr="00F065D7" w:rsidRDefault="00D56CDA" w:rsidP="00D5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D56CDA" w:rsidRPr="00F065D7" w:rsidRDefault="00D56CDA" w:rsidP="00D56C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CDA" w:rsidRPr="00F065D7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405FA8EA" w:rsidR="00D56CDA" w:rsidRPr="00F065D7" w:rsidRDefault="00D56CDA" w:rsidP="00D56CD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22B38C17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6CDA"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="00D56CDA"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147" w:type="pct"/>
          </w:tcPr>
          <w:p w14:paraId="22C6F608" w14:textId="77777777" w:rsidR="00D56CDA" w:rsidRPr="00F065D7" w:rsidRDefault="00D56CDA" w:rsidP="00D56C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2B995974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="00D56CDA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127" w:type="pct"/>
          </w:tcPr>
          <w:p w14:paraId="3B8E705C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4A6AC619" w:rsidR="00D56CDA" w:rsidRPr="00B631DE" w:rsidRDefault="00FD6C5D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 w:rsidR="00D56CDA"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62F20938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6CEADE9D" w:rsidR="00D56CDA" w:rsidRPr="00B631DE" w:rsidRDefault="00FD6C5D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D56CDA" w:rsidRPr="00B631D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1815DA" w:rsidRPr="00F065D7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1815DA" w:rsidRPr="00F065D7" w:rsidRDefault="001815DA" w:rsidP="001815DA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sz w:val="30"/>
                <w:szCs w:val="30"/>
                <w:cs/>
              </w:rPr>
              <w:t>ส่วนแบ่ง</w:t>
            </w:r>
            <w:r w:rsidRPr="00E536FF">
              <w:rPr>
                <w:sz w:val="30"/>
                <w:szCs w:val="30"/>
                <w:cs/>
              </w:rPr>
              <w:t>กำไรสุทธิจากเงิน</w:t>
            </w:r>
            <w:r w:rsidRPr="00F065D7">
              <w:rPr>
                <w:sz w:val="30"/>
                <w:szCs w:val="30"/>
                <w:cs/>
              </w:rPr>
              <w:t>ลงทุน</w:t>
            </w:r>
            <w:r w:rsidRPr="00F065D7">
              <w:rPr>
                <w:rFonts w:hint="cs"/>
                <w:sz w:val="30"/>
                <w:szCs w:val="30"/>
                <w:cs/>
              </w:rPr>
              <w:t>ใน</w:t>
            </w:r>
            <w:r w:rsidRPr="00F065D7">
              <w:rPr>
                <w:sz w:val="30"/>
                <w:szCs w:val="30"/>
                <w:cs/>
              </w:rPr>
              <w:br/>
            </w:r>
            <w:r w:rsidRPr="00F065D7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11CDE527" w:rsidR="001815DA" w:rsidRPr="00F065D7" w:rsidRDefault="00FD6C5D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1815DA" w:rsidRPr="001815DA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7" w:type="pct"/>
          </w:tcPr>
          <w:p w14:paraId="28254298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6179A703" w:rsidR="001815DA" w:rsidRPr="00F065D7" w:rsidRDefault="00FD6C5D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1815DA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127" w:type="pct"/>
          </w:tcPr>
          <w:p w14:paraId="04B66D93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37783" w14:textId="77777777" w:rsidR="001815DA" w:rsidRPr="00AE6818" w:rsidRDefault="001815DA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0865CE" w14:textId="24FCC8F0" w:rsidR="001815DA" w:rsidRPr="00F065D7" w:rsidRDefault="001815DA" w:rsidP="001815D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49C6C30" w14:textId="77777777" w:rsidR="001815DA" w:rsidRPr="00AE6818" w:rsidRDefault="001815DA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FF34CA6" w14:textId="2FEF5F68" w:rsidR="001815DA" w:rsidRPr="006549C0" w:rsidRDefault="001815DA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815DA" w:rsidRPr="00F065D7" w14:paraId="704BFED4" w14:textId="77777777" w:rsidTr="00AE2B71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1815DA" w:rsidRPr="00F065D7" w:rsidRDefault="001815DA" w:rsidP="001815DA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0779E5DF" w:rsidR="001815DA" w:rsidRPr="00F065D7" w:rsidRDefault="001815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87915ED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84B0408" w14:textId="6E8E9E81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20E68611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0A2101D1" w:rsidR="001815DA" w:rsidRPr="00F065D7" w:rsidRDefault="001815DA" w:rsidP="001815D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0D2BD6E6" w:rsidR="001815DA" w:rsidRPr="00F065D7" w:rsidRDefault="001815DA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15DA" w:rsidRPr="00F065D7" w14:paraId="0565B7EE" w14:textId="77777777" w:rsidTr="00AE2B71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5EDF004C" w:rsidR="001815DA" w:rsidRPr="00F065D7" w:rsidRDefault="001815DA" w:rsidP="001815DA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F065D7">
              <w:rPr>
                <w:sz w:val="30"/>
                <w:szCs w:val="30"/>
                <w:cs/>
              </w:rPr>
              <w:t>โอนไป</w:t>
            </w:r>
            <w:r w:rsidRPr="00F065D7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sz w:val="30"/>
                <w:szCs w:val="30"/>
                <w:cs/>
              </w:rPr>
              <w:t>บริษัทย่อย</w:t>
            </w:r>
            <w:r w:rsidRPr="00F065D7">
              <w:rPr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(หมาย</w:t>
            </w:r>
            <w:r w:rsidRPr="005B07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B07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F92605" w14:textId="6A745A0D" w:rsidR="001815DA" w:rsidRPr="00F065D7" w:rsidRDefault="001815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6345082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00131AB" w14:textId="38AB3F5C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68DB2790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2F4F6879" w:rsidR="001815DA" w:rsidRPr="007868ED" w:rsidRDefault="001815DA" w:rsidP="007868ED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4FAD91D5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7D3FDC83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 w:right="-4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Pr="00AE681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815DA" w:rsidRPr="00F065D7" w14:paraId="19CD033F" w14:textId="77777777" w:rsidTr="00567588">
        <w:trPr>
          <w:gridAfter w:val="1"/>
          <w:wAfter w:w="4" w:type="pct"/>
          <w:trHeight w:val="263"/>
        </w:trPr>
        <w:tc>
          <w:tcPr>
            <w:tcW w:w="2049" w:type="pct"/>
          </w:tcPr>
          <w:p w14:paraId="0832A164" w14:textId="7E341DB9" w:rsidR="001815DA" w:rsidRPr="00F065D7" w:rsidRDefault="00BE03CC" w:rsidP="00BE03CC">
            <w:pPr>
              <w:pStyle w:val="BodyText"/>
              <w:spacing w:after="0" w:line="240" w:lineRule="atLeast"/>
              <w:ind w:left="151" w:right="2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BE03CC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E03CC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19661DB5" w14:textId="77777777" w:rsidR="001815DA" w:rsidRPr="00F065D7" w:rsidRDefault="001815DA" w:rsidP="001815DA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2AE7589D" w14:textId="77777777" w:rsidR="00BE03CC" w:rsidRDefault="00BE03CC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7D8E7690" w14:textId="13B1E693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815DA">
              <w:rPr>
                <w:rFonts w:ascii="Angsana New" w:hAnsi="Angsana New"/>
                <w:sz w:val="30"/>
                <w:szCs w:val="30"/>
              </w:rPr>
              <w:t>(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815DA">
              <w:rPr>
                <w:rFonts w:ascii="Angsana New" w:hAnsi="Angsana New"/>
                <w:sz w:val="30"/>
                <w:szCs w:val="30"/>
              </w:rPr>
              <w:t>,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  <w:r w:rsidRPr="001815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D6777A5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DCBF94" w14:textId="77777777" w:rsidR="00BE03CC" w:rsidRDefault="00BE03CC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65EACD" w14:textId="083F5641" w:rsidR="001815DA" w:rsidRPr="00F065D7" w:rsidRDefault="00FD6C5D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1815DA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127" w:type="pct"/>
          </w:tcPr>
          <w:p w14:paraId="11EDAFF7" w14:textId="77777777" w:rsidR="001815DA" w:rsidRPr="00F065D7" w:rsidRDefault="001815DA" w:rsidP="001815DA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A0A00E1" w14:textId="77777777" w:rsidR="00BE03CC" w:rsidRDefault="00BE03CC" w:rsidP="001815D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6844303" w14:textId="2FAE3A94" w:rsidR="001815DA" w:rsidRPr="00F065D7" w:rsidRDefault="001815DA" w:rsidP="001815DA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7B0BB156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6943D2C3" w14:textId="77777777" w:rsidR="00BE03CC" w:rsidRDefault="00BE03CC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A9F3BFD" w14:textId="7CD09728" w:rsidR="001815DA" w:rsidRPr="00F065D7" w:rsidRDefault="001815DA" w:rsidP="001815DA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68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815DA" w:rsidRPr="00F065D7" w14:paraId="625BC179" w14:textId="77777777" w:rsidTr="006F5BC4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77F0B355" w:rsidR="001815DA" w:rsidRPr="00F065D7" w:rsidRDefault="001815DA" w:rsidP="001815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1946E6F2" w14:textId="77777777" w:rsidR="001815DA" w:rsidRPr="00F065D7" w:rsidRDefault="001815DA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01698CC" w14:textId="6C8E731E" w:rsidR="001815DA" w:rsidRPr="001815DA" w:rsidRDefault="00FD6C5D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815DA" w:rsidRPr="001815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="001815DA" w:rsidRPr="001815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147" w:type="pct"/>
          </w:tcPr>
          <w:p w14:paraId="0DF09D82" w14:textId="77777777" w:rsidR="001815DA" w:rsidRPr="00F065D7" w:rsidRDefault="001815DA" w:rsidP="001815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0A6BAA0A" w:rsidR="001815DA" w:rsidRPr="00F065D7" w:rsidRDefault="00FD6C5D" w:rsidP="001815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  <w:r w:rsidR="001815DA"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127" w:type="pct"/>
          </w:tcPr>
          <w:p w14:paraId="76751B11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7B019BD3" w:rsidR="001815DA" w:rsidRPr="00FD7C52" w:rsidRDefault="00FD7C52" w:rsidP="00FD7C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59989380" w14:textId="77777777" w:rsidR="001815DA" w:rsidRPr="00F065D7" w:rsidRDefault="001815DA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38B2770F" w:rsidR="001815DA" w:rsidRPr="00F065D7" w:rsidRDefault="00FD6C5D" w:rsidP="001815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1815DA"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  <w:tr w:rsidR="00D56CDA" w:rsidRPr="00F065D7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D56CDA" w:rsidRPr="00F065D7" w:rsidRDefault="00D56CDA" w:rsidP="00D56CDA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2AAC28" w14:textId="77777777" w:rsidR="00D56CDA" w:rsidRPr="00F065D7" w:rsidRDefault="00D56CDA" w:rsidP="00D56C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D56CDA" w:rsidRPr="00F065D7" w:rsidRDefault="00D56CDA" w:rsidP="00D56CDA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D56CDA" w:rsidRPr="00FD7C52" w:rsidRDefault="00D56CDA" w:rsidP="00FD7C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56CDA" w:rsidRPr="00F065D7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D56CDA" w:rsidRPr="00F065D7" w:rsidRDefault="00D56CDA" w:rsidP="00D56C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D56CDA" w:rsidRPr="00F065D7" w:rsidRDefault="00D56CDA" w:rsidP="00D56CDA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03F257DB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079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512</w:t>
            </w:r>
            <w:r w:rsidR="001815DA" w:rsidRPr="001815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462</w:t>
            </w:r>
          </w:p>
        </w:tc>
        <w:tc>
          <w:tcPr>
            <w:tcW w:w="147" w:type="pct"/>
          </w:tcPr>
          <w:p w14:paraId="0EDCFB5D" w14:textId="77777777" w:rsidR="00D56CDA" w:rsidRPr="00F065D7" w:rsidRDefault="00D56CDA" w:rsidP="00D56C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5D335EBC" w:rsidR="00D56CDA" w:rsidRPr="00F065D7" w:rsidRDefault="00FD6C5D" w:rsidP="00D56CDA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56CDA"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</w:t>
            </w:r>
            <w:r w:rsidR="00D56CDA"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27" w:type="pct"/>
          </w:tcPr>
          <w:p w14:paraId="7E308139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001058C3" w:rsidR="00D56CDA" w:rsidRPr="00FD7C52" w:rsidRDefault="00FD7C52" w:rsidP="00FD7C5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Pr="00AE68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46E54690" w14:textId="77777777" w:rsidR="00D56CDA" w:rsidRPr="00F065D7" w:rsidRDefault="00D56CDA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3A981FD3" w:rsidR="00D56CDA" w:rsidRPr="00F065D7" w:rsidRDefault="00FD6C5D" w:rsidP="00D56C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D56CDA"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</w:tr>
    </w:tbl>
    <w:p w14:paraId="661066E8" w14:textId="77777777" w:rsidR="00792025" w:rsidRPr="00F065D7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F065D7" w:rsidSect="006529D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aperSrc w:first="7" w:other="7"/>
          <w:pgNumType w:start="13"/>
          <w:cols w:space="737"/>
          <w:docGrid w:linePitch="299"/>
        </w:sectPr>
      </w:pPr>
    </w:p>
    <w:p w14:paraId="1E48C6CC" w14:textId="7D6FA0AA" w:rsidR="00792025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</w:rPr>
      </w:pPr>
      <w:r w:rsidRPr="00F065D7">
        <w:rPr>
          <w:rFonts w:ascii="Angsana New" w:hAnsi="Angsana New" w:cs="Angsana New"/>
          <w:cs/>
        </w:rPr>
        <w:lastRenderedPageBreak/>
        <w:t>เงินลงทุนใน</w:t>
      </w:r>
      <w:r w:rsidR="00357BBA" w:rsidRPr="00F065D7">
        <w:rPr>
          <w:rFonts w:ascii="Angsana New" w:hAnsi="Angsana New" w:cs="Angsana New" w:hint="cs"/>
          <w:cs/>
        </w:rPr>
        <w:t>บริษัทร่วมและการร่วมค้า</w:t>
      </w:r>
      <w:r w:rsidRPr="00F065D7">
        <w:rPr>
          <w:rFonts w:ascii="Angsana New" w:hAnsi="Angsana New" w:cs="Angsana New"/>
          <w:spacing w:val="-6"/>
          <w:cs/>
        </w:rPr>
        <w:t xml:space="preserve"> </w:t>
      </w:r>
      <w:r w:rsidR="00A4796E">
        <w:rPr>
          <w:rFonts w:ascii="Angsana New" w:hAnsi="Angsana New" w:cs="Angsana New"/>
          <w:cs/>
        </w:rPr>
        <w:t>ณ วันที่</w:t>
      </w:r>
      <w:r w:rsidR="005077CD">
        <w:rPr>
          <w:rFonts w:ascii="Angsana New" w:hAnsi="Angsana New" w:cs="Angsana New" w:hint="cs"/>
          <w:cs/>
        </w:rPr>
        <w:t xml:space="preserve"> </w:t>
      </w:r>
      <w:r w:rsidR="00FD6C5D" w:rsidRPr="00FD6C5D">
        <w:rPr>
          <w:rFonts w:ascii="Angsana New" w:hAnsi="Angsana New" w:cs="Angsana New"/>
          <w:lang w:val="en-US"/>
        </w:rPr>
        <w:t>31</w:t>
      </w:r>
      <w:r w:rsidR="00A4796E">
        <w:rPr>
          <w:rFonts w:ascii="Angsana New" w:hAnsi="Angsana New" w:cs="Angsana New"/>
          <w:cs/>
        </w:rPr>
        <w:t xml:space="preserve"> มีนาคม</w:t>
      </w:r>
      <w:r w:rsidR="0017737D">
        <w:rPr>
          <w:rFonts w:asciiTheme="majorBidi" w:hAnsiTheme="majorBidi" w:cstheme="majorBidi" w:hint="cs"/>
          <w:cs/>
        </w:rPr>
        <w:t xml:space="preserve"> </w:t>
      </w:r>
      <w:r w:rsidR="00FD6C5D" w:rsidRPr="00FD6C5D">
        <w:rPr>
          <w:rFonts w:ascii="Angsana New" w:hAnsi="Angsana New" w:cs="Angsana New"/>
          <w:lang w:val="en-US"/>
        </w:rPr>
        <w:t>25</w:t>
      </w:r>
      <w:r w:rsidR="00FD6C5D" w:rsidRPr="00FD6C5D">
        <w:rPr>
          <w:rFonts w:ascii="Angsana New" w:hAnsi="Angsana New" w:cs="Angsana New" w:hint="cs"/>
          <w:lang w:val="en-US"/>
        </w:rPr>
        <w:t>6</w:t>
      </w:r>
      <w:r w:rsidR="00FD6C5D" w:rsidRPr="00FD6C5D">
        <w:rPr>
          <w:rFonts w:ascii="Angsana New" w:hAnsi="Angsana New" w:cs="Angsana New"/>
          <w:lang w:val="en-US"/>
        </w:rPr>
        <w:t>4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และ</w:t>
      </w:r>
      <w:r w:rsidR="00494B31" w:rsidRPr="00F065D7">
        <w:rPr>
          <w:rFonts w:ascii="Angsana New" w:hAnsi="Angsana New" w:cs="Angsana New"/>
          <w:rtl/>
          <w:cs/>
        </w:rPr>
        <w:t xml:space="preserve"> </w:t>
      </w:r>
      <w:r w:rsidR="00FD6C5D" w:rsidRPr="00FD6C5D">
        <w:rPr>
          <w:rFonts w:ascii="Angsana New" w:hAnsi="Angsana New" w:cs="Angsana New"/>
          <w:lang w:val="en-US"/>
        </w:rPr>
        <w:t>31</w:t>
      </w:r>
      <w:r w:rsidR="00494B31" w:rsidRPr="00F065D7">
        <w:rPr>
          <w:rFonts w:ascii="Angsana New" w:hAnsi="Angsana New" w:cs="Angsana New"/>
          <w:lang w:val="en-US"/>
        </w:rPr>
        <w:t xml:space="preserve"> </w:t>
      </w:r>
      <w:r w:rsidR="00494B31" w:rsidRPr="00F065D7">
        <w:rPr>
          <w:rFonts w:ascii="Angsana New" w:hAnsi="Angsana New" w:cs="Angsana New" w:hint="cs"/>
          <w:cs/>
          <w:lang w:val="en-US"/>
        </w:rPr>
        <w:t>ธั</w:t>
      </w:r>
      <w:r w:rsidR="00F70E10" w:rsidRPr="00F065D7">
        <w:rPr>
          <w:rFonts w:ascii="Angsana New" w:hAnsi="Angsana New" w:cs="Angsana New"/>
          <w:cs/>
        </w:rPr>
        <w:t xml:space="preserve">นวาคม </w:t>
      </w:r>
      <w:r w:rsidR="00FD6C5D" w:rsidRPr="00FD6C5D">
        <w:rPr>
          <w:rFonts w:ascii="Angsana New" w:hAnsi="Angsana New" w:cs="Angsana New"/>
          <w:lang w:val="en-US"/>
        </w:rPr>
        <w:t>25</w:t>
      </w:r>
      <w:r w:rsidR="00FD6C5D" w:rsidRPr="00FD6C5D">
        <w:rPr>
          <w:rFonts w:ascii="Angsana New" w:hAnsi="Angsana New" w:cs="Angsana New" w:hint="cs"/>
          <w:lang w:val="en-US"/>
        </w:rPr>
        <w:t>6</w:t>
      </w:r>
      <w:r w:rsidR="00FD6C5D" w:rsidRPr="00FD6C5D">
        <w:rPr>
          <w:rFonts w:ascii="Angsana New" w:hAnsi="Angsana New" w:cs="Angsana New"/>
          <w:lang w:val="en-US"/>
        </w:rPr>
        <w:t>3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E6BE8" w:rsidRPr="00F065D7">
        <w:rPr>
          <w:rFonts w:ascii="Angsana New" w:hAnsi="Angsana New" w:cs="Angsana New"/>
          <w:cs/>
        </w:rPr>
        <w:t>และเงินปันผลรับจากเงินลงทุนส</w:t>
      </w:r>
      <w:r w:rsidR="00C53619" w:rsidRPr="00F065D7">
        <w:rPr>
          <w:rFonts w:ascii="Angsana New" w:hAnsi="Angsana New" w:cs="Angsana New"/>
          <w:cs/>
        </w:rPr>
        <w:t>ำหรับงวด</w:t>
      </w:r>
      <w:r w:rsidR="00953093">
        <w:rPr>
          <w:rFonts w:ascii="Angsana New" w:hAnsi="Angsana New" w:cs="Angsana New" w:hint="cs"/>
          <w:cs/>
        </w:rPr>
        <w:t>สาม</w:t>
      </w:r>
      <w:r w:rsidR="00C53619" w:rsidRPr="00F065D7">
        <w:rPr>
          <w:rFonts w:ascii="Angsana New" w:hAnsi="Angsana New" w:cs="Angsana New"/>
          <w:cs/>
        </w:rPr>
        <w:t>เดือน</w:t>
      </w:r>
      <w:r w:rsidR="00606C21">
        <w:rPr>
          <w:rFonts w:ascii="Angsana New" w:hAnsi="Angsana New" w:cs="Angsana New"/>
          <w:cs/>
        </w:rPr>
        <w:t>สิ้นสุดวันที่</w:t>
      </w:r>
      <w:r w:rsidR="005077CD">
        <w:rPr>
          <w:rFonts w:ascii="Angsana New" w:hAnsi="Angsana New" w:cs="Angsana New" w:hint="cs"/>
          <w:cs/>
        </w:rPr>
        <w:t xml:space="preserve"> </w:t>
      </w:r>
      <w:r w:rsidR="00FD6C5D" w:rsidRPr="00FD6C5D">
        <w:rPr>
          <w:rFonts w:ascii="Angsana New" w:hAnsi="Angsana New" w:cs="Angsana New"/>
          <w:lang w:val="en-US"/>
        </w:rPr>
        <w:t>31</w:t>
      </w:r>
      <w:r w:rsidR="005077CD">
        <w:rPr>
          <w:rFonts w:ascii="Angsana New" w:hAnsi="Angsana New" w:cs="Angsana New"/>
          <w:lang w:val="en-US"/>
        </w:rPr>
        <w:t xml:space="preserve"> </w:t>
      </w:r>
      <w:r w:rsidR="00606C21">
        <w:rPr>
          <w:rFonts w:ascii="Angsana New" w:hAnsi="Angsana New" w:cs="Angsana New"/>
          <w:cs/>
        </w:rPr>
        <w:t>มีนาคม</w:t>
      </w:r>
      <w:r w:rsidR="0017737D">
        <w:rPr>
          <w:rFonts w:asciiTheme="majorBidi" w:hAnsiTheme="majorBidi" w:cstheme="majorBidi" w:hint="cs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มีดังนี้</w:t>
      </w:r>
    </w:p>
    <w:p w14:paraId="3E73A281" w14:textId="77777777" w:rsidR="00D663D5" w:rsidRPr="00F065D7" w:rsidRDefault="00D663D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</w:p>
    <w:tbl>
      <w:tblPr>
        <w:tblW w:w="15883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970"/>
        <w:gridCol w:w="1845"/>
        <w:gridCol w:w="1060"/>
        <w:gridCol w:w="837"/>
        <w:gridCol w:w="851"/>
        <w:gridCol w:w="851"/>
        <w:gridCol w:w="851"/>
        <w:gridCol w:w="236"/>
        <w:gridCol w:w="851"/>
        <w:gridCol w:w="254"/>
        <w:gridCol w:w="851"/>
        <w:gridCol w:w="236"/>
        <w:gridCol w:w="851"/>
        <w:gridCol w:w="283"/>
        <w:gridCol w:w="851"/>
        <w:gridCol w:w="271"/>
        <w:gridCol w:w="863"/>
        <w:gridCol w:w="237"/>
        <w:gridCol w:w="834"/>
      </w:tblGrid>
      <w:tr w:rsidR="00472B9E" w:rsidRPr="00F065D7" w14:paraId="70E91285" w14:textId="77777777" w:rsidTr="00556ACB">
        <w:trPr>
          <w:trHeight w:val="177"/>
          <w:tblHeader/>
        </w:trPr>
        <w:tc>
          <w:tcPr>
            <w:tcW w:w="15883" w:type="dxa"/>
            <w:gridSpan w:val="19"/>
          </w:tcPr>
          <w:p w14:paraId="3A1FCC30" w14:textId="77777777" w:rsidR="00472B9E" w:rsidRPr="00F065D7" w:rsidRDefault="00472B9E" w:rsidP="002B730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B9E" w:rsidRPr="00F065D7" w14:paraId="3F4DF2B1" w14:textId="77777777" w:rsidTr="00556ACB">
        <w:trPr>
          <w:trHeight w:val="424"/>
          <w:tblHeader/>
        </w:trPr>
        <w:tc>
          <w:tcPr>
            <w:tcW w:w="2970" w:type="dxa"/>
          </w:tcPr>
          <w:p w14:paraId="3878644A" w14:textId="77777777" w:rsidR="00472B9E" w:rsidRPr="00F065D7" w:rsidRDefault="00472B9E" w:rsidP="002B730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7DAC3AFA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60" w:type="dxa"/>
          </w:tcPr>
          <w:p w14:paraId="535F8FB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14185158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688" w:type="dxa"/>
            <w:gridSpan w:val="2"/>
            <w:vAlign w:val="bottom"/>
          </w:tcPr>
          <w:p w14:paraId="03F560D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7917AC3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231F7670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F7A3C" w14:textId="77777777" w:rsidR="00472B9E" w:rsidRPr="00F065D7" w:rsidRDefault="00472B9E" w:rsidP="002B730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D1179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D82630E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1EE53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124BE2E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44D21D9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83875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AA3F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bottom"/>
          </w:tcPr>
          <w:p w14:paraId="3948EC5D" w14:textId="5127C8D3" w:rsidR="001844D0" w:rsidRPr="00F065D7" w:rsidRDefault="00472B9E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</w:p>
          <w:p w14:paraId="04EE26AA" w14:textId="33D80D97" w:rsidR="00472B9E" w:rsidRPr="00F065D7" w:rsidRDefault="00DB49C1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72B9E" w:rsidRPr="00F065D7" w14:paraId="5C07634A" w14:textId="77777777" w:rsidTr="00556ACB">
        <w:trPr>
          <w:trHeight w:val="74"/>
          <w:tblHeader/>
        </w:trPr>
        <w:tc>
          <w:tcPr>
            <w:tcW w:w="2970" w:type="dxa"/>
          </w:tcPr>
          <w:p w14:paraId="2C644D37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EF2F373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9724CA8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0F3A69D" w14:textId="44274D41" w:rsidR="00472B9E" w:rsidRPr="00F065D7" w:rsidRDefault="00FD6C5D" w:rsidP="001C56CA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1C56CA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BD037" w14:textId="4806D194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7FBF7F" w14:textId="2DA5DA75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F96F12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24C2B" w14:textId="6510BA34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0F014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56FCAA" w14:textId="7BD91113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F96F12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727F7F2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5FF839" w14:textId="79545C59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27F8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A3D35B" w14:textId="08491A01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F96F12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F03E6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79285" w14:textId="381DD7D6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DCD7A1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D48F0C3" w14:textId="2506993C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F96F12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49484D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67752F" w14:textId="45419BFE" w:rsidR="00472B9E" w:rsidRPr="00F065D7" w:rsidRDefault="00FD6C5D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F96F12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F96F1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มีนาคม</w:t>
            </w:r>
            <w:r w:rsidR="000F3772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472B9E" w:rsidRPr="00F065D7" w14:paraId="4215D6C4" w14:textId="77777777" w:rsidTr="00556ACB">
        <w:trPr>
          <w:trHeight w:val="74"/>
          <w:tblHeader/>
        </w:trPr>
        <w:tc>
          <w:tcPr>
            <w:tcW w:w="2970" w:type="dxa"/>
          </w:tcPr>
          <w:p w14:paraId="2278F835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5D6D96E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E601212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</w:tcPr>
          <w:p w14:paraId="76A236D2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20" w:type="dxa"/>
            <w:gridSpan w:val="14"/>
          </w:tcPr>
          <w:p w14:paraId="481E00E9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2B9E" w:rsidRPr="00F065D7" w14:paraId="413EEBDF" w14:textId="77777777" w:rsidTr="00556ACB">
        <w:trPr>
          <w:trHeight w:val="74"/>
        </w:trPr>
        <w:tc>
          <w:tcPr>
            <w:tcW w:w="2970" w:type="dxa"/>
          </w:tcPr>
          <w:p w14:paraId="5ADCFB29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6A9C4B8E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090B6380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F4E1F8" w14:textId="77777777" w:rsidR="00472B9E" w:rsidRPr="00F065D7" w:rsidRDefault="00472B9E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8DB0FA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CB1E0C" w14:textId="77777777" w:rsidR="00472B9E" w:rsidRPr="00F065D7" w:rsidRDefault="00472B9E" w:rsidP="002B730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4C60D1" w14:textId="77777777" w:rsidR="00472B9E" w:rsidRPr="00F065D7" w:rsidRDefault="00472B9E" w:rsidP="002B730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2AFD14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773BC938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BA36B3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42EC3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92C143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00CF9B0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D3A051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BA12EC" w14:textId="77777777" w:rsidR="00472B9E" w:rsidRPr="00F065D7" w:rsidRDefault="00472B9E" w:rsidP="002B730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674DD3A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1C57A65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995B1F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</w:tcPr>
          <w:p w14:paraId="2ED8764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88E" w:rsidRPr="00F065D7" w14:paraId="740C9546" w14:textId="77777777" w:rsidTr="00556ACB">
        <w:trPr>
          <w:trHeight w:val="74"/>
        </w:trPr>
        <w:tc>
          <w:tcPr>
            <w:tcW w:w="2970" w:type="dxa"/>
          </w:tcPr>
          <w:p w14:paraId="0ECD3E2B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845" w:type="dxa"/>
          </w:tcPr>
          <w:p w14:paraId="72D6A22D" w14:textId="77777777" w:rsidR="00DA288E" w:rsidRPr="00F065D7" w:rsidRDefault="00DA288E" w:rsidP="00DA288E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60" w:type="dxa"/>
            <w:vAlign w:val="bottom"/>
          </w:tcPr>
          <w:p w14:paraId="2F189F25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E9E1F96" w14:textId="030C7EE1" w:rsidR="00DA288E" w:rsidRPr="00F065D7" w:rsidRDefault="00FD6C5D" w:rsidP="00DA288E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EB2D4" w14:textId="7F6C5F5B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F5A16" w14:textId="056202D6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FED8F" w14:textId="34D04453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914</w:t>
            </w:r>
          </w:p>
        </w:tc>
        <w:tc>
          <w:tcPr>
            <w:tcW w:w="236" w:type="dxa"/>
            <w:vAlign w:val="bottom"/>
          </w:tcPr>
          <w:p w14:paraId="6DC9728B" w14:textId="77777777" w:rsidR="00DA288E" w:rsidRPr="00F065D7" w:rsidRDefault="00DA288E" w:rsidP="00DA288E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43C3867" w14:textId="1CCFACE2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754CB5A2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E10F79" w14:textId="39F47F16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236" w:type="dxa"/>
            <w:vAlign w:val="bottom"/>
          </w:tcPr>
          <w:p w14:paraId="471B661B" w14:textId="77777777" w:rsidR="00DA288E" w:rsidRPr="00F065D7" w:rsidRDefault="00DA288E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28E8CA" w14:textId="1834B136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  <w:tc>
          <w:tcPr>
            <w:tcW w:w="283" w:type="dxa"/>
            <w:vAlign w:val="bottom"/>
          </w:tcPr>
          <w:p w14:paraId="19772BBB" w14:textId="77777777" w:rsidR="00DA288E" w:rsidRPr="00F065D7" w:rsidRDefault="00DA288E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56E11" w14:textId="58E3ACDE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EC4BF2" w14:textId="77777777" w:rsidR="00DA288E" w:rsidRPr="00F065D7" w:rsidRDefault="00DA288E" w:rsidP="00DA288E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52A42DE" w14:textId="3C05941E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540677" w14:textId="77777777" w:rsidR="00DA288E" w:rsidRPr="00F065D7" w:rsidRDefault="00DA288E" w:rsidP="00DA288E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88F42F" w14:textId="00AA63D1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7B77676B" w14:textId="77777777" w:rsidTr="00556ACB">
        <w:trPr>
          <w:trHeight w:val="74"/>
        </w:trPr>
        <w:tc>
          <w:tcPr>
            <w:tcW w:w="2970" w:type="dxa"/>
          </w:tcPr>
          <w:p w14:paraId="21C79558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0B90EA4" w14:textId="77777777" w:rsidR="00DA288E" w:rsidRPr="00F065D7" w:rsidRDefault="00DA288E" w:rsidP="00DA288E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5673497F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FD77584" w14:textId="77777777" w:rsidR="00DA288E" w:rsidRPr="00F065D7" w:rsidRDefault="00DA288E" w:rsidP="00DA288E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C408DE" w14:textId="77777777" w:rsidR="00DA288E" w:rsidRPr="00F065D7" w:rsidRDefault="00DA288E" w:rsidP="00DA288E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95042B" w14:textId="77777777" w:rsidR="00DA288E" w:rsidRPr="00F065D7" w:rsidRDefault="00DA288E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CD9F17" w14:textId="77777777" w:rsidR="00DA288E" w:rsidRPr="00F065D7" w:rsidRDefault="00DA288E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5D1B69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14DC1" w14:textId="1AC58060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420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0E40D15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AA8A0" w14:textId="0F497B6F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420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199</w:t>
            </w:r>
          </w:p>
        </w:tc>
        <w:tc>
          <w:tcPr>
            <w:tcW w:w="236" w:type="dxa"/>
            <w:vAlign w:val="bottom"/>
          </w:tcPr>
          <w:p w14:paraId="1913F5AB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C4580C" w14:textId="5889D4C2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389</w:t>
            </w:r>
            <w:r w:rsidR="001815DA" w:rsidRPr="00181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253</w:t>
            </w:r>
          </w:p>
        </w:tc>
        <w:tc>
          <w:tcPr>
            <w:tcW w:w="283" w:type="dxa"/>
            <w:vAlign w:val="bottom"/>
          </w:tcPr>
          <w:p w14:paraId="60727D4E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3DF4FA" w14:textId="0FE8FCB2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389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EBD3EB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DA194" w14:textId="3D102907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9CA858" w14:textId="77777777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F3224B" w14:textId="2E63C7DD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48F3" w:rsidRPr="00F065D7" w14:paraId="5CDE5A85" w14:textId="77777777" w:rsidTr="00556ACB">
        <w:trPr>
          <w:trHeight w:val="74"/>
        </w:trPr>
        <w:tc>
          <w:tcPr>
            <w:tcW w:w="2970" w:type="dxa"/>
          </w:tcPr>
          <w:p w14:paraId="2EC75B59" w14:textId="77777777" w:rsidR="007C48F3" w:rsidRPr="00F065D7" w:rsidRDefault="007C48F3" w:rsidP="007C48F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1083954" w14:textId="77777777" w:rsidR="007C48F3" w:rsidRPr="00F065D7" w:rsidRDefault="007C48F3" w:rsidP="007C48F3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238C16BF" w14:textId="77777777" w:rsidR="007C48F3" w:rsidRPr="00F065D7" w:rsidRDefault="007C48F3" w:rsidP="007C48F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515EF3" w14:textId="77777777" w:rsidR="007C48F3" w:rsidRPr="00F065D7" w:rsidRDefault="007C48F3" w:rsidP="007C48F3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B467A4" w14:textId="77777777" w:rsidR="007C48F3" w:rsidRPr="00F065D7" w:rsidRDefault="007C48F3" w:rsidP="007C48F3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8F6D7" w14:textId="77777777" w:rsidR="007C48F3" w:rsidRPr="00F065D7" w:rsidRDefault="007C48F3" w:rsidP="007C48F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225E09" w14:textId="77777777" w:rsidR="007C48F3" w:rsidRPr="00F065D7" w:rsidRDefault="007C48F3" w:rsidP="007C48F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E6780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554004" w14:textId="77777777" w:rsidR="007C48F3" w:rsidRPr="00F065D7" w:rsidRDefault="007C48F3" w:rsidP="007C48F3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17859ADE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B930013" w14:textId="77777777" w:rsidR="007C48F3" w:rsidRPr="00F065D7" w:rsidRDefault="007C48F3" w:rsidP="007C48F3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76D967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7F3209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AF7982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D53BD3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A65186B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66A9FF" w14:textId="77777777" w:rsidR="007C48F3" w:rsidRPr="00F065D7" w:rsidRDefault="007C48F3" w:rsidP="007C48F3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946F68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2C578" w14:textId="77777777" w:rsidR="007C48F3" w:rsidRPr="00F065D7" w:rsidRDefault="007C48F3" w:rsidP="007C48F3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48F3" w:rsidRPr="00F065D7" w14:paraId="39439D3E" w14:textId="77777777" w:rsidTr="00556ACB">
        <w:trPr>
          <w:trHeight w:val="74"/>
        </w:trPr>
        <w:tc>
          <w:tcPr>
            <w:tcW w:w="2970" w:type="dxa"/>
          </w:tcPr>
          <w:p w14:paraId="5943768F" w14:textId="77777777" w:rsidR="007C48F3" w:rsidRPr="00F065D7" w:rsidRDefault="007C48F3" w:rsidP="007C48F3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28286A" w14:textId="77777777" w:rsidR="007C48F3" w:rsidRPr="00F065D7" w:rsidRDefault="007C48F3" w:rsidP="007C48F3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7BA32386" w14:textId="77777777" w:rsidR="007C48F3" w:rsidRPr="00F065D7" w:rsidRDefault="007C48F3" w:rsidP="007C48F3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C96D4A6" w14:textId="77777777" w:rsidR="007C48F3" w:rsidRPr="00F065D7" w:rsidRDefault="007C48F3" w:rsidP="007C48F3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68BFA5" w14:textId="77777777" w:rsidR="007C48F3" w:rsidRPr="00F065D7" w:rsidRDefault="007C48F3" w:rsidP="007C48F3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8CE087" w14:textId="77777777" w:rsidR="007C48F3" w:rsidRPr="00F065D7" w:rsidRDefault="007C48F3" w:rsidP="007C48F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6EBC" w14:textId="77777777" w:rsidR="007C48F3" w:rsidRPr="00F065D7" w:rsidRDefault="007C48F3" w:rsidP="007C48F3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B29E1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C27D79" w14:textId="77777777" w:rsidR="007C48F3" w:rsidRPr="00F065D7" w:rsidRDefault="007C48F3" w:rsidP="007C48F3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054518B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C8F905" w14:textId="77777777" w:rsidR="007C48F3" w:rsidRPr="00F065D7" w:rsidRDefault="007C48F3" w:rsidP="007C48F3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05FF25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B1A1DDD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F85E95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5155EA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D59DF68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BDC53C1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5C4B7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CD883C3" w14:textId="77777777" w:rsidR="007C48F3" w:rsidRPr="00F065D7" w:rsidRDefault="007C48F3" w:rsidP="007C48F3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88E" w:rsidRPr="00F065D7" w14:paraId="2D525A22" w14:textId="77777777" w:rsidTr="00556ACB">
        <w:trPr>
          <w:trHeight w:val="74"/>
        </w:trPr>
        <w:tc>
          <w:tcPr>
            <w:tcW w:w="2970" w:type="dxa"/>
          </w:tcPr>
          <w:p w14:paraId="2B12A02F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845" w:type="dxa"/>
            <w:shd w:val="clear" w:color="auto" w:fill="auto"/>
          </w:tcPr>
          <w:p w14:paraId="0497F375" w14:textId="77777777" w:rsidR="00DA288E" w:rsidRPr="00F065D7" w:rsidRDefault="00DA288E" w:rsidP="00DA288E">
            <w:pPr>
              <w:ind w:left="120" w:hanging="120"/>
              <w:rPr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60" w:type="dxa"/>
            <w:vAlign w:val="bottom"/>
          </w:tcPr>
          <w:p w14:paraId="546394D0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B50CA14" w14:textId="46E596C2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6524ED" w14:textId="43BBD55C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4672C4" w14:textId="6DDF14AB" w:rsidR="00DA288E" w:rsidRPr="001717B4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AD7470" w14:textId="15255D67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258BF1C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A86785" w14:textId="7B9D99AA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54" w:type="dxa"/>
            <w:vAlign w:val="bottom"/>
          </w:tcPr>
          <w:p w14:paraId="749824B1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C4902B" w14:textId="3C8933E9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36" w:type="dxa"/>
            <w:vAlign w:val="bottom"/>
          </w:tcPr>
          <w:p w14:paraId="0EDB6A76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28FE41F" w14:textId="6F2CD6FF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021</w:t>
            </w:r>
          </w:p>
        </w:tc>
        <w:tc>
          <w:tcPr>
            <w:tcW w:w="283" w:type="dxa"/>
            <w:vAlign w:val="bottom"/>
          </w:tcPr>
          <w:p w14:paraId="352F3608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F38904B" w14:textId="32864874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482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0480B5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FCA9C83" w14:textId="007EE511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3119F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2427FE45" w14:textId="4BBDB1C9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0847192D" w14:textId="77777777" w:rsidTr="00556ACB">
        <w:trPr>
          <w:trHeight w:val="74"/>
        </w:trPr>
        <w:tc>
          <w:tcPr>
            <w:tcW w:w="2970" w:type="dxa"/>
          </w:tcPr>
          <w:p w14:paraId="013CF97B" w14:textId="77777777" w:rsidR="003B677A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</w:p>
          <w:p w14:paraId="4B58A59D" w14:textId="49570954" w:rsidR="00DA288E" w:rsidRPr="00F065D7" w:rsidRDefault="003B677A" w:rsidP="003B677A">
            <w:pPr>
              <w:spacing w:line="240" w:lineRule="auto"/>
              <w:ind w:left="177" w:right="-25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03C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ฟาร์มาซูติคอล </w:t>
            </w:r>
            <w:r w:rsidR="00DA288E" w:rsidRPr="00BE03C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D65B04" w14:textId="77777777" w:rsidR="00DA288E" w:rsidRPr="00F065D7" w:rsidRDefault="00DA288E" w:rsidP="00DA288E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60" w:type="dxa"/>
            <w:vAlign w:val="bottom"/>
          </w:tcPr>
          <w:p w14:paraId="146E8046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E3BAC68" w14:textId="0DC56F0F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20DB7" w14:textId="0CA69995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E4E9BE" w14:textId="2DC036FF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7E3B6" w14:textId="2F7548C0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31784C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84C8619" w14:textId="3ED8B5E9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4" w:type="dxa"/>
            <w:vAlign w:val="bottom"/>
          </w:tcPr>
          <w:p w14:paraId="2AC170CF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A117543" w14:textId="74EB259C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6ACC70CA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0FF356" w14:textId="67C3F8A3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353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547</w:t>
            </w:r>
          </w:p>
        </w:tc>
        <w:tc>
          <w:tcPr>
            <w:tcW w:w="283" w:type="dxa"/>
            <w:vAlign w:val="bottom"/>
          </w:tcPr>
          <w:p w14:paraId="3EF7111E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75894CD" w14:textId="1B8CF28C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513B57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35E3B4B" w14:textId="1F266869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15790C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5FD1A22A" w14:textId="6796C651" w:rsidR="00DA288E" w:rsidRPr="003065C3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324DBABE" w14:textId="77777777" w:rsidTr="00556ACB">
        <w:trPr>
          <w:trHeight w:val="74"/>
        </w:trPr>
        <w:tc>
          <w:tcPr>
            <w:tcW w:w="2970" w:type="dxa"/>
          </w:tcPr>
          <w:p w14:paraId="53959833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ยามามูระ อินเตอร์เนชั่น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CFCCCB2" w14:textId="77777777" w:rsidR="00DA288E" w:rsidRPr="00F065D7" w:rsidRDefault="00DA288E" w:rsidP="00DA288E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60" w:type="dxa"/>
            <w:vAlign w:val="bottom"/>
          </w:tcPr>
          <w:p w14:paraId="79459F47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EFC6618" w14:textId="0476BBDE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E597F0" w14:textId="7B5B2E1D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02975A" w14:textId="423D49DD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74FDE9" w14:textId="02BB0747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33D9F8C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E1E97C6" w14:textId="52DC66CB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54" w:type="dxa"/>
            <w:vAlign w:val="bottom"/>
          </w:tcPr>
          <w:p w14:paraId="66B15F91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AC394F" w14:textId="4A2248BF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36" w:type="dxa"/>
            <w:vAlign w:val="bottom"/>
          </w:tcPr>
          <w:p w14:paraId="131F5A4D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D80434" w14:textId="390FEF48" w:rsidR="00DA288E" w:rsidRPr="00F065D7" w:rsidRDefault="00FD6C5D" w:rsidP="00DA288E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283" w:type="dxa"/>
            <w:vAlign w:val="bottom"/>
          </w:tcPr>
          <w:p w14:paraId="5E261CA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72508E1" w14:textId="1F7DD898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D28903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1DF19DF" w14:textId="4C54B114" w:rsidR="00DA288E" w:rsidRPr="00F065D7" w:rsidRDefault="00DA288E" w:rsidP="00DA288E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F05B6D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DF02F26" w14:textId="63738AB6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</w:tr>
      <w:tr w:rsidR="00DA288E" w:rsidRPr="00F065D7" w14:paraId="58ADC70E" w14:textId="77777777" w:rsidTr="00556ACB">
        <w:trPr>
          <w:trHeight w:val="74"/>
        </w:trPr>
        <w:tc>
          <w:tcPr>
            <w:tcW w:w="2970" w:type="dxa"/>
          </w:tcPr>
          <w:p w14:paraId="5A71FEDB" w14:textId="42AADAF2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B57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4B10DE" w14:textId="77777777" w:rsidR="00DA288E" w:rsidRPr="00F065D7" w:rsidRDefault="00DA288E" w:rsidP="00DA288E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74D2F168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B841E09" w14:textId="77777777" w:rsidR="00DA288E" w:rsidRPr="00C819B9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8137D3" w14:textId="77777777" w:rsidR="00DA288E" w:rsidRPr="00C819B9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47A3D2" w14:textId="77777777" w:rsidR="00DA288E" w:rsidRPr="00C819B9" w:rsidRDefault="00DA288E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648708" w14:textId="77777777" w:rsidR="00DA288E" w:rsidRPr="00C819B9" w:rsidRDefault="00DA288E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9D0C48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FECFFD9" w14:textId="77777777" w:rsidR="00DA288E" w:rsidRPr="00C819B9" w:rsidRDefault="00DA288E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021FEB92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D9CFB4F" w14:textId="77777777" w:rsidR="00DA288E" w:rsidRPr="00C819B9" w:rsidRDefault="00DA288E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61D32E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5EF4F26" w14:textId="77777777" w:rsidR="00DA288E" w:rsidRDefault="00DA288E" w:rsidP="00DA288E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BC2A9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5B9B445" w14:textId="77777777" w:rsidR="00DA288E" w:rsidRPr="00C819B9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045B2B9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3CE6668F" w14:textId="77777777" w:rsidR="00DA288E" w:rsidRPr="00C819B9" w:rsidRDefault="00DA288E" w:rsidP="00DA288E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DF93F75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0E045E99" w14:textId="77777777" w:rsidR="00DA288E" w:rsidRPr="00F065D7" w:rsidRDefault="00DA288E" w:rsidP="00DA288E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288E" w:rsidRPr="00F065D7" w14:paraId="74480D5C" w14:textId="77777777" w:rsidTr="00556ACB">
        <w:trPr>
          <w:trHeight w:val="74"/>
        </w:trPr>
        <w:tc>
          <w:tcPr>
            <w:tcW w:w="2970" w:type="dxa"/>
          </w:tcPr>
          <w:p w14:paraId="3104077A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PT </w:t>
            </w:r>
            <w:proofErr w:type="spellStart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ABC Indonesia</w:t>
            </w:r>
          </w:p>
        </w:tc>
        <w:tc>
          <w:tcPr>
            <w:tcW w:w="1845" w:type="dxa"/>
            <w:shd w:val="clear" w:color="auto" w:fill="auto"/>
          </w:tcPr>
          <w:p w14:paraId="029FB27C" w14:textId="03D17E18" w:rsidR="00DA288E" w:rsidRPr="00F065D7" w:rsidRDefault="00DA288E" w:rsidP="00DA288E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60" w:type="dxa"/>
            <w:vAlign w:val="bottom"/>
          </w:tcPr>
          <w:p w14:paraId="438EE662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29254E" w14:textId="5DAFC985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8FACD" w14:textId="24C41EC9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A5FAA" w14:textId="33CAF7B3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51" w:type="dxa"/>
            <w:vAlign w:val="bottom"/>
          </w:tcPr>
          <w:p w14:paraId="7C04EAC0" w14:textId="2854FBA2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236" w:type="dxa"/>
            <w:vAlign w:val="bottom"/>
          </w:tcPr>
          <w:p w14:paraId="63AEBA77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3444AB" w14:textId="08DFC9D4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54" w:type="dxa"/>
            <w:vAlign w:val="bottom"/>
          </w:tcPr>
          <w:p w14:paraId="0D3B1B02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F87C8C3" w14:textId="3B229195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36" w:type="dxa"/>
            <w:vAlign w:val="bottom"/>
          </w:tcPr>
          <w:p w14:paraId="072D9AB0" w14:textId="77777777" w:rsidR="00DA288E" w:rsidRPr="00F065D7" w:rsidRDefault="00DA288E" w:rsidP="00DA288E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940E1A" w14:textId="445FEF24" w:rsidR="00DA288E" w:rsidRPr="00F065D7" w:rsidRDefault="001815DA" w:rsidP="00DA288E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EDF62D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90A0A91" w14:textId="48F79FA7" w:rsidR="00DA288E" w:rsidRPr="00F065D7" w:rsidRDefault="00DA288E" w:rsidP="00DA288E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443E02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20BAAB1" w14:textId="4B13DEEB" w:rsidR="00DA288E" w:rsidRPr="00F065D7" w:rsidRDefault="001815DA" w:rsidP="00DA288E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A02B94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FB4C075" w14:textId="736AF869" w:rsidR="00DA288E" w:rsidRPr="00F065D7" w:rsidRDefault="00DA288E" w:rsidP="00DA288E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1D514609" w14:textId="77777777" w:rsidTr="00556ACB">
        <w:trPr>
          <w:trHeight w:val="74"/>
        </w:trPr>
        <w:tc>
          <w:tcPr>
            <w:tcW w:w="2970" w:type="dxa"/>
          </w:tcPr>
          <w:p w14:paraId="0B357FDB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EAGLE COMPANY LIMITED</w:t>
            </w:r>
          </w:p>
        </w:tc>
        <w:tc>
          <w:tcPr>
            <w:tcW w:w="1845" w:type="dxa"/>
            <w:shd w:val="clear" w:color="auto" w:fill="auto"/>
          </w:tcPr>
          <w:p w14:paraId="1E76AABC" w14:textId="5FBEA0E2" w:rsidR="00DA288E" w:rsidRPr="00F065D7" w:rsidRDefault="00DA288E" w:rsidP="00DA288E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ผลิตและจัดจำหน่ายขวดแก้ว</w:t>
            </w:r>
          </w:p>
        </w:tc>
        <w:tc>
          <w:tcPr>
            <w:tcW w:w="1060" w:type="dxa"/>
            <w:vAlign w:val="bottom"/>
          </w:tcPr>
          <w:p w14:paraId="4980AE49" w14:textId="77777777" w:rsidR="00DA288E" w:rsidRPr="00F065D7" w:rsidRDefault="00DA288E" w:rsidP="00DA288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8AB0500" w14:textId="63513FE3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EBD314" w14:textId="6A62FC59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0D6655" w14:textId="0584674E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851" w:type="dxa"/>
            <w:vAlign w:val="bottom"/>
          </w:tcPr>
          <w:p w14:paraId="621B89F7" w14:textId="00778AB4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236" w:type="dxa"/>
            <w:vAlign w:val="bottom"/>
          </w:tcPr>
          <w:p w14:paraId="5588C6AF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3B0E5F" w14:textId="7047730B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54" w:type="dxa"/>
            <w:vAlign w:val="bottom"/>
          </w:tcPr>
          <w:p w14:paraId="23A35ACF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DF7A42" w14:textId="505179A5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36" w:type="dxa"/>
            <w:vAlign w:val="bottom"/>
          </w:tcPr>
          <w:p w14:paraId="3462259F" w14:textId="77777777" w:rsidR="00DA288E" w:rsidRPr="00F065D7" w:rsidRDefault="00DA288E" w:rsidP="00DA288E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4A10F7" w14:textId="43BEC9B5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</w:p>
        </w:tc>
        <w:tc>
          <w:tcPr>
            <w:tcW w:w="283" w:type="dxa"/>
            <w:vAlign w:val="bottom"/>
          </w:tcPr>
          <w:p w14:paraId="1879A328" w14:textId="77777777" w:rsidR="00DA288E" w:rsidRPr="00F065D7" w:rsidRDefault="00DA288E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74FDB1" w14:textId="1D528C17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351FB4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0E2344" w14:textId="545BBBA1" w:rsidR="00DA288E" w:rsidRPr="00F065D7" w:rsidRDefault="001815DA" w:rsidP="00DA288E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6BD09B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D2E892D" w14:textId="5933A451" w:rsidR="00DA288E" w:rsidRPr="00F065D7" w:rsidRDefault="00DA288E" w:rsidP="00DA288E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588EA6DC" w14:textId="77777777" w:rsidTr="00556ACB">
        <w:trPr>
          <w:trHeight w:val="74"/>
        </w:trPr>
        <w:tc>
          <w:tcPr>
            <w:tcW w:w="2970" w:type="dxa"/>
          </w:tcPr>
          <w:p w14:paraId="460E768E" w14:textId="2CDD9B1B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845" w:type="dxa"/>
            <w:shd w:val="clear" w:color="auto" w:fill="auto"/>
          </w:tcPr>
          <w:p w14:paraId="33E70472" w14:textId="11A96B05" w:rsidR="00DA288E" w:rsidRPr="00F065D7" w:rsidRDefault="00DA288E" w:rsidP="00DA288E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จัดจำหน่ายขวดแก้ว</w:t>
            </w:r>
          </w:p>
        </w:tc>
        <w:tc>
          <w:tcPr>
            <w:tcW w:w="1060" w:type="dxa"/>
            <w:vAlign w:val="bottom"/>
          </w:tcPr>
          <w:p w14:paraId="40A2619B" w14:textId="0472E7C3" w:rsidR="00DA288E" w:rsidRPr="00F065D7" w:rsidRDefault="00DA288E" w:rsidP="00DA288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0874922" w14:textId="233F185C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0D5E50" w14:textId="0E43ED07" w:rsidR="00DA288E" w:rsidRPr="00F065D7" w:rsidRDefault="00FD6C5D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80F6A" w14:textId="0CBEB421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168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946</w:t>
            </w:r>
          </w:p>
        </w:tc>
        <w:tc>
          <w:tcPr>
            <w:tcW w:w="851" w:type="dxa"/>
            <w:vAlign w:val="bottom"/>
          </w:tcPr>
          <w:p w14:paraId="49A3FBA5" w14:textId="2585A459" w:rsidR="00DA288E" w:rsidRPr="00F065D7" w:rsidRDefault="00FD6C5D" w:rsidP="00DA288E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168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946</w:t>
            </w:r>
          </w:p>
        </w:tc>
        <w:tc>
          <w:tcPr>
            <w:tcW w:w="236" w:type="dxa"/>
            <w:vAlign w:val="bottom"/>
          </w:tcPr>
          <w:p w14:paraId="32F9D43D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500632" w14:textId="7558C833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</w:p>
        </w:tc>
        <w:tc>
          <w:tcPr>
            <w:tcW w:w="254" w:type="dxa"/>
            <w:vAlign w:val="bottom"/>
          </w:tcPr>
          <w:p w14:paraId="5A0A846E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08748C0" w14:textId="5FE9148D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</w:p>
        </w:tc>
        <w:tc>
          <w:tcPr>
            <w:tcW w:w="236" w:type="dxa"/>
            <w:vAlign w:val="bottom"/>
          </w:tcPr>
          <w:p w14:paraId="40FED0F5" w14:textId="77777777" w:rsidR="00DA288E" w:rsidRPr="00F065D7" w:rsidRDefault="00DA288E" w:rsidP="00DA288E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A30D5D" w14:textId="49D4B020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="001815DA" w:rsidRPr="001815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</w:p>
        </w:tc>
        <w:tc>
          <w:tcPr>
            <w:tcW w:w="283" w:type="dxa"/>
            <w:vAlign w:val="bottom"/>
          </w:tcPr>
          <w:p w14:paraId="2C4471C4" w14:textId="77777777" w:rsidR="00DA288E" w:rsidRPr="00F065D7" w:rsidRDefault="00DA288E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CD42E5" w14:textId="3CCCC132" w:rsidR="00DA288E" w:rsidRPr="00F065D7" w:rsidRDefault="00FD6C5D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8C2B19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5E4B19" w14:textId="5E39FCA8" w:rsidR="00DA288E" w:rsidRPr="00F065D7" w:rsidRDefault="001815DA" w:rsidP="00DA288E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74094D" w14:textId="77777777" w:rsidR="00DA288E" w:rsidRPr="00F065D7" w:rsidRDefault="00DA288E" w:rsidP="00DA288E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959554" w14:textId="2A0C484F" w:rsidR="00DA288E" w:rsidRPr="00F065D7" w:rsidRDefault="00DA288E" w:rsidP="00DA288E">
            <w:pPr>
              <w:tabs>
                <w:tab w:val="decimal" w:pos="363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A288E" w:rsidRPr="00F065D7" w14:paraId="6248A40B" w14:textId="77777777" w:rsidTr="00556ACB">
        <w:trPr>
          <w:trHeight w:val="74"/>
        </w:trPr>
        <w:tc>
          <w:tcPr>
            <w:tcW w:w="2970" w:type="dxa"/>
          </w:tcPr>
          <w:p w14:paraId="51F89412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</w:tcPr>
          <w:p w14:paraId="48555759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0D04BEE3" w14:textId="77777777" w:rsidR="00DA288E" w:rsidRPr="00F065D7" w:rsidRDefault="00DA288E" w:rsidP="00DA288E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0A1BBDDF" w14:textId="77777777" w:rsidR="00DA288E" w:rsidRPr="00F065D7" w:rsidRDefault="00DA288E" w:rsidP="00DA288E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654FB85A" w14:textId="77777777" w:rsidR="00DA288E" w:rsidRPr="00F065D7" w:rsidRDefault="00DA288E" w:rsidP="00DA288E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E603235" w14:textId="77777777" w:rsidR="00DA288E" w:rsidRPr="00F065D7" w:rsidRDefault="00DA288E" w:rsidP="00DA288E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72E91C" w14:textId="77777777" w:rsidR="00DA288E" w:rsidRPr="00F065D7" w:rsidRDefault="00DA288E" w:rsidP="00DA288E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58015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EF8637" w14:textId="525698FD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362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413</w:t>
            </w:r>
          </w:p>
        </w:tc>
        <w:tc>
          <w:tcPr>
            <w:tcW w:w="254" w:type="dxa"/>
          </w:tcPr>
          <w:p w14:paraId="71FCA4A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447442" w14:textId="02B61B6F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362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413</w:t>
            </w:r>
          </w:p>
        </w:tc>
        <w:tc>
          <w:tcPr>
            <w:tcW w:w="236" w:type="dxa"/>
          </w:tcPr>
          <w:p w14:paraId="512CAB44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B33EBF" w14:textId="4EA52C9A" w:rsidR="00DA288E" w:rsidRPr="00F065D7" w:rsidRDefault="00FD6C5D" w:rsidP="00DA288E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815DA" w:rsidRPr="00181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123</w:t>
            </w:r>
            <w:r w:rsidR="001815DA" w:rsidRPr="00181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209</w:t>
            </w:r>
          </w:p>
        </w:tc>
        <w:tc>
          <w:tcPr>
            <w:tcW w:w="283" w:type="dxa"/>
          </w:tcPr>
          <w:p w14:paraId="2C7B0692" w14:textId="77777777" w:rsidR="00DA288E" w:rsidRPr="00F065D7" w:rsidRDefault="00DA288E" w:rsidP="00DA288E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7D912" w14:textId="0689C797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052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161</w:t>
            </w:r>
          </w:p>
        </w:tc>
        <w:tc>
          <w:tcPr>
            <w:tcW w:w="271" w:type="dxa"/>
            <w:shd w:val="clear" w:color="auto" w:fill="auto"/>
          </w:tcPr>
          <w:p w14:paraId="560F4CB2" w14:textId="77777777" w:rsidR="00DA288E" w:rsidRPr="00F065D7" w:rsidRDefault="00DA288E" w:rsidP="00DA288E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FE3B9B" w14:textId="719EABD2" w:rsidR="00DA288E" w:rsidRPr="005C6425" w:rsidRDefault="001815DA" w:rsidP="005C642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417535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3A7288" w14:textId="0AF7B51A" w:rsidR="00DA288E" w:rsidRPr="00F065D7" w:rsidRDefault="00FD6C5D" w:rsidP="00DA288E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DA288E"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</w:tr>
      <w:tr w:rsidR="00DA288E" w:rsidRPr="00F065D7" w14:paraId="0A834753" w14:textId="77777777" w:rsidTr="00556ACB">
        <w:trPr>
          <w:trHeight w:val="65"/>
        </w:trPr>
        <w:tc>
          <w:tcPr>
            <w:tcW w:w="4815" w:type="dxa"/>
            <w:gridSpan w:val="2"/>
          </w:tcPr>
          <w:p w14:paraId="17CA35A1" w14:textId="77777777" w:rsidR="00DA288E" w:rsidRPr="00F065D7" w:rsidRDefault="00DA288E" w:rsidP="00DA288E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0" w:type="dxa"/>
          </w:tcPr>
          <w:p w14:paraId="43783017" w14:textId="77777777" w:rsidR="00DA288E" w:rsidRPr="00F065D7" w:rsidRDefault="00DA288E" w:rsidP="00DA288E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74D9AA95" w14:textId="77777777" w:rsidR="00DA288E" w:rsidRPr="00F065D7" w:rsidRDefault="00DA288E" w:rsidP="00DA288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D721A3A" w14:textId="77777777" w:rsidR="00DA288E" w:rsidRPr="00F065D7" w:rsidRDefault="00DA288E" w:rsidP="00DA288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D6505E6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038CD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FC7D8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A928C3A" w14:textId="5E0A9B5B" w:rsidR="00DA288E" w:rsidRPr="00F065D7" w:rsidRDefault="00FD6C5D" w:rsidP="00DA288E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782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  <w:tc>
          <w:tcPr>
            <w:tcW w:w="254" w:type="dxa"/>
            <w:vAlign w:val="bottom"/>
          </w:tcPr>
          <w:p w14:paraId="031A4FFC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37B31E4" w14:textId="35406277" w:rsidR="00DA288E" w:rsidRPr="00F065D7" w:rsidRDefault="00FD6C5D" w:rsidP="00DA288E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782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</w:p>
        </w:tc>
        <w:tc>
          <w:tcPr>
            <w:tcW w:w="236" w:type="dxa"/>
            <w:vAlign w:val="bottom"/>
          </w:tcPr>
          <w:p w14:paraId="4835CC46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A7F1B" w14:textId="4E76052A" w:rsidR="00DA288E" w:rsidRPr="00F065D7" w:rsidRDefault="00FD6C5D" w:rsidP="00DA288E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815DA" w:rsidRPr="00181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512</w:t>
            </w:r>
            <w:r w:rsidR="001815DA" w:rsidRPr="001815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462</w:t>
            </w:r>
          </w:p>
        </w:tc>
        <w:tc>
          <w:tcPr>
            <w:tcW w:w="283" w:type="dxa"/>
            <w:vAlign w:val="bottom"/>
          </w:tcPr>
          <w:p w14:paraId="091B1B4F" w14:textId="77777777" w:rsidR="00DA288E" w:rsidRPr="00F065D7" w:rsidRDefault="00DA288E" w:rsidP="00DA288E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6FF359C6" w14:textId="40E662DB" w:rsidR="00DA288E" w:rsidRPr="00F065D7" w:rsidRDefault="00FD6C5D" w:rsidP="00DA288E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441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C7E3FC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82197B" w14:textId="6F327B9E" w:rsidR="00DA288E" w:rsidRPr="005C6425" w:rsidRDefault="001815DA" w:rsidP="005C642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1862D7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4C62B" w14:textId="6BED64BE" w:rsidR="00DA288E" w:rsidRPr="00F065D7" w:rsidRDefault="00FD6C5D" w:rsidP="00DA288E">
            <w:pPr>
              <w:tabs>
                <w:tab w:val="decimal" w:pos="32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DA288E" w:rsidRPr="00AE681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600</w:t>
            </w:r>
          </w:p>
        </w:tc>
      </w:tr>
      <w:tr w:rsidR="00DA288E" w:rsidRPr="00F065D7" w14:paraId="2B3F5E38" w14:textId="77777777" w:rsidTr="00556ACB">
        <w:trPr>
          <w:trHeight w:val="65"/>
        </w:trPr>
        <w:tc>
          <w:tcPr>
            <w:tcW w:w="2970" w:type="dxa"/>
          </w:tcPr>
          <w:p w14:paraId="6953FD9D" w14:textId="77777777" w:rsidR="00DA288E" w:rsidRPr="00F065D7" w:rsidRDefault="00DA288E" w:rsidP="00DA288E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56354E4B" w14:textId="77777777" w:rsidR="00DA288E" w:rsidRPr="00F065D7" w:rsidRDefault="00DA288E" w:rsidP="00DA288E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609806A" w14:textId="77777777" w:rsidR="00DA288E" w:rsidRPr="00F065D7" w:rsidRDefault="00DA288E" w:rsidP="00DA288E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4590554C" w14:textId="77777777" w:rsidR="00DA288E" w:rsidRPr="00F065D7" w:rsidRDefault="00DA288E" w:rsidP="00DA288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528F0" w14:textId="77777777" w:rsidR="00DA288E" w:rsidRPr="00F065D7" w:rsidRDefault="00DA288E" w:rsidP="00DA288E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5A06158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4C344DD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5883C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AB8373E" w14:textId="77777777" w:rsidR="00DA288E" w:rsidRPr="00F065D7" w:rsidRDefault="00DA288E" w:rsidP="00DA288E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082C306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2488741" w14:textId="77777777" w:rsidR="00DA288E" w:rsidRPr="00F065D7" w:rsidRDefault="00DA288E" w:rsidP="00DA288E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3797AD0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6697239" w14:textId="77777777" w:rsidR="00DA288E" w:rsidRPr="00F065D7" w:rsidRDefault="00DA288E" w:rsidP="00DA288E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64FEDCB" w14:textId="77777777" w:rsidR="00DA288E" w:rsidRPr="00F065D7" w:rsidRDefault="00DA288E" w:rsidP="00DA288E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624C9B" w14:textId="77777777" w:rsidR="00DA288E" w:rsidRPr="00F065D7" w:rsidRDefault="00DA288E" w:rsidP="00DA288E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D219133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BCC48E4" w14:textId="77777777" w:rsidR="00DA288E" w:rsidRPr="00F065D7" w:rsidRDefault="00DA288E" w:rsidP="00DA288E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1513F1" w14:textId="77777777" w:rsidR="00DA288E" w:rsidRPr="00F065D7" w:rsidRDefault="00DA288E" w:rsidP="00DA288E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EAAD878" w14:textId="77777777" w:rsidR="00DA288E" w:rsidRPr="00F065D7" w:rsidRDefault="00DA288E" w:rsidP="00DA288E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8FF44E4" w14:textId="77777777" w:rsidR="00347B95" w:rsidRPr="00F065D7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Times New Roman"/>
          <w:sz w:val="16"/>
          <w:szCs w:val="16"/>
          <w:cs/>
        </w:rPr>
      </w:pPr>
    </w:p>
    <w:p w14:paraId="600BA758" w14:textId="77777777" w:rsidR="00472B9E" w:rsidRPr="00F065D7" w:rsidRDefault="00472B9E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p w14:paraId="14172E23" w14:textId="77777777" w:rsidR="00EC1A4A" w:rsidRPr="00F065D7" w:rsidRDefault="00EC1A4A" w:rsidP="00EC1A4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Y="16"/>
        <w:tblW w:w="153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26"/>
        <w:gridCol w:w="179"/>
        <w:gridCol w:w="903"/>
        <w:gridCol w:w="189"/>
        <w:gridCol w:w="810"/>
        <w:gridCol w:w="189"/>
        <w:gridCol w:w="846"/>
        <w:gridCol w:w="189"/>
        <w:gridCol w:w="891"/>
        <w:gridCol w:w="189"/>
        <w:gridCol w:w="891"/>
        <w:gridCol w:w="189"/>
        <w:gridCol w:w="909"/>
        <w:gridCol w:w="189"/>
        <w:gridCol w:w="855"/>
        <w:gridCol w:w="178"/>
        <w:gridCol w:w="817"/>
        <w:gridCol w:w="179"/>
        <w:gridCol w:w="869"/>
        <w:gridCol w:w="180"/>
        <w:gridCol w:w="912"/>
        <w:gridCol w:w="179"/>
        <w:gridCol w:w="901"/>
        <w:gridCol w:w="6"/>
      </w:tblGrid>
      <w:tr w:rsidR="00D628BC" w:rsidRPr="00F065D7" w14:paraId="42092CE0" w14:textId="77777777" w:rsidTr="008B6203">
        <w:trPr>
          <w:gridAfter w:val="1"/>
          <w:wAfter w:w="6" w:type="dxa"/>
          <w:cantSplit/>
          <w:tblHeader/>
        </w:trPr>
        <w:tc>
          <w:tcPr>
            <w:tcW w:w="15312" w:type="dxa"/>
            <w:gridSpan w:val="24"/>
          </w:tcPr>
          <w:p w14:paraId="75185887" w14:textId="77777777" w:rsidR="00D628BC" w:rsidRPr="00F065D7" w:rsidRDefault="00D628BC" w:rsidP="002B730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E272BE" w:rsidRPr="00F065D7" w14:paraId="1D6153D0" w14:textId="77777777" w:rsidTr="00C223DD">
        <w:trPr>
          <w:cantSplit/>
          <w:tblHeader/>
        </w:trPr>
        <w:tc>
          <w:tcPr>
            <w:tcW w:w="2853" w:type="dxa"/>
          </w:tcPr>
          <w:p w14:paraId="750B74B3" w14:textId="77777777" w:rsidR="00E272BE" w:rsidRPr="00F065D7" w:rsidRDefault="00E272BE" w:rsidP="002B7307">
            <w:pPr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5388E35F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  <w:r w:rsidRPr="00F065D7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  <w:vMerge w:val="restart"/>
            <w:vAlign w:val="bottom"/>
          </w:tcPr>
          <w:p w14:paraId="4587A687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000C5BEB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  <w:r w:rsidRPr="00F065D7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" w:type="dxa"/>
            <w:vAlign w:val="bottom"/>
          </w:tcPr>
          <w:p w14:paraId="752EF5CC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598927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  <w:vAlign w:val="bottom"/>
          </w:tcPr>
          <w:p w14:paraId="6938A4F1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53" w:type="dxa"/>
            <w:gridSpan w:val="3"/>
            <w:vAlign w:val="bottom"/>
          </w:tcPr>
          <w:p w14:paraId="3D1CA218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E8345D1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5" w:type="dxa"/>
            <w:gridSpan w:val="3"/>
            <w:vAlign w:val="bottom"/>
          </w:tcPr>
          <w:p w14:paraId="5D1A2742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0" w:type="dxa"/>
          </w:tcPr>
          <w:p w14:paraId="4F6101F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4"/>
          </w:tcPr>
          <w:p w14:paraId="76902675" w14:textId="77777777" w:rsidR="001844D0" w:rsidRPr="00F065D7" w:rsidRDefault="001844D0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  <w:p w14:paraId="3A27A13C" w14:textId="207958A8" w:rsidR="00E272BE" w:rsidRPr="00F065D7" w:rsidRDefault="00800C34" w:rsidP="001844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สาม</w:t>
            </w:r>
            <w:r w:rsidR="001844D0" w:rsidRPr="00F065D7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66650" w:rsidRPr="00F065D7" w14:paraId="78CB43C0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39D9244F" w14:textId="77777777" w:rsidR="00F66650" w:rsidRPr="00F065D7" w:rsidRDefault="00F66650" w:rsidP="00F66650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14:paraId="5A52CB0E" w14:textId="38A8319E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9" w:type="dxa"/>
            <w:vAlign w:val="center"/>
          </w:tcPr>
          <w:p w14:paraId="3544C88E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2ACEBBB7" w14:textId="19CEA347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Merge/>
            <w:vAlign w:val="center"/>
          </w:tcPr>
          <w:p w14:paraId="580423EF" w14:textId="77777777" w:rsidR="00F66650" w:rsidRPr="00F065D7" w:rsidRDefault="00F66650" w:rsidP="00F6665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1E37A77" w14:textId="5716A9FD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9" w:type="dxa"/>
            <w:vAlign w:val="center"/>
          </w:tcPr>
          <w:p w14:paraId="7EDDFD9F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2557A729" w14:textId="3A07A94F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2EB4A70A" w14:textId="77777777" w:rsidR="00F66650" w:rsidRPr="00F065D7" w:rsidRDefault="00F66650" w:rsidP="00F66650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6378E79F" w14:textId="69D19A05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9" w:type="dxa"/>
            <w:vAlign w:val="center"/>
          </w:tcPr>
          <w:p w14:paraId="305AB96C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238824F9" w14:textId="33715FC2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38FF3BE6" w14:textId="77777777" w:rsidR="00F66650" w:rsidRPr="00F065D7" w:rsidRDefault="00F66650" w:rsidP="00F66650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2A9BF6C" w14:textId="27D34702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89" w:type="dxa"/>
            <w:vAlign w:val="center"/>
          </w:tcPr>
          <w:p w14:paraId="3521560C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5AEECC98" w14:textId="19E9CFB9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  <w:vAlign w:val="center"/>
          </w:tcPr>
          <w:p w14:paraId="162BD2F1" w14:textId="77777777" w:rsidR="00F66650" w:rsidRPr="00F065D7" w:rsidRDefault="00F66650" w:rsidP="00F66650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2A48145C" w14:textId="6391E839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9" w:type="dxa"/>
            <w:vAlign w:val="center"/>
          </w:tcPr>
          <w:p w14:paraId="2A41D8BA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vAlign w:val="center"/>
          </w:tcPr>
          <w:p w14:paraId="3B24201A" w14:textId="1EEC2DA2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66650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66650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  <w:vAlign w:val="center"/>
          </w:tcPr>
          <w:p w14:paraId="73F058B0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6875092" w14:textId="3006E441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C241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C241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9" w:type="dxa"/>
            <w:vAlign w:val="center"/>
          </w:tcPr>
          <w:p w14:paraId="702ADBF6" w14:textId="77777777" w:rsidR="00F66650" w:rsidRPr="00F065D7" w:rsidRDefault="00F66650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37454DED" w14:textId="30977F8F" w:rsidR="00F66650" w:rsidRPr="00F065D7" w:rsidRDefault="00FD6C5D" w:rsidP="00F66650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C241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C241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F66650" w:rsidRPr="00F065D7" w14:paraId="2CE9698D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28F327F8" w14:textId="77777777" w:rsidR="00F66650" w:rsidRPr="00F065D7" w:rsidRDefault="00F66650" w:rsidP="00F66650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center"/>
          </w:tcPr>
          <w:p w14:paraId="13511B74" w14:textId="5904219B" w:rsidR="00F66650" w:rsidRPr="00F065D7" w:rsidRDefault="00F66650" w:rsidP="00F666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2996FA1F" w14:textId="77777777" w:rsidR="00F66650" w:rsidRPr="00F065D7" w:rsidRDefault="00F66650" w:rsidP="00F666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62" w:type="dxa"/>
            <w:gridSpan w:val="19"/>
          </w:tcPr>
          <w:p w14:paraId="20064DF5" w14:textId="77777777" w:rsidR="00F66650" w:rsidRPr="00F065D7" w:rsidRDefault="00F66650" w:rsidP="00F666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66650" w:rsidRPr="00F065D7" w14:paraId="13D26245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665F223E" w14:textId="77777777" w:rsidR="00F66650" w:rsidRPr="00F065D7" w:rsidRDefault="00F66650" w:rsidP="00F66650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26" w:type="dxa"/>
            <w:vAlign w:val="center"/>
          </w:tcPr>
          <w:p w14:paraId="6AB18CBF" w14:textId="09C8989F" w:rsidR="00F66650" w:rsidRPr="00F065D7" w:rsidRDefault="00F66650" w:rsidP="00F6665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center"/>
          </w:tcPr>
          <w:p w14:paraId="38716EA1" w14:textId="77777777" w:rsidR="00F66650" w:rsidRPr="00F065D7" w:rsidRDefault="00F66650" w:rsidP="00F66650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72ADD7E6" w14:textId="77777777" w:rsidR="00F66650" w:rsidRPr="00F065D7" w:rsidRDefault="00F66650" w:rsidP="00F66650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1240825A" w14:textId="77777777" w:rsidR="00F66650" w:rsidRPr="00F065D7" w:rsidRDefault="00F66650" w:rsidP="00F66650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FD56A78" w14:textId="77777777" w:rsidR="00F66650" w:rsidRPr="00F065D7" w:rsidRDefault="00F66650" w:rsidP="00F6665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49626B23" w14:textId="77777777" w:rsidR="00F66650" w:rsidRPr="00F065D7" w:rsidRDefault="00F66650" w:rsidP="00F66650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5FB50CFB" w14:textId="77777777" w:rsidR="00F66650" w:rsidRPr="00F065D7" w:rsidRDefault="00F66650" w:rsidP="00F66650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3FBFEF45" w14:textId="77777777" w:rsidR="00F66650" w:rsidRPr="00F065D7" w:rsidRDefault="00F66650" w:rsidP="00F66650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14B0E19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7689B5D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31D272A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0742AC9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9A2129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AF6FEF4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9FC768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B1C8C9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B707EFD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5C4A40C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3D64F2D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A863FC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A10B773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E5AAF2F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FF9A62" w14:textId="77777777" w:rsidR="00F66650" w:rsidRPr="00F065D7" w:rsidRDefault="00F66650" w:rsidP="00F66650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A288E" w:rsidRPr="00F065D7" w14:paraId="7676706A" w14:textId="77777777" w:rsidTr="003D5AF5">
        <w:trPr>
          <w:gridAfter w:val="1"/>
          <w:wAfter w:w="6" w:type="dxa"/>
          <w:cantSplit/>
        </w:trPr>
        <w:tc>
          <w:tcPr>
            <w:tcW w:w="2853" w:type="dxa"/>
          </w:tcPr>
          <w:p w14:paraId="01A5A19B" w14:textId="77777777" w:rsidR="00DA288E" w:rsidRPr="00F065D7" w:rsidRDefault="00DA288E" w:rsidP="00DA288E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26" w:type="dxa"/>
            <w:vAlign w:val="center"/>
          </w:tcPr>
          <w:p w14:paraId="4A356204" w14:textId="19865409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center"/>
          </w:tcPr>
          <w:p w14:paraId="7CFE21D2" w14:textId="77777777" w:rsidR="00DA288E" w:rsidRPr="00F065D7" w:rsidRDefault="00DA288E" w:rsidP="00DA288E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3C646FF2" w14:textId="69426D24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center"/>
          </w:tcPr>
          <w:p w14:paraId="74277E16" w14:textId="77777777" w:rsidR="00DA288E" w:rsidRPr="00F065D7" w:rsidRDefault="00DA288E" w:rsidP="00DA288E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1D16C4" w14:textId="12E96B65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38FF31F3" w14:textId="77777777" w:rsidR="00DA288E" w:rsidRPr="00F065D7" w:rsidRDefault="00DA288E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312BFB77" w14:textId="1BC1870F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7F5AC2F1" w14:textId="77777777" w:rsidR="00DA288E" w:rsidRPr="00F065D7" w:rsidRDefault="00DA288E" w:rsidP="00DA288E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7F59907" w14:textId="76E8624C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03FC7697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75E388E" w14:textId="1B8C089F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44AC4DD1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132278A" w14:textId="5587CF35" w:rsidR="00DA288E" w:rsidRPr="00F065D7" w:rsidRDefault="00DA288E" w:rsidP="00DA288E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C23A018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DC16CB9" w14:textId="79F6B427" w:rsidR="00DA288E" w:rsidRPr="00F065D7" w:rsidRDefault="00DA288E" w:rsidP="00DA288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4AAEF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6CE4F5E" w14:textId="5F6D1B40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79" w:type="dxa"/>
            <w:shd w:val="clear" w:color="auto" w:fill="auto"/>
          </w:tcPr>
          <w:p w14:paraId="23C79A00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B6BA51A" w14:textId="69A9F514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</w:tcPr>
          <w:p w14:paraId="2BA9ABA4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2A7A36" w14:textId="7B45F679" w:rsidR="00DA288E" w:rsidRPr="00F065D7" w:rsidRDefault="001815DA" w:rsidP="00DA288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39F35F9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E64875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A288E" w:rsidRPr="00F065D7" w14:paraId="086AE96F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38C39063" w14:textId="77777777" w:rsidR="00DA288E" w:rsidRPr="00F065D7" w:rsidRDefault="00DA288E" w:rsidP="00DA288E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826" w:type="dxa"/>
            <w:vAlign w:val="bottom"/>
          </w:tcPr>
          <w:p w14:paraId="418705CC" w14:textId="2B34868F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3F64929" w14:textId="77777777" w:rsidR="00DA288E" w:rsidRPr="00F065D7" w:rsidRDefault="00DA288E" w:rsidP="00DA288E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A6192DE" w14:textId="376E796C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1C4C3AEC" w14:textId="77777777" w:rsidR="00DA288E" w:rsidRPr="00F065D7" w:rsidRDefault="00DA288E" w:rsidP="00DA288E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7D3545" w14:textId="5753F828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6571611F" w14:textId="77777777" w:rsidR="00DA288E" w:rsidRPr="00F065D7" w:rsidRDefault="00DA288E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49A7BFEC" w14:textId="55C3EA44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437A9C86" w14:textId="77777777" w:rsidR="00DA288E" w:rsidRPr="00F065D7" w:rsidRDefault="00DA288E" w:rsidP="00DA288E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1D387B6" w14:textId="1E4F043C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3B0A3273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13E3DBF" w14:textId="4A0E6B27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1BD3854E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624FAA5" w14:textId="77777777" w:rsidR="00DA288E" w:rsidRPr="009F3238" w:rsidRDefault="00DA288E" w:rsidP="00DA288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DE149E" w14:textId="63B07656" w:rsidR="00DA288E" w:rsidRPr="00F065D7" w:rsidRDefault="00DA288E" w:rsidP="00DA288E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C9C877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86A3BC6" w14:textId="77777777" w:rsidR="00DA288E" w:rsidRPr="009F3238" w:rsidRDefault="00DA288E" w:rsidP="00DA288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A6DAD0" w14:textId="6E83DB4A" w:rsidR="00DA288E" w:rsidRPr="00F065D7" w:rsidRDefault="00DA288E" w:rsidP="00DA288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25444A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AB9A5D9" w14:textId="543366D1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2F1C3CF1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95AAB7C" w14:textId="2FE235A7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71AE41" w14:textId="77777777" w:rsidR="00DA288E" w:rsidRPr="00F065D7" w:rsidRDefault="00DA288E" w:rsidP="00DA288E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36D744" w14:textId="460D864E" w:rsidR="00DA288E" w:rsidRPr="00F065D7" w:rsidRDefault="001815DA" w:rsidP="00FB6F3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CED3BDE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1EB0A0" w14:textId="677FF50E" w:rsidR="00DA288E" w:rsidRPr="00302389" w:rsidRDefault="00DA288E" w:rsidP="00DA288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DA288E" w:rsidRPr="00F065D7" w14:paraId="0BCE5FB6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0889EBBE" w14:textId="77777777" w:rsidR="00DA288E" w:rsidRPr="00F065D7" w:rsidRDefault="00DA288E" w:rsidP="00DA288E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826" w:type="dxa"/>
            <w:vAlign w:val="bottom"/>
          </w:tcPr>
          <w:p w14:paraId="2E259624" w14:textId="77CC09FC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2FDACCE" w14:textId="77777777" w:rsidR="00DA288E" w:rsidRPr="00F065D7" w:rsidRDefault="00DA288E" w:rsidP="00DA288E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8DB50DA" w14:textId="6C08DAA7" w:rsidR="00DA288E" w:rsidRPr="00F065D7" w:rsidRDefault="00FD6C5D" w:rsidP="00DA288E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288E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60B971F7" w14:textId="77777777" w:rsidR="00DA288E" w:rsidRPr="00F065D7" w:rsidRDefault="00DA288E" w:rsidP="00DA288E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560877" w14:textId="6327BCB0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108FA11D" w14:textId="77777777" w:rsidR="00DA288E" w:rsidRPr="00F065D7" w:rsidRDefault="00DA288E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71248DE1" w14:textId="3F51EFCB" w:rsidR="00DA288E" w:rsidRPr="00F065D7" w:rsidRDefault="00FD6C5D" w:rsidP="00DA288E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2263E15C" w14:textId="77777777" w:rsidR="00DA288E" w:rsidRPr="00F065D7" w:rsidRDefault="00DA288E" w:rsidP="00DA288E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CC93A32" w14:textId="5177B6DB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7ECA7DB5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945782C" w14:textId="642F02B3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39200DB8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2E9A" w14:textId="0B150D8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0F78CDC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8F44" w14:textId="4BB65D8A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BF825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87B" w14:textId="3A2885CD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79" w:type="dxa"/>
            <w:shd w:val="clear" w:color="auto" w:fill="auto"/>
          </w:tcPr>
          <w:p w14:paraId="06C57609" w14:textId="77777777" w:rsidR="00DA288E" w:rsidRPr="00F065D7" w:rsidRDefault="00DA288E" w:rsidP="00DA288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DF875" w14:textId="3E895D88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DA288E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80" w:type="dxa"/>
          </w:tcPr>
          <w:p w14:paraId="2A417B65" w14:textId="77777777" w:rsidR="00DA288E" w:rsidRPr="00F065D7" w:rsidRDefault="00DA288E" w:rsidP="00DA28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91D5" w14:textId="0FE62C0A" w:rsidR="00DA288E" w:rsidRPr="00F065D7" w:rsidRDefault="001815DA" w:rsidP="00FB6F3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125E6F" w14:textId="77777777" w:rsidR="00DA288E" w:rsidRPr="00F065D7" w:rsidRDefault="00DA288E" w:rsidP="00DA288E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C228" w14:textId="1D3806AA" w:rsidR="00DA288E" w:rsidRPr="00F065D7" w:rsidRDefault="00FD6C5D" w:rsidP="00DA288E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DA288E" w:rsidRPr="00AE68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</w:tr>
      <w:tr w:rsidR="00F819A6" w:rsidRPr="00F065D7" w14:paraId="4F9F107F" w14:textId="77777777" w:rsidTr="00C223DD">
        <w:trPr>
          <w:gridAfter w:val="1"/>
          <w:wAfter w:w="6" w:type="dxa"/>
          <w:cantSplit/>
        </w:trPr>
        <w:tc>
          <w:tcPr>
            <w:tcW w:w="3679" w:type="dxa"/>
            <w:gridSpan w:val="2"/>
          </w:tcPr>
          <w:p w14:paraId="7B46C2B3" w14:textId="77777777" w:rsidR="00F819A6" w:rsidRPr="00F065D7" w:rsidRDefault="00F819A6" w:rsidP="00F819A6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b/>
                <w:b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" w:type="dxa"/>
          </w:tcPr>
          <w:p w14:paraId="64A847FC" w14:textId="77777777" w:rsidR="00F819A6" w:rsidRPr="00F065D7" w:rsidRDefault="00F819A6" w:rsidP="00F819A6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</w:tcPr>
          <w:p w14:paraId="26DE6B3C" w14:textId="77777777" w:rsidR="00F819A6" w:rsidRPr="00F065D7" w:rsidRDefault="00F819A6" w:rsidP="00F819A6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3DC4AAB9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CD65173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4FF853E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</w:tcPr>
          <w:p w14:paraId="59A7548B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3633B1B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0DF2FC9" w14:textId="17C57586" w:rsidR="00F819A6" w:rsidRPr="00F065D7" w:rsidRDefault="00FD6C5D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110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D38F59A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D330F00" w14:textId="12A1D7D9" w:rsidR="00F819A6" w:rsidRPr="00F065D7" w:rsidRDefault="00FD6C5D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110</w:t>
            </w:r>
            <w:r w:rsidR="00F819A6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AD36F14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94AAC" w14:textId="6733FE49" w:rsidR="00F819A6" w:rsidRPr="00F065D7" w:rsidRDefault="00DA288E" w:rsidP="00F819A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0892A4B8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5E09C" w14:textId="6791E567" w:rsidR="00F819A6" w:rsidRPr="00F065D7" w:rsidRDefault="00F819A6" w:rsidP="00F819A6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E46C299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4403A" w14:textId="4A0386DA" w:rsidR="00F819A6" w:rsidRPr="00F065D7" w:rsidRDefault="00FD6C5D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</w:t>
            </w:r>
            <w:r w:rsidR="00DA288E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79" w:type="dxa"/>
            <w:shd w:val="clear" w:color="auto" w:fill="auto"/>
          </w:tcPr>
          <w:p w14:paraId="37409FFA" w14:textId="77777777" w:rsidR="00F819A6" w:rsidRPr="00F065D7" w:rsidRDefault="00F819A6" w:rsidP="00F819A6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86C" w14:textId="700A0F48" w:rsidR="00F819A6" w:rsidRPr="00F065D7" w:rsidRDefault="00FD6C5D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</w:t>
            </w:r>
            <w:r w:rsidR="006056A1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80" w:type="dxa"/>
          </w:tcPr>
          <w:p w14:paraId="2ABDDF78" w14:textId="77777777" w:rsidR="00F819A6" w:rsidRPr="00F065D7" w:rsidRDefault="00F819A6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B5F7" w14:textId="0C343CF9" w:rsidR="00F819A6" w:rsidRPr="00FB6F37" w:rsidRDefault="001815DA" w:rsidP="00FB6F3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hanging="77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B6F3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17BA77D" w14:textId="77777777" w:rsidR="00F819A6" w:rsidRPr="00F065D7" w:rsidRDefault="00F819A6" w:rsidP="00F819A6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52953" w14:textId="699703C5" w:rsidR="00F819A6" w:rsidRPr="00F065D7" w:rsidRDefault="00FD6C5D" w:rsidP="00F819A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9B0045" w:rsidRPr="00AE681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600</w:t>
            </w:r>
          </w:p>
        </w:tc>
      </w:tr>
    </w:tbl>
    <w:p w14:paraId="43515CED" w14:textId="77777777" w:rsidR="001C43A1" w:rsidRPr="00F065D7" w:rsidRDefault="001C43A1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4591D3" w14:textId="77777777" w:rsidR="00EC1A4A" w:rsidRPr="00F065D7" w:rsidRDefault="00EC1A4A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5B0BCF8" w14:textId="77777777" w:rsidR="00211EB9" w:rsidRPr="00F065D7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BC6FF7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201F0A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F065D7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14:paraId="735380F8" w14:textId="70AB9F51" w:rsidR="009700CB" w:rsidRPr="001717B4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="00AD404C" w:rsidRPr="00F065D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</w:p>
    <w:p w14:paraId="29B7958F" w14:textId="77777777" w:rsidR="003D6BB2" w:rsidRPr="00F065D7" w:rsidRDefault="003D6BB2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67A50B75" w:rsidR="001C1CF9" w:rsidRPr="00F065D7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B7B7C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4BD07B7B" w:rsidR="001C1CF9" w:rsidRPr="00F33A7D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33A7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จำนวน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.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0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26</w:t>
      </w:r>
    </w:p>
    <w:p w14:paraId="7346C95B" w14:textId="02F166C5" w:rsidR="00554A26" w:rsidRPr="008513F5" w:rsidRDefault="00554A26" w:rsidP="008513F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1687F666" w:rsidR="00B46AB2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675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06C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D6C5D" w:rsidRPr="0031394D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="00606C2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50AAC17B" w:rsidR="00B46AB2" w:rsidRPr="00F065D7" w:rsidRDefault="00FD6C5D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00497105" w:rsidR="00B46AB2" w:rsidRPr="00F065D7" w:rsidRDefault="00FD6C5D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20DC9" w:rsidRPr="00F065D7" w14:paraId="3039F101" w14:textId="77777777" w:rsidTr="004E5FF7">
        <w:trPr>
          <w:trHeight w:val="211"/>
        </w:trPr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F065D7" w14:paraId="72CD3889" w14:textId="77777777" w:rsidTr="00CC1CA8">
        <w:tc>
          <w:tcPr>
            <w:tcW w:w="2797" w:type="pct"/>
          </w:tcPr>
          <w:p w14:paraId="39DF8749" w14:textId="2CE2C2B2" w:rsidR="007052FB" w:rsidRPr="00F065D7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4F55BFC7" w14:textId="77777777" w:rsidR="007052FB" w:rsidRPr="00F065D7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17DD4528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="004B46FB" w:rsidRPr="004B46F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6B2ADD98" w14:textId="77777777" w:rsidR="007052FB" w:rsidRPr="00F065D7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21BAAF41" w:rsidR="007052FB" w:rsidRPr="00F065D7" w:rsidRDefault="00FD6C5D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9A7CF1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AD38F1" w:rsidRPr="00F065D7" w14:paraId="5A9A8791" w14:textId="77777777" w:rsidTr="00CC1CA8">
        <w:tc>
          <w:tcPr>
            <w:tcW w:w="2797" w:type="pct"/>
          </w:tcPr>
          <w:p w14:paraId="7382281F" w14:textId="3F82523C" w:rsidR="00AD38F1" w:rsidRPr="00F065D7" w:rsidRDefault="00AD38F1" w:rsidP="00AD38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AD38F1" w:rsidRPr="00F065D7" w:rsidRDefault="00AD38F1" w:rsidP="00AD38F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3CCABCAA" w:rsidR="00AD38F1" w:rsidRPr="00F065D7" w:rsidRDefault="00FD6C5D" w:rsidP="00AD38F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82B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482B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</w:tcPr>
          <w:p w14:paraId="42279EC6" w14:textId="77777777" w:rsidR="00AD38F1" w:rsidRPr="00F065D7" w:rsidRDefault="00AD38F1" w:rsidP="00AD38F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090539BC" w:rsidR="00AD38F1" w:rsidRPr="00F065D7" w:rsidRDefault="00AD38F1" w:rsidP="003D6BB2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38F1" w:rsidRPr="00F065D7" w14:paraId="467BAE8A" w14:textId="77777777" w:rsidTr="00CC1CA8">
        <w:tc>
          <w:tcPr>
            <w:tcW w:w="2797" w:type="pct"/>
          </w:tcPr>
          <w:p w14:paraId="45FEC61F" w14:textId="53B6E979" w:rsidR="00AD38F1" w:rsidRPr="00F065D7" w:rsidRDefault="00AD38F1" w:rsidP="00AD38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5A0371E5" w14:textId="77777777" w:rsidR="00AD38F1" w:rsidRPr="00F065D7" w:rsidRDefault="00AD38F1" w:rsidP="00AD38F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59540392" w:rsidR="00AD38F1" w:rsidRPr="00F065D7" w:rsidRDefault="00482B67" w:rsidP="00482B67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411E14B" w14:textId="77777777" w:rsidR="00AD38F1" w:rsidRPr="00F065D7" w:rsidRDefault="00AD38F1" w:rsidP="00AD38F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4C8B02E8" w:rsidR="00AD38F1" w:rsidRPr="00F065D7" w:rsidRDefault="00FD6C5D" w:rsidP="00AD38F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D38F1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</w:tr>
      <w:tr w:rsidR="00AD38F1" w:rsidRPr="00F065D7" w14:paraId="5D063147" w14:textId="77777777" w:rsidTr="00CC1CA8">
        <w:tc>
          <w:tcPr>
            <w:tcW w:w="2797" w:type="pct"/>
          </w:tcPr>
          <w:p w14:paraId="4B40403A" w14:textId="325A1B90" w:rsidR="00AD38F1" w:rsidRPr="00F065D7" w:rsidRDefault="00AD38F1" w:rsidP="00AD38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</w:t>
            </w:r>
            <w:r w:rsidRPr="005B0732">
              <w:rPr>
                <w:rFonts w:ascii="Angsana New" w:hAnsi="Angsana New" w:hint="cs"/>
                <w:sz w:val="30"/>
                <w:szCs w:val="30"/>
                <w:cs/>
              </w:rPr>
              <w:t xml:space="preserve">เหตุ </w:t>
            </w:r>
            <w:r w:rsidR="00FD6C5D" w:rsidRPr="00FD6C5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B073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AD38F1" w:rsidRPr="00F065D7" w:rsidRDefault="00AD38F1" w:rsidP="00AD38F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58629752" w:rsidR="00AD38F1" w:rsidRPr="00482B67" w:rsidRDefault="00482B67" w:rsidP="00482B67">
            <w:pPr>
              <w:pStyle w:val="BodyText"/>
              <w:tabs>
                <w:tab w:val="decimal" w:pos="10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CFAFD9A" w14:textId="77777777" w:rsidR="00AD38F1" w:rsidRPr="00F065D7" w:rsidRDefault="00AD38F1" w:rsidP="00AD38F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5A4C16C1" w:rsidR="00AD38F1" w:rsidRPr="00F065D7" w:rsidRDefault="00FD6C5D" w:rsidP="00AD38F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D38F1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AD38F1" w:rsidRPr="00F065D7" w14:paraId="32E0F8E5" w14:textId="77777777" w:rsidTr="00CC1CA8">
        <w:tc>
          <w:tcPr>
            <w:tcW w:w="2797" w:type="pct"/>
          </w:tcPr>
          <w:p w14:paraId="11E3C817" w14:textId="2B3506A5" w:rsidR="00AD38F1" w:rsidRPr="005E6BEF" w:rsidRDefault="00AD38F1" w:rsidP="00AD38F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6C5D"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6A7FD9AB" w14:textId="77777777" w:rsidR="00AD38F1" w:rsidRPr="00F065D7" w:rsidRDefault="00AD38F1" w:rsidP="00AD38F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424B67A3" w:rsidR="00AD38F1" w:rsidRPr="00F065D7" w:rsidRDefault="00FD6C5D" w:rsidP="00AD38F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873393" w:rsidRPr="008733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518</w:t>
            </w:r>
            <w:r w:rsidR="00873393" w:rsidRPr="008733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1983C4D7" w14:textId="77777777" w:rsidR="00AD38F1" w:rsidRPr="00F065D7" w:rsidRDefault="00AD38F1" w:rsidP="00AD38F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0E8B557B" w:rsidR="00AD38F1" w:rsidRPr="00F065D7" w:rsidRDefault="00FD6C5D" w:rsidP="00AD38F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D38F1"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  <w:r w:rsidR="00AD38F1" w:rsidRPr="00AE68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</w:tr>
    </w:tbl>
    <w:p w14:paraId="23397732" w14:textId="096610D0" w:rsidR="003D6BB2" w:rsidRDefault="003D6BB2" w:rsidP="00A52775">
      <w:pPr>
        <w:spacing w:line="240" w:lineRule="auto"/>
        <w:ind w:left="540" w:right="-25"/>
        <w:jc w:val="thaiDistribute"/>
        <w:rPr>
          <w:sz w:val="20"/>
          <w:szCs w:val="20"/>
        </w:rPr>
      </w:pPr>
    </w:p>
    <w:p w14:paraId="5063EE9E" w14:textId="2B08AF6C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A4796E">
        <w:rPr>
          <w:sz w:val="30"/>
          <w:szCs w:val="30"/>
          <w:cs/>
        </w:rPr>
        <w:t>ณ วันที่</w:t>
      </w:r>
      <w:r w:rsidR="003D6BB2">
        <w:rPr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D6BB2" w:rsidRPr="003D6BB2">
        <w:rPr>
          <w:rFonts w:asciiTheme="majorBidi" w:hAnsiTheme="majorBidi" w:cstheme="majorBidi"/>
          <w:sz w:val="30"/>
          <w:szCs w:val="30"/>
        </w:rPr>
        <w:t xml:space="preserve"> </w:t>
      </w:r>
      <w:r w:rsidR="00A4796E">
        <w:rPr>
          <w:sz w:val="30"/>
          <w:szCs w:val="30"/>
          <w:cs/>
        </w:rPr>
        <w:t>มีนาคม</w:t>
      </w:r>
      <w:r w:rsidR="00E213A6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200FE1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pPr w:leftFromText="180" w:rightFromText="180" w:vertAnchor="text" w:horzAnchor="margin" w:tblpXSpec="right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F065D7" w14:paraId="0ED7C163" w14:textId="77777777" w:rsidTr="00200FE1">
        <w:trPr>
          <w:cantSplit/>
          <w:trHeight w:val="90"/>
        </w:trPr>
        <w:tc>
          <w:tcPr>
            <w:tcW w:w="3230" w:type="dxa"/>
            <w:hideMark/>
          </w:tcPr>
          <w:p w14:paraId="5DEC5829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F065D7" w:rsidRDefault="007052FB" w:rsidP="005069E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7A865780" w14:textId="4F4C9C5A" w:rsidR="007052FB" w:rsidRPr="00200FE1" w:rsidRDefault="007052FB" w:rsidP="00200FE1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7052FB" w:rsidRPr="00F065D7" w14:paraId="3D95F371" w14:textId="77777777" w:rsidTr="00482B67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4B254463" w:rsidR="007052FB" w:rsidRPr="00F065D7" w:rsidRDefault="00FD6C5D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935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935F4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7B45BDF9" w14:textId="5170D313" w:rsidR="007052FB" w:rsidRPr="00F065D7" w:rsidRDefault="00FD6C5D" w:rsidP="007052FB">
            <w:pPr>
              <w:rPr>
                <w:spacing w:val="-8"/>
                <w:sz w:val="24"/>
                <w:szCs w:val="24"/>
                <w:cs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482B67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03366D48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2542813B" w14:textId="78E59A33" w:rsidR="007052FB" w:rsidRPr="00F065D7" w:rsidRDefault="00FD6C5D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200FE1" w:rsidRPr="00F065D7" w14:paraId="110F57D4" w14:textId="77777777" w:rsidTr="00200FE1">
        <w:trPr>
          <w:cantSplit/>
          <w:trHeight w:val="70"/>
        </w:trPr>
        <w:tc>
          <w:tcPr>
            <w:tcW w:w="3230" w:type="dxa"/>
          </w:tcPr>
          <w:p w14:paraId="7E41568F" w14:textId="77777777" w:rsidR="00200FE1" w:rsidRPr="00F065D7" w:rsidRDefault="00200FE1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BA29C7E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85A6106" w14:textId="77777777" w:rsidR="00200FE1" w:rsidRPr="00F065D7" w:rsidRDefault="00200FE1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A3D69C4" w14:textId="7F8102E3" w:rsidR="00200FE1" w:rsidRPr="00FD6C5D" w:rsidRDefault="00200FE1" w:rsidP="00200F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7052FB" w:rsidRPr="00F065D7" w14:paraId="6E9E8880" w14:textId="77777777" w:rsidTr="00482B67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F065D7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3D6BB2" w:rsidRPr="00F065D7" w14:paraId="3345E165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52E7894A" w14:textId="4E72C922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จำกัด </w:t>
            </w:r>
          </w:p>
        </w:tc>
        <w:tc>
          <w:tcPr>
            <w:tcW w:w="1583" w:type="dxa"/>
            <w:hideMark/>
          </w:tcPr>
          <w:p w14:paraId="178AC037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3A6FB8D2" w14:textId="5516BE30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B122C99" w14:textId="4847A9C3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0C595E7C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3D6BB2" w:rsidRPr="00F065D7" w:rsidRDefault="003D6BB2" w:rsidP="003D6BB2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3D6BB2" w:rsidRPr="00F065D7" w:rsidRDefault="003D6BB2" w:rsidP="003D6BB2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3D6BB2" w:rsidRPr="00F065D7" w:rsidRDefault="003D6BB2" w:rsidP="003D6BB2">
            <w:pPr>
              <w:pStyle w:val="NoSpacing"/>
              <w:spacing w:line="300" w:lineRule="exact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300621AC" w14:textId="79D8E0B6" w:rsidR="003D6BB2" w:rsidRPr="00F065D7" w:rsidRDefault="00FD6C5D" w:rsidP="003D6BB2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64691EE" w14:textId="5C591140" w:rsidR="003D6BB2" w:rsidRPr="00F065D7" w:rsidRDefault="00FD6C5D" w:rsidP="003D6BB2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4C458BB7" w14:textId="77777777" w:rsidTr="00482B67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438F7579" w14:textId="3BAEF08D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19A6C9C" w14:textId="143401FF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25B1FC91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BFF7A7B" w14:textId="0F05B0DF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30A858A" w14:textId="20995025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5F5911ED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34E23D42" w14:textId="4AC23502" w:rsidR="003D6BB2" w:rsidRPr="00F065D7" w:rsidRDefault="00FD6C5D" w:rsidP="003D6BB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6654D415" w14:textId="19317B8B" w:rsidR="003D6BB2" w:rsidRPr="00F065D7" w:rsidRDefault="00FD6C5D" w:rsidP="003D6BB2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3D6BB2" w:rsidRPr="00F065D7" w14:paraId="7B31C71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32AD89B3" w14:textId="23458790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6886FB2" w14:textId="519DC52D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788FBB4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66C2D38" w14:textId="77777777" w:rsidR="003D6BB2" w:rsidRPr="00F065D7" w:rsidRDefault="003D6BB2" w:rsidP="003D6BB2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4F0F6D99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1DEC5F86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10196276" w14:textId="6585B76D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38E306FC" w14:textId="4189F3B2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61972D2F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65CB6C3C" w14:textId="6FE30D5F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80421F2" w14:textId="28D98193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74D36B4A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7A6A1E8" w14:textId="0922AE19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E9E2A8E" w14:textId="78FA9027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3D6BB2" w:rsidRPr="00F065D7" w14:paraId="5E5145AE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3D6BB2" w:rsidRPr="00F065D7" w:rsidRDefault="003D6BB2" w:rsidP="003D6BB2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04AF532" w14:textId="26819116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6AD3830" w14:textId="67952F74" w:rsidR="003D6BB2" w:rsidRPr="00F065D7" w:rsidRDefault="00FD6C5D" w:rsidP="003D6BB2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3D6BB2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1E467B" w:rsidRPr="00F065D7" w14:paraId="7AA9A229" w14:textId="77777777" w:rsidTr="00482B67">
        <w:trPr>
          <w:cantSplit/>
          <w:trHeight w:val="315"/>
        </w:trPr>
        <w:tc>
          <w:tcPr>
            <w:tcW w:w="3230" w:type="dxa"/>
          </w:tcPr>
          <w:p w14:paraId="60763DA5" w14:textId="19388DB4" w:rsidR="001E467B" w:rsidRPr="00F065D7" w:rsidRDefault="001E467B" w:rsidP="001E467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327D4FC" w14:textId="322D91A1" w:rsidR="001E467B" w:rsidRPr="00F065D7" w:rsidRDefault="001E467B" w:rsidP="001E46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A228C8F" w14:textId="6656FCCF" w:rsidR="001E467B" w:rsidRPr="00F065D7" w:rsidRDefault="001E467B" w:rsidP="001E467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A770897" w14:textId="6856D5DA" w:rsidR="001E467B" w:rsidRPr="009F3238" w:rsidRDefault="001E467B" w:rsidP="001E46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03915D01" w14:textId="08A9776A" w:rsidR="001E467B" w:rsidRPr="009F3238" w:rsidRDefault="001E467B" w:rsidP="001E467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00FE1" w:rsidRPr="00F065D7" w14:paraId="1791D239" w14:textId="77777777" w:rsidTr="00C63F12">
        <w:trPr>
          <w:cantSplit/>
          <w:trHeight w:val="90"/>
        </w:trPr>
        <w:tc>
          <w:tcPr>
            <w:tcW w:w="3230" w:type="dxa"/>
            <w:hideMark/>
          </w:tcPr>
          <w:p w14:paraId="06EA6E2A" w14:textId="77777777" w:rsidR="00200FE1" w:rsidRPr="00F065D7" w:rsidRDefault="00200FE1" w:rsidP="00200F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6A90E885" w14:textId="77777777" w:rsidR="00200FE1" w:rsidRPr="00F065D7" w:rsidRDefault="00200FE1" w:rsidP="00200F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5435170C" w14:textId="77777777" w:rsidR="00200FE1" w:rsidRPr="00F065D7" w:rsidRDefault="00200FE1" w:rsidP="00200FE1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13C2144F" w14:textId="77777777" w:rsidR="00200FE1" w:rsidRPr="00200FE1" w:rsidRDefault="00200FE1" w:rsidP="00200FE1">
            <w:pPr>
              <w:pStyle w:val="acctfourfigures"/>
              <w:tabs>
                <w:tab w:val="left" w:pos="720"/>
              </w:tabs>
              <w:spacing w:line="30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200FE1" w:rsidRPr="00F065D7" w14:paraId="3CE5F6A3" w14:textId="77777777" w:rsidTr="00C63F12">
        <w:trPr>
          <w:cantSplit/>
          <w:trHeight w:val="163"/>
        </w:trPr>
        <w:tc>
          <w:tcPr>
            <w:tcW w:w="3230" w:type="dxa"/>
          </w:tcPr>
          <w:p w14:paraId="503A9F09" w14:textId="77777777" w:rsidR="00200FE1" w:rsidRPr="00F065D7" w:rsidRDefault="00200FE1" w:rsidP="00200FE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3F3FD4C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249556D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025F2A84" w14:textId="77777777" w:rsidR="00200FE1" w:rsidRPr="00F065D7" w:rsidRDefault="00200FE1" w:rsidP="00200FE1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50" w:type="dxa"/>
            <w:vAlign w:val="bottom"/>
            <w:hideMark/>
          </w:tcPr>
          <w:p w14:paraId="17EEBD6E" w14:textId="77777777" w:rsidR="00200FE1" w:rsidRPr="00F065D7" w:rsidRDefault="00200FE1" w:rsidP="00200FE1">
            <w:pPr>
              <w:rPr>
                <w:spacing w:val="-8"/>
                <w:sz w:val="24"/>
                <w:szCs w:val="24"/>
                <w:cs/>
              </w:rPr>
            </w:pPr>
            <w:r w:rsidRPr="00FD6C5D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00FE1" w:rsidRPr="00F065D7" w14:paraId="249CE5B5" w14:textId="77777777" w:rsidTr="00C63F12">
        <w:trPr>
          <w:cantSplit/>
          <w:trHeight w:val="163"/>
        </w:trPr>
        <w:tc>
          <w:tcPr>
            <w:tcW w:w="3230" w:type="dxa"/>
          </w:tcPr>
          <w:p w14:paraId="5D33953E" w14:textId="77777777" w:rsidR="00200FE1" w:rsidRPr="00F065D7" w:rsidRDefault="00200FE1" w:rsidP="00200FE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EF1570C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BA533F0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BC64A16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50" w:type="dxa"/>
            <w:vAlign w:val="bottom"/>
            <w:hideMark/>
          </w:tcPr>
          <w:p w14:paraId="01152E46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200FE1" w:rsidRPr="00F065D7" w14:paraId="09BC927A" w14:textId="77777777" w:rsidTr="00C63F12">
        <w:trPr>
          <w:cantSplit/>
          <w:trHeight w:val="70"/>
        </w:trPr>
        <w:tc>
          <w:tcPr>
            <w:tcW w:w="3230" w:type="dxa"/>
          </w:tcPr>
          <w:p w14:paraId="32252606" w14:textId="77777777" w:rsidR="00200FE1" w:rsidRPr="00F065D7" w:rsidRDefault="00200FE1" w:rsidP="00200FE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56308E48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FCF370A" w14:textId="77777777" w:rsidR="00200FE1" w:rsidRPr="00F065D7" w:rsidRDefault="00200FE1" w:rsidP="00200F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B7F3261" w14:textId="77777777" w:rsidR="00200FE1" w:rsidRPr="00FD6C5D" w:rsidRDefault="00200FE1" w:rsidP="00200FE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</w:tr>
      <w:tr w:rsidR="001E467B" w:rsidRPr="00F065D7" w14:paraId="5A4A6E80" w14:textId="77777777" w:rsidTr="00006EF1">
        <w:trPr>
          <w:cantSplit/>
          <w:trHeight w:val="140"/>
        </w:trPr>
        <w:tc>
          <w:tcPr>
            <w:tcW w:w="3230" w:type="dxa"/>
          </w:tcPr>
          <w:p w14:paraId="6E7A3587" w14:textId="204E2462" w:rsidR="001E467B" w:rsidRPr="00F065D7" w:rsidRDefault="001E467B" w:rsidP="001E467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61647E44" w14:textId="77777777" w:rsidR="001E467B" w:rsidRPr="00F065D7" w:rsidRDefault="001E467B" w:rsidP="001E46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74CEB37" w14:textId="77777777" w:rsidR="001E467B" w:rsidRPr="00F065D7" w:rsidRDefault="001E467B" w:rsidP="001E467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0CE88822" w14:textId="77777777" w:rsidR="001E467B" w:rsidRPr="00C819B9" w:rsidRDefault="001E467B" w:rsidP="001E46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4FBB2A16" w14:textId="77777777" w:rsidR="001E467B" w:rsidRPr="00C819B9" w:rsidRDefault="001E467B" w:rsidP="001E467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467B" w:rsidRPr="00F065D7" w14:paraId="72D21957" w14:textId="77777777" w:rsidTr="00482B67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1E467B" w:rsidRPr="00F065D7" w:rsidRDefault="001E467B" w:rsidP="001E46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1E467B" w:rsidRPr="00F065D7" w:rsidRDefault="001E467B" w:rsidP="001E46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1E467B" w:rsidRPr="00F065D7" w:rsidRDefault="001E467B" w:rsidP="001E467B">
            <w:pPr>
              <w:pStyle w:val="NoSpacing"/>
              <w:spacing w:line="30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1"/>
          </w:p>
        </w:tc>
        <w:tc>
          <w:tcPr>
            <w:tcW w:w="2747" w:type="dxa"/>
            <w:hideMark/>
          </w:tcPr>
          <w:p w14:paraId="59F15DA6" w14:textId="77777777" w:rsidR="001E467B" w:rsidRPr="00F065D7" w:rsidRDefault="001E467B" w:rsidP="001E467B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BA2997A" w14:textId="62D29F9B" w:rsidR="001E467B" w:rsidRPr="00F065D7" w:rsidRDefault="00FD6C5D" w:rsidP="001E46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47E68D93" w14:textId="0F232237" w:rsidR="001E467B" w:rsidRPr="00F065D7" w:rsidRDefault="00FD6C5D" w:rsidP="001E467B">
            <w:pPr>
              <w:pStyle w:val="NoSpacing"/>
              <w:spacing w:line="300" w:lineRule="exact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FD6C5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E467B"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14ABF" w:rsidRPr="00F065D7" w14:paraId="62ACC37E" w14:textId="77777777" w:rsidTr="00482B67">
        <w:trPr>
          <w:cantSplit/>
          <w:trHeight w:val="317"/>
        </w:trPr>
        <w:tc>
          <w:tcPr>
            <w:tcW w:w="3230" w:type="dxa"/>
          </w:tcPr>
          <w:p w14:paraId="61BDB1DB" w14:textId="75EFCFC6" w:rsidR="00A14ABF" w:rsidRPr="00F065D7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="00FD6C5D" w:rsidRPr="00FD6C5D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455D0C67" w14:textId="0FCEFF7C" w:rsidR="00A14ABF" w:rsidRPr="00F065D7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1DB1B033" w14:textId="132BE083" w:rsidR="00A14ABF" w:rsidRPr="00F065D7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44C153C4" w14:textId="50D5D00C" w:rsidR="00A14ABF" w:rsidRPr="009F3238" w:rsidRDefault="00FD6C5D" w:rsidP="00482B6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7B76BBB" w14:textId="6A705CFE" w:rsidR="00A14ABF" w:rsidRPr="009F3238" w:rsidRDefault="00FD6C5D" w:rsidP="00482B67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05F0D196" w14:textId="77777777" w:rsidTr="00482B67">
        <w:trPr>
          <w:cantSplit/>
          <w:trHeight w:val="317"/>
        </w:trPr>
        <w:tc>
          <w:tcPr>
            <w:tcW w:w="3230" w:type="dxa"/>
          </w:tcPr>
          <w:p w14:paraId="2C02C144" w14:textId="1D87FE2C" w:rsidR="00A14ABF" w:rsidRPr="003D6BB2" w:rsidRDefault="00A14ABF" w:rsidP="00A14AB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1583" w:type="dxa"/>
          </w:tcPr>
          <w:p w14:paraId="00BD08FA" w14:textId="5718502D" w:rsidR="00A14ABF" w:rsidRPr="00F065D7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A14ABF" w:rsidRPr="00F065D7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6D02A88F" w:rsidR="00A14ABF" w:rsidRPr="00F065D7" w:rsidRDefault="00FD6C5D" w:rsidP="00A14AB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AB4D232" w14:textId="7551C727" w:rsidR="00A14ABF" w:rsidRPr="00F065D7" w:rsidRDefault="00FD6C5D" w:rsidP="00A14ABF">
            <w:pPr>
              <w:pStyle w:val="NoSpacing"/>
              <w:spacing w:line="300" w:lineRule="exact"/>
              <w:ind w:right="-22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24E531F3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4D19E62F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F887F71" w14:textId="25FBB2FC" w:rsidR="00A14ABF" w:rsidRPr="00F065D7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</w:tcPr>
          <w:p w14:paraId="528DCC58" w14:textId="05D25386" w:rsidR="00A14ABF" w:rsidRPr="00F065D7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A14ABF" w:rsidRPr="00F065D7" w14:paraId="15D7952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A14ABF" w:rsidRPr="00F065D7" w:rsidRDefault="00A14ABF" w:rsidP="00A14ABF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A14ABF" w:rsidRPr="00F065D7" w:rsidRDefault="00A14ABF" w:rsidP="00A14ABF">
            <w:pPr>
              <w:pStyle w:val="NoSpacing"/>
              <w:spacing w:line="280" w:lineRule="exact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C74D13" w14:textId="3485556D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2E49292" w14:textId="61EE812D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630415FB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0A81AFCC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A8BA7C6" w14:textId="14592C0F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AB0283A" w14:textId="4B154B40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5BF5F755" w14:textId="77777777" w:rsidTr="00482B67">
        <w:trPr>
          <w:cantSplit/>
          <w:trHeight w:val="317"/>
        </w:trPr>
        <w:tc>
          <w:tcPr>
            <w:tcW w:w="3230" w:type="dxa"/>
            <w:hideMark/>
          </w:tcPr>
          <w:p w14:paraId="2ECC2104" w14:textId="77777777" w:rsidR="00A14ABF" w:rsidRPr="00C5083C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3A5FC0C" w14:textId="6B4A4F0A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1C349E1" w14:textId="1CBD3E1E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006EF1" w14:paraId="4812B1D1" w14:textId="77777777" w:rsidTr="00006EF1">
        <w:trPr>
          <w:cantSplit/>
          <w:trHeight w:val="140"/>
        </w:trPr>
        <w:tc>
          <w:tcPr>
            <w:tcW w:w="3230" w:type="dxa"/>
          </w:tcPr>
          <w:p w14:paraId="0F8F069E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CFD85CE" w14:textId="77777777" w:rsidR="00A14ABF" w:rsidRPr="00006EF1" w:rsidRDefault="00A14ABF" w:rsidP="00006EF1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250328B2" w14:textId="77777777" w:rsidR="00A14ABF" w:rsidRPr="00006EF1" w:rsidRDefault="00A14ABF" w:rsidP="00006EF1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053D0E0F" w14:textId="77777777" w:rsidR="00A14ABF" w:rsidRPr="00006EF1" w:rsidRDefault="00A14ABF" w:rsidP="00006EF1">
            <w:pPr>
              <w:pStyle w:val="acctfourfigures"/>
              <w:tabs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A14ABF" w:rsidRPr="00006EF1" w:rsidRDefault="00A14ABF" w:rsidP="00006EF1">
            <w:pPr>
              <w:pStyle w:val="NoSpacing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4ABF" w:rsidRPr="00F065D7" w14:paraId="584E5320" w14:textId="77777777" w:rsidTr="00482B67">
        <w:trPr>
          <w:cantSplit/>
          <w:trHeight w:val="163"/>
        </w:trPr>
        <w:tc>
          <w:tcPr>
            <w:tcW w:w="3230" w:type="dxa"/>
          </w:tcPr>
          <w:p w14:paraId="39AC74B1" w14:textId="18EAF0D4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6D368F0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276DAB9C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14ABF" w:rsidRPr="00F065D7" w14:paraId="3E3EE787" w14:textId="77777777" w:rsidTr="00482B67">
        <w:trPr>
          <w:cantSplit/>
          <w:trHeight w:val="163"/>
        </w:trPr>
        <w:tc>
          <w:tcPr>
            <w:tcW w:w="3230" w:type="dxa"/>
          </w:tcPr>
          <w:p w14:paraId="702EEC78" w14:textId="2F9E41E5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จำกัด</w:t>
            </w:r>
          </w:p>
        </w:tc>
        <w:tc>
          <w:tcPr>
            <w:tcW w:w="1583" w:type="dxa"/>
          </w:tcPr>
          <w:p w14:paraId="5332AE6E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A5A8F18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14ABF" w:rsidRPr="00F065D7" w14:paraId="33BA6120" w14:textId="77777777" w:rsidTr="00482B67">
        <w:trPr>
          <w:cantSplit/>
          <w:trHeight w:val="163"/>
        </w:trPr>
        <w:tc>
          <w:tcPr>
            <w:tcW w:w="3230" w:type="dxa"/>
          </w:tcPr>
          <w:p w14:paraId="19BACD8D" w14:textId="6AC5D58B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A14ABF" w:rsidRPr="00BA42F0" w:rsidRDefault="00A14ABF" w:rsidP="00A14A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0A5B076F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B388E5D" w14:textId="5EFDBFAB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006EF1" w14:paraId="1BA1B9A1" w14:textId="77777777" w:rsidTr="00482B67">
        <w:trPr>
          <w:cantSplit/>
          <w:trHeight w:val="227"/>
        </w:trPr>
        <w:tc>
          <w:tcPr>
            <w:tcW w:w="3230" w:type="dxa"/>
          </w:tcPr>
          <w:p w14:paraId="2BB79221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3C6DBB9A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58C2E4F3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47D62E98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0" w:type="dxa"/>
          </w:tcPr>
          <w:p w14:paraId="7EC661C5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4ABF" w:rsidRPr="00F065D7" w14:paraId="250E62D2" w14:textId="77777777" w:rsidTr="00482B67">
        <w:trPr>
          <w:cantSplit/>
          <w:trHeight w:val="163"/>
        </w:trPr>
        <w:tc>
          <w:tcPr>
            <w:tcW w:w="3230" w:type="dxa"/>
          </w:tcPr>
          <w:p w14:paraId="3F734C7A" w14:textId="656E1C93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89B723" w14:textId="77777777" w:rsidR="00A14ABF" w:rsidRPr="00F065D7" w:rsidRDefault="00A14ABF" w:rsidP="00A14AB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73437F78" w14:textId="77777777" w:rsidR="00A14ABF" w:rsidRPr="00F065D7" w:rsidRDefault="00A14ABF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23AA9BE2" w:rsidR="00A14ABF" w:rsidRPr="00F065D7" w:rsidRDefault="00A14ABF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14ABF" w:rsidRPr="00F065D7" w14:paraId="75EF9102" w14:textId="77777777" w:rsidTr="00482B67">
        <w:trPr>
          <w:cantSplit/>
          <w:trHeight w:val="163"/>
        </w:trPr>
        <w:tc>
          <w:tcPr>
            <w:tcW w:w="3230" w:type="dxa"/>
          </w:tcPr>
          <w:p w14:paraId="6AA37616" w14:textId="4C4B0F0A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A14ABF" w:rsidRPr="00F065D7" w:rsidRDefault="00A14ABF" w:rsidP="00A14AB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1C062808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B311B43" w14:textId="64CBCA36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006EF1" w14:paraId="73BB86D0" w14:textId="77777777" w:rsidTr="00482B67">
        <w:trPr>
          <w:cantSplit/>
          <w:trHeight w:val="163"/>
        </w:trPr>
        <w:tc>
          <w:tcPr>
            <w:tcW w:w="3230" w:type="dxa"/>
          </w:tcPr>
          <w:p w14:paraId="1E15C320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83" w:type="dxa"/>
          </w:tcPr>
          <w:p w14:paraId="43EB6A2E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39555275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4ABF" w:rsidRPr="00F065D7" w14:paraId="127B6FB9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A14ABF" w:rsidRPr="00F065D7" w14:paraId="45E00687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A14ABF" w:rsidRPr="00F065D7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7F32EC69" w14:textId="5C6F97FE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5FA4871B" w14:textId="2C7B6327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2421958F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A14ABF" w:rsidRPr="00F065D7" w:rsidRDefault="00A14ABF" w:rsidP="00A14ABF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D3037F8" w14:textId="194702E2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DDFF75D" w14:textId="2B045974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4ABA810B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A14ABF" w:rsidRPr="00F065D7" w:rsidRDefault="00A14ABF" w:rsidP="00A14ABF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A14ABF" w:rsidRPr="00F065D7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1CD04E10" w14:textId="50D5EF7B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E4F7EA5" w14:textId="56C75C43" w:rsidR="00A14ABF" w:rsidRPr="00F065D7" w:rsidRDefault="00FD6C5D" w:rsidP="00A14AB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235E40C5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A14ABF" w:rsidRPr="00CA0121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0E21F848" w14:textId="633A2410" w:rsidR="00A14ABF" w:rsidRPr="00CA0121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483E9170" w14:textId="665D8727" w:rsidR="00A14ABF" w:rsidRPr="00CA0121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2C4B3A08" w14:textId="77777777" w:rsidTr="00482B67">
        <w:trPr>
          <w:cantSplit/>
          <w:trHeight w:val="330"/>
        </w:trPr>
        <w:tc>
          <w:tcPr>
            <w:tcW w:w="3230" w:type="dxa"/>
          </w:tcPr>
          <w:p w14:paraId="2B21FD8E" w14:textId="53BC5106" w:rsidR="00A14ABF" w:rsidRPr="00CA0121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5208F9A4" w14:textId="7A7D36D5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D5DE63D" w14:textId="40AD0CC4" w:rsidR="00A14ABF" w:rsidRPr="00CA0121" w:rsidRDefault="00482B67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56568DF2" w14:textId="3980AD99" w:rsidR="00A14ABF" w:rsidRPr="00CA0121" w:rsidRDefault="00FD6C5D" w:rsidP="00482B6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51906A4F" w14:textId="09F1A417" w:rsidR="00A14ABF" w:rsidRPr="00CA0121" w:rsidRDefault="00A14ABF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14ABF" w:rsidRPr="00006EF1" w14:paraId="6ED19E00" w14:textId="77777777" w:rsidTr="00482B67">
        <w:trPr>
          <w:cantSplit/>
          <w:trHeight w:val="227"/>
        </w:trPr>
        <w:tc>
          <w:tcPr>
            <w:tcW w:w="3230" w:type="dxa"/>
          </w:tcPr>
          <w:p w14:paraId="71E77930" w14:textId="77777777" w:rsidR="00A14ABF" w:rsidRPr="00006EF1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3" w:type="dxa"/>
          </w:tcPr>
          <w:p w14:paraId="58212C68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7" w:type="dxa"/>
          </w:tcPr>
          <w:p w14:paraId="0BB1894C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34ECD139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0" w:type="dxa"/>
          </w:tcPr>
          <w:p w14:paraId="7C233C6A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4ABF" w:rsidRPr="00F065D7" w14:paraId="7EE6DA3A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A14ABF" w:rsidRPr="00F065D7" w14:paraId="33431CE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794ED7E1" w14:textId="77777777" w:rsidR="00A14ABF" w:rsidRPr="00CA0121" w:rsidRDefault="00A14ABF" w:rsidP="00A14AB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CA0121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CA0121">
              <w:rPr>
                <w:rFonts w:asciiTheme="majorBidi" w:hAnsiTheme="majorBidi" w:cstheme="majorBidi" w:hint="cs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  <w:hideMark/>
          </w:tcPr>
          <w:p w14:paraId="60BCD9D5" w14:textId="77777777" w:rsidR="00A14ABF" w:rsidRPr="00CA0121" w:rsidRDefault="00A14ABF" w:rsidP="00A14ABF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A14ABF" w:rsidRPr="00CA0121" w:rsidRDefault="00A14ABF" w:rsidP="00A14ABF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A14ABF" w:rsidRPr="00CA0121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4FFDEDB" w14:textId="254453B1" w:rsidR="00A14ABF" w:rsidRPr="00CA0121" w:rsidRDefault="00FD6C5D" w:rsidP="00A14ABF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6715329A" w14:textId="6FF863EB" w:rsidR="00A14ABF" w:rsidRPr="00CA0121" w:rsidRDefault="00FD6C5D" w:rsidP="00A14ABF">
            <w:pPr>
              <w:pStyle w:val="NoSpacing"/>
              <w:spacing w:line="300" w:lineRule="exact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4877D668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A14ABF" w:rsidRPr="00CA0121" w:rsidRDefault="00A14ABF" w:rsidP="00A14AB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A14ABF" w:rsidRPr="00CA0121" w:rsidRDefault="00A14ABF" w:rsidP="00A14ABF">
            <w:pPr>
              <w:pStyle w:val="NoSpacing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A14ABF" w:rsidRPr="00CA0121" w:rsidRDefault="00A14ABF" w:rsidP="00A14ABF">
            <w:pPr>
              <w:pStyle w:val="NoSpacing"/>
              <w:spacing w:line="280" w:lineRule="exact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A14ABF" w:rsidRPr="00CA0121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06B85BBA" w14:textId="4857B453" w:rsidR="00A14ABF" w:rsidRPr="00CA0121" w:rsidRDefault="00FD6C5D" w:rsidP="00A14ABF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69A3B586" w14:textId="0C7D2082" w:rsidR="00A14ABF" w:rsidRPr="00CA0121" w:rsidRDefault="00FD6C5D" w:rsidP="00A14ABF">
            <w:pPr>
              <w:pStyle w:val="NoSpacing"/>
              <w:spacing w:line="300" w:lineRule="exact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14ABF" w:rsidRPr="00F065D7" w14:paraId="3149CC66" w14:textId="77777777" w:rsidTr="00482B67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0CDDBDCB" w14:textId="54083EED" w:rsidR="00A14ABF" w:rsidRPr="00CA0121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31C6C394" w14:textId="7CEBD30D" w:rsidR="00A14ABF" w:rsidRPr="00CA0121" w:rsidRDefault="00FD6C5D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006EF1" w14:paraId="60C7688D" w14:textId="77777777" w:rsidTr="00482B67">
        <w:trPr>
          <w:cantSplit/>
          <w:trHeight w:val="227"/>
        </w:trPr>
        <w:tc>
          <w:tcPr>
            <w:tcW w:w="3230" w:type="dxa"/>
          </w:tcPr>
          <w:p w14:paraId="77333167" w14:textId="77777777" w:rsidR="00A14ABF" w:rsidRPr="00006EF1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83" w:type="dxa"/>
          </w:tcPr>
          <w:p w14:paraId="01FB4025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47" w:type="dxa"/>
          </w:tcPr>
          <w:p w14:paraId="1ED88B82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0" w:type="dxa"/>
          </w:tcPr>
          <w:p w14:paraId="746CB951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0" w:type="dxa"/>
          </w:tcPr>
          <w:p w14:paraId="0A0E4706" w14:textId="77777777" w:rsidR="00A14ABF" w:rsidRPr="00006EF1" w:rsidRDefault="00A14ABF" w:rsidP="00006EF1">
            <w:pPr>
              <w:pStyle w:val="NoSpacing"/>
              <w:ind w:left="205" w:hanging="20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14ABF" w:rsidRPr="00F065D7" w14:paraId="4F581F18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A14ABF" w:rsidRPr="00F065D7" w14:paraId="10167C01" w14:textId="77777777" w:rsidTr="00482B67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A14ABF" w:rsidRPr="00CA0121" w:rsidRDefault="00A14ABF" w:rsidP="00A14ABF">
            <w:pPr>
              <w:pStyle w:val="NoSpacing"/>
              <w:spacing w:line="300" w:lineRule="exact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A14ABF" w:rsidRPr="00CA0121" w:rsidRDefault="00A14ABF" w:rsidP="00A14ABF">
            <w:pPr>
              <w:pStyle w:val="NoSpacing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A14ABF" w:rsidRPr="00CA0121" w:rsidRDefault="00A14ABF" w:rsidP="00A14ABF">
            <w:pPr>
              <w:pStyle w:val="NoSpacing"/>
              <w:spacing w:line="280" w:lineRule="exact"/>
              <w:ind w:left="210" w:hanging="2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  <w:hideMark/>
          </w:tcPr>
          <w:p w14:paraId="4C937BB0" w14:textId="3D135464" w:rsidR="00A14ABF" w:rsidRPr="00CA0121" w:rsidRDefault="00FD6C5D" w:rsidP="00A14AB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0FCDF7C" w14:textId="787E93D0" w:rsidR="00A14ABF" w:rsidRPr="00CA0121" w:rsidRDefault="00FD6C5D" w:rsidP="00A14ABF">
            <w:pPr>
              <w:pStyle w:val="NoSpacing"/>
              <w:spacing w:line="300" w:lineRule="exact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A14ABF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14ABF" w:rsidRPr="00F065D7" w14:paraId="7172AC01" w14:textId="77777777" w:rsidTr="00482B67">
        <w:trPr>
          <w:cantSplit/>
          <w:trHeight w:val="397"/>
        </w:trPr>
        <w:tc>
          <w:tcPr>
            <w:tcW w:w="3230" w:type="dxa"/>
          </w:tcPr>
          <w:p w14:paraId="499FF1AD" w14:textId="4AE4BB5C" w:rsidR="00A14ABF" w:rsidRPr="00CA0121" w:rsidRDefault="00A14ABF" w:rsidP="00A14AB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18076659" w14:textId="0D8CF1D3" w:rsidR="00A14ABF" w:rsidRPr="00CA0121" w:rsidRDefault="00A14ABF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EEE1868" w14:textId="3E1A283A" w:rsidR="00A14ABF" w:rsidRPr="00CA0121" w:rsidRDefault="00482B67" w:rsidP="00A14AB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0121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3F2B30D6" w14:textId="3217B88B" w:rsidR="00A14ABF" w:rsidRPr="00CA0121" w:rsidRDefault="00FD6C5D" w:rsidP="00482B67">
            <w:pPr>
              <w:pStyle w:val="NoSpacing"/>
              <w:ind w:right="-3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482B67" w:rsidRPr="00CA0121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</w:tcPr>
          <w:p w14:paraId="76FD60AC" w14:textId="5A8DB5D6" w:rsidR="00A14ABF" w:rsidRPr="00CA0121" w:rsidRDefault="00A14ABF" w:rsidP="00A14AB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012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A14ABF" w:rsidRPr="00F065D7" w14:paraId="70C67B1D" w14:textId="77777777" w:rsidTr="00482B67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43F48871" w14:textId="3038A0E1" w:rsidR="00A14ABF" w:rsidRPr="00CA0121" w:rsidRDefault="00A14ABF" w:rsidP="00A14AB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="00FD6C5D"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1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="00FD6C5D"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85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="00FD6C5D"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  <w:p w14:paraId="573D9693" w14:textId="15C89D45" w:rsidR="00A14ABF" w:rsidRPr="00CA0121" w:rsidRDefault="00A14ABF" w:rsidP="00A14AB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val="en-US" w:bidi="th-TH"/>
              </w:rPr>
            </w:pP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="00FD6C5D" w:rsidRPr="00CA0121">
              <w:rPr>
                <w:rFonts w:asciiTheme="majorBidi" w:hAnsiTheme="majorBidi" w:cstheme="majorBidi" w:hint="cs"/>
                <w:szCs w:val="24"/>
                <w:vertAlign w:val="superscript"/>
                <w:lang w:val="en-US" w:bidi="th-TH"/>
              </w:rPr>
              <w:t>2</w:t>
            </w:r>
            <w:r w:rsidRPr="00CA0121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>ถือหุ้นโดยบริษัท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โอสถสภา เอ็นเตอร์ไพรซ์ จำกัด</w:t>
            </w:r>
            <w:r w:rsidRPr="00CA0121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01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</w:t>
            </w:r>
            <w:r w:rsidRPr="00CA0121">
              <w:rPr>
                <w:rFonts w:asciiTheme="majorBidi" w:hAnsiTheme="majorBidi" w:cs="Angsana New"/>
                <w:sz w:val="20"/>
                <w:cs/>
                <w:lang w:bidi="th-TH"/>
              </w:rPr>
              <w:t>บริษัท โอทูซี จำกัด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 xml:space="preserve"> 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79</w:t>
            </w:r>
            <w:r w:rsidRPr="00CA0121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FD6C5D" w:rsidRPr="00CA0121">
              <w:rPr>
                <w:rFonts w:asciiTheme="majorBidi" w:hAnsiTheme="majorBidi" w:cs="Angsana New"/>
                <w:sz w:val="20"/>
                <w:lang w:val="en-US" w:bidi="th-TH"/>
              </w:rPr>
              <w:t>99</w:t>
            </w:r>
            <w:r w:rsidRPr="00CA012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="00FD6C5D"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80</w:t>
            </w:r>
            <w:r w:rsidRPr="00CA0121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="00FD6C5D" w:rsidRPr="00CA0121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</w:tc>
      </w:tr>
    </w:tbl>
    <w:p w14:paraId="3779D2FB" w14:textId="77777777" w:rsidR="00117021" w:rsidRPr="00D1241D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17021" w:rsidRPr="00D1241D" w:rsidSect="00981612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79FCB5D" w14:textId="4FC01FC2" w:rsidR="00981612" w:rsidRPr="00F065D7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A4796E">
        <w:rPr>
          <w:rFonts w:ascii="Angsana New" w:hAnsi="Angsana New"/>
          <w:sz w:val="30"/>
          <w:szCs w:val="30"/>
          <w:cs/>
        </w:rPr>
        <w:t>ณ วันที่</w:t>
      </w:r>
      <w:r w:rsidR="003D6BB2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="003D6BB2">
        <w:rPr>
          <w:rFonts w:ascii="Angsana New" w:hAnsi="Angsana New"/>
          <w:sz w:val="30"/>
          <w:szCs w:val="30"/>
        </w:rPr>
        <w:t xml:space="preserve"> </w:t>
      </w:r>
      <w:r w:rsidR="00A4796E">
        <w:rPr>
          <w:rFonts w:ascii="Angsana New" w:hAnsi="Angsana New"/>
          <w:sz w:val="30"/>
          <w:szCs w:val="30"/>
          <w:cs/>
        </w:rPr>
        <w:t>มีนาคม</w:t>
      </w:r>
      <w:r w:rsidR="00931333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และ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2A8B0772" w14:textId="77777777" w:rsidR="00A24B9A" w:rsidRPr="00F065D7" w:rsidRDefault="00A24B9A" w:rsidP="00AF1C12">
      <w:pPr>
        <w:rPr>
          <w:lang w:val="en-US"/>
        </w:rPr>
      </w:pPr>
    </w:p>
    <w:tbl>
      <w:tblPr>
        <w:tblpPr w:leftFromText="57" w:rightFromText="57" w:vertAnchor="text" w:horzAnchor="margin" w:tblpX="233" w:tblpY="86"/>
        <w:tblW w:w="142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8"/>
        <w:gridCol w:w="995"/>
        <w:gridCol w:w="180"/>
        <w:gridCol w:w="987"/>
        <w:gridCol w:w="200"/>
        <w:gridCol w:w="1001"/>
        <w:gridCol w:w="188"/>
        <w:gridCol w:w="998"/>
        <w:gridCol w:w="6"/>
        <w:gridCol w:w="205"/>
        <w:gridCol w:w="6"/>
        <w:gridCol w:w="995"/>
        <w:gridCol w:w="188"/>
        <w:gridCol w:w="972"/>
        <w:gridCol w:w="6"/>
        <w:gridCol w:w="188"/>
        <w:gridCol w:w="6"/>
        <w:gridCol w:w="1027"/>
        <w:gridCol w:w="194"/>
        <w:gridCol w:w="1058"/>
      </w:tblGrid>
      <w:tr w:rsidR="00F91874" w:rsidRPr="00F065D7" w14:paraId="371FDDE1" w14:textId="77777777" w:rsidTr="00CC1B32">
        <w:trPr>
          <w:cantSplit/>
          <w:trHeight w:val="267"/>
          <w:tblHeader/>
        </w:trPr>
        <w:tc>
          <w:tcPr>
            <w:tcW w:w="1704" w:type="pct"/>
            <w:vAlign w:val="bottom"/>
          </w:tcPr>
          <w:p w14:paraId="0DF98506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6" w:type="pct"/>
            <w:gridSpan w:val="19"/>
            <w:vAlign w:val="bottom"/>
          </w:tcPr>
          <w:p w14:paraId="5E24716A" w14:textId="2C2EC88D" w:rsidR="00F91874" w:rsidRPr="00F91874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918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1B32" w:rsidRPr="00F065D7" w14:paraId="1B1F3371" w14:textId="77777777" w:rsidTr="00CC1B32">
        <w:trPr>
          <w:cantSplit/>
          <w:trHeight w:val="267"/>
          <w:tblHeader/>
        </w:trPr>
        <w:tc>
          <w:tcPr>
            <w:tcW w:w="1704" w:type="pct"/>
            <w:vAlign w:val="bottom"/>
          </w:tcPr>
          <w:p w14:paraId="09953758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8" w:type="pct"/>
            <w:gridSpan w:val="3"/>
            <w:vAlign w:val="bottom"/>
          </w:tcPr>
          <w:p w14:paraId="3C78E7D0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0" w:type="pct"/>
          </w:tcPr>
          <w:p w14:paraId="0561DCED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69" w:type="pct"/>
            <w:gridSpan w:val="4"/>
            <w:vAlign w:val="bottom"/>
          </w:tcPr>
          <w:p w14:paraId="166512B8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4" w:type="pct"/>
            <w:gridSpan w:val="2"/>
          </w:tcPr>
          <w:p w14:paraId="3E8BCD2C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8" w:type="pct"/>
            <w:gridSpan w:val="4"/>
            <w:vAlign w:val="bottom"/>
          </w:tcPr>
          <w:p w14:paraId="144AF0E5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8" w:type="pct"/>
            <w:gridSpan w:val="2"/>
          </w:tcPr>
          <w:p w14:paraId="1A0847DA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8" w:type="pct"/>
            <w:gridSpan w:val="3"/>
            <w:vAlign w:val="bottom"/>
          </w:tcPr>
          <w:p w14:paraId="4AB934AF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CC1B32" w:rsidRPr="00F065D7" w14:paraId="46BB0654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1705245C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" w:type="pct"/>
            <w:vAlign w:val="bottom"/>
          </w:tcPr>
          <w:p w14:paraId="3B509AA4" w14:textId="166C9E80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CC1B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1E49486B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7C6BE53E" w14:textId="62FDA6BE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0" w:type="pct"/>
          </w:tcPr>
          <w:p w14:paraId="52467A74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74D48296" w14:textId="76C959A3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CC1B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6" w:type="pct"/>
          </w:tcPr>
          <w:p w14:paraId="17A2BB84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590076B7" w14:textId="56F19D27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4" w:type="pct"/>
            <w:gridSpan w:val="2"/>
          </w:tcPr>
          <w:p w14:paraId="01D73A6D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38E9294F" w14:textId="005F5C34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</w:tcPr>
          <w:p w14:paraId="63E2A101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08478406" w14:textId="50541D9C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3AA099CB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3E38E2C1" w14:textId="25313796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CC1B3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8" w:type="pct"/>
          </w:tcPr>
          <w:p w14:paraId="275FD012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21BE00BB" w14:textId="42342046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CC1B32" w:rsidRPr="00F065D7" w14:paraId="35990742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0FEEA4CD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" w:type="pct"/>
            <w:vAlign w:val="bottom"/>
          </w:tcPr>
          <w:p w14:paraId="51350F9C" w14:textId="48BAE0BA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7BA4A3EB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76315CD0" w14:textId="35B14BBE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70" w:type="pct"/>
          </w:tcPr>
          <w:p w14:paraId="5EC28DDF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68C99D05" w14:textId="197D24AA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6" w:type="pct"/>
          </w:tcPr>
          <w:p w14:paraId="1999B012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3804618E" w14:textId="65496E89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74" w:type="pct"/>
            <w:gridSpan w:val="2"/>
          </w:tcPr>
          <w:p w14:paraId="1B1F5536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1C14BD2E" w14:textId="3D9E1E45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6" w:type="pct"/>
          </w:tcPr>
          <w:p w14:paraId="62AA48E7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9BBB2CA" w14:textId="6260DB74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8" w:type="pct"/>
            <w:gridSpan w:val="2"/>
          </w:tcPr>
          <w:p w14:paraId="70C6C64C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14B2466D" w14:textId="17ECC260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8" w:type="pct"/>
          </w:tcPr>
          <w:p w14:paraId="16447DF8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5CA159AD" w14:textId="4B146136" w:rsidR="00F91874" w:rsidRPr="00F065D7" w:rsidRDefault="00FD6C5D" w:rsidP="00CC1B32">
            <w:pPr>
              <w:pStyle w:val="acctfourfigures"/>
              <w:tabs>
                <w:tab w:val="clear" w:pos="765"/>
              </w:tabs>
              <w:spacing w:line="240" w:lineRule="atLeast"/>
              <w:ind w:left="-9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1B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F91874" w:rsidRPr="00F065D7" w14:paraId="237F5118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53557330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6" w:type="pct"/>
            <w:gridSpan w:val="19"/>
            <w:vAlign w:val="bottom"/>
          </w:tcPr>
          <w:p w14:paraId="73EE9963" w14:textId="2336C8B3" w:rsidR="00F91874" w:rsidRPr="00F91874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9187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C1B32" w:rsidRPr="00F065D7" w14:paraId="517CAFC5" w14:textId="77777777" w:rsidTr="00CC1B32">
        <w:trPr>
          <w:cantSplit/>
          <w:trHeight w:val="267"/>
        </w:trPr>
        <w:tc>
          <w:tcPr>
            <w:tcW w:w="1704" w:type="pct"/>
            <w:vAlign w:val="bottom"/>
          </w:tcPr>
          <w:p w14:paraId="29824179" w14:textId="6552A8B5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เบฟเวอเรจ จำกัด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49" w:type="pct"/>
            <w:vAlign w:val="bottom"/>
          </w:tcPr>
          <w:p w14:paraId="05167E5A" w14:textId="37CA48C6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4AF9E96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707D1DA4" w14:textId="2283DC36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70" w:type="pct"/>
          </w:tcPr>
          <w:p w14:paraId="0AE7000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5AF82810" w14:textId="21A50382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6" w:type="pct"/>
          </w:tcPr>
          <w:p w14:paraId="7D25D7C2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2FD32789" w14:textId="3C4CA432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74" w:type="pct"/>
            <w:gridSpan w:val="2"/>
          </w:tcPr>
          <w:p w14:paraId="52A0889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73A3D553" w14:textId="75D0F693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6F3BC943" w14:textId="77777777" w:rsidR="00F91874" w:rsidRPr="00F065D7" w:rsidRDefault="00F91874" w:rsidP="00ED29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3A4EFC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498F501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19FFDE3E" w14:textId="3D5A8FB6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</w:tcPr>
          <w:p w14:paraId="07FDB53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2B1E87EE" w14:textId="25E9943B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</w:tr>
      <w:tr w:rsidR="00CC1B32" w:rsidRPr="00F065D7" w14:paraId="52169D7E" w14:textId="77777777" w:rsidTr="00CC1B32">
        <w:trPr>
          <w:cantSplit/>
          <w:trHeight w:val="267"/>
        </w:trPr>
        <w:tc>
          <w:tcPr>
            <w:tcW w:w="1704" w:type="pct"/>
          </w:tcPr>
          <w:p w14:paraId="376FFDB8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49" w:type="pct"/>
            <w:vAlign w:val="bottom"/>
          </w:tcPr>
          <w:p w14:paraId="5E655DEC" w14:textId="6D2278E5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3" w:type="pct"/>
          </w:tcPr>
          <w:p w14:paraId="71D11E0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7E79863F" w14:textId="29FAF076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70" w:type="pct"/>
          </w:tcPr>
          <w:p w14:paraId="17201666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4508161B" w14:textId="4292585F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6" w:type="pct"/>
          </w:tcPr>
          <w:p w14:paraId="6244D57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5BEE16C" w14:textId="70FA8587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74" w:type="pct"/>
            <w:gridSpan w:val="2"/>
          </w:tcPr>
          <w:p w14:paraId="06DAAAE1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0DDA2786" w14:textId="6C90600F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052AF27C" w14:textId="77777777" w:rsidR="00F91874" w:rsidRPr="00F065D7" w:rsidRDefault="00F91874" w:rsidP="00ED29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BA5385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6C70464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2A44698F" w14:textId="488C189C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</w:tcPr>
          <w:p w14:paraId="1D92581C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124AF6C0" w14:textId="25EF627E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</w:tr>
      <w:tr w:rsidR="00CC1B32" w:rsidRPr="00F065D7" w14:paraId="0E8ED2A8" w14:textId="77777777" w:rsidTr="00CC1B32">
        <w:trPr>
          <w:cantSplit/>
          <w:trHeight w:val="267"/>
        </w:trPr>
        <w:tc>
          <w:tcPr>
            <w:tcW w:w="1704" w:type="pct"/>
          </w:tcPr>
          <w:p w14:paraId="48A4C104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49" w:type="pct"/>
            <w:vAlign w:val="bottom"/>
          </w:tcPr>
          <w:p w14:paraId="738D92E9" w14:textId="134749CD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1949FA6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4617B102" w14:textId="26DEAA24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</w:tcPr>
          <w:p w14:paraId="15EE7C0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791924BB" w14:textId="48C03FF4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6" w:type="pct"/>
          </w:tcPr>
          <w:p w14:paraId="54A3145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F512C7F" w14:textId="5EBC4AF1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74" w:type="pct"/>
            <w:gridSpan w:val="2"/>
          </w:tcPr>
          <w:p w14:paraId="3824CF8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7739CA73" w14:textId="79C21D8D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7F189343" w14:textId="77777777" w:rsidR="00F91874" w:rsidRPr="00F065D7" w:rsidRDefault="00F91874" w:rsidP="00ED29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CD66A5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78BABFA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2F577C74" w14:textId="5E773B6D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</w:tcPr>
          <w:p w14:paraId="4A4E41AF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373AC4B8" w14:textId="018A789B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</w:tr>
      <w:tr w:rsidR="00CC1B32" w:rsidRPr="00F065D7" w14:paraId="283BAD55" w14:textId="77777777" w:rsidTr="00CC1B32">
        <w:trPr>
          <w:cantSplit/>
          <w:trHeight w:val="251"/>
        </w:trPr>
        <w:tc>
          <w:tcPr>
            <w:tcW w:w="1704" w:type="pct"/>
          </w:tcPr>
          <w:p w14:paraId="18343659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49" w:type="pct"/>
            <w:shd w:val="clear" w:color="auto" w:fill="auto"/>
          </w:tcPr>
          <w:p w14:paraId="2615BA78" w14:textId="584C58C8" w:rsidR="00F91874" w:rsidRPr="009F62AB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A3371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A3371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2A9F41AC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46" w:type="pct"/>
            <w:shd w:val="clear" w:color="auto" w:fill="auto"/>
          </w:tcPr>
          <w:p w14:paraId="3AA7202D" w14:textId="4C4E2A22" w:rsidR="00F91874" w:rsidRPr="009F62AB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  <w:shd w:val="clear" w:color="auto" w:fill="auto"/>
          </w:tcPr>
          <w:p w14:paraId="388A3D22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shd w:val="clear" w:color="auto" w:fill="auto"/>
          </w:tcPr>
          <w:p w14:paraId="2A581293" w14:textId="2F6CA8AB" w:rsidR="00F91874" w:rsidRPr="009F62AB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A3371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780</w:t>
            </w:r>
            <w:r w:rsidR="00A3371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6" w:type="pct"/>
            <w:shd w:val="clear" w:color="auto" w:fill="auto"/>
          </w:tcPr>
          <w:p w14:paraId="0FCD6759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shd w:val="clear" w:color="auto" w:fill="auto"/>
          </w:tcPr>
          <w:p w14:paraId="560281EB" w14:textId="0CC9A5CA" w:rsidR="00F91874" w:rsidRPr="009F62AB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655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4" w:type="pct"/>
            <w:gridSpan w:val="2"/>
            <w:shd w:val="clear" w:color="auto" w:fill="auto"/>
          </w:tcPr>
          <w:p w14:paraId="393F043D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shd w:val="clear" w:color="auto" w:fill="auto"/>
          </w:tcPr>
          <w:p w14:paraId="41927944" w14:textId="26F49F0A" w:rsidR="00F91874" w:rsidRPr="009F62AB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2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2B430F21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shd w:val="clear" w:color="auto" w:fill="auto"/>
          </w:tcPr>
          <w:p w14:paraId="46A82E45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2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  <w:shd w:val="clear" w:color="auto" w:fill="auto"/>
          </w:tcPr>
          <w:p w14:paraId="3D03D945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shd w:val="clear" w:color="auto" w:fill="auto"/>
          </w:tcPr>
          <w:p w14:paraId="57B2FB7D" w14:textId="7AFDC616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3371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A3371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</w:tcPr>
          <w:p w14:paraId="0866D8EF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</w:tcPr>
          <w:p w14:paraId="6C9CF93A" w14:textId="5FD1622D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655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CC1B32" w:rsidRPr="00F065D7" w14:paraId="2CD3A882" w14:textId="77777777" w:rsidTr="00CC1B32">
        <w:trPr>
          <w:cantSplit/>
          <w:trHeight w:val="251"/>
        </w:trPr>
        <w:tc>
          <w:tcPr>
            <w:tcW w:w="1704" w:type="pct"/>
          </w:tcPr>
          <w:p w14:paraId="14754CCE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49" w:type="pct"/>
          </w:tcPr>
          <w:p w14:paraId="731033C7" w14:textId="1802B470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F9F5B4B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46" w:type="pct"/>
          </w:tcPr>
          <w:p w14:paraId="2F7E2BC8" w14:textId="7DEBF21F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</w:tcPr>
          <w:p w14:paraId="166261D7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</w:tcPr>
          <w:p w14:paraId="575021D6" w14:textId="29AC1F8A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6" w:type="pct"/>
          </w:tcPr>
          <w:p w14:paraId="382EF971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</w:tcPr>
          <w:p w14:paraId="7D2430B3" w14:textId="581ED5EB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4" w:type="pct"/>
            <w:gridSpan w:val="2"/>
          </w:tcPr>
          <w:p w14:paraId="706D3C42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29ADAC49" w14:textId="1185FD01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06B72D30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</w:tcPr>
          <w:p w14:paraId="3C4D348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78E5BBD8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</w:tcPr>
          <w:p w14:paraId="20643745" w14:textId="7E841C65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</w:tcPr>
          <w:p w14:paraId="3FA917D3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</w:tcPr>
          <w:p w14:paraId="5503D79D" w14:textId="63B41AB1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CC1B32" w:rsidRPr="00F065D7" w14:paraId="3AF3D763" w14:textId="77777777" w:rsidTr="00CC1B32">
        <w:trPr>
          <w:cantSplit/>
          <w:trHeight w:val="251"/>
        </w:trPr>
        <w:tc>
          <w:tcPr>
            <w:tcW w:w="1704" w:type="pct"/>
          </w:tcPr>
          <w:p w14:paraId="4EF4581F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49" w:type="pct"/>
          </w:tcPr>
          <w:p w14:paraId="0EE56F63" w14:textId="74071C07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12EEDF71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46" w:type="pct"/>
          </w:tcPr>
          <w:p w14:paraId="70FEA78C" w14:textId="3EC911B0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</w:tcPr>
          <w:p w14:paraId="746E9A38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</w:tcPr>
          <w:p w14:paraId="521F59FE" w14:textId="372653A6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6" w:type="pct"/>
          </w:tcPr>
          <w:p w14:paraId="17CC44A9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</w:tcPr>
          <w:p w14:paraId="1272C3A4" w14:textId="1337A2DB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4" w:type="pct"/>
            <w:gridSpan w:val="2"/>
          </w:tcPr>
          <w:p w14:paraId="57C81F8D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336F4E2C" w14:textId="5C47D5F2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5016C1AE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</w:tcPr>
          <w:p w14:paraId="141105E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6C1D4D81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</w:tcPr>
          <w:p w14:paraId="3B334A18" w14:textId="429DD974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</w:tcPr>
          <w:p w14:paraId="39AE5ADA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</w:tcPr>
          <w:p w14:paraId="70E038C1" w14:textId="2D7C3CBB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CC1B32" w:rsidRPr="00F065D7" w14:paraId="0EB40E83" w14:textId="77777777" w:rsidTr="00CC1B32">
        <w:trPr>
          <w:cantSplit/>
          <w:trHeight w:val="251"/>
        </w:trPr>
        <w:tc>
          <w:tcPr>
            <w:tcW w:w="1704" w:type="pct"/>
          </w:tcPr>
          <w:p w14:paraId="379AD30C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49" w:type="pct"/>
          </w:tcPr>
          <w:p w14:paraId="499F4448" w14:textId="09881CB3" w:rsidR="00F91874" w:rsidRPr="00F065D7" w:rsidRDefault="00FD6C5D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3" w:type="pct"/>
          </w:tcPr>
          <w:p w14:paraId="7E0B5E96" w14:textId="77777777" w:rsidR="00F91874" w:rsidRPr="00F065D7" w:rsidRDefault="00F91874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46" w:type="pct"/>
          </w:tcPr>
          <w:p w14:paraId="153897EE" w14:textId="5910D2BC" w:rsidR="00F91874" w:rsidRPr="00F065D7" w:rsidRDefault="00FD6C5D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70" w:type="pct"/>
          </w:tcPr>
          <w:p w14:paraId="37294D9E" w14:textId="77777777" w:rsidR="00F91874" w:rsidRPr="00F065D7" w:rsidRDefault="00F91874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</w:tcPr>
          <w:p w14:paraId="46937D2A" w14:textId="685F0C10" w:rsidR="00F91874" w:rsidRPr="00ED2987" w:rsidRDefault="00FD6C5D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6" w:type="pct"/>
          </w:tcPr>
          <w:p w14:paraId="23359B23" w14:textId="77777777" w:rsidR="00F91874" w:rsidRPr="00F065D7" w:rsidRDefault="00F91874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</w:tcPr>
          <w:p w14:paraId="5A8D5040" w14:textId="6C23AC0E" w:rsidR="00F91874" w:rsidRPr="00F065D7" w:rsidRDefault="00FD6C5D" w:rsidP="00ED2987">
            <w:pPr>
              <w:pStyle w:val="acctfourfigures"/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74" w:type="pct"/>
            <w:gridSpan w:val="2"/>
          </w:tcPr>
          <w:p w14:paraId="7A4C8C7A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</w:tcPr>
          <w:p w14:paraId="65B60D5E" w14:textId="4AE782CD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142BC277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</w:tcPr>
          <w:p w14:paraId="6DD0179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6326A758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</w:tcPr>
          <w:p w14:paraId="5CEEB58E" w14:textId="5663CE04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8" w:type="pct"/>
          </w:tcPr>
          <w:p w14:paraId="4CB7F994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</w:tcPr>
          <w:p w14:paraId="48EE794F" w14:textId="27E21DB3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</w:tr>
      <w:tr w:rsidR="00CC1B32" w:rsidRPr="00F065D7" w14:paraId="094584AB" w14:textId="77777777" w:rsidTr="00CC1B32">
        <w:trPr>
          <w:cantSplit/>
          <w:trHeight w:val="251"/>
        </w:trPr>
        <w:tc>
          <w:tcPr>
            <w:tcW w:w="1704" w:type="pct"/>
          </w:tcPr>
          <w:p w14:paraId="2C9D6CCA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49" w:type="pct"/>
            <w:vAlign w:val="bottom"/>
          </w:tcPr>
          <w:p w14:paraId="2E6359E0" w14:textId="3BD249AA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3" w:type="pct"/>
          </w:tcPr>
          <w:p w14:paraId="347BADB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07C3CF99" w14:textId="5673A1FD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70" w:type="pct"/>
          </w:tcPr>
          <w:p w14:paraId="7DFFE80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5D769297" w14:textId="42159FF4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6" w:type="pct"/>
          </w:tcPr>
          <w:p w14:paraId="28E2908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16CF9DE8" w14:textId="4E9B5D4B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4" w:type="pct"/>
            <w:gridSpan w:val="2"/>
          </w:tcPr>
          <w:p w14:paraId="35E9815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5A14631D" w14:textId="2E91BCCE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5B2B2E51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229CD10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750B360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4A24B7DC" w14:textId="53053301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</w:tcPr>
          <w:p w14:paraId="7DAE3C93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2056C273" w14:textId="6DE31A92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CC1B32" w:rsidRPr="00F065D7" w14:paraId="7E43C67B" w14:textId="77777777" w:rsidTr="00CC1B32">
        <w:trPr>
          <w:cantSplit/>
          <w:trHeight w:val="251"/>
        </w:trPr>
        <w:tc>
          <w:tcPr>
            <w:tcW w:w="1704" w:type="pct"/>
          </w:tcPr>
          <w:p w14:paraId="4AFF44D3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49" w:type="pct"/>
            <w:vAlign w:val="bottom"/>
          </w:tcPr>
          <w:p w14:paraId="3E002F0A" w14:textId="7A6471F5" w:rsidR="00F91874" w:rsidRPr="00ED298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3" w:type="pct"/>
          </w:tcPr>
          <w:p w14:paraId="28196B0D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722C9215" w14:textId="69A9B8D4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70" w:type="pct"/>
          </w:tcPr>
          <w:p w14:paraId="32ED30F5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507BEE43" w14:textId="272F675E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66" w:type="pct"/>
          </w:tcPr>
          <w:p w14:paraId="3D705037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18C21996" w14:textId="0CDE4E6F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590</w:t>
            </w:r>
          </w:p>
        </w:tc>
        <w:tc>
          <w:tcPr>
            <w:tcW w:w="74" w:type="pct"/>
            <w:gridSpan w:val="2"/>
          </w:tcPr>
          <w:p w14:paraId="695C4D8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49" w:type="pct"/>
            <w:vAlign w:val="bottom"/>
          </w:tcPr>
          <w:p w14:paraId="15174389" w14:textId="2804E582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38868C2D" w14:textId="77777777" w:rsidR="00F91874" w:rsidRPr="00F065D7" w:rsidRDefault="00F91874" w:rsidP="00ED298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CBC770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052F623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center"/>
          </w:tcPr>
          <w:p w14:paraId="05D6EE69" w14:textId="3D25170A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8" w:type="pct"/>
          </w:tcPr>
          <w:p w14:paraId="2184E83F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center"/>
          </w:tcPr>
          <w:p w14:paraId="02CE71E9" w14:textId="1D5A9AFE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</w:tr>
      <w:tr w:rsidR="00CC1B32" w:rsidRPr="00F065D7" w14:paraId="0F1B6205" w14:textId="77777777" w:rsidTr="00CC1B32">
        <w:trPr>
          <w:cantSplit/>
          <w:trHeight w:val="251"/>
        </w:trPr>
        <w:tc>
          <w:tcPr>
            <w:tcW w:w="1704" w:type="pct"/>
            <w:vAlign w:val="bottom"/>
          </w:tcPr>
          <w:p w14:paraId="092250E7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49" w:type="pct"/>
            <w:vAlign w:val="bottom"/>
          </w:tcPr>
          <w:p w14:paraId="048656E8" w14:textId="266B0A39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3" w:type="pct"/>
          </w:tcPr>
          <w:p w14:paraId="30C0C378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6E17AD7B" w14:textId="4396ACC4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70" w:type="pct"/>
          </w:tcPr>
          <w:p w14:paraId="1D672E30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1A63AD80" w14:textId="16B64B03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6" w:type="pct"/>
          </w:tcPr>
          <w:p w14:paraId="7D03B49A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1234857D" w14:textId="59ACB4ED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74" w:type="pct"/>
            <w:gridSpan w:val="2"/>
          </w:tcPr>
          <w:p w14:paraId="03F1C48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6D0D711E" w14:textId="61D5DB26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37B9725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063BFAE" w14:textId="72525FEF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6DBD54C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center"/>
          </w:tcPr>
          <w:p w14:paraId="1369EC40" w14:textId="735DD428" w:rsidR="00F91874" w:rsidRPr="00ED298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" w:type="pct"/>
          </w:tcPr>
          <w:p w14:paraId="61990F44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128"/>
                <w:tab w:val="decimal" w:pos="77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center"/>
          </w:tcPr>
          <w:p w14:paraId="47EB9080" w14:textId="2C29CD9F" w:rsidR="00F91874" w:rsidRPr="00ED298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C1B32" w:rsidRPr="00F065D7" w14:paraId="3C6C4BBE" w14:textId="77777777" w:rsidTr="00CC1B32">
        <w:trPr>
          <w:cantSplit/>
          <w:trHeight w:val="251"/>
        </w:trPr>
        <w:tc>
          <w:tcPr>
            <w:tcW w:w="1704" w:type="pct"/>
          </w:tcPr>
          <w:p w14:paraId="288C21E6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49" w:type="pct"/>
            <w:vAlign w:val="bottom"/>
          </w:tcPr>
          <w:p w14:paraId="22FD445B" w14:textId="01FB5ED0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63" w:type="pct"/>
          </w:tcPr>
          <w:p w14:paraId="69341BB1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0F173DD4" w14:textId="3F853D35" w:rsidR="00F91874" w:rsidRPr="00F065D7" w:rsidRDefault="00FD6C5D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70" w:type="pct"/>
          </w:tcPr>
          <w:p w14:paraId="09ABB06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1A9B36B6" w14:textId="596309CD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6" w:type="pct"/>
          </w:tcPr>
          <w:p w14:paraId="4F8EAF0B" w14:textId="77777777" w:rsidR="00F91874" w:rsidRPr="00F065D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2FDE2B6A" w14:textId="630605A1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74" w:type="pct"/>
            <w:gridSpan w:val="2"/>
          </w:tcPr>
          <w:p w14:paraId="793442F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64FB0108" w14:textId="21DFDF31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6" w:type="pct"/>
          </w:tcPr>
          <w:p w14:paraId="0C638C5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20C9A4F" w14:textId="10DC501A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1888B05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4EE14202" w14:textId="3A378BE6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</w:tcPr>
          <w:p w14:paraId="32AE291C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5E6BDD9A" w14:textId="58AB2480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</w:tr>
      <w:tr w:rsidR="00CC1B32" w:rsidRPr="00F065D7" w14:paraId="49E3E62F" w14:textId="77777777" w:rsidTr="00CC1B32">
        <w:trPr>
          <w:cantSplit/>
          <w:trHeight w:val="251"/>
        </w:trPr>
        <w:tc>
          <w:tcPr>
            <w:tcW w:w="1704" w:type="pct"/>
          </w:tcPr>
          <w:p w14:paraId="21A283B4" w14:textId="2A488F2F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49" w:type="pct"/>
            <w:vAlign w:val="bottom"/>
          </w:tcPr>
          <w:p w14:paraId="72A35566" w14:textId="48753D49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63" w:type="pct"/>
          </w:tcPr>
          <w:p w14:paraId="7F100F0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261E8698" w14:textId="6D91FBF5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071</w:t>
            </w:r>
          </w:p>
        </w:tc>
        <w:tc>
          <w:tcPr>
            <w:tcW w:w="70" w:type="pct"/>
          </w:tcPr>
          <w:p w14:paraId="7C1E4E7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31B4C528" w14:textId="480172EB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66" w:type="pct"/>
          </w:tcPr>
          <w:p w14:paraId="7EFC63A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3388BD03" w14:textId="44EDA8D8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</w:p>
        </w:tc>
        <w:tc>
          <w:tcPr>
            <w:tcW w:w="74" w:type="pct"/>
            <w:gridSpan w:val="2"/>
          </w:tcPr>
          <w:p w14:paraId="1FC7FBE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561872C9" w14:textId="1AFB7972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02F8720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03A0979" w14:textId="00749A20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1D8A2587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57CE69DC" w14:textId="4712AD91" w:rsidR="00F91874" w:rsidRPr="00ED298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8" w:type="pct"/>
          </w:tcPr>
          <w:p w14:paraId="24BFF125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128"/>
                <w:tab w:val="decimal" w:pos="771"/>
              </w:tabs>
              <w:spacing w:line="340" w:lineRule="exac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7292D235" w14:textId="631F2CD5" w:rsidR="00F91874" w:rsidRPr="00ED298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C1B32" w:rsidRPr="00F065D7" w14:paraId="2E151308" w14:textId="77777777" w:rsidTr="00CC1B32">
        <w:trPr>
          <w:cantSplit/>
          <w:trHeight w:val="251"/>
        </w:trPr>
        <w:tc>
          <w:tcPr>
            <w:tcW w:w="1704" w:type="pct"/>
          </w:tcPr>
          <w:p w14:paraId="47027DC7" w14:textId="188E81C4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สยาม เบฟ แมนูแฟคเจอริ่ง จำกัด</w:t>
            </w:r>
          </w:p>
        </w:tc>
        <w:tc>
          <w:tcPr>
            <w:tcW w:w="349" w:type="pct"/>
            <w:vAlign w:val="bottom"/>
          </w:tcPr>
          <w:p w14:paraId="45A019ED" w14:textId="02EA0C6A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2A0F82C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3017B793" w14:textId="398916C9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</w:tcPr>
          <w:p w14:paraId="18EA423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6DFC1512" w14:textId="30841975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6" w:type="pct"/>
          </w:tcPr>
          <w:p w14:paraId="7AC1377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617AC299" w14:textId="19EB8766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74" w:type="pct"/>
            <w:gridSpan w:val="2"/>
          </w:tcPr>
          <w:p w14:paraId="3D886217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3427E585" w14:textId="18A06248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799CFEF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6EF7B1E" w14:textId="67563B59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7C52F8C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161DC933" w14:textId="2B360769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833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</w:p>
        </w:tc>
        <w:tc>
          <w:tcPr>
            <w:tcW w:w="68" w:type="pct"/>
          </w:tcPr>
          <w:p w14:paraId="0FBC6F4A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4B06217B" w14:textId="3C99B199" w:rsidR="00F91874" w:rsidRPr="00ED2987" w:rsidRDefault="00FD6C5D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833</w:t>
            </w:r>
            <w:r w:rsidR="00F91874"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</w:p>
        </w:tc>
      </w:tr>
      <w:tr w:rsidR="00CC1B32" w:rsidRPr="00F065D7" w14:paraId="3A7E7EE1" w14:textId="77777777" w:rsidTr="00CC1B32">
        <w:trPr>
          <w:cantSplit/>
          <w:trHeight w:val="251"/>
        </w:trPr>
        <w:tc>
          <w:tcPr>
            <w:tcW w:w="1704" w:type="pct"/>
          </w:tcPr>
          <w:p w14:paraId="2E8C2247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49" w:type="pct"/>
            <w:vAlign w:val="bottom"/>
          </w:tcPr>
          <w:p w14:paraId="510BDADA" w14:textId="335126C1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3" w:type="pct"/>
          </w:tcPr>
          <w:p w14:paraId="4ED7CDF6" w14:textId="77777777" w:rsidR="00F91874" w:rsidRPr="00ED298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48053E5E" w14:textId="3B46BEF8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70" w:type="pct"/>
          </w:tcPr>
          <w:p w14:paraId="0C367A7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2105B4D3" w14:textId="408C84DA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6" w:type="pct"/>
          </w:tcPr>
          <w:p w14:paraId="72F6CAF5" w14:textId="77777777" w:rsidR="00F91874" w:rsidRPr="00F065D7" w:rsidRDefault="00F91874" w:rsidP="00ED2987">
            <w:pPr>
              <w:pStyle w:val="acctfourfigures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0D4FDB6" w14:textId="24EC16A2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74" w:type="pct"/>
            <w:gridSpan w:val="2"/>
          </w:tcPr>
          <w:p w14:paraId="0615E76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115AAA9E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6" w:type="pct"/>
            <w:vAlign w:val="bottom"/>
          </w:tcPr>
          <w:p w14:paraId="5E5032B7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45B683B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8" w:type="pct"/>
            <w:gridSpan w:val="2"/>
          </w:tcPr>
          <w:p w14:paraId="05E7920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1FD98670" w14:textId="29B52F60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D298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</w:tcPr>
          <w:p w14:paraId="77072823" w14:textId="77777777" w:rsidR="00F91874" w:rsidRPr="00ED2987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70" w:type="pct"/>
            <w:vAlign w:val="bottom"/>
          </w:tcPr>
          <w:p w14:paraId="689BC26B" w14:textId="130C6F9A" w:rsidR="00F91874" w:rsidRPr="00ED298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</w:tr>
      <w:tr w:rsidR="00CC1B32" w:rsidRPr="00F065D7" w14:paraId="7410AB98" w14:textId="77777777" w:rsidTr="00CC1B32">
        <w:trPr>
          <w:cantSplit/>
          <w:trHeight w:val="251"/>
        </w:trPr>
        <w:tc>
          <w:tcPr>
            <w:tcW w:w="1704" w:type="pct"/>
          </w:tcPr>
          <w:p w14:paraId="7987EEB9" w14:textId="77777777" w:rsidR="00F91874" w:rsidRPr="00F065D7" w:rsidRDefault="00F91874" w:rsidP="00ED298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6EDE20B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5A9A3A3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69B918B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</w:tcPr>
          <w:p w14:paraId="7CF512A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60DA183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</w:tcPr>
          <w:p w14:paraId="29DEE33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66BED55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4" w:type="pct"/>
            <w:gridSpan w:val="2"/>
          </w:tcPr>
          <w:p w14:paraId="420C800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7498FA5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14:paraId="2BC9AFD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736C37F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19AB6BDA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6055465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</w:tcPr>
          <w:p w14:paraId="4279322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3E85F03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C1B32" w:rsidRPr="00F065D7" w14:paraId="7C2E8D9B" w14:textId="77777777" w:rsidTr="00CC1B32">
        <w:trPr>
          <w:cantSplit/>
          <w:trHeight w:val="251"/>
        </w:trPr>
        <w:tc>
          <w:tcPr>
            <w:tcW w:w="1704" w:type="pct"/>
          </w:tcPr>
          <w:p w14:paraId="6655FD73" w14:textId="77777777" w:rsidR="00F91874" w:rsidRPr="00F065D7" w:rsidRDefault="00F91874" w:rsidP="00ED298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9" w:type="pct"/>
            <w:vAlign w:val="bottom"/>
          </w:tcPr>
          <w:p w14:paraId="0BE90297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05151E3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1635092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" w:type="pct"/>
          </w:tcPr>
          <w:p w14:paraId="0BAC3F7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6A0A563F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" w:type="pct"/>
          </w:tcPr>
          <w:p w14:paraId="299B8F52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4FD60DD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4" w:type="pct"/>
            <w:gridSpan w:val="2"/>
          </w:tcPr>
          <w:p w14:paraId="61DE9F4A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3491C914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" w:type="pct"/>
          </w:tcPr>
          <w:p w14:paraId="57DBCD0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265520F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2ADE9001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37473BE6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</w:tcPr>
          <w:p w14:paraId="42D1AF9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014AD156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91874" w:rsidRPr="00F065D7" w14:paraId="61A9E5CC" w14:textId="77777777" w:rsidTr="00CC1B32">
        <w:trPr>
          <w:cantSplit/>
          <w:trHeight w:val="251"/>
        </w:trPr>
        <w:tc>
          <w:tcPr>
            <w:tcW w:w="1704" w:type="pct"/>
          </w:tcPr>
          <w:p w14:paraId="5DE44A5F" w14:textId="77777777" w:rsidR="00F91874" w:rsidRPr="00F065D7" w:rsidRDefault="00F91874" w:rsidP="00ED298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6" w:type="pct"/>
            <w:gridSpan w:val="19"/>
            <w:vAlign w:val="bottom"/>
          </w:tcPr>
          <w:p w14:paraId="48683AF0" w14:textId="50998426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918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1B32" w:rsidRPr="00F065D7" w14:paraId="22A6ABD5" w14:textId="77777777" w:rsidTr="00CC1B32">
        <w:trPr>
          <w:cantSplit/>
          <w:trHeight w:val="267"/>
          <w:tblHeader/>
        </w:trPr>
        <w:tc>
          <w:tcPr>
            <w:tcW w:w="1704" w:type="pct"/>
            <w:vAlign w:val="bottom"/>
          </w:tcPr>
          <w:p w14:paraId="7EDBB0E5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8" w:type="pct"/>
            <w:gridSpan w:val="3"/>
            <w:vAlign w:val="bottom"/>
          </w:tcPr>
          <w:p w14:paraId="4D1E4EBB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0" w:type="pct"/>
          </w:tcPr>
          <w:p w14:paraId="1EBF3A6C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67" w:type="pct"/>
            <w:gridSpan w:val="3"/>
            <w:vAlign w:val="bottom"/>
          </w:tcPr>
          <w:p w14:paraId="2930F696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4" w:type="pct"/>
            <w:gridSpan w:val="2"/>
          </w:tcPr>
          <w:p w14:paraId="5670988E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8" w:type="pct"/>
            <w:gridSpan w:val="4"/>
            <w:vAlign w:val="bottom"/>
          </w:tcPr>
          <w:p w14:paraId="3899650A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8" w:type="pct"/>
            <w:gridSpan w:val="2"/>
          </w:tcPr>
          <w:p w14:paraId="6FC60839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9" w:type="pct"/>
            <w:gridSpan w:val="4"/>
            <w:vAlign w:val="bottom"/>
          </w:tcPr>
          <w:p w14:paraId="1B365983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CC1B32" w:rsidRPr="00F065D7" w14:paraId="48B93823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6F1AD96D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" w:type="pct"/>
            <w:vAlign w:val="bottom"/>
          </w:tcPr>
          <w:p w14:paraId="74141CA3" w14:textId="6A2750A9" w:rsidR="00F91874" w:rsidRPr="00F065D7" w:rsidRDefault="00FD6C5D" w:rsidP="00CA012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CA012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14:paraId="429B84BD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6340134F" w14:textId="3316E6E2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0" w:type="pct"/>
          </w:tcPr>
          <w:p w14:paraId="2C31B6EF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0A43C49F" w14:textId="0589F4DB" w:rsidR="00F91874" w:rsidRPr="00F065D7" w:rsidRDefault="00FD6C5D" w:rsidP="00CA012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</w:tcPr>
          <w:p w14:paraId="64DABA69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362E4641" w14:textId="7816BF0B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74" w:type="pct"/>
            <w:gridSpan w:val="2"/>
          </w:tcPr>
          <w:p w14:paraId="284A0BF9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3BBA1990" w14:textId="2E05B820" w:rsidR="00F91874" w:rsidRPr="00F065D7" w:rsidRDefault="00FD6C5D" w:rsidP="00CA012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66" w:type="pct"/>
          </w:tcPr>
          <w:p w14:paraId="6D737570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016D3883" w14:textId="2F61522D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561D9F94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497FCE21" w14:textId="1193A132" w:rsidR="00F91874" w:rsidRPr="00F065D7" w:rsidRDefault="00FD6C5D" w:rsidP="00CA012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91874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68" w:type="pct"/>
          </w:tcPr>
          <w:p w14:paraId="4713935E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55094CA5" w14:textId="5A4B3DF7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F9187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F91874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</w:tr>
      <w:tr w:rsidR="00CC1B32" w:rsidRPr="00F065D7" w14:paraId="5A9B3002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04AB81A4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9" w:type="pct"/>
            <w:vAlign w:val="bottom"/>
          </w:tcPr>
          <w:p w14:paraId="42992BC6" w14:textId="1439A656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3" w:type="pct"/>
          </w:tcPr>
          <w:p w14:paraId="09311171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3A76CC9B" w14:textId="0E888A7B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70" w:type="pct"/>
          </w:tcPr>
          <w:p w14:paraId="7A9424C1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20530723" w14:textId="400F1262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6" w:type="pct"/>
          </w:tcPr>
          <w:p w14:paraId="2C45897B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2B7FD44" w14:textId="62F2DA79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74" w:type="pct"/>
            <w:gridSpan w:val="2"/>
          </w:tcPr>
          <w:p w14:paraId="677BDB6A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159D56D1" w14:textId="338C7768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6" w:type="pct"/>
          </w:tcPr>
          <w:p w14:paraId="50184A38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4EE42C52" w14:textId="22C40B30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8" w:type="pct"/>
            <w:gridSpan w:val="2"/>
          </w:tcPr>
          <w:p w14:paraId="228527CC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69548710" w14:textId="22E5B2D4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8" w:type="pct"/>
          </w:tcPr>
          <w:p w14:paraId="6ACE555D" w14:textId="77777777" w:rsidR="00F91874" w:rsidRPr="00F065D7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08ADC7DA" w14:textId="5E8C19EA" w:rsidR="00F91874" w:rsidRPr="00F065D7" w:rsidRDefault="00FD6C5D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F91874" w:rsidRPr="00F065D7" w14:paraId="0F2FE19C" w14:textId="77777777" w:rsidTr="00CC1B32">
        <w:trPr>
          <w:cantSplit/>
          <w:trHeight w:val="267"/>
          <w:tblHeader/>
        </w:trPr>
        <w:tc>
          <w:tcPr>
            <w:tcW w:w="1704" w:type="pct"/>
          </w:tcPr>
          <w:p w14:paraId="55E13955" w14:textId="77777777" w:rsidR="00F91874" w:rsidRPr="00F065D7" w:rsidRDefault="00F91874" w:rsidP="00ED298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6" w:type="pct"/>
            <w:gridSpan w:val="19"/>
            <w:vAlign w:val="bottom"/>
          </w:tcPr>
          <w:p w14:paraId="6DE1EC37" w14:textId="57DFB5D7" w:rsidR="00F91874" w:rsidRPr="00C819B9" w:rsidRDefault="00F91874" w:rsidP="00ED298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9187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C1B32" w:rsidRPr="00F065D7" w14:paraId="05AD5633" w14:textId="77777777" w:rsidTr="00CC1B32">
        <w:trPr>
          <w:cantSplit/>
          <w:trHeight w:val="251"/>
        </w:trPr>
        <w:tc>
          <w:tcPr>
            <w:tcW w:w="1704" w:type="pct"/>
          </w:tcPr>
          <w:p w14:paraId="5B4C5166" w14:textId="77777777" w:rsidR="00F91874" w:rsidRPr="00F065D7" w:rsidRDefault="00F91874" w:rsidP="00ED2987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49" w:type="pct"/>
            <w:vAlign w:val="bottom"/>
          </w:tcPr>
          <w:p w14:paraId="19DBACE5" w14:textId="15289198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3" w:type="pct"/>
          </w:tcPr>
          <w:p w14:paraId="1B8483D1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45C1AC5C" w14:textId="7A4726BF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70" w:type="pct"/>
          </w:tcPr>
          <w:p w14:paraId="31FE318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7FBF7F74" w14:textId="61E28633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6" w:type="pct"/>
          </w:tcPr>
          <w:p w14:paraId="70897CCC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6585A175" w14:textId="0E65DFAF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74" w:type="pct"/>
            <w:gridSpan w:val="2"/>
          </w:tcPr>
          <w:p w14:paraId="528FEF6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76DF28F6" w14:textId="272A8FED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6A336591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0CC63C9" w14:textId="04CD6D0A" w:rsidR="00F91874" w:rsidRPr="00D268AD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4C1CF66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0E24B159" w14:textId="11D9ACF6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8" w:type="pct"/>
          </w:tcPr>
          <w:p w14:paraId="30B44919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0F650C8A" w14:textId="1B57F50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C1B32" w:rsidRPr="00F065D7" w14:paraId="759BC7F5" w14:textId="77777777" w:rsidTr="00CC1B32">
        <w:trPr>
          <w:cantSplit/>
          <w:trHeight w:val="251"/>
        </w:trPr>
        <w:tc>
          <w:tcPr>
            <w:tcW w:w="1704" w:type="pct"/>
            <w:vAlign w:val="bottom"/>
          </w:tcPr>
          <w:p w14:paraId="65D09075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49" w:type="pct"/>
            <w:vAlign w:val="bottom"/>
          </w:tcPr>
          <w:p w14:paraId="0D42BF9C" w14:textId="6A447305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3" w:type="pct"/>
          </w:tcPr>
          <w:p w14:paraId="54BD74C0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0334C29E" w14:textId="3DAD8DF3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70" w:type="pct"/>
          </w:tcPr>
          <w:p w14:paraId="1A1AEB36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vAlign w:val="bottom"/>
          </w:tcPr>
          <w:p w14:paraId="15BE38DC" w14:textId="5EDF71FD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6" w:type="pct"/>
          </w:tcPr>
          <w:p w14:paraId="3D9809EB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vAlign w:val="bottom"/>
          </w:tcPr>
          <w:p w14:paraId="0CC1467B" w14:textId="4D73CD5B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74" w:type="pct"/>
            <w:gridSpan w:val="2"/>
          </w:tcPr>
          <w:p w14:paraId="6DB98272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vAlign w:val="bottom"/>
          </w:tcPr>
          <w:p w14:paraId="00CE3E3D" w14:textId="2213FA65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03365027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55AD9F2A" w14:textId="1F9C6F9F" w:rsidR="00F91874" w:rsidRPr="00F065D7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00C0000A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vAlign w:val="bottom"/>
          </w:tcPr>
          <w:p w14:paraId="60CE2878" w14:textId="66CD1096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8" w:type="pct"/>
          </w:tcPr>
          <w:p w14:paraId="5FF35D3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vAlign w:val="bottom"/>
          </w:tcPr>
          <w:p w14:paraId="164BA8DA" w14:textId="185FC884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C1B32" w:rsidRPr="00F065D7" w14:paraId="6277285F" w14:textId="77777777" w:rsidTr="00CC1B32">
        <w:trPr>
          <w:cantSplit/>
          <w:trHeight w:val="251"/>
        </w:trPr>
        <w:tc>
          <w:tcPr>
            <w:tcW w:w="1704" w:type="pct"/>
          </w:tcPr>
          <w:p w14:paraId="7452F3AB" w14:textId="77777777" w:rsidR="00F91874" w:rsidRPr="00F065D7" w:rsidRDefault="00F91874" w:rsidP="00ED298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49" w:type="pct"/>
            <w:vAlign w:val="bottom"/>
          </w:tcPr>
          <w:p w14:paraId="2D5AD617" w14:textId="042B27D6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3" w:type="pct"/>
          </w:tcPr>
          <w:p w14:paraId="10D40AA6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31A93110" w14:textId="5A3226CA" w:rsidR="00F91874" w:rsidRPr="00F065D7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F91874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70" w:type="pct"/>
          </w:tcPr>
          <w:p w14:paraId="42CBF37A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bottom"/>
          </w:tcPr>
          <w:p w14:paraId="25485FCC" w14:textId="08DB5636" w:rsidR="00F91874" w:rsidRPr="009F62AB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6" w:type="pct"/>
          </w:tcPr>
          <w:p w14:paraId="648FCBBB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tcBorders>
              <w:bottom w:val="single" w:sz="4" w:space="0" w:color="auto"/>
            </w:tcBorders>
            <w:vAlign w:val="bottom"/>
          </w:tcPr>
          <w:p w14:paraId="7B87AEBB" w14:textId="145510D1" w:rsidR="00F91874" w:rsidRPr="009F62AB" w:rsidRDefault="00FD6C5D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F91874"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74" w:type="pct"/>
            <w:gridSpan w:val="2"/>
          </w:tcPr>
          <w:p w14:paraId="1F47280F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bottom"/>
          </w:tcPr>
          <w:p w14:paraId="07D87F20" w14:textId="376BB6D7" w:rsidR="00F91874" w:rsidRPr="009F62AB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1791A088" w14:textId="77777777" w:rsidR="00F91874" w:rsidRPr="009F62AB" w:rsidRDefault="00F91874" w:rsidP="00ED298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tcBorders>
              <w:bottom w:val="single" w:sz="4" w:space="0" w:color="auto"/>
            </w:tcBorders>
            <w:vAlign w:val="bottom"/>
          </w:tcPr>
          <w:p w14:paraId="48C833D5" w14:textId="7BF82040" w:rsidR="00F91874" w:rsidRPr="009F62AB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43795596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bottom"/>
          </w:tcPr>
          <w:p w14:paraId="20D521DA" w14:textId="640245AC" w:rsidR="00F91874" w:rsidRPr="009F62AB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62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8" w:type="pct"/>
          </w:tcPr>
          <w:p w14:paraId="2B80712D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bottom"/>
          </w:tcPr>
          <w:p w14:paraId="7982A209" w14:textId="2D9C218F" w:rsidR="00F91874" w:rsidRPr="00F065D7" w:rsidRDefault="00F91874" w:rsidP="00ED298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C1B32" w:rsidRPr="00F065D7" w14:paraId="121315E8" w14:textId="77777777" w:rsidTr="00CC1B32">
        <w:trPr>
          <w:cantSplit/>
          <w:trHeight w:val="308"/>
        </w:trPr>
        <w:tc>
          <w:tcPr>
            <w:tcW w:w="1704" w:type="pct"/>
          </w:tcPr>
          <w:p w14:paraId="1054A373" w14:textId="3A95F9FD" w:rsidR="00F91874" w:rsidRPr="00F065D7" w:rsidRDefault="00F91874" w:rsidP="00ED2987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49" w:type="pct"/>
            <w:vAlign w:val="bottom"/>
          </w:tcPr>
          <w:p w14:paraId="1A0F2B93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307741A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6" w:type="pct"/>
            <w:vAlign w:val="bottom"/>
          </w:tcPr>
          <w:p w14:paraId="5FFDF12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" w:type="pct"/>
          </w:tcPr>
          <w:p w14:paraId="2C190145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26BF6" w14:textId="3025E65F" w:rsidR="00F91874" w:rsidRPr="009F62AB" w:rsidRDefault="00FD6C5D" w:rsidP="00ED298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1E3430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581</w:t>
            </w:r>
            <w:r w:rsidR="001E3430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6" w:type="pct"/>
          </w:tcPr>
          <w:p w14:paraId="3304A98A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DF8F" w14:textId="6B465DC9" w:rsidR="00F91874" w:rsidRPr="009F62AB" w:rsidRDefault="00FD6C5D" w:rsidP="00ED298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F91874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456</w:t>
            </w:r>
            <w:r w:rsidR="00F91874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74" w:type="pct"/>
            <w:gridSpan w:val="2"/>
          </w:tcPr>
          <w:p w14:paraId="04D55548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566F4" w14:textId="6DC38129" w:rsidR="00F91874" w:rsidRPr="009F62AB" w:rsidRDefault="00A33714" w:rsidP="00ED298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817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6" w:type="pct"/>
          </w:tcPr>
          <w:p w14:paraId="26BB502C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F5DEE" w14:textId="0C5A2998" w:rsidR="00F91874" w:rsidRPr="009F62AB" w:rsidRDefault="00F91874" w:rsidP="00ED298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FD6C5D"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817</w:t>
            </w:r>
            <w:r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8" w:type="pct"/>
            <w:gridSpan w:val="2"/>
          </w:tcPr>
          <w:p w14:paraId="31C36B46" w14:textId="77777777" w:rsidR="00F91874" w:rsidRPr="009F62AB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0FE" w14:textId="5A99EFD1" w:rsidR="00F91874" w:rsidRPr="009F62AB" w:rsidRDefault="00FD6C5D" w:rsidP="00ED298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1E3430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518</w:t>
            </w:r>
            <w:r w:rsidR="001E3430" w:rsidRPr="009F62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68" w:type="pct"/>
          </w:tcPr>
          <w:p w14:paraId="13B96B78" w14:textId="77777777" w:rsidR="00F91874" w:rsidRPr="00F065D7" w:rsidRDefault="00F91874" w:rsidP="00ED298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CA11A" w14:textId="780E060D" w:rsidR="00F91874" w:rsidRPr="00F065D7" w:rsidRDefault="00FD6C5D" w:rsidP="00ED298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F91874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393</w:t>
            </w:r>
            <w:r w:rsidR="00F91874"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</w:tr>
    </w:tbl>
    <w:p w14:paraId="66B4A790" w14:textId="77777777" w:rsidR="00A24B9A" w:rsidRDefault="00A24B9A" w:rsidP="00AF1C12"/>
    <w:p w14:paraId="0AACBB92" w14:textId="3C1E6E3D" w:rsidR="00F91874" w:rsidRDefault="00F91874" w:rsidP="00F91874">
      <w:pPr>
        <w:spacing w:line="240" w:lineRule="auto"/>
        <w:ind w:left="806" w:right="-43" w:hanging="536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7D42917" w14:textId="77777777" w:rsidR="00F91874" w:rsidRDefault="00F91874" w:rsidP="00F91874">
      <w:pPr>
        <w:spacing w:line="240" w:lineRule="auto"/>
        <w:ind w:left="806" w:right="-43" w:hanging="536"/>
      </w:pPr>
    </w:p>
    <w:p w14:paraId="04AF7821" w14:textId="5AA045DB" w:rsidR="00F91874" w:rsidRDefault="00F91874" w:rsidP="00F91874">
      <w:pPr>
        <w:tabs>
          <w:tab w:val="left" w:pos="2650"/>
        </w:tabs>
      </w:pPr>
    </w:p>
    <w:p w14:paraId="51A4C16B" w14:textId="389CFE10" w:rsidR="00F91874" w:rsidRDefault="00F91874" w:rsidP="00F91874">
      <w:pPr>
        <w:tabs>
          <w:tab w:val="left" w:pos="2650"/>
        </w:tabs>
      </w:pPr>
    </w:p>
    <w:p w14:paraId="79CB7DA2" w14:textId="0E9F972E" w:rsidR="00F91874" w:rsidRDefault="00F91874" w:rsidP="00F91874">
      <w:pPr>
        <w:tabs>
          <w:tab w:val="left" w:pos="2650"/>
        </w:tabs>
      </w:pPr>
    </w:p>
    <w:p w14:paraId="1B7785C5" w14:textId="77777777" w:rsidR="00F91874" w:rsidRDefault="00F91874" w:rsidP="00F91874">
      <w:pPr>
        <w:tabs>
          <w:tab w:val="left" w:pos="2650"/>
        </w:tabs>
      </w:pPr>
    </w:p>
    <w:p w14:paraId="2508628C" w14:textId="77777777" w:rsidR="00F91874" w:rsidRDefault="00F91874" w:rsidP="00F91874"/>
    <w:p w14:paraId="32A96D97" w14:textId="22229DB1" w:rsidR="00F91874" w:rsidRPr="00F91874" w:rsidRDefault="00F91874" w:rsidP="00F91874">
      <w:pPr>
        <w:sectPr w:rsidR="00F91874" w:rsidRPr="00F91874" w:rsidSect="00392F58">
          <w:footerReference w:type="default" r:id="rId16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8DE1725" w14:textId="34B453EA" w:rsidR="00C825EE" w:rsidRDefault="008E0435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="00A321E4"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0504179F" w14:textId="77777777" w:rsidR="00F91874" w:rsidRPr="004A1C87" w:rsidRDefault="00F91874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595B6EBE" w14:textId="162CA1AB" w:rsidR="006A443D" w:rsidRDefault="006A443D" w:rsidP="006A443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2564</w:t>
      </w:r>
    </w:p>
    <w:p w14:paraId="1B15D32A" w14:textId="77777777" w:rsidR="00E05376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D98FECF" w14:textId="31E45588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โอยูระ จำกัด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โอทูซี จำกั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21744B24" w14:textId="77777777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05737095" w14:textId="07321FCB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2563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="004848F3" w:rsidRPr="00CA0121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9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38B2C910" w14:textId="77777777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510BC65" w14:textId="58289D3F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โอทูซี จำกัด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โดยบริษัท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โอสถสภา เอ็นเตอร์ไพรซ์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 xml:space="preserve"> </w:t>
      </w:r>
      <w:r w:rsidR="00F2281D" w:rsidRPr="00CA0121">
        <w:rPr>
          <w:rFonts w:cs="Angsana New"/>
          <w:i/>
          <w:iCs/>
          <w:spacing w:val="2"/>
          <w:sz w:val="30"/>
          <w:szCs w:val="30"/>
          <w:cs/>
          <w:lang w:bidi="th-TH"/>
        </w:rPr>
        <w:t>จำกั</w:t>
      </w:r>
      <w:r w:rsidR="00F2281D" w:rsidRPr="00CA0121">
        <w:rPr>
          <w:rFonts w:cs="Angsana New" w:hint="cs"/>
          <w:i/>
          <w:iCs/>
          <w:spacing w:val="2"/>
          <w:sz w:val="30"/>
          <w:szCs w:val="30"/>
          <w:cs/>
          <w:lang w:bidi="th-TH"/>
        </w:rPr>
        <w:t>ด</w:t>
      </w:r>
    </w:p>
    <w:p w14:paraId="7E184F45" w14:textId="77777777" w:rsidR="00B93310" w:rsidRPr="00CA0121" w:rsidRDefault="00B93310" w:rsidP="00B93310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05A60F71" w14:textId="61F90068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2563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  <w:lang w:val="en-US"/>
        </w:rPr>
        <w:t xml:space="preserve">และวันที่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4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="004848F3"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="004848F3" w:rsidRPr="00CA0121">
        <w:rPr>
          <w:spacing w:val="2"/>
          <w:sz w:val="30"/>
          <w:szCs w:val="30"/>
          <w:cs/>
        </w:rPr>
        <w:t>โอสถสภา เอ็นเตอร์ไพรซ์</w:t>
      </w:r>
      <w:r w:rsidR="004848F3" w:rsidRPr="00CA0121">
        <w:rPr>
          <w:rFonts w:hint="cs"/>
          <w:spacing w:val="2"/>
          <w:sz w:val="30"/>
          <w:szCs w:val="30"/>
          <w:cs/>
        </w:rPr>
        <w:t xml:space="preserve"> </w:t>
      </w:r>
      <w:r w:rsidR="004848F3" w:rsidRPr="00CA0121">
        <w:rPr>
          <w:spacing w:val="2"/>
          <w:sz w:val="30"/>
          <w:szCs w:val="30"/>
          <w:cs/>
        </w:rPr>
        <w:t>จำกั</w:t>
      </w:r>
      <w:r w:rsidR="004848F3" w:rsidRPr="00CA0121">
        <w:rPr>
          <w:rFonts w:hint="cs"/>
          <w:spacing w:val="2"/>
          <w:sz w:val="30"/>
          <w:szCs w:val="30"/>
          <w:cs/>
        </w:rPr>
        <w:t>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</w:t>
      </w:r>
      <w:r w:rsidRPr="00CA0121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0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16</w:t>
      </w:r>
      <w:r w:rsidRPr="00CA0121">
        <w:rPr>
          <w:rFonts w:asciiTheme="majorBidi" w:hAnsiTheme="majorBidi"/>
          <w:sz w:val="30"/>
          <w:szCs w:val="30"/>
          <w:lang w:val="en-US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0</w:t>
      </w:r>
      <w:r w:rsidRPr="00CA0121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ตามลำดับ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มกราคมและกุมภาพันธ์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3DD848D9" w14:textId="77777777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33667CF" w14:textId="77777777" w:rsidR="00E05376" w:rsidRPr="00CA0121" w:rsidRDefault="00E05376" w:rsidP="00E05376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CA0121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สยามกลาสอยุธยา จำกัด</w:t>
      </w:r>
    </w:p>
    <w:p w14:paraId="293928D9" w14:textId="77777777" w:rsidR="00E05376" w:rsidRPr="00CA0121" w:rsidRDefault="00E05376" w:rsidP="00E05376">
      <w:pPr>
        <w:pStyle w:val="block"/>
        <w:spacing w:after="0"/>
        <w:ind w:left="540"/>
        <w:jc w:val="thaiDistribute"/>
        <w:rPr>
          <w:rFonts w:cs="Angsana New"/>
          <w:sz w:val="30"/>
          <w:szCs w:val="30"/>
          <w:lang w:bidi="th-TH"/>
        </w:rPr>
      </w:pPr>
    </w:p>
    <w:p w14:paraId="40F9E27E" w14:textId="011BD29E" w:rsidR="00B93310" w:rsidRPr="00CA0121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18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</w:t>
      </w:r>
      <w:r w:rsidRPr="00CA0121">
        <w:rPr>
          <w:rFonts w:asciiTheme="majorBidi" w:hAnsiTheme="majorBidi"/>
          <w:sz w:val="30"/>
          <w:szCs w:val="30"/>
        </w:rPr>
        <w:t>,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125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</w:p>
    <w:p w14:paraId="63F3E165" w14:textId="77777777" w:rsidR="004A1C87" w:rsidRPr="00CA0121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2FBC031" w14:textId="2F39EFAC" w:rsidR="004A1C87" w:rsidRPr="00CA0121" w:rsidRDefault="004A1C87" w:rsidP="004A1C87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rtl/>
          <w:cs/>
        </w:rPr>
      </w:pPr>
      <w:r w:rsidRPr="00CA0121">
        <w:rPr>
          <w:rFonts w:cs="Angsana New" w:hint="cs"/>
          <w:i/>
          <w:iCs/>
          <w:sz w:val="30"/>
          <w:szCs w:val="30"/>
          <w:cs/>
          <w:lang w:bidi="th-TH"/>
        </w:rPr>
        <w:t>ซื้อเงินลงทุนในบริษัท</w:t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 xml:space="preserve"> อินโนเวชั่น ออฟ เอ็กซ์พีเรียนซ์ จำกัด</w:t>
      </w:r>
      <w:r w:rsidRPr="00CA0121">
        <w:rPr>
          <w:rFonts w:cs="Angsana New"/>
          <w:i/>
          <w:iCs/>
          <w:sz w:val="30"/>
          <w:szCs w:val="30"/>
          <w:lang w:bidi="th-TH"/>
        </w:rPr>
        <w:t xml:space="preserve"> </w:t>
      </w:r>
      <w:r w:rsidRPr="00CA0121">
        <w:rPr>
          <w:rFonts w:cs="Angsana New" w:hint="cs"/>
          <w:i/>
          <w:iCs/>
          <w:sz w:val="30"/>
          <w:szCs w:val="30"/>
          <w:cs/>
          <w:lang w:bidi="th-TH"/>
        </w:rPr>
        <w:t>โดย</w:t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 xml:space="preserve">บริษัท โอทูซี จำกัด และ บริษัท โอสถสภา </w:t>
      </w:r>
      <w:r w:rsidR="00CA0121">
        <w:rPr>
          <w:rFonts w:cs="Angsana New"/>
          <w:i/>
          <w:iCs/>
          <w:sz w:val="30"/>
          <w:szCs w:val="30"/>
          <w:cs/>
          <w:lang w:bidi="th-TH"/>
        </w:rPr>
        <w:br/>
      </w:r>
      <w:r w:rsidRPr="00CA0121">
        <w:rPr>
          <w:rFonts w:cs="Angsana New"/>
          <w:i/>
          <w:iCs/>
          <w:sz w:val="30"/>
          <w:szCs w:val="30"/>
          <w:cs/>
          <w:lang w:bidi="th-TH"/>
        </w:rPr>
        <w:t>เอ็นเตอร์ไพรซ์ จำกัด</w:t>
      </w:r>
    </w:p>
    <w:p w14:paraId="0F08DBFD" w14:textId="77777777" w:rsidR="004A1C87" w:rsidRPr="00CA0121" w:rsidRDefault="004A1C87" w:rsidP="004A1C87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2B13AE8" w14:textId="0CD1EEAF" w:rsidR="004A1C87" w:rsidRPr="00CA0121" w:rsidRDefault="004A1C87" w:rsidP="004A1C87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</w:t>
      </w:r>
      <w:r w:rsidRPr="00CA0121">
        <w:rPr>
          <w:rFonts w:asciiTheme="majorBidi" w:hAnsiTheme="majorBidi"/>
          <w:sz w:val="30"/>
          <w:szCs w:val="30"/>
        </w:rPr>
        <w:t xml:space="preserve"> </w:t>
      </w:r>
      <w:r w:rsidRPr="00CA0121">
        <w:rPr>
          <w:rFonts w:asciiTheme="majorBidi" w:hAnsiTheme="majorBidi" w:hint="cs"/>
          <w:sz w:val="30"/>
          <w:szCs w:val="30"/>
          <w:cs/>
        </w:rPr>
        <w:t>มีนาคม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2564</w:t>
      </w:r>
      <w:r w:rsidRPr="00CA0121">
        <w:rPr>
          <w:rFonts w:asciiTheme="majorBidi" w:hAnsiTheme="majorBidi"/>
          <w:sz w:val="30"/>
          <w:szCs w:val="30"/>
          <w:cs/>
        </w:rPr>
        <w:t xml:space="preserve"> บริษัท โอทูซี จำกัด และ บริษัท โอสถสภา เอ็นเตอร์ไพรซ์ จำกัด ซึ่งเป็นบริษัทย่อยของบริษัท ได้ซื้อ</w:t>
      </w:r>
      <w:r w:rsidRPr="00CA0121">
        <w:rPr>
          <w:rFonts w:asciiTheme="majorBidi" w:hAnsiTheme="majorBidi" w:hint="cs"/>
          <w:sz w:val="30"/>
          <w:szCs w:val="30"/>
          <w:cs/>
        </w:rPr>
        <w:t>เงินลงทุนใน</w:t>
      </w:r>
      <w:r w:rsidRPr="00CA0121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CA0121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80</w:t>
      </w:r>
      <w:r w:rsidRPr="00CA0121">
        <w:rPr>
          <w:rFonts w:asciiTheme="majorBidi" w:hAnsiTheme="majorBidi"/>
          <w:sz w:val="30"/>
          <w:szCs w:val="30"/>
          <w:cs/>
        </w:rPr>
        <w:t xml:space="preserve"> 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เป็น</w:t>
      </w:r>
      <w:r w:rsidRPr="00CA0121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10</w:t>
      </w:r>
      <w:r w:rsidRPr="00CA0121">
        <w:rPr>
          <w:rFonts w:asciiTheme="majorBidi" w:hAnsiTheme="majorBidi"/>
          <w:sz w:val="30"/>
          <w:szCs w:val="30"/>
        </w:rPr>
        <w:t>.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8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  </w:t>
      </w:r>
      <w:r w:rsidRPr="00CA0121">
        <w:rPr>
          <w:rFonts w:asciiTheme="majorBidi" w:hAnsiTheme="majorBidi" w:hint="cs"/>
          <w:sz w:val="30"/>
          <w:szCs w:val="30"/>
          <w:cs/>
        </w:rPr>
        <w:t>ทั้งนี้เป็นไปตามมติที่ประชุมคณะกรรมการ</w:t>
      </w:r>
      <w:r w:rsidR="00482B67" w:rsidRPr="00CA0121">
        <w:rPr>
          <w:rFonts w:asciiTheme="majorBidi" w:hAnsiTheme="majorBidi" w:hint="cs"/>
          <w:sz w:val="30"/>
          <w:szCs w:val="30"/>
          <w:cs/>
        </w:rPr>
        <w:t>บริหารของ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บริษัท (รายละเอียดตามหมายเหตุข้อ </w:t>
      </w:r>
      <w:r w:rsidR="00FD6C5D" w:rsidRPr="00CA0121">
        <w:rPr>
          <w:rFonts w:asciiTheme="majorBidi" w:hAnsiTheme="majorBidi"/>
          <w:sz w:val="30"/>
          <w:szCs w:val="30"/>
          <w:lang w:val="en-US"/>
        </w:rPr>
        <w:t>3</w:t>
      </w:r>
      <w:r w:rsidRPr="00CA0121">
        <w:rPr>
          <w:rFonts w:asciiTheme="majorBidi" w:hAnsiTheme="majorBidi" w:hint="cs"/>
          <w:sz w:val="30"/>
          <w:szCs w:val="30"/>
          <w:cs/>
        </w:rPr>
        <w:t>)</w:t>
      </w:r>
    </w:p>
    <w:p w14:paraId="1E1ABE1A" w14:textId="77777777" w:rsidR="004A1C87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47E9602C" w14:textId="77777777" w:rsidR="004A1C87" w:rsidRDefault="004A1C8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11BB4037" w14:textId="77777777" w:rsidR="00482B67" w:rsidRDefault="00482B67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4D72D324" w14:textId="77777777" w:rsidR="00B93310" w:rsidRDefault="00B93310" w:rsidP="00B933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highlight w:val="green"/>
        </w:rPr>
      </w:pPr>
    </w:p>
    <w:p w14:paraId="2D1DC6F6" w14:textId="264A13DF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ปี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4A1C8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6995C20" w14:textId="30DBC980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BA42F0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</w:rPr>
        <w:t>บริษัท สยาม เบฟ แมนูแฟคเจอริ่ง จำกัด</w:t>
      </w:r>
    </w:p>
    <w:p w14:paraId="5DDE1D7A" w14:textId="77777777" w:rsidR="0048661A" w:rsidRPr="004A1C87" w:rsidRDefault="0048661A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E8E464A" w14:textId="74A6FBF3" w:rsidR="00F2281D" w:rsidRPr="00F2281D" w:rsidRDefault="00F2281D" w:rsidP="00F2281D">
      <w:pPr>
        <w:tabs>
          <w:tab w:val="left" w:pos="540"/>
        </w:tabs>
        <w:spacing w:line="240" w:lineRule="atLeast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28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2563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>บริษัทได้ซื้อเงินลงทุนใน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บริษัท สยาม เบฟ แมนูแฟคเจอริ่ง จำกัด เพิ่มร้อยละ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60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40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100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/>
          <w:sz w:val="30"/>
          <w:szCs w:val="30"/>
          <w:cs/>
          <w:lang w:val="en-US"/>
        </w:rPr>
        <w:t>และเปลี่ยนสถานะจากเงินลงทุนในการร่วมค้าเป็นเงินลงทุนในบริษัทย่อย</w:t>
      </w:r>
      <w:r w:rsidRPr="00F2281D">
        <w:rPr>
          <w:rFonts w:ascii="Angsana New" w:hAnsi="Angsana New"/>
          <w:sz w:val="30"/>
          <w:szCs w:val="30"/>
          <w:lang w:val="en-US"/>
        </w:rPr>
        <w:t xml:space="preserve"> 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ทั้งนี้เป็นไปตามมติที่ประชุมคณะกรรมการบริษัท (รายละเอียดตามหมายเหตุข้อ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</w:t>
      </w:r>
      <w:r w:rsidRPr="00F2281D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1B04C260" w14:textId="20A18A95" w:rsidR="00C32BB3" w:rsidRPr="00BA42F0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4CE4FB" w14:textId="77777777" w:rsidR="00C15961" w:rsidRPr="00F065D7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AF9209D" w14:textId="77777777" w:rsidR="00660361" w:rsidRPr="004A1C87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cs/>
          <w:lang w:val="th-TH"/>
        </w:rPr>
      </w:pPr>
    </w:p>
    <w:p w14:paraId="3265000D" w14:textId="2382BDC2" w:rsidR="00C15961" w:rsidRPr="00F065D7" w:rsidRDefault="00B24FE8" w:rsidP="00EC4178">
      <w:pPr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b/>
          <w:sz w:val="30"/>
          <w:szCs w:val="30"/>
          <w:cs/>
        </w:rPr>
        <w:t>ก</w:t>
      </w:r>
      <w:r w:rsidRPr="00F065D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</w:t>
      </w:r>
      <w:r w:rsidR="004F6EF0">
        <w:rPr>
          <w:rFonts w:ascii="Angsana New" w:hAnsi="Angsana New" w:hint="cs"/>
          <w:sz w:val="30"/>
          <w:szCs w:val="30"/>
          <w:cs/>
        </w:rPr>
        <w:t>งวด</w:t>
      </w:r>
      <w:r w:rsidR="009F3E37">
        <w:rPr>
          <w:rFonts w:ascii="Angsana New" w:hAnsi="Angsana New" w:hint="cs"/>
          <w:sz w:val="30"/>
          <w:szCs w:val="30"/>
          <w:cs/>
        </w:rPr>
        <w:t>สาม</w:t>
      </w:r>
      <w:r w:rsidR="00673112" w:rsidRPr="00F065D7">
        <w:rPr>
          <w:rFonts w:ascii="Angsana New" w:hAnsi="Angsana New"/>
          <w:sz w:val="30"/>
          <w:szCs w:val="30"/>
          <w:cs/>
        </w:rPr>
        <w:t>เดือน</w:t>
      </w:r>
      <w:r w:rsidR="00606C21">
        <w:rPr>
          <w:rFonts w:ascii="Angsana New" w:hAnsi="Angsana New"/>
          <w:sz w:val="30"/>
          <w:szCs w:val="30"/>
          <w:cs/>
        </w:rPr>
        <w:t>สิ้นสุดวันที่</w:t>
      </w:r>
      <w:r w:rsidR="00ED3171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="00ED3171">
        <w:rPr>
          <w:rFonts w:ascii="Angsana New" w:hAnsi="Angsana New"/>
          <w:sz w:val="30"/>
          <w:szCs w:val="30"/>
        </w:rPr>
        <w:t xml:space="preserve"> </w:t>
      </w:r>
      <w:r w:rsidR="00606C21">
        <w:rPr>
          <w:rFonts w:ascii="Angsana New" w:hAnsi="Angsana New"/>
          <w:sz w:val="30"/>
          <w:szCs w:val="30"/>
          <w:cs/>
        </w:rPr>
        <w:t>มีนาคม</w:t>
      </w:r>
      <w:r w:rsidR="00A310E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="00E63406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67BFC478" w14:textId="77777777" w:rsidR="007E126D" w:rsidRPr="004A1C87" w:rsidRDefault="007E126D">
      <w:pPr>
        <w:rPr>
          <w:rFonts w:asciiTheme="majorBidi" w:hAnsiTheme="majorBidi" w:cstheme="majorBidi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082"/>
        <w:gridCol w:w="244"/>
        <w:gridCol w:w="1002"/>
        <w:gridCol w:w="239"/>
        <w:gridCol w:w="1120"/>
        <w:gridCol w:w="236"/>
        <w:gridCol w:w="1049"/>
        <w:gridCol w:w="254"/>
        <w:gridCol w:w="1153"/>
      </w:tblGrid>
      <w:tr w:rsidR="00984108" w:rsidRPr="00F065D7" w14:paraId="52E1DC6C" w14:textId="77777777" w:rsidTr="00F418A4">
        <w:trPr>
          <w:tblHeader/>
        </w:trPr>
        <w:tc>
          <w:tcPr>
            <w:tcW w:w="1582" w:type="pct"/>
            <w:shd w:val="clear" w:color="auto" w:fill="auto"/>
          </w:tcPr>
          <w:p w14:paraId="42E10FF4" w14:textId="77777777" w:rsidR="00984108" w:rsidRPr="00F065D7" w:rsidRDefault="00984108" w:rsidP="0098410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pct"/>
            <w:gridSpan w:val="5"/>
            <w:shd w:val="clear" w:color="auto" w:fill="auto"/>
          </w:tcPr>
          <w:p w14:paraId="4F2DCDBE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2B3AE484" w14:textId="77777777" w:rsidR="00984108" w:rsidRPr="00F065D7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0D5D646A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108" w:rsidRPr="00F065D7" w14:paraId="1E15A46A" w14:textId="77777777" w:rsidTr="00F418A4">
        <w:trPr>
          <w:trHeight w:val="1109"/>
          <w:tblHeader/>
        </w:trPr>
        <w:tc>
          <w:tcPr>
            <w:tcW w:w="1582" w:type="pct"/>
            <w:shd w:val="clear" w:color="auto" w:fill="auto"/>
          </w:tcPr>
          <w:p w14:paraId="3DD1F1A1" w14:textId="77777777" w:rsidR="00984108" w:rsidRPr="00F065D7" w:rsidRDefault="00984108" w:rsidP="002717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vAlign w:val="bottom"/>
          </w:tcPr>
          <w:p w14:paraId="3A2F718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922F8D2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1" w:type="pct"/>
          </w:tcPr>
          <w:p w14:paraId="5DB073A4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" w:type="pct"/>
            <w:vAlign w:val="bottom"/>
          </w:tcPr>
          <w:p w14:paraId="5551553C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8" w:type="pct"/>
          </w:tcPr>
          <w:p w14:paraId="2C3FC5E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597DFFF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E791280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5C7A2AD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26B8891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06FDA5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</w:tcPr>
          <w:p w14:paraId="2E185B8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</w:tcPr>
          <w:p w14:paraId="777B2F2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BCD4D27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84108" w:rsidRPr="00F065D7" w14:paraId="429D90CC" w14:textId="77777777" w:rsidTr="007971FB">
        <w:trPr>
          <w:tblHeader/>
        </w:trPr>
        <w:tc>
          <w:tcPr>
            <w:tcW w:w="1582" w:type="pct"/>
          </w:tcPr>
          <w:p w14:paraId="3F5148C8" w14:textId="77777777" w:rsidR="00984108" w:rsidRPr="00F065D7" w:rsidRDefault="00984108" w:rsidP="0027175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18" w:type="pct"/>
            <w:gridSpan w:val="9"/>
          </w:tcPr>
          <w:p w14:paraId="2C61E51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71FB" w:rsidRPr="00F065D7" w14:paraId="3DB34B8C" w14:textId="77777777" w:rsidTr="00F418A4">
        <w:trPr>
          <w:tblHeader/>
        </w:trPr>
        <w:tc>
          <w:tcPr>
            <w:tcW w:w="1582" w:type="pct"/>
          </w:tcPr>
          <w:p w14:paraId="3D5307B9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580" w:type="pct"/>
          </w:tcPr>
          <w:p w14:paraId="355C15BB" w14:textId="1D61443C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31" w:type="pct"/>
          </w:tcPr>
          <w:p w14:paraId="28BA726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13C3166F" w14:textId="07AF8F7C" w:rsidR="007971FB" w:rsidRPr="00F065D7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3E406B54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48624889" w14:textId="343D12E6" w:rsidR="007971FB" w:rsidRPr="007971FB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7D85937F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08786647" w14:textId="47F632E9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36" w:type="pct"/>
          </w:tcPr>
          <w:p w14:paraId="0DF85E14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0C3DE628" w14:textId="064E0244" w:rsidR="007971FB" w:rsidRPr="007971FB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2ED08481" w14:textId="77777777" w:rsidTr="00F418A4">
        <w:trPr>
          <w:tblHeader/>
        </w:trPr>
        <w:tc>
          <w:tcPr>
            <w:tcW w:w="1582" w:type="pct"/>
          </w:tcPr>
          <w:p w14:paraId="22660A7C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580" w:type="pct"/>
          </w:tcPr>
          <w:p w14:paraId="3FACFB9B" w14:textId="23F6DAA7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31" w:type="pct"/>
          </w:tcPr>
          <w:p w14:paraId="6A3D4ADD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4C6DED28" w14:textId="752044E3" w:rsidR="007971FB" w:rsidRPr="00F065D7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302FEE7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39DB803A" w14:textId="70F2F8BB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18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34D311BB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205BF28D" w14:textId="6C135560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" w:type="pct"/>
          </w:tcPr>
          <w:p w14:paraId="0274C6DF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54FDFC9A" w14:textId="79B98D64" w:rsidR="007971FB" w:rsidRPr="007971FB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680974FE" w14:textId="77777777" w:rsidTr="00F418A4">
        <w:trPr>
          <w:tblHeader/>
        </w:trPr>
        <w:tc>
          <w:tcPr>
            <w:tcW w:w="1582" w:type="pct"/>
          </w:tcPr>
          <w:p w14:paraId="10780A34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0" w:type="pct"/>
          </w:tcPr>
          <w:p w14:paraId="682C2F5A" w14:textId="34B2C744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31" w:type="pct"/>
          </w:tcPr>
          <w:p w14:paraId="02216DF6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578416CF" w14:textId="71FFA52F" w:rsidR="007971FB" w:rsidRPr="00F065D7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016BF5FF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25C8E63E" w14:textId="7F4ABAF3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18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" w:type="pct"/>
          </w:tcPr>
          <w:p w14:paraId="2735B19E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51EBB840" w14:textId="5A328E0D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36" w:type="pct"/>
          </w:tcPr>
          <w:p w14:paraId="5B085A22" w14:textId="77777777" w:rsidR="007971FB" w:rsidRPr="00F418A4" w:rsidRDefault="007971FB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</w:tcPr>
          <w:p w14:paraId="6A76BBA4" w14:textId="5E72395A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18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05329FE2" w14:textId="77777777" w:rsidTr="00F418A4">
        <w:trPr>
          <w:tblHeader/>
        </w:trPr>
        <w:tc>
          <w:tcPr>
            <w:tcW w:w="1582" w:type="pct"/>
          </w:tcPr>
          <w:p w14:paraId="4DDA1C2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580" w:type="pct"/>
          </w:tcPr>
          <w:p w14:paraId="4375C806" w14:textId="1F4309AB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131" w:type="pct"/>
          </w:tcPr>
          <w:p w14:paraId="1887643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1D1BC016" w14:textId="7770EB7D" w:rsidR="007971FB" w:rsidRPr="00F065D7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4CA4D160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6A01315B" w14:textId="7B7DD058" w:rsidR="007971FB" w:rsidRPr="007971FB" w:rsidRDefault="00F418A4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712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4ACF55F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0F219969" w14:textId="31C4B991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136" w:type="pct"/>
          </w:tcPr>
          <w:p w14:paraId="1706F8DC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0185CDBE" w14:textId="6BFBD0F9" w:rsidR="007971FB" w:rsidRPr="007971FB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119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71FB" w:rsidRPr="00F065D7" w14:paraId="0282D189" w14:textId="77777777" w:rsidTr="00F418A4">
        <w:trPr>
          <w:tblHeader/>
        </w:trPr>
        <w:tc>
          <w:tcPr>
            <w:tcW w:w="1582" w:type="pct"/>
          </w:tcPr>
          <w:p w14:paraId="022C5AE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0" w:type="pct"/>
          </w:tcPr>
          <w:p w14:paraId="7AA70411" w14:textId="18CCB383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131" w:type="pct"/>
          </w:tcPr>
          <w:p w14:paraId="7454060C" w14:textId="77777777" w:rsidR="007971FB" w:rsidRPr="003C4184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56790234" w14:textId="42071E82" w:rsidR="007971FB" w:rsidRPr="003C4184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7B566ADD" w14:textId="77777777" w:rsidR="007971FB" w:rsidRPr="003C4184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3D4EA8A8" w14:textId="36B600D5" w:rsidR="007971FB" w:rsidRPr="007971FB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DA8FEFD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274AEE1A" w14:textId="5F8AD4D2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" w:type="pct"/>
          </w:tcPr>
          <w:p w14:paraId="009D2C2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8B352F9" w14:textId="5F0F0DA1" w:rsidR="007971FB" w:rsidRPr="00F418A4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18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71FB" w:rsidRPr="00F065D7" w14:paraId="7F1EC481" w14:textId="77777777" w:rsidTr="00F418A4">
        <w:trPr>
          <w:tblHeader/>
        </w:trPr>
        <w:tc>
          <w:tcPr>
            <w:tcW w:w="1582" w:type="pct"/>
          </w:tcPr>
          <w:p w14:paraId="6FAD20CA" w14:textId="77777777" w:rsidR="007971FB" w:rsidRPr="00F065D7" w:rsidRDefault="007971FB" w:rsidP="007971FB">
            <w:pPr>
              <w:ind w:left="151" w:hanging="151"/>
              <w:rPr>
                <w:sz w:val="28"/>
                <w:szCs w:val="28"/>
                <w:lang w:val="en-US"/>
              </w:rPr>
            </w:pPr>
            <w:r w:rsidRPr="00F065D7">
              <w:rPr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0" w:type="pct"/>
            <w:vAlign w:val="bottom"/>
          </w:tcPr>
          <w:p w14:paraId="5FCFC76D" w14:textId="2C35403F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31" w:type="pct"/>
          </w:tcPr>
          <w:p w14:paraId="41229842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6400A464" w14:textId="77777777" w:rsidR="00F418A4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37F8E3" w14:textId="6CCA201E" w:rsidR="007971FB" w:rsidRPr="00F065D7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28" w:type="pct"/>
          </w:tcPr>
          <w:p w14:paraId="6953FF4B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vAlign w:val="bottom"/>
          </w:tcPr>
          <w:p w14:paraId="5675D07D" w14:textId="64A7574A" w:rsidR="007971FB" w:rsidRPr="007971FB" w:rsidRDefault="00F418A4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440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00CC2900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vAlign w:val="bottom"/>
          </w:tcPr>
          <w:p w14:paraId="334D9375" w14:textId="43C59739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136" w:type="pct"/>
            <w:vAlign w:val="bottom"/>
          </w:tcPr>
          <w:p w14:paraId="421EBAA9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2FEBAB7E" w14:textId="1475D55A" w:rsidR="007971FB" w:rsidRPr="007971FB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440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71FB" w:rsidRPr="00F065D7" w14:paraId="6B339AEC" w14:textId="77777777" w:rsidTr="00F418A4">
        <w:trPr>
          <w:tblHeader/>
        </w:trPr>
        <w:tc>
          <w:tcPr>
            <w:tcW w:w="1582" w:type="pct"/>
          </w:tcPr>
          <w:p w14:paraId="5A6590DB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580" w:type="pct"/>
          </w:tcPr>
          <w:p w14:paraId="0573157A" w14:textId="5BD40CC2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048</w:t>
            </w:r>
          </w:p>
        </w:tc>
        <w:tc>
          <w:tcPr>
            <w:tcW w:w="131" w:type="pct"/>
          </w:tcPr>
          <w:p w14:paraId="2B0B9CB9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</w:tcPr>
          <w:p w14:paraId="77882FE8" w14:textId="262A440F" w:rsidR="007971FB" w:rsidRPr="00F065D7" w:rsidRDefault="00F418A4" w:rsidP="007971F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3EA2DB28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</w:tcPr>
          <w:p w14:paraId="08BE5B63" w14:textId="50ED7AAE" w:rsidR="007971FB" w:rsidRPr="007971FB" w:rsidRDefault="00F418A4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693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" w:type="pct"/>
          </w:tcPr>
          <w:p w14:paraId="09C48DE1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</w:tcPr>
          <w:p w14:paraId="5483AAF5" w14:textId="4E3C0B82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136" w:type="pct"/>
          </w:tcPr>
          <w:p w14:paraId="5A425803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3E375138" w14:textId="26995CD9" w:rsidR="007971FB" w:rsidRPr="007971FB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379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71FB" w:rsidRPr="00F065D7" w14:paraId="4C517403" w14:textId="77777777" w:rsidTr="00F418A4">
        <w:trPr>
          <w:tblHeader/>
        </w:trPr>
        <w:tc>
          <w:tcPr>
            <w:tcW w:w="1582" w:type="pct"/>
          </w:tcPr>
          <w:p w14:paraId="35CB37D0" w14:textId="77777777" w:rsidR="007971FB" w:rsidRPr="00F065D7" w:rsidRDefault="007971FB" w:rsidP="007971FB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5028E594" w14:textId="137C461B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014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31" w:type="pct"/>
          </w:tcPr>
          <w:p w14:paraId="4BFC2F63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24B2D3E4" w14:textId="3E81BD54" w:rsidR="007971FB" w:rsidRPr="00F065D7" w:rsidRDefault="00F418A4" w:rsidP="00F418A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7B778D05" w14:textId="77777777" w:rsidR="007971FB" w:rsidRPr="00F065D7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469E5B0" w14:textId="3AE34880" w:rsidR="007971FB" w:rsidRPr="007971FB" w:rsidRDefault="00F418A4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861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5D9D67EE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AA8EAE0" w14:textId="772C4F6A" w:rsidR="007971FB" w:rsidRPr="007971F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363</w:t>
            </w:r>
            <w:r w:rsidR="00F418A4"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136" w:type="pct"/>
            <w:vAlign w:val="bottom"/>
          </w:tcPr>
          <w:p w14:paraId="3D479646" w14:textId="77777777" w:rsidR="007971FB" w:rsidRPr="007971F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E5CE1DA" w14:textId="73896137" w:rsidR="007971FB" w:rsidRPr="007971FB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D6C5D" w:rsidRPr="00FD6C5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447</w:t>
            </w:r>
            <w:r w:rsidRPr="00F418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71FB" w:rsidRPr="00F065D7" w14:paraId="77D46F2F" w14:textId="77777777" w:rsidTr="00F418A4">
        <w:trPr>
          <w:tblHeader/>
        </w:trPr>
        <w:tc>
          <w:tcPr>
            <w:tcW w:w="1582" w:type="pct"/>
          </w:tcPr>
          <w:p w14:paraId="6BDC6ED4" w14:textId="77777777" w:rsidR="007971FB" w:rsidRPr="00F065D7" w:rsidRDefault="007971FB" w:rsidP="007971FB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4AFC2" w14:textId="18BC2B61" w:rsidR="007971FB" w:rsidRPr="006D4EA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F418A4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142</w:t>
            </w:r>
            <w:r w:rsidR="00F418A4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131" w:type="pct"/>
          </w:tcPr>
          <w:p w14:paraId="1D2758F4" w14:textId="77777777" w:rsidR="007971FB" w:rsidRPr="006D4EA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098C5A52" w14:textId="74021EE2" w:rsidR="007971FB" w:rsidRPr="006D4EA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28" w:type="pct"/>
          </w:tcPr>
          <w:p w14:paraId="68719F74" w14:textId="77777777" w:rsidR="007971FB" w:rsidRPr="006D4EA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F10A9" w14:textId="5FE2B190" w:rsidR="007971FB" w:rsidRPr="006D4EAB" w:rsidRDefault="00F418A4" w:rsidP="007971F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FD6C5D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D6C5D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706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6" w:type="pct"/>
            <w:vAlign w:val="bottom"/>
          </w:tcPr>
          <w:p w14:paraId="792F1655" w14:textId="77777777" w:rsidR="007971FB" w:rsidRPr="006D4EA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8AD26" w14:textId="76788660" w:rsidR="007971FB" w:rsidRPr="006D4EAB" w:rsidRDefault="00FD6C5D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448</w:t>
            </w:r>
            <w:r w:rsidR="00F418A4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136" w:type="pct"/>
            <w:vAlign w:val="bottom"/>
          </w:tcPr>
          <w:p w14:paraId="16973E6F" w14:textId="77777777" w:rsidR="007971FB" w:rsidRPr="006D4EAB" w:rsidRDefault="007971FB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2E192" w14:textId="7C91F176" w:rsidR="007971FB" w:rsidRPr="006D4EAB" w:rsidRDefault="00F418A4" w:rsidP="007971F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FD6C5D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76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FD6C5D"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385</w:t>
            </w:r>
            <w:r w:rsidRPr="006D4EA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53DCBE0" w14:textId="77777777" w:rsidR="00F42CA4" w:rsidRPr="004A1C87" w:rsidRDefault="00F42CA4" w:rsidP="00F42CA4">
      <w:pPr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4883EE4E" w14:textId="77777777" w:rsidR="004A1C87" w:rsidRDefault="004A1C87" w:rsidP="002F609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A1C87" w:rsidSect="004A1C87">
          <w:pgSz w:w="11907" w:h="16840" w:code="9"/>
          <w:pgMar w:top="692" w:right="1151" w:bottom="578" w:left="1151" w:header="720" w:footer="720" w:gutter="0"/>
          <w:cols w:space="720"/>
          <w:docGrid w:linePitch="326"/>
        </w:sectPr>
      </w:pPr>
    </w:p>
    <w:p w14:paraId="3AF03C74" w14:textId="77777777" w:rsidR="005355C3" w:rsidRPr="002F6095" w:rsidRDefault="005355C3" w:rsidP="005355C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426" w:tblpY="196"/>
        <w:tblW w:w="9639" w:type="dxa"/>
        <w:tblLayout w:type="fixed"/>
        <w:tblLook w:val="01E0" w:firstRow="1" w:lastRow="1" w:firstColumn="1" w:lastColumn="1" w:noHBand="0" w:noVBand="0"/>
      </w:tblPr>
      <w:tblGrid>
        <w:gridCol w:w="1985"/>
        <w:gridCol w:w="850"/>
        <w:gridCol w:w="236"/>
        <w:gridCol w:w="898"/>
        <w:gridCol w:w="236"/>
        <w:gridCol w:w="898"/>
        <w:gridCol w:w="243"/>
        <w:gridCol w:w="891"/>
        <w:gridCol w:w="236"/>
        <w:gridCol w:w="898"/>
        <w:gridCol w:w="243"/>
        <w:gridCol w:w="891"/>
        <w:gridCol w:w="243"/>
        <w:gridCol w:w="891"/>
      </w:tblGrid>
      <w:tr w:rsidR="005355C3" w:rsidRPr="00FF753D" w14:paraId="5215A6F2" w14:textId="77777777" w:rsidTr="005355C3">
        <w:trPr>
          <w:trHeight w:val="20"/>
          <w:tblHeader/>
        </w:trPr>
        <w:tc>
          <w:tcPr>
            <w:tcW w:w="1985" w:type="dxa"/>
          </w:tcPr>
          <w:p w14:paraId="2D4C0330" w14:textId="77777777" w:rsidR="005355C3" w:rsidRPr="00FF753D" w:rsidRDefault="005355C3" w:rsidP="005355C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4" w:type="dxa"/>
            <w:gridSpan w:val="13"/>
          </w:tcPr>
          <w:p w14:paraId="58230222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55C3" w:rsidRPr="00FF753D" w14:paraId="5AEA4396" w14:textId="77777777" w:rsidTr="005355C3">
        <w:trPr>
          <w:trHeight w:val="20"/>
          <w:tblHeader/>
        </w:trPr>
        <w:tc>
          <w:tcPr>
            <w:tcW w:w="1985" w:type="dxa"/>
          </w:tcPr>
          <w:p w14:paraId="23B26E87" w14:textId="77777777" w:rsidR="005355C3" w:rsidRPr="00FF753D" w:rsidRDefault="005355C3" w:rsidP="005355C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46F801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A4F25D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F2B5DF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380EEA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3A8D2AE5" w14:textId="77777777" w:rsidR="005355C3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51E9AD" w14:textId="77777777" w:rsidR="005355C3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A11E38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311123E2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27E68A3C" w14:textId="77777777" w:rsidR="005355C3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9A7143" w14:textId="3D91972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4F80137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295367C9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C14476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346C56C8" w14:textId="38582093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  <w:r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3B4A107F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2367A9D0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55C3" w:rsidRPr="00FF753D" w14:paraId="3E320FDF" w14:textId="77777777" w:rsidTr="005355C3">
        <w:trPr>
          <w:trHeight w:val="20"/>
          <w:tblHeader/>
        </w:trPr>
        <w:tc>
          <w:tcPr>
            <w:tcW w:w="1985" w:type="dxa"/>
          </w:tcPr>
          <w:p w14:paraId="682FC614" w14:textId="77777777" w:rsidR="005355C3" w:rsidRPr="00FF753D" w:rsidRDefault="005355C3" w:rsidP="005355C3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0" w:type="dxa"/>
            <w:hideMark/>
          </w:tcPr>
          <w:p w14:paraId="0BCEDF63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1A5C7E95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hideMark/>
          </w:tcPr>
          <w:p w14:paraId="6970D4A5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289AB8D3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hideMark/>
          </w:tcPr>
          <w:p w14:paraId="52B14C4B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76C8CAAF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10149BEE" w14:textId="01B2A5DC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</w:tcPr>
          <w:p w14:paraId="01AEB2C9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260D7AC6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6E2BC8C8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20C2A31C" w14:textId="18DB83B3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</w:tcPr>
          <w:p w14:paraId="65F825C9" w14:textId="77777777" w:rsidR="005355C3" w:rsidRPr="00FF753D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7BCE8E32" w14:textId="77777777" w:rsidR="005355C3" w:rsidRPr="00F93BE1" w:rsidRDefault="005355C3" w:rsidP="005355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5E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355C3" w:rsidRPr="00FF753D" w14:paraId="06EEAF2A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2197B3A8" w14:textId="77777777" w:rsidR="005355C3" w:rsidRPr="00FF753D" w:rsidRDefault="005355C3" w:rsidP="005355C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54" w:type="dxa"/>
            <w:gridSpan w:val="13"/>
          </w:tcPr>
          <w:p w14:paraId="53D3FF1C" w14:textId="77777777" w:rsidR="005355C3" w:rsidRPr="00FF753D" w:rsidRDefault="005355C3" w:rsidP="005355C3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355C3" w:rsidRPr="00FF753D" w14:paraId="73044622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0DC29782" w14:textId="77777777" w:rsidR="005355C3" w:rsidRPr="00FF753D" w:rsidRDefault="005355C3" w:rsidP="005355C3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0" w:type="dxa"/>
            <w:vAlign w:val="bottom"/>
          </w:tcPr>
          <w:p w14:paraId="7D3B0102" w14:textId="77777777" w:rsidR="005355C3" w:rsidRPr="007F3348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369,919</w:t>
            </w:r>
          </w:p>
        </w:tc>
        <w:tc>
          <w:tcPr>
            <w:tcW w:w="236" w:type="dxa"/>
            <w:vAlign w:val="bottom"/>
          </w:tcPr>
          <w:p w14:paraId="5BA29F10" w14:textId="77777777" w:rsidR="005355C3" w:rsidRPr="00FF753D" w:rsidRDefault="005355C3" w:rsidP="005355C3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8BD140A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80,276</w:t>
            </w:r>
          </w:p>
        </w:tc>
        <w:tc>
          <w:tcPr>
            <w:tcW w:w="236" w:type="dxa"/>
            <w:vAlign w:val="bottom"/>
          </w:tcPr>
          <w:p w14:paraId="58B67456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A99E3A0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1,175</w:t>
            </w:r>
          </w:p>
        </w:tc>
        <w:tc>
          <w:tcPr>
            <w:tcW w:w="243" w:type="dxa"/>
            <w:vAlign w:val="bottom"/>
          </w:tcPr>
          <w:p w14:paraId="2CBE6FE8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20D7D7A6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167,423</w:t>
            </w:r>
          </w:p>
        </w:tc>
        <w:tc>
          <w:tcPr>
            <w:tcW w:w="236" w:type="dxa"/>
            <w:vAlign w:val="bottom"/>
          </w:tcPr>
          <w:p w14:paraId="1378AFE8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18011E64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120,847</w:t>
            </w:r>
          </w:p>
        </w:tc>
        <w:tc>
          <w:tcPr>
            <w:tcW w:w="243" w:type="dxa"/>
            <w:vAlign w:val="bottom"/>
          </w:tcPr>
          <w:p w14:paraId="7DF7A443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2065988D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2,625</w:t>
            </w:r>
          </w:p>
        </w:tc>
        <w:tc>
          <w:tcPr>
            <w:tcW w:w="243" w:type="dxa"/>
            <w:vAlign w:val="bottom"/>
          </w:tcPr>
          <w:p w14:paraId="749A1696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56616FA1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742,265</w:t>
            </w:r>
          </w:p>
        </w:tc>
      </w:tr>
      <w:tr w:rsidR="005355C3" w:rsidRPr="00FF753D" w14:paraId="6B06FC20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06036D9B" w14:textId="77777777" w:rsidR="005355C3" w:rsidRPr="00FF753D" w:rsidRDefault="005355C3" w:rsidP="005355C3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50" w:type="dxa"/>
            <w:vAlign w:val="bottom"/>
          </w:tcPr>
          <w:p w14:paraId="4C909279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cs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1500A84" w14:textId="77777777" w:rsidR="005355C3" w:rsidRPr="007971FB" w:rsidRDefault="005355C3" w:rsidP="005355C3">
            <w:pPr>
              <w:tabs>
                <w:tab w:val="decimal" w:pos="88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vAlign w:val="bottom"/>
          </w:tcPr>
          <w:p w14:paraId="56B04CA2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478C528" w14:textId="77777777" w:rsidR="005355C3" w:rsidRPr="007971FB" w:rsidRDefault="005355C3" w:rsidP="005355C3">
            <w:pPr>
              <w:tabs>
                <w:tab w:val="decimal" w:pos="459"/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vAlign w:val="bottom"/>
          </w:tcPr>
          <w:p w14:paraId="6830755B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6131E7E" w14:textId="77777777" w:rsidR="005355C3" w:rsidRPr="007971FB" w:rsidRDefault="005355C3" w:rsidP="005355C3">
            <w:pPr>
              <w:tabs>
                <w:tab w:val="decimal" w:pos="459"/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vAlign w:val="bottom"/>
          </w:tcPr>
          <w:p w14:paraId="468599F8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70A2E7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vAlign w:val="bottom"/>
          </w:tcPr>
          <w:p w14:paraId="1226294D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4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206</w:t>
            </w:r>
          </w:p>
        </w:tc>
        <w:tc>
          <w:tcPr>
            <w:tcW w:w="243" w:type="dxa"/>
            <w:vAlign w:val="bottom"/>
          </w:tcPr>
          <w:p w14:paraId="5D0B16FC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vAlign w:val="bottom"/>
          </w:tcPr>
          <w:p w14:paraId="0D7D9B3D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26B936E6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vAlign w:val="bottom"/>
          </w:tcPr>
          <w:p w14:paraId="2A7BD0D3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4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206</w:t>
            </w:r>
          </w:p>
        </w:tc>
      </w:tr>
      <w:tr w:rsidR="005355C3" w:rsidRPr="00BA42F0" w14:paraId="6FEEEEBC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060350CA" w14:textId="77777777" w:rsidR="005355C3" w:rsidRPr="00BA42F0" w:rsidRDefault="005355C3" w:rsidP="005355C3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850" w:type="dxa"/>
            <w:vAlign w:val="bottom"/>
          </w:tcPr>
          <w:p w14:paraId="483EFDEB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eastAsia="en-GB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(3,998)</w:t>
            </w:r>
          </w:p>
        </w:tc>
        <w:tc>
          <w:tcPr>
            <w:tcW w:w="236" w:type="dxa"/>
            <w:vAlign w:val="bottom"/>
          </w:tcPr>
          <w:p w14:paraId="33A0047A" w14:textId="77777777" w:rsidR="005355C3" w:rsidRPr="007971FB" w:rsidRDefault="005355C3" w:rsidP="005355C3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vAlign w:val="bottom"/>
          </w:tcPr>
          <w:p w14:paraId="1CD88993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(3,882)</w:t>
            </w:r>
          </w:p>
        </w:tc>
        <w:tc>
          <w:tcPr>
            <w:tcW w:w="236" w:type="dxa"/>
            <w:vAlign w:val="bottom"/>
          </w:tcPr>
          <w:p w14:paraId="3A228A4B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A203A6F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243" w:type="dxa"/>
            <w:vAlign w:val="bottom"/>
          </w:tcPr>
          <w:p w14:paraId="216E9057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9A40F2E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(5,881)</w:t>
            </w:r>
          </w:p>
        </w:tc>
        <w:tc>
          <w:tcPr>
            <w:tcW w:w="236" w:type="dxa"/>
            <w:vAlign w:val="bottom"/>
          </w:tcPr>
          <w:p w14:paraId="15E72CAF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0A9E84D" w14:textId="4E025982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CA012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3,440</w:t>
            </w:r>
            <w:r w:rsidRPr="005355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  <w:vAlign w:val="bottom"/>
          </w:tcPr>
          <w:p w14:paraId="7141AAAF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F3DFE2C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(434)</w:t>
            </w:r>
          </w:p>
        </w:tc>
        <w:tc>
          <w:tcPr>
            <w:tcW w:w="243" w:type="dxa"/>
            <w:vAlign w:val="bottom"/>
          </w:tcPr>
          <w:p w14:paraId="084CCEE8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5AA4392" w14:textId="3EC3B504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CA0121">
              <w:rPr>
                <w:rFonts w:asciiTheme="majorBidi" w:hAnsiTheme="majorBidi" w:cstheme="majorBidi"/>
                <w:sz w:val="24"/>
                <w:szCs w:val="24"/>
              </w:rPr>
              <w:t>7,765</w:t>
            </w:r>
            <w:r w:rsidRPr="005355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355C3" w:rsidRPr="00BA42F0" w14:paraId="3D7EF598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3C499311" w14:textId="77777777" w:rsidR="005355C3" w:rsidRPr="00BA42F0" w:rsidRDefault="005355C3" w:rsidP="005355C3">
            <w:pPr>
              <w:spacing w:line="240" w:lineRule="auto"/>
              <w:ind w:left="176" w:right="-108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BB4E3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eastAsia="en-GB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5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844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9774DC6" w14:textId="77777777" w:rsidR="005355C3" w:rsidRPr="007971FB" w:rsidRDefault="005355C3" w:rsidP="005355C3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F4839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352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36" w:type="dxa"/>
          </w:tcPr>
          <w:p w14:paraId="36B27B63" w14:textId="77777777" w:rsidR="005355C3" w:rsidRPr="007971FB" w:rsidRDefault="005355C3" w:rsidP="005355C3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46625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</w:tcPr>
          <w:p w14:paraId="0D3F89D6" w14:textId="77777777" w:rsidR="005355C3" w:rsidRPr="007971FB" w:rsidRDefault="005355C3" w:rsidP="005355C3">
            <w:pPr>
              <w:tabs>
                <w:tab w:val="decimal" w:pos="459"/>
                <w:tab w:val="decimal" w:pos="884"/>
              </w:tabs>
              <w:ind w:right="254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79BE6" w14:textId="77777777" w:rsidR="005355C3" w:rsidRPr="007971FB" w:rsidRDefault="005355C3" w:rsidP="005355C3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</w:tcPr>
          <w:p w14:paraId="2844B97F" w14:textId="77777777" w:rsidR="005355C3" w:rsidRPr="007971FB" w:rsidRDefault="005355C3" w:rsidP="005355C3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D0909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47</w:t>
            </w:r>
          </w:p>
        </w:tc>
        <w:tc>
          <w:tcPr>
            <w:tcW w:w="243" w:type="dxa"/>
            <w:vAlign w:val="bottom"/>
          </w:tcPr>
          <w:p w14:paraId="10A09E8D" w14:textId="77777777" w:rsidR="005355C3" w:rsidRPr="007971FB" w:rsidRDefault="005355C3" w:rsidP="005355C3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F397F" w14:textId="77777777" w:rsidR="005355C3" w:rsidRPr="007971FB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7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43" w:type="dxa"/>
          </w:tcPr>
          <w:p w14:paraId="007DB8C6" w14:textId="77777777" w:rsidR="005355C3" w:rsidRPr="007971FB" w:rsidRDefault="005355C3" w:rsidP="005355C3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62C50" w14:textId="77777777" w:rsidR="005355C3" w:rsidRPr="005355C3" w:rsidRDefault="005355C3" w:rsidP="005355C3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55C3">
              <w:rPr>
                <w:rFonts w:asciiTheme="majorBidi" w:hAnsiTheme="majorBidi" w:cstheme="majorBidi"/>
                <w:sz w:val="24"/>
                <w:szCs w:val="24"/>
              </w:rPr>
              <w:t>(6,156)</w:t>
            </w:r>
          </w:p>
        </w:tc>
      </w:tr>
      <w:tr w:rsidR="005355C3" w:rsidRPr="00BA42F0" w14:paraId="66D9F2C0" w14:textId="77777777" w:rsidTr="005355C3">
        <w:trPr>
          <w:trHeight w:val="20"/>
        </w:trPr>
        <w:tc>
          <w:tcPr>
            <w:tcW w:w="1985" w:type="dxa"/>
            <w:vAlign w:val="bottom"/>
            <w:hideMark/>
          </w:tcPr>
          <w:p w14:paraId="4AA0A940" w14:textId="77777777" w:rsidR="005355C3" w:rsidRPr="00BA42F0" w:rsidRDefault="005355C3" w:rsidP="005355C3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D6C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D6C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9DEB6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360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077</w:t>
            </w:r>
          </w:p>
        </w:tc>
        <w:tc>
          <w:tcPr>
            <w:tcW w:w="236" w:type="dxa"/>
            <w:vAlign w:val="bottom"/>
          </w:tcPr>
          <w:p w14:paraId="14319328" w14:textId="77777777" w:rsidR="005355C3" w:rsidRPr="007971FB" w:rsidRDefault="005355C3" w:rsidP="005355C3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7315C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76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042</w:t>
            </w:r>
          </w:p>
        </w:tc>
        <w:tc>
          <w:tcPr>
            <w:tcW w:w="236" w:type="dxa"/>
            <w:vAlign w:val="bottom"/>
          </w:tcPr>
          <w:p w14:paraId="5C5D695E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017EA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045</w:t>
            </w:r>
          </w:p>
        </w:tc>
        <w:tc>
          <w:tcPr>
            <w:tcW w:w="243" w:type="dxa"/>
            <w:vAlign w:val="bottom"/>
          </w:tcPr>
          <w:p w14:paraId="46C21A8A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0F242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161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542</w:t>
            </w:r>
          </w:p>
        </w:tc>
        <w:tc>
          <w:tcPr>
            <w:tcW w:w="236" w:type="dxa"/>
            <w:vAlign w:val="bottom"/>
          </w:tcPr>
          <w:p w14:paraId="30DA8473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80BA4" w14:textId="7A252AA5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="00CA012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11,660</w:t>
            </w:r>
          </w:p>
        </w:tc>
        <w:tc>
          <w:tcPr>
            <w:tcW w:w="243" w:type="dxa"/>
            <w:vAlign w:val="bottom"/>
          </w:tcPr>
          <w:p w14:paraId="17836095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1CEAFA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184</w:t>
            </w:r>
          </w:p>
        </w:tc>
        <w:tc>
          <w:tcPr>
            <w:tcW w:w="243" w:type="dxa"/>
          </w:tcPr>
          <w:p w14:paraId="3E6F5129" w14:textId="77777777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971A7" w14:textId="40B4ED9B" w:rsidR="005355C3" w:rsidRPr="007971FB" w:rsidRDefault="005355C3" w:rsidP="005355C3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71</w:t>
            </w:r>
            <w:r w:rsidR="00CA0121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2,550</w:t>
            </w:r>
          </w:p>
        </w:tc>
      </w:tr>
    </w:tbl>
    <w:p w14:paraId="5C5DB5FB" w14:textId="77777777" w:rsidR="005355C3" w:rsidRPr="00830EAE" w:rsidRDefault="005355C3" w:rsidP="005355C3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  <w:cs/>
          <w:lang w:val="th-TH"/>
        </w:rPr>
      </w:pPr>
    </w:p>
    <w:tbl>
      <w:tblPr>
        <w:tblpPr w:leftFromText="180" w:rightFromText="180" w:vertAnchor="text" w:horzAnchor="margin" w:tblpX="426" w:tblpY="196"/>
        <w:tblW w:w="9639" w:type="dxa"/>
        <w:tblLayout w:type="fixed"/>
        <w:tblLook w:val="01E0" w:firstRow="1" w:lastRow="1" w:firstColumn="1" w:lastColumn="1" w:noHBand="0" w:noVBand="0"/>
      </w:tblPr>
      <w:tblGrid>
        <w:gridCol w:w="1985"/>
        <w:gridCol w:w="850"/>
        <w:gridCol w:w="236"/>
        <w:gridCol w:w="898"/>
        <w:gridCol w:w="236"/>
        <w:gridCol w:w="898"/>
        <w:gridCol w:w="243"/>
        <w:gridCol w:w="891"/>
        <w:gridCol w:w="236"/>
        <w:gridCol w:w="898"/>
        <w:gridCol w:w="243"/>
        <w:gridCol w:w="891"/>
        <w:gridCol w:w="243"/>
        <w:gridCol w:w="891"/>
      </w:tblGrid>
      <w:tr w:rsidR="00830EAE" w:rsidRPr="00FF753D" w14:paraId="6C161AB9" w14:textId="77777777" w:rsidTr="007D742A">
        <w:trPr>
          <w:trHeight w:val="20"/>
          <w:tblHeader/>
        </w:trPr>
        <w:tc>
          <w:tcPr>
            <w:tcW w:w="1985" w:type="dxa"/>
          </w:tcPr>
          <w:p w14:paraId="459DEFF5" w14:textId="77777777" w:rsidR="00830EAE" w:rsidRPr="00FF753D" w:rsidRDefault="00830EAE" w:rsidP="007D74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4" w:type="dxa"/>
            <w:gridSpan w:val="13"/>
          </w:tcPr>
          <w:p w14:paraId="570B6B09" w14:textId="394D8758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BA42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830EAE" w:rsidRPr="00FF753D" w14:paraId="0142D878" w14:textId="77777777" w:rsidTr="007D742A">
        <w:trPr>
          <w:trHeight w:val="20"/>
          <w:tblHeader/>
        </w:trPr>
        <w:tc>
          <w:tcPr>
            <w:tcW w:w="1985" w:type="dxa"/>
          </w:tcPr>
          <w:p w14:paraId="270C1EF9" w14:textId="77777777" w:rsidR="00830EAE" w:rsidRPr="00FF753D" w:rsidRDefault="00830EAE" w:rsidP="007D74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0D025D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205D55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9A984E3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BA75F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3230B61D" w14:textId="77777777" w:rsidR="00830EAE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73EC5" w14:textId="77777777" w:rsidR="00830EAE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BFC2F1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0EA653F2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1DEF2DD4" w14:textId="77777777" w:rsidR="00830EAE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BDD95B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3D4872DE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F6B7D66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9B68838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6A94C833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  <w:r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68D1301B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</w:tcPr>
          <w:p w14:paraId="3C2F6502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0EAE" w:rsidRPr="00FF753D" w14:paraId="47D52A5F" w14:textId="77777777" w:rsidTr="007D742A">
        <w:trPr>
          <w:trHeight w:val="20"/>
          <w:tblHeader/>
        </w:trPr>
        <w:tc>
          <w:tcPr>
            <w:tcW w:w="1985" w:type="dxa"/>
          </w:tcPr>
          <w:p w14:paraId="7C7725CB" w14:textId="77777777" w:rsidR="00830EAE" w:rsidRPr="00FF753D" w:rsidRDefault="00830EAE" w:rsidP="007D742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50" w:type="dxa"/>
            <w:hideMark/>
          </w:tcPr>
          <w:p w14:paraId="01F1D16A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34FB877B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hideMark/>
          </w:tcPr>
          <w:p w14:paraId="30894776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1D87592E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hideMark/>
          </w:tcPr>
          <w:p w14:paraId="6C74EEFC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5D011901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0E292517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</w:tcPr>
          <w:p w14:paraId="5B80A225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hideMark/>
          </w:tcPr>
          <w:p w14:paraId="70D94785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5A99B09A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5518E461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43" w:type="dxa"/>
          </w:tcPr>
          <w:p w14:paraId="36FE2E50" w14:textId="77777777" w:rsidR="00830EAE" w:rsidRPr="00FF753D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hideMark/>
          </w:tcPr>
          <w:p w14:paraId="50437B11" w14:textId="77777777" w:rsidR="00830EAE" w:rsidRPr="00F93BE1" w:rsidRDefault="00830EAE" w:rsidP="007D74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5E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0EAE" w:rsidRPr="00FF753D" w14:paraId="64030E77" w14:textId="77777777" w:rsidTr="007D742A">
        <w:trPr>
          <w:trHeight w:val="20"/>
        </w:trPr>
        <w:tc>
          <w:tcPr>
            <w:tcW w:w="1985" w:type="dxa"/>
            <w:vAlign w:val="bottom"/>
            <w:hideMark/>
          </w:tcPr>
          <w:p w14:paraId="57C74744" w14:textId="77777777" w:rsidR="00830EAE" w:rsidRPr="00FF753D" w:rsidRDefault="00830EAE" w:rsidP="007D742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654" w:type="dxa"/>
            <w:gridSpan w:val="13"/>
          </w:tcPr>
          <w:p w14:paraId="1305E3DB" w14:textId="77777777" w:rsidR="00830EAE" w:rsidRPr="00FF753D" w:rsidRDefault="00830EAE" w:rsidP="007D742A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0EAE" w:rsidRPr="00FF753D" w14:paraId="09D1FE21" w14:textId="77777777" w:rsidTr="007D742A">
        <w:trPr>
          <w:trHeight w:val="20"/>
        </w:trPr>
        <w:tc>
          <w:tcPr>
            <w:tcW w:w="1985" w:type="dxa"/>
            <w:vAlign w:val="bottom"/>
            <w:hideMark/>
          </w:tcPr>
          <w:p w14:paraId="644ED720" w14:textId="77777777" w:rsidR="00830EAE" w:rsidRPr="00FF753D" w:rsidRDefault="00830EAE" w:rsidP="00830EAE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D6C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0" w:type="dxa"/>
            <w:vAlign w:val="bottom"/>
          </w:tcPr>
          <w:p w14:paraId="3F9FD60B" w14:textId="1004091B" w:rsidR="00830EAE" w:rsidRPr="007F3348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41</w:t>
            </w:r>
            <w:r w:rsidRPr="00EB4CA2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715</w:t>
            </w:r>
          </w:p>
        </w:tc>
        <w:tc>
          <w:tcPr>
            <w:tcW w:w="236" w:type="dxa"/>
            <w:vAlign w:val="bottom"/>
          </w:tcPr>
          <w:p w14:paraId="71E341A7" w14:textId="77777777" w:rsidR="00830EAE" w:rsidRPr="00FF753D" w:rsidRDefault="00830EAE" w:rsidP="00830EA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65AA5D2" w14:textId="30D8BBE2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20</w:t>
            </w:r>
            <w:r w:rsidRPr="00EB4CA2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551</w:t>
            </w:r>
          </w:p>
        </w:tc>
        <w:tc>
          <w:tcPr>
            <w:tcW w:w="236" w:type="dxa"/>
            <w:vAlign w:val="bottom"/>
          </w:tcPr>
          <w:p w14:paraId="4E983065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F857AFE" w14:textId="49E9901B" w:rsidR="00830EAE" w:rsidRPr="00830EAE" w:rsidRDefault="00830EAE" w:rsidP="00830EAE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ECC361D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7B45008D" w14:textId="581608B4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333</w:t>
            </w:r>
          </w:p>
        </w:tc>
        <w:tc>
          <w:tcPr>
            <w:tcW w:w="236" w:type="dxa"/>
            <w:vAlign w:val="bottom"/>
          </w:tcPr>
          <w:p w14:paraId="2133118B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F34BFC3" w14:textId="474755C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21</w:t>
            </w:r>
            <w:r w:rsidRPr="00EB4CA2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959</w:t>
            </w:r>
          </w:p>
        </w:tc>
        <w:tc>
          <w:tcPr>
            <w:tcW w:w="243" w:type="dxa"/>
            <w:vAlign w:val="bottom"/>
          </w:tcPr>
          <w:p w14:paraId="65AD7381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4A3509A2" w14:textId="5B2D9F6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243" w:type="dxa"/>
          </w:tcPr>
          <w:p w14:paraId="6FBF69A9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vAlign w:val="bottom"/>
          </w:tcPr>
          <w:p w14:paraId="1D45621F" w14:textId="0D4B52F2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84</w:t>
            </w:r>
            <w:r w:rsidRPr="00EB4CA2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618</w:t>
            </w:r>
          </w:p>
        </w:tc>
      </w:tr>
      <w:tr w:rsidR="00830EAE" w:rsidRPr="00BA42F0" w14:paraId="2875ADC7" w14:textId="77777777" w:rsidTr="007D742A">
        <w:trPr>
          <w:trHeight w:val="20"/>
        </w:trPr>
        <w:tc>
          <w:tcPr>
            <w:tcW w:w="1985" w:type="dxa"/>
            <w:vAlign w:val="bottom"/>
            <w:hideMark/>
          </w:tcPr>
          <w:p w14:paraId="3282EA9D" w14:textId="77777777" w:rsidR="00830EAE" w:rsidRPr="00BA42F0" w:rsidRDefault="00830EAE" w:rsidP="00830EAE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850" w:type="dxa"/>
            <w:vAlign w:val="bottom"/>
          </w:tcPr>
          <w:p w14:paraId="636F4C65" w14:textId="7A98F53C" w:rsidR="00830EAE" w:rsidRPr="007971FB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eastAsia="en-GB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285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3FD2A3D8" w14:textId="77777777" w:rsidR="00830EAE" w:rsidRPr="007971FB" w:rsidRDefault="00830EAE" w:rsidP="00830EAE">
            <w:pPr>
              <w:spacing w:line="240" w:lineRule="auto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vAlign w:val="bottom"/>
          </w:tcPr>
          <w:p w14:paraId="0EE4778E" w14:textId="2FE122D6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238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36" w:type="dxa"/>
          </w:tcPr>
          <w:p w14:paraId="6DCB2D25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68FC4E0" w14:textId="4E73F67C" w:rsidR="00830EAE" w:rsidRPr="00830EAE" w:rsidRDefault="00830EAE" w:rsidP="00830EAE">
            <w:pPr>
              <w:tabs>
                <w:tab w:val="decimal" w:pos="459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4809685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41B61A8" w14:textId="615E1DB4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333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297E2EE4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8D9B7E5" w14:textId="73441411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889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0370A895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4000E2F" w14:textId="6E846230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29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612CE170" w14:textId="77777777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1D160A7" w14:textId="1045CD54" w:rsidR="00830EAE" w:rsidRPr="005355C3" w:rsidRDefault="00830EAE" w:rsidP="00830EAE">
            <w:pPr>
              <w:pStyle w:val="acctfourfigures"/>
              <w:tabs>
                <w:tab w:val="clear" w:pos="765"/>
              </w:tabs>
              <w:spacing w:line="240" w:lineRule="auto"/>
              <w:ind w:left="-72" w:right="-5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(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7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sz w:val="24"/>
                <w:szCs w:val="24"/>
                <w:lang w:val="en-US" w:eastAsia="en-GB"/>
              </w:rPr>
              <w:t>774</w:t>
            </w:r>
            <w:r w:rsidRPr="00EB4CA2">
              <w:rPr>
                <w:rFonts w:ascii="Angsana New" w:hAnsi="Angsana New"/>
                <w:sz w:val="24"/>
                <w:szCs w:val="24"/>
                <w:lang w:val="en-US" w:eastAsia="en-GB"/>
              </w:rPr>
              <w:t>)</w:t>
            </w:r>
          </w:p>
        </w:tc>
      </w:tr>
      <w:tr w:rsidR="00830EAE" w:rsidRPr="00BA42F0" w14:paraId="20D2109A" w14:textId="77777777" w:rsidTr="007D742A">
        <w:trPr>
          <w:trHeight w:val="20"/>
        </w:trPr>
        <w:tc>
          <w:tcPr>
            <w:tcW w:w="1985" w:type="dxa"/>
            <w:vAlign w:val="bottom"/>
            <w:hideMark/>
          </w:tcPr>
          <w:p w14:paraId="1361F808" w14:textId="77777777" w:rsidR="00830EAE" w:rsidRPr="00BA42F0" w:rsidRDefault="00830EAE" w:rsidP="00830EAE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D6C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D6C5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4FDEF" w14:textId="75038B9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39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430</w:t>
            </w:r>
          </w:p>
        </w:tc>
        <w:tc>
          <w:tcPr>
            <w:tcW w:w="236" w:type="dxa"/>
            <w:vAlign w:val="bottom"/>
          </w:tcPr>
          <w:p w14:paraId="133E880D" w14:textId="77777777" w:rsidR="00830EAE" w:rsidRPr="007971FB" w:rsidRDefault="00830EAE" w:rsidP="00830EAE">
            <w:pPr>
              <w:spacing w:line="240" w:lineRule="auto"/>
              <w:ind w:left="-29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62679" w14:textId="73399206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18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313</w:t>
            </w:r>
          </w:p>
        </w:tc>
        <w:tc>
          <w:tcPr>
            <w:tcW w:w="236" w:type="dxa"/>
            <w:vAlign w:val="bottom"/>
          </w:tcPr>
          <w:p w14:paraId="5E2EE24C" w14:textId="7777777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C5E7E" w14:textId="64CB629F" w:rsidR="00830EAE" w:rsidRPr="00830EAE" w:rsidRDefault="00830EAE" w:rsidP="00830EAE">
            <w:pPr>
              <w:tabs>
                <w:tab w:val="decimal" w:pos="459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830EAE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AB1DC4B" w14:textId="7777777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CFEE3" w14:textId="55DABD54" w:rsidR="00830EAE" w:rsidRPr="007971FB" w:rsidRDefault="00830EAE" w:rsidP="00830EAE">
            <w:pPr>
              <w:tabs>
                <w:tab w:val="decimal" w:pos="459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EAB3BE9" w14:textId="7777777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60D45" w14:textId="26D76059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19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070</w:t>
            </w:r>
          </w:p>
        </w:tc>
        <w:tc>
          <w:tcPr>
            <w:tcW w:w="243" w:type="dxa"/>
            <w:vAlign w:val="bottom"/>
          </w:tcPr>
          <w:p w14:paraId="00D7EFAE" w14:textId="7777777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290FE" w14:textId="75781343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31</w:t>
            </w:r>
          </w:p>
        </w:tc>
        <w:tc>
          <w:tcPr>
            <w:tcW w:w="243" w:type="dxa"/>
          </w:tcPr>
          <w:p w14:paraId="1E51559D" w14:textId="77777777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E3849" w14:textId="6805E462" w:rsidR="00830EAE" w:rsidRPr="007971FB" w:rsidRDefault="00830EAE" w:rsidP="00830EA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</w:pP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76</w:t>
            </w:r>
            <w:r w:rsidRPr="00EB4CA2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FD6C5D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844</w:t>
            </w:r>
          </w:p>
        </w:tc>
      </w:tr>
    </w:tbl>
    <w:p w14:paraId="52429CD8" w14:textId="77777777" w:rsidR="005355C3" w:rsidRDefault="005355C3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21B4344" w14:textId="77777777" w:rsidR="005355C3" w:rsidRDefault="005355C3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2F0F430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0D48697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43C2EB1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3D7FBFE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FEB01E3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5B4274C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B54738A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1E1424F" w14:textId="77777777" w:rsidR="00830EAE" w:rsidRDefault="00830EAE" w:rsidP="005355C3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9B9ADFD" w14:textId="77777777" w:rsidR="00830EAE" w:rsidRPr="00830EAE" w:rsidRDefault="00830EAE" w:rsidP="005355C3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7448ADB2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Theme="majorBidi" w:hAnsiTheme="majorBidi" w:cstheme="majorBidi" w:hint="cs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26042E5B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17EC10A7" w:rsidR="007B4D41" w:rsidRPr="00BE03CC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FD6C5D" w:rsidRPr="00BE03CC">
        <w:rPr>
          <w:rFonts w:asciiTheme="majorBidi" w:hAnsiTheme="majorBidi" w:cstheme="majorBidi"/>
          <w:b w:val="0"/>
          <w:bCs w:val="0"/>
        </w:rPr>
        <w:t>2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41A533AC" w:rsidR="007B4D41" w:rsidRPr="00F065D7" w:rsidRDefault="007B4D41" w:rsidP="00BE03CC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FD6C5D" w:rsidRPr="00FD6C5D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57F898A" w14:textId="77777777" w:rsidR="00BE03CC" w:rsidRDefault="00BE03CC" w:rsidP="00BE03C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>
        <w:rPr>
          <w:rFonts w:asciiTheme="majorBidi" w:hAnsiTheme="majorBidi" w:hint="cs"/>
          <w:sz w:val="30"/>
          <w:szCs w:val="30"/>
          <w:cs/>
        </w:rPr>
        <w:t>รายได้และค่าใช้จ่ายที่ไม่ได้ปันส่วน</w:t>
      </w:r>
      <w:r>
        <w:rPr>
          <w:rFonts w:asciiTheme="majorBidi" w:hAnsiTheme="majorBidi" w:cstheme="majorBidi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175DBD0" w14:textId="77777777" w:rsidR="007E71D3" w:rsidRPr="00F065D7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F065D7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77777777" w:rsidR="00AB7A6F" w:rsidRPr="00F065D7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4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82"/>
        <w:gridCol w:w="218"/>
        <w:gridCol w:w="792"/>
      </w:tblGrid>
      <w:tr w:rsidR="00AB52E7" w:rsidRPr="00BB350B" w14:paraId="78D1678B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05F88A27" w14:textId="77777777" w:rsidR="00515521" w:rsidRPr="00BB350B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2" w:name="OLE_LINK3"/>
            <w:r w:rsidRPr="00BB350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71" w:type="pct"/>
            <w:gridSpan w:val="3"/>
            <w:shd w:val="clear" w:color="auto" w:fill="auto"/>
            <w:vAlign w:val="bottom"/>
          </w:tcPr>
          <w:p w14:paraId="2AD8A82D" w14:textId="22A57C8A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4B88E0E" w14:textId="77777777" w:rsidR="00515521" w:rsidRPr="00BB350B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472E8268" w14:textId="10830B04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E4DA905" w14:textId="77777777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9" w:type="pct"/>
            <w:gridSpan w:val="3"/>
            <w:shd w:val="clear" w:color="auto" w:fill="auto"/>
            <w:vAlign w:val="bottom"/>
          </w:tcPr>
          <w:p w14:paraId="645A0B77" w14:textId="41D3119C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ส่วนงานที่ 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D76CE96" w14:textId="77777777" w:rsidR="00515521" w:rsidRPr="00BB350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57" w:type="pct"/>
            <w:gridSpan w:val="3"/>
            <w:vAlign w:val="bottom"/>
          </w:tcPr>
          <w:p w14:paraId="01E04216" w14:textId="77777777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1354078F" w14:textId="77777777" w:rsidR="00515521" w:rsidRPr="00BB350B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19B2A9F5" w14:textId="77777777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62EDE8A" w14:textId="77777777" w:rsidR="00515521" w:rsidRPr="00BB350B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7F1C395B" w14:textId="77777777" w:rsidR="00515521" w:rsidRPr="00BB350B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6A6224" w:rsidRPr="00BB350B" w14:paraId="74E5ED16" w14:textId="77777777" w:rsidTr="00631F01">
        <w:trPr>
          <w:cantSplit/>
          <w:tblHeader/>
        </w:trPr>
        <w:tc>
          <w:tcPr>
            <w:tcW w:w="741" w:type="pct"/>
            <w:shd w:val="clear" w:color="auto" w:fill="auto"/>
          </w:tcPr>
          <w:p w14:paraId="147E39B5" w14:textId="08F72098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B350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rtl/>
                <w:cs/>
              </w:rPr>
              <w:t xml:space="preserve">   </w:t>
            </w:r>
            <w:r w:rsidR="00FD6C5D" w:rsidRPr="00BB350B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>31</w:t>
            </w:r>
            <w:r w:rsidRPr="00BB350B"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lang w:val="en-US" w:bidi="th-TH"/>
              </w:rPr>
              <w:t xml:space="preserve"> </w:t>
            </w:r>
            <w:r w:rsidRPr="00BB350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290" w:type="pct"/>
            <w:shd w:val="clear" w:color="auto" w:fill="auto"/>
          </w:tcPr>
          <w:p w14:paraId="4978921F" w14:textId="39901B82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0" w:type="pct"/>
            <w:shd w:val="clear" w:color="auto" w:fill="auto"/>
          </w:tcPr>
          <w:p w14:paraId="318A8009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95EABC4" w14:textId="7EC2635C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shd w:val="clear" w:color="auto" w:fill="auto"/>
          </w:tcPr>
          <w:p w14:paraId="2FF0578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325A5093" w14:textId="542D4EB7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69" w:type="pct"/>
            <w:shd w:val="clear" w:color="auto" w:fill="auto"/>
          </w:tcPr>
          <w:p w14:paraId="4DD1E746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8A25A66" w14:textId="32579B29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7" w:type="pct"/>
          </w:tcPr>
          <w:p w14:paraId="5772B918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733B6D7" w14:textId="18ADDCFE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45FA503D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2EE510D9" w14:textId="68C184A8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4" w:type="pct"/>
          </w:tcPr>
          <w:p w14:paraId="24C422C2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</w:tcPr>
          <w:p w14:paraId="137642B9" w14:textId="3AD9258F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</w:tcPr>
          <w:p w14:paraId="3AEA694E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</w:tcPr>
          <w:p w14:paraId="4DD6B4B8" w14:textId="2BFAFA70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</w:tcPr>
          <w:p w14:paraId="40DFD973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66A5EC1D" w14:textId="305B15B4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065FFE7D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2BB2AEBE" w14:textId="413A603F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73" w:type="pct"/>
          </w:tcPr>
          <w:p w14:paraId="00E684BF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</w:tcPr>
          <w:p w14:paraId="267F3F12" w14:textId="304C3ABF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72" w:type="pct"/>
            <w:shd w:val="clear" w:color="auto" w:fill="auto"/>
          </w:tcPr>
          <w:p w14:paraId="7AA36B68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A5C6043" w14:textId="154A357A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6A6224" w:rsidRPr="00BB350B" w14:paraId="029B0F37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33C563C6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Cs w:val="22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3691634B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6A6224" w:rsidRPr="00BB350B" w14:paraId="388D7858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1A351BA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41830E83" w14:textId="6444D1C5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800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937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D07C13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834BF7D" w14:textId="19D9B25F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624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043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A30F67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C92B8F5" w14:textId="65202EBE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  <w:r w:rsidR="00BB350B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CE8756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352AE3A8" w14:textId="3775F582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617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023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6C6FB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60065E20" w14:textId="1854E77A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474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58</w:t>
            </w:r>
            <w:r w:rsidR="00BB350B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F55D6A0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4B17B2A2" w14:textId="1CDE47B9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445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855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2CCA17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C51BB02" w14:textId="1AD08EE1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775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800FB9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9E7F770" w14:textId="0A4E270E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686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921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0C453F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38C97F9E" w14:textId="753587EA" w:rsidR="006A6224" w:rsidRPr="00BB350B" w:rsidRDefault="00041F50" w:rsidP="006A622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1A272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C31C547" w14:textId="5DBBD0A5" w:rsidR="006A6224" w:rsidRPr="00BB350B" w:rsidRDefault="006A6224" w:rsidP="006A622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6A3B24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26BA1C8" w14:textId="6A3A9301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775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62A36FE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7C8C9718" w14:textId="05599C55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686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921</w:t>
            </w:r>
          </w:p>
        </w:tc>
      </w:tr>
      <w:tr w:rsidR="006A6224" w:rsidRPr="00BB350B" w14:paraId="73003A5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264E8EEE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7C69C9EA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335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282EF5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7A379873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696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ACB0B6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7106AE29" w:rsidR="006A6224" w:rsidRPr="00BB350B" w:rsidRDefault="00041F50" w:rsidP="00041F50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16DE8A" w14:textId="77777777" w:rsidR="006A6224" w:rsidRPr="00BB350B" w:rsidRDefault="006A6224" w:rsidP="006A6224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021FE7AA" w:rsidR="006A6224" w:rsidRPr="00BB350B" w:rsidRDefault="006A6224" w:rsidP="006A6224">
            <w:pPr>
              <w:pStyle w:val="BodyText"/>
              <w:tabs>
                <w:tab w:val="decimal" w:pos="49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89FA8E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7360DC82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087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DA6810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71E7C476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350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562E75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53B0A53C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41F50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422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5CE880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6DD0E0BC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="006A6224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046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87A9E8C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1FF4EA9A" w:rsidR="006A6224" w:rsidRPr="00BB350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(</w:t>
            </w:r>
            <w:r w:rsidR="00FD6C5D" w:rsidRPr="00BB350B">
              <w:rPr>
                <w:rFonts w:asciiTheme="majorBidi" w:hAnsiTheme="majorBidi" w:cs="Angsana New"/>
                <w:szCs w:val="22"/>
                <w:lang w:val="en-US" w:bidi="th-TH"/>
              </w:rPr>
              <w:t>60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D6C5D" w:rsidRPr="00BB350B">
              <w:rPr>
                <w:rFonts w:asciiTheme="majorBidi" w:hAnsiTheme="majorBidi" w:cs="Angsana New"/>
                <w:szCs w:val="22"/>
                <w:lang w:val="en-US" w:bidi="th-TH"/>
              </w:rPr>
              <w:t>422</w:t>
            </w:r>
            <w:r w:rsidRPr="00BB350B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CD1717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47E18CCF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50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046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535F7E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39BC892C" w:rsidR="006A6224" w:rsidRPr="00BB350B" w:rsidRDefault="00041F50" w:rsidP="006A622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822F46E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5A3AF61E" w:rsidR="006A6224" w:rsidRPr="00BB350B" w:rsidRDefault="006A6224" w:rsidP="006A6224">
            <w:pPr>
              <w:pStyle w:val="BodyText"/>
              <w:tabs>
                <w:tab w:val="decimal" w:pos="40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A6224" w:rsidRPr="00BB350B" w14:paraId="6348210F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ACB15A9" w14:textId="77777777" w:rsidR="006A6224" w:rsidRPr="00BB350B" w:rsidRDefault="006A6224" w:rsidP="006A6224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B350B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0C0AF08E" w14:textId="02FE573C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824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ABB2A51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195317C8" w14:textId="5B74EE6E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638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C40988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AE70E3" w14:textId="18AA7486" w:rsidR="006A6224" w:rsidRPr="00BB350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500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17</w:t>
            </w:r>
            <w:r w:rsidR="00BB350B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2D7D11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1123F5C2" w14:textId="0C351336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617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023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97BB44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F7E47C" w14:textId="33A611F8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511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="00BB350B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055F83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C2DDED0" w14:textId="36DA1F96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481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C98A35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CC7F962" w14:textId="71611FFA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836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B6EE42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1ADF22A9" w14:textId="2CB9A852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736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967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416836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147D002" w14:textId="51F34AA9" w:rsidR="006A6224" w:rsidRPr="00BB350B" w:rsidRDefault="00041F50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60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422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3C840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6B260BD3" w14:textId="50D8BBFC" w:rsidR="006A6224" w:rsidRPr="00BB350B" w:rsidRDefault="006A6224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50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046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A08FEB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</w:tcPr>
          <w:p w14:paraId="03BE045D" w14:textId="0A009756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6</w:t>
            </w:r>
            <w:r w:rsidR="00041F50"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775</w:t>
            </w:r>
            <w:r w:rsidR="00041F50"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BA1D08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</w:tcPr>
          <w:p w14:paraId="1DF88D0E" w14:textId="324613B1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686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921</w:t>
            </w:r>
          </w:p>
        </w:tc>
      </w:tr>
      <w:tr w:rsidR="006A6224" w:rsidRPr="00BB350B" w14:paraId="47F47EE7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61292785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Cs w:val="22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</w:tcPr>
          <w:p w14:paraId="02DE08D0" w14:textId="33AC25E1" w:rsidR="006A6224" w:rsidRPr="00BB350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306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743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04D1D5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2F289B0" w14:textId="4383A1AB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226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377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D98DCFC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7C62844A" w14:textId="61183BA9" w:rsidR="006A6224" w:rsidRPr="00BB350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017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A79F56E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63C96230" w14:textId="4BDAA60F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044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FC8B47D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C0EC37" w14:textId="7E33CD08" w:rsidR="006A6224" w:rsidRPr="00BB350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990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32B46D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1408727" w14:textId="53A8164B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  <w:r w:rsidRPr="006F2B4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129</w:t>
            </w:r>
            <w:r w:rsidRPr="006F2B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8D9692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09D629BF" w14:textId="2647E91E" w:rsidR="006A6224" w:rsidRPr="006F2B4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348</w:t>
            </w:r>
            <w:r w:rsidRPr="006F2B4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750</w:t>
            </w:r>
            <w:r w:rsidRPr="006F2B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C4708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A0E00C6" w14:textId="7DE4A5A4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282</w:t>
            </w:r>
            <w:r w:rsidRPr="006F2B4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550</w:t>
            </w:r>
            <w:r w:rsidRPr="006F2B4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40555D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D17BBC8" w14:textId="21AC116C" w:rsidR="006A6224" w:rsidRPr="006F2B4B" w:rsidRDefault="00041F50" w:rsidP="006A6224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F2B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8BD02F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18BE5D8A" w14:textId="7239EB27" w:rsidR="006A6224" w:rsidRPr="006F2B4B" w:rsidRDefault="006A6224" w:rsidP="006A6224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F2B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172F07" w14:textId="77777777" w:rsidR="006A6224" w:rsidRPr="006F2B4B" w:rsidRDefault="006A6224" w:rsidP="006A6224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6740CB7" w14:textId="4E07F23F" w:rsidR="006A6224" w:rsidRPr="006F2B4B" w:rsidRDefault="00041F50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="Angsana New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(</w:t>
            </w:r>
            <w:r w:rsidR="00FD6C5D" w:rsidRPr="006F2B4B">
              <w:rPr>
                <w:rFonts w:asciiTheme="majorBidi" w:hAnsiTheme="majorBidi" w:cs="Angsana New"/>
                <w:szCs w:val="22"/>
                <w:lang w:val="en-US" w:bidi="th-TH"/>
              </w:rPr>
              <w:t>348</w:t>
            </w: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,</w:t>
            </w:r>
            <w:r w:rsidR="00FD6C5D" w:rsidRPr="006F2B4B">
              <w:rPr>
                <w:rFonts w:asciiTheme="majorBidi" w:hAnsiTheme="majorBidi" w:cs="Angsana New"/>
                <w:szCs w:val="22"/>
                <w:lang w:val="en-US" w:bidi="th-TH"/>
              </w:rPr>
              <w:t>750</w:t>
            </w:r>
            <w:r w:rsidRPr="006F2B4B">
              <w:rPr>
                <w:rFonts w:asciiTheme="majorBidi" w:hAnsiTheme="majorBidi" w:cs="Angsana New"/>
                <w:szCs w:val="22"/>
                <w:lang w:val="en-US"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D1894E8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63156C9C" w14:textId="718EF074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6F2B4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282</w:t>
            </w:r>
            <w:r w:rsidRPr="006F2B4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6F2B4B">
              <w:rPr>
                <w:rFonts w:asciiTheme="majorBidi" w:hAnsiTheme="majorBidi" w:cstheme="majorBidi"/>
                <w:szCs w:val="22"/>
                <w:lang w:val="en-US"/>
              </w:rPr>
              <w:t>550</w:t>
            </w:r>
            <w:r w:rsidRPr="006F2B4B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6A6224" w:rsidRPr="00BB350B" w14:paraId="4F8AC1EB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09B542C8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B350B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3923CB23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964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812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E5FADD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11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7506DC84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862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015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E7D25E0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275760D8" w:rsidR="006A6224" w:rsidRPr="00BB350B" w:rsidRDefault="00041F50" w:rsidP="00041F50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48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53</w:t>
            </w:r>
            <w:r w:rsidR="00D1563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354460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6626D5F1" w:rsidR="006A6224" w:rsidRPr="00BB350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40</w:t>
            </w:r>
            <w:r w:rsidR="006A6224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541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4180159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33D7FCD3" w:rsidR="006A6224" w:rsidRPr="00BB350B" w:rsidRDefault="00FD6C5D" w:rsidP="00041F50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232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</w:t>
            </w:r>
            <w:r w:rsidR="00D1563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54EB40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5DEB0384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</w:t>
            </w:r>
            <w:r w:rsidR="00E50C71"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C8B1229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774D6C91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41F50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148</w:t>
            </w:r>
            <w:r w:rsidR="00041F50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844CD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4D796972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955</w:t>
            </w:r>
            <w:r w:rsidR="00E50C71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785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F9993F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36F4F482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11</w:t>
            </w:r>
            <w:r w:rsidR="00041F50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179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25C8FD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20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495E1FC7" w:rsidR="006A6224" w:rsidRPr="006F2B4B" w:rsidRDefault="006A6224" w:rsidP="00E3384E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2B4B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FD6C5D"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23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FD6C5D"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217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02BDF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73EFFCB9" w14:textId="253764A8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="00041F50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159</w:t>
            </w:r>
            <w:r w:rsidR="00041F50"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910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8BF48EE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shd w:val="clear" w:color="auto" w:fill="auto"/>
          </w:tcPr>
          <w:p w14:paraId="3D5DB8E3" w14:textId="53D849D7" w:rsidR="006A6224" w:rsidRPr="006F2B4B" w:rsidRDefault="00FD6C5D" w:rsidP="006A6224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932</w:t>
            </w:r>
            <w:r w:rsidR="00E50C71" w:rsidRPr="006F2B4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6F2B4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568</w:t>
            </w:r>
          </w:p>
        </w:tc>
      </w:tr>
      <w:tr w:rsidR="006A6224" w:rsidRPr="00BB350B" w14:paraId="1BFAF064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193E2BF7" w14:textId="77777777" w:rsidR="006A6224" w:rsidRPr="00BB350B" w:rsidRDefault="006A6224" w:rsidP="006A6224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BCE4A8E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B969137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496523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ACE8A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EB631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4A45F1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F8C8AF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8EDCA71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CC14F3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8B2C8F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6394A62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762AC" w14:textId="77777777" w:rsidR="006A6224" w:rsidRPr="006F2B4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C14EDB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F2B4B" w:rsidRPr="00BB350B" w14:paraId="6A356012" w14:textId="77777777" w:rsidTr="006F2B4B">
        <w:trPr>
          <w:cantSplit/>
        </w:trPr>
        <w:tc>
          <w:tcPr>
            <w:tcW w:w="1031" w:type="pct"/>
            <w:gridSpan w:val="2"/>
            <w:shd w:val="clear" w:color="auto" w:fill="auto"/>
          </w:tcPr>
          <w:p w14:paraId="5E9B0EC7" w14:textId="219C98A7" w:rsidR="006F2B4B" w:rsidRPr="006F2B4B" w:rsidRDefault="006F2B4B" w:rsidP="006F2B4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2B4B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/>
              </w:rPr>
              <w:t>รายได้</w:t>
            </w:r>
            <w:r w:rsidRPr="006F2B4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และค่าใช้จ่ายที่ไม่ได้ปันส่วน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92D490" w14:textId="77777777" w:rsidR="006F2B4B" w:rsidRPr="00BB350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04F18437" w14:textId="77777777" w:rsidR="006F2B4B" w:rsidRPr="00BB350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69D4AC" w14:textId="77777777" w:rsidR="006F2B4B" w:rsidRPr="00BB350B" w:rsidRDefault="006F2B4B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10A825" w14:textId="77777777" w:rsidR="006F2B4B" w:rsidRPr="00BB350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0F6F3B" w14:textId="77777777" w:rsidR="006F2B4B" w:rsidRPr="00BB350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C2AF178" w14:textId="77777777" w:rsidR="006F2B4B" w:rsidRPr="00BB350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7E438F" w14:textId="77777777" w:rsidR="006F2B4B" w:rsidRPr="00BB350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4F2C348" w14:textId="77777777" w:rsidR="006F2B4B" w:rsidRPr="00BB350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3A5E13" w14:textId="77777777" w:rsidR="006F2B4B" w:rsidRPr="00BB350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37CC3B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A2B84A" w14:textId="77777777" w:rsidR="006F2B4B" w:rsidRPr="006F2B4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4EC51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A9573" w14:textId="77777777" w:rsidR="006F2B4B" w:rsidRPr="006F2B4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43531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A97F86" w14:textId="77777777" w:rsidR="006F2B4B" w:rsidRPr="006F2B4B" w:rsidRDefault="006F2B4B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8E3914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30A8C8" w14:textId="77777777" w:rsidR="006F2B4B" w:rsidRPr="006F2B4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C7C570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E5026" w14:textId="77777777" w:rsidR="006F2B4B" w:rsidRPr="006F2B4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A85A264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3B38EFA" w14:textId="77777777" w:rsidR="006F2B4B" w:rsidRPr="006F2B4B" w:rsidRDefault="006F2B4B" w:rsidP="006A6224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A80CC95" w14:textId="77777777" w:rsidR="006F2B4B" w:rsidRPr="006F2B4B" w:rsidRDefault="006F2B4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A6224" w:rsidRPr="00BB350B" w14:paraId="1B1F7AB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CB37A9E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2C73BE57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59D942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F0A80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6AA925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E7EEC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BFDF00" w14:textId="77777777" w:rsidR="006A6224" w:rsidRPr="00BB350B" w:rsidRDefault="006A6224" w:rsidP="006A6224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DAB7E7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9CDD589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85C09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E3A0FD6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7E5A62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E530C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A4A6FC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A6F127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E5CAE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BB64E43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E52C05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D680D3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1903A8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E182D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8E24F83" w14:textId="27F16F60" w:rsidR="006A6224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041F50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968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D113445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80F398C" w14:textId="6AF3F719" w:rsidR="006A6224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="004B3A44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091</w:t>
            </w:r>
          </w:p>
        </w:tc>
      </w:tr>
      <w:tr w:rsidR="005E1187" w:rsidRPr="00BB350B" w14:paraId="12619393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49B140D" w14:textId="2081F09B" w:rsidR="005E1187" w:rsidRPr="00BB350B" w:rsidRDefault="005E1187" w:rsidP="005E118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กำไรจากการปรับมูลค่าเงินลงทุนที่รับรู้จากการวัด</w:t>
            </w:r>
            <w:r w:rsidRPr="00D1563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มูลค่ายุติธร</w:t>
            </w:r>
            <w:r w:rsidR="00366708" w:rsidRPr="00D1563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</w:t>
            </w:r>
            <w:r w:rsidRPr="00D15630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มของส่วน</w:t>
            </w:r>
            <w:r w:rsidRPr="00BB350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ได้เสียที่ถืออยู่ก่อน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1C5CFAE9" w14:textId="77777777" w:rsidR="005E1187" w:rsidRPr="00BB350B" w:rsidRDefault="005E1187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127B5C" w14:textId="77777777" w:rsidR="005E1187" w:rsidRPr="00BB350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135388" w14:textId="77777777" w:rsidR="005E1187" w:rsidRPr="00BB350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7883D0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865A2B3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E1F623B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08238F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44912A6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5D1ACA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8D95880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250B48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92E9F67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CA5E884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3D5EF56" w14:textId="6142C855" w:rsidR="005E1187" w:rsidRPr="006F2B4B" w:rsidRDefault="00041F50" w:rsidP="001145D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F2B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14B98DA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C33982B" w14:textId="0164B59D" w:rsidR="005E1187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  <w:r w:rsidR="005E1187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182</w:t>
            </w:r>
          </w:p>
        </w:tc>
      </w:tr>
      <w:tr w:rsidR="005E1187" w:rsidRPr="00BB350B" w14:paraId="1AAB93F4" w14:textId="77777777" w:rsidTr="005E1187">
        <w:trPr>
          <w:cantSplit/>
        </w:trPr>
        <w:tc>
          <w:tcPr>
            <w:tcW w:w="2128" w:type="pct"/>
            <w:gridSpan w:val="8"/>
            <w:shd w:val="clear" w:color="auto" w:fill="auto"/>
            <w:vAlign w:val="center"/>
          </w:tcPr>
          <w:p w14:paraId="180FD5C5" w14:textId="32D89655" w:rsidR="005E1187" w:rsidRPr="00BB350B" w:rsidRDefault="005E1187" w:rsidP="00C35E3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กำไรจากการซื้อในราคาต่ำกว่ามูลค่า</w:t>
            </w:r>
            <w:r w:rsidR="00C35E33" w:rsidRPr="00BB350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ยุ</w:t>
            </w:r>
            <w:r w:rsidRPr="00BB350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ติธรรม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288A6C8" w14:textId="77777777" w:rsidR="005E1187" w:rsidRPr="00BB350B" w:rsidRDefault="005E1187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F7313AF" w14:textId="77777777" w:rsidR="005E1187" w:rsidRPr="00BB350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C6EFEC" w14:textId="77777777" w:rsidR="005E1187" w:rsidRPr="00BB350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EF1849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D838369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9551349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D19D94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970A3C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87086FA" w14:textId="77777777" w:rsidR="005E1187" w:rsidRPr="006F2B4B" w:rsidRDefault="005E1187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FF6DCDD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C840565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FCFB7E1" w14:textId="77777777" w:rsidR="005E1187" w:rsidRPr="006F2B4B" w:rsidRDefault="005E1187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ECDF174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DB4CA41" w14:textId="5A0C4948" w:rsidR="005E1187" w:rsidRPr="006F2B4B" w:rsidRDefault="00041F50" w:rsidP="001145D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6F2B4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BBFF4A9" w14:textId="77777777" w:rsidR="005E1187" w:rsidRPr="006F2B4B" w:rsidRDefault="005E1187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E19B116" w14:textId="064E6F43" w:rsidR="005E1187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52</w:t>
            </w:r>
            <w:r w:rsidR="005E1187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764</w:t>
            </w:r>
          </w:p>
        </w:tc>
      </w:tr>
      <w:tr w:rsidR="006A6224" w:rsidRPr="00BB350B" w14:paraId="4812E065" w14:textId="77777777" w:rsidTr="00A07E8D">
        <w:trPr>
          <w:cantSplit/>
          <w:trHeight w:val="56"/>
        </w:trPr>
        <w:tc>
          <w:tcPr>
            <w:tcW w:w="1412" w:type="pct"/>
            <w:gridSpan w:val="4"/>
            <w:shd w:val="clear" w:color="auto" w:fill="auto"/>
          </w:tcPr>
          <w:p w14:paraId="093C38BD" w14:textId="67D1DCEF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65968EC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1B23C4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37DD9D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D3D877C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836367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8971EF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4C00E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A8B7F2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A5971B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A2B8A1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91DFD1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441AEA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1C92925" w14:textId="77777777" w:rsidR="006A6224" w:rsidRPr="006F2B4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C5BBD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983FB3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ED067EE" w14:textId="77777777" w:rsidR="006A6224" w:rsidRPr="006F2B4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2FEE41" w14:textId="77777777" w:rsidR="006A6224" w:rsidRPr="006F2B4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D3F075" w14:textId="292CE5BD" w:rsidR="006A6224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41F50" w:rsidRPr="006F2B4B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252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EBC7EDC" w14:textId="77777777" w:rsidR="006A6224" w:rsidRPr="006F2B4B" w:rsidRDefault="006A6224" w:rsidP="006A6224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05BAD44" w14:textId="4C0798EC" w:rsidR="006A6224" w:rsidRPr="006F2B4B" w:rsidRDefault="00FD6C5D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CA7139" w:rsidRPr="006F2B4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6F2B4B">
              <w:rPr>
                <w:rFonts w:asciiTheme="majorBidi" w:hAnsiTheme="majorBidi" w:cstheme="majorBidi"/>
                <w:szCs w:val="22"/>
                <w:lang w:val="en-US" w:bidi="th-TH"/>
              </w:rPr>
              <w:t>491</w:t>
            </w:r>
          </w:p>
        </w:tc>
      </w:tr>
      <w:tr w:rsidR="006A6224" w:rsidRPr="00BB350B" w14:paraId="4649A522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31E79F3E" w14:textId="575F963B" w:rsidR="006A6224" w:rsidRPr="00BB350B" w:rsidRDefault="00EF1D83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ขาดทุน</w:t>
            </w:r>
            <w:r w:rsidR="006A6224" w:rsidRPr="00BB350B">
              <w:rPr>
                <w:rFonts w:asciiTheme="majorBidi" w:hAnsiTheme="majorBidi" w:cs="Angsana New" w:hint="cs"/>
                <w:szCs w:val="22"/>
                <w:cs/>
                <w:lang w:val="en-US" w:bidi="th-TH"/>
              </w:rPr>
              <w:t>จากการจำหน่ายสินทรัพย์ไม่มีตัวตนอื่น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D4DE39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5DFC3D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A2673B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B5F2FAE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B4F99B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D88F85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69D7C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D4726A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363A93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721316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530C3B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091A15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3A91FC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F6236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67A096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8874C8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4F1C7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4EC1FF5" w14:textId="084F7305" w:rsidR="006A6224" w:rsidRPr="00BB350B" w:rsidRDefault="001145D4" w:rsidP="006A622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92CA7A" w14:textId="77777777" w:rsidR="006A6224" w:rsidRPr="00BB350B" w:rsidRDefault="006A6224" w:rsidP="006A6224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76E874E" w14:textId="1DAFC7AA" w:rsidR="006A6224" w:rsidRPr="00BB350B" w:rsidRDefault="00B269AB" w:rsidP="006A6224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(</w:t>
            </w:r>
            <w:r w:rsidR="00FD6C5D" w:rsidRPr="00BB350B">
              <w:rPr>
                <w:rFonts w:asciiTheme="majorBidi" w:hAnsiTheme="majorBidi" w:cstheme="majorBidi"/>
                <w:lang w:val="en-US"/>
              </w:rPr>
              <w:t>2</w:t>
            </w:r>
            <w:r w:rsidRPr="00BB350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6A6224" w:rsidRPr="00BB350B" w14:paraId="7BFF1166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24F2E5D9" w14:textId="1F63C110" w:rsidR="006A6224" w:rsidRPr="00BB350B" w:rsidRDefault="004E064F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Cs w:val="22"/>
                <w:cs/>
                <w:lang w:bidi="th-TH"/>
              </w:rPr>
              <w:t>กลับรายการ</w:t>
            </w:r>
            <w:r w:rsidR="006A6224" w:rsidRPr="00BB350B">
              <w:rPr>
                <w:rFonts w:asciiTheme="majorBidi" w:hAnsiTheme="majorBidi" w:cs="Angsana New"/>
                <w:szCs w:val="22"/>
                <w:cs/>
                <w:lang w:val="en-US"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5688F4D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74E2BCD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CF34578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CD8F2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6DB9946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193F8B5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4B90F59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8E89C5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9482C7F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0DFED7C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A696B8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6F10788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7BABB74" w14:textId="77777777" w:rsidR="006A6224" w:rsidRPr="00BB350B" w:rsidRDefault="006A6224" w:rsidP="006A6224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1B6432F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83C2715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B435A1" w14:textId="77777777" w:rsidR="006A6224" w:rsidRPr="00BB350B" w:rsidRDefault="006A6224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7A5BFE" w14:textId="77777777" w:rsidR="006A6224" w:rsidRPr="00BB350B" w:rsidRDefault="006A6224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3281EE0" w14:textId="6AFC4C93" w:rsidR="006A6224" w:rsidRPr="00BB350B" w:rsidRDefault="001145D4" w:rsidP="001145D4">
            <w:pPr>
              <w:pStyle w:val="BodyText"/>
              <w:tabs>
                <w:tab w:val="decimal" w:pos="533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5355E19" w14:textId="77777777" w:rsidR="006A6224" w:rsidRPr="00BB350B" w:rsidRDefault="006A6224" w:rsidP="006A6224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67E669" w14:textId="5935C99E" w:rsidR="006A6224" w:rsidRPr="00BB350B" w:rsidRDefault="00FD6C5D" w:rsidP="004B3B1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</w:p>
        </w:tc>
      </w:tr>
      <w:tr w:rsidR="00BB350B" w:rsidRPr="00BB350B" w14:paraId="6C667EDA" w14:textId="77777777" w:rsidTr="00BB350B">
        <w:trPr>
          <w:cantSplit/>
        </w:trPr>
        <w:tc>
          <w:tcPr>
            <w:tcW w:w="1031" w:type="pct"/>
            <w:gridSpan w:val="2"/>
            <w:shd w:val="clear" w:color="auto" w:fill="auto"/>
            <w:vAlign w:val="center"/>
          </w:tcPr>
          <w:p w14:paraId="410943FF" w14:textId="3FC8DCFD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82666E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74A046CD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C91332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F22E39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E3F801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AE1A26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2E1134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56B2DD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1879E3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08DCBF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0958CA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A00937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E2F8F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C38413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AEA1F2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87A0FA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37450D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60E056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8B0A33" w14:textId="77777777" w:rsidR="00BB350B" w:rsidRPr="00BB350B" w:rsidRDefault="00BB350B" w:rsidP="006A6224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320E5" w14:textId="55A9B5FA" w:rsidR="00BB350B" w:rsidRPr="00BB350B" w:rsidRDefault="00BB350B" w:rsidP="001145D4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123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E1A6EB" w14:textId="77777777" w:rsidR="00BB350B" w:rsidRPr="00BB350B" w:rsidRDefault="00BB350B" w:rsidP="006A6224">
            <w:pPr>
              <w:pStyle w:val="acctfourfigures"/>
              <w:tabs>
                <w:tab w:val="clear" w:pos="765"/>
              </w:tabs>
              <w:spacing w:line="280" w:lineRule="exact"/>
              <w:ind w:left="-72" w:hanging="180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BCD41E9" w14:textId="1AB73554" w:rsidR="00BB350B" w:rsidRPr="00BB350B" w:rsidRDefault="00BB350B" w:rsidP="001145D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629</w:t>
            </w:r>
          </w:p>
        </w:tc>
      </w:tr>
      <w:tr w:rsidR="007F3B66" w:rsidRPr="00BB350B" w14:paraId="2AD10D42" w14:textId="77777777" w:rsidTr="00AE2B7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31D7106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B85C887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6A9240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179655C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325889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7B38A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38C03F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34149E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E07C23F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B3C45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085E3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9D4376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31D239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5A8BB5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AE5EAC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729DA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16560D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EFF069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AE6D51F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ACC18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C499A7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047428F" w14:textId="7FCB4AAC" w:rsidR="007F3B66" w:rsidRPr="00BB350B" w:rsidRDefault="00FD6C5D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31</w:t>
            </w:r>
            <w:r w:rsidR="00041F50" w:rsidRPr="00BB350B">
              <w:rPr>
                <w:rFonts w:asciiTheme="majorBidi" w:hAnsiTheme="majorBidi" w:cstheme="majorBidi"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760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8D125D8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AA5844B" w14:textId="597075D2" w:rsidR="007F3B66" w:rsidRPr="00BB350B" w:rsidRDefault="00FD6C5D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34</w:t>
            </w:r>
            <w:r w:rsidR="007F3B66" w:rsidRPr="00BB350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 w:bidi="th-TH"/>
              </w:rPr>
              <w:t>734</w:t>
            </w:r>
          </w:p>
        </w:tc>
      </w:tr>
      <w:tr w:rsidR="007F3B66" w:rsidRPr="00BB350B" w14:paraId="2A57FF50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0F678E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7A897DF9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</w:tcPr>
          <w:p w14:paraId="07B2B8EA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E6C9B6F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5793D487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5D4D2BC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</w:tcPr>
          <w:p w14:paraId="7494C72E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</w:tcPr>
          <w:p w14:paraId="0AAA2CC5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</w:tcPr>
          <w:p w14:paraId="3D843B30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</w:tcPr>
          <w:p w14:paraId="14DF6E11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A8E3C8B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1DB58D72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</w:tcPr>
          <w:p w14:paraId="590005EF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70F09284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</w:tcPr>
          <w:p w14:paraId="5831B2FC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</w:tcPr>
          <w:p w14:paraId="05AC5015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</w:tcPr>
          <w:p w14:paraId="3E88E3A3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</w:tcPr>
          <w:p w14:paraId="2491ABEC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037D500F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</w:tcPr>
          <w:p w14:paraId="7975025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</w:tcPr>
          <w:p w14:paraId="18E710CF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37C82FA" w14:textId="7A910B2F" w:rsidR="007F3B66" w:rsidRPr="00BB350B" w:rsidRDefault="00041F50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 w:bidi="th-TH"/>
              </w:rPr>
              <w:t>894</w:t>
            </w:r>
            <w:r w:rsidRPr="00BB350B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AB9B05A" w14:textId="77777777" w:rsidR="007F3B66" w:rsidRPr="00BB350B" w:rsidRDefault="007F3B66" w:rsidP="007F3B6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shd w:val="clear" w:color="auto" w:fill="auto"/>
          </w:tcPr>
          <w:p w14:paraId="10AF262B" w14:textId="05571A4E" w:rsidR="007F3B66" w:rsidRPr="00BB350B" w:rsidRDefault="007F3B66" w:rsidP="007F3B66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(</w:t>
            </w:r>
            <w:r w:rsidR="00FD6C5D" w:rsidRPr="00BB350B">
              <w:rPr>
                <w:rFonts w:asciiTheme="majorBidi" w:hAnsiTheme="majorBidi" w:cstheme="majorBidi"/>
                <w:lang w:val="en-US"/>
              </w:rPr>
              <w:t>7</w:t>
            </w:r>
            <w:r w:rsidRPr="00BB350B">
              <w:rPr>
                <w:rFonts w:asciiTheme="majorBidi" w:hAnsiTheme="majorBidi" w:cstheme="majorBidi"/>
                <w:lang w:val="en-US"/>
              </w:rPr>
              <w:t>,</w:t>
            </w:r>
            <w:r w:rsidR="00FD6C5D" w:rsidRPr="00BB350B">
              <w:rPr>
                <w:rFonts w:asciiTheme="majorBidi" w:hAnsiTheme="majorBidi" w:cstheme="majorBidi"/>
                <w:lang w:val="en-US"/>
              </w:rPr>
              <w:t>868</w:t>
            </w:r>
            <w:r w:rsidRPr="00BB350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F3B66" w:rsidRPr="00BB350B" w14:paraId="5F25D9E7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CEA62AD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84CAF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3029425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14F9F642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68F8E7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185DD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96838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C00CA1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B13FA0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E2AD5F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2203F5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FE9DCE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F8AC78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FD601E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5D47A6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92829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A8F283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6C57A4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B2D6E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BAC2B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5DBE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08983FFE" w:rsidR="007F3B66" w:rsidRPr="00BB350B" w:rsidRDefault="00041F50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</w:rPr>
              <w:t>(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 w:rsidRPr="00BB350B">
              <w:rPr>
                <w:rFonts w:asciiTheme="majorBidi" w:hAnsiTheme="majorBidi" w:cstheme="majorBidi"/>
                <w:szCs w:val="22"/>
              </w:rPr>
              <w:t>,</w:t>
            </w:r>
            <w:r w:rsidR="00FD6C5D" w:rsidRPr="00BB350B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  <w:r w:rsidRPr="00BB350B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4A5238A" w14:textId="77777777" w:rsidR="007F3B66" w:rsidRPr="00BB350B" w:rsidRDefault="007F3B66" w:rsidP="007F3B66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7930D892" w:rsidR="007F3B66" w:rsidRPr="00BB350B" w:rsidRDefault="007F3B66" w:rsidP="007F3B66">
            <w:pPr>
              <w:pStyle w:val="BodyText"/>
              <w:tabs>
                <w:tab w:val="decimal" w:pos="377"/>
              </w:tabs>
              <w:spacing w:after="0" w:line="280" w:lineRule="exact"/>
              <w:ind w:left="-115" w:right="-33"/>
              <w:jc w:val="right"/>
              <w:rPr>
                <w:rFonts w:asciiTheme="majorBidi" w:hAnsiTheme="majorBidi" w:cstheme="majorBidi"/>
                <w:lang w:val="en-US"/>
              </w:rPr>
            </w:pPr>
            <w:r w:rsidRPr="00BB350B">
              <w:rPr>
                <w:rFonts w:asciiTheme="majorBidi" w:hAnsiTheme="majorBidi" w:cstheme="majorBidi"/>
                <w:lang w:val="en-US"/>
              </w:rPr>
              <w:t>(</w:t>
            </w:r>
            <w:r w:rsidR="00FD6C5D" w:rsidRPr="00BB350B">
              <w:rPr>
                <w:rFonts w:asciiTheme="majorBidi" w:hAnsiTheme="majorBidi" w:cstheme="majorBidi"/>
                <w:lang w:val="en-US"/>
              </w:rPr>
              <w:t>187</w:t>
            </w:r>
            <w:r w:rsidRPr="00BB350B">
              <w:rPr>
                <w:rFonts w:asciiTheme="majorBidi" w:hAnsiTheme="majorBidi" w:cstheme="majorBidi"/>
                <w:lang w:val="en-US"/>
              </w:rPr>
              <w:t>,</w:t>
            </w:r>
            <w:r w:rsidR="00FD6C5D" w:rsidRPr="00BB350B">
              <w:rPr>
                <w:rFonts w:asciiTheme="majorBidi" w:hAnsiTheme="majorBidi" w:cstheme="majorBidi"/>
                <w:lang w:val="en-US"/>
              </w:rPr>
              <w:t>336</w:t>
            </w:r>
            <w:r w:rsidRPr="00BB350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F3B66" w:rsidRPr="00BB350B" w14:paraId="5B05F57E" w14:textId="77777777" w:rsidTr="00631F01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A25535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B350B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4FB74C5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DBB7193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B00DD3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340F8E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457C7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C414A6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0593272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8F108EC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F0007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4F31BF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3435BE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E8D32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7B8277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48FE20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49E4DE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ADE1149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49E21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72FAD2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30D374F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0FB68D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3CF7A498" w:rsidR="007F3B66" w:rsidRPr="00BB350B" w:rsidRDefault="00FD6C5D" w:rsidP="007F3B6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987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298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92BEC3B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37014EC2" w:rsidR="007F3B66" w:rsidRPr="00BB350B" w:rsidRDefault="00FD6C5D" w:rsidP="007F3B6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915</w:t>
            </w:r>
            <w:r w:rsidR="001C6FE6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179</w:t>
            </w:r>
          </w:p>
        </w:tc>
      </w:tr>
      <w:tr w:rsidR="007F3B66" w:rsidRPr="00BB350B" w14:paraId="493E582D" w14:textId="77777777" w:rsidTr="00631F01">
        <w:trPr>
          <w:cantSplit/>
        </w:trPr>
        <w:tc>
          <w:tcPr>
            <w:tcW w:w="1412" w:type="pct"/>
            <w:gridSpan w:val="4"/>
            <w:shd w:val="clear" w:color="auto" w:fill="auto"/>
          </w:tcPr>
          <w:p w14:paraId="12551ADB" w14:textId="1AC67D28" w:rsidR="007F3B66" w:rsidRPr="00BB350B" w:rsidRDefault="00D15630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2"/>
              </w:rPr>
            </w:pPr>
            <w:r w:rsidRPr="00DF72D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ขาดทุน</w:t>
            </w:r>
            <w:r w:rsidR="007F3B66" w:rsidRPr="00DF72D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ส่วนที่</w:t>
            </w:r>
            <w:r w:rsidR="007F3B66" w:rsidRPr="00D15630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เป็นของ</w:t>
            </w:r>
            <w:r w:rsidR="007F3B66" w:rsidRPr="00BB350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5F3F53C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B13E90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E03A91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63391E9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716B31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29FE95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18746B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C3701FD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5542DF1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7320BC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BBB041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656CEE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10AC97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BA1DA9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0992A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5D09FA6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897067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1AD5E9E7" w:rsidR="007F3B66" w:rsidRPr="00BB350B" w:rsidRDefault="00FD6C5D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16</w:t>
            </w:r>
            <w:r w:rsidR="00041F50" w:rsidRPr="00BB350B">
              <w:rPr>
                <w:rFonts w:asciiTheme="majorBidi" w:hAnsiTheme="majorBidi" w:cstheme="majorBidi"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704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04CE83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640284A9" w:rsidR="007F3B66" w:rsidRPr="00BB350B" w:rsidRDefault="00FD6C5D" w:rsidP="001145D4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7838B5" w:rsidRPr="00BB350B">
              <w:rPr>
                <w:rFonts w:asciiTheme="majorBidi" w:hAnsiTheme="majorBidi" w:cstheme="majorBidi"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szCs w:val="22"/>
                <w:lang w:val="en-US"/>
              </w:rPr>
              <w:t>727</w:t>
            </w:r>
          </w:p>
        </w:tc>
      </w:tr>
      <w:tr w:rsidR="007F3B66" w:rsidRPr="00BB350B" w14:paraId="01A82005" w14:textId="77777777" w:rsidTr="00631F01">
        <w:trPr>
          <w:cantSplit/>
        </w:trPr>
        <w:tc>
          <w:tcPr>
            <w:tcW w:w="741" w:type="pct"/>
            <w:shd w:val="clear" w:color="auto" w:fill="auto"/>
          </w:tcPr>
          <w:p w14:paraId="77C98E29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B350B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A5FB69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D0797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11" w:type="pct"/>
            <w:shd w:val="clear" w:color="auto" w:fill="auto"/>
            <w:vAlign w:val="bottom"/>
          </w:tcPr>
          <w:p w14:paraId="6448F6EF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608D0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FCF32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9B021" w14:textId="77777777" w:rsidR="007F3B66" w:rsidRPr="00BB350B" w:rsidRDefault="007F3B66" w:rsidP="007F3B66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6B6D754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F6F763A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175833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F8128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2AB332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2972F0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2B18A2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5CE893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53348E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140DAC" w14:textId="77777777" w:rsidR="007F3B66" w:rsidRPr="00BB350B" w:rsidRDefault="007F3B66" w:rsidP="007F3B66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5D2A0B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22C86E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4700C0A" w14:textId="77777777" w:rsidR="007F3B66" w:rsidRPr="00BB350B" w:rsidRDefault="007F3B66" w:rsidP="007F3B66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8A9A92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180BEE1F" w:rsidR="007F3B66" w:rsidRPr="00BB350B" w:rsidRDefault="00FD6C5D" w:rsidP="007F3B6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004</w:t>
            </w:r>
            <w:r w:rsidR="00041F50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93FDF22" w14:textId="77777777" w:rsidR="007F3B66" w:rsidRPr="00BB350B" w:rsidRDefault="007F3B66" w:rsidP="007F3B66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4667F6CB" w:rsidR="007F3B66" w:rsidRPr="00BB350B" w:rsidRDefault="00FD6C5D" w:rsidP="007F3B66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925</w:t>
            </w:r>
            <w:r w:rsidR="00DC7CC5" w:rsidRPr="00BB350B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BB350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906</w:t>
            </w:r>
          </w:p>
        </w:tc>
      </w:tr>
      <w:bookmarkEnd w:id="2"/>
    </w:tbl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footerReference w:type="default" r:id="rId1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33CEDCC6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F8552E" w:rsidRDefault="00C75C92" w:rsidP="00C75C92">
      <w:pPr>
        <w:pStyle w:val="NoSpacing"/>
        <w:rPr>
          <w:b/>
          <w:bCs/>
          <w:i/>
          <w:iCs/>
          <w:sz w:val="20"/>
          <w:szCs w:val="20"/>
          <w:lang w:val="en-US"/>
        </w:rPr>
      </w:pPr>
    </w:p>
    <w:p w14:paraId="5CE8F849" w14:textId="77777777" w:rsidR="00C75C92" w:rsidRPr="00F065D7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F065D7">
        <w:rPr>
          <w:rFonts w:asciiTheme="majorBidi" w:hAnsiTheme="majorBidi" w:cstheme="majorBidi"/>
          <w:sz w:val="30"/>
          <w:szCs w:val="30"/>
          <w:cs/>
        </w:rPr>
        <w:t>ร</w:t>
      </w:r>
      <w:r w:rsidRPr="00F065D7">
        <w:rPr>
          <w:sz w:val="30"/>
          <w:szCs w:val="30"/>
          <w:cs/>
        </w:rPr>
        <w:t>ายได้หลักของกลุ่มบริษัท</w:t>
      </w:r>
      <w:r w:rsidRPr="00F065D7">
        <w:rPr>
          <w:rFonts w:hint="cs"/>
          <w:sz w:val="30"/>
          <w:szCs w:val="30"/>
          <w:cs/>
        </w:rPr>
        <w:t>และ</w:t>
      </w:r>
      <w:r w:rsidRPr="00F065D7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F8552E" w:rsidRDefault="00C75C92" w:rsidP="00C75C92">
      <w:pPr>
        <w:pStyle w:val="NoSpacing"/>
        <w:rPr>
          <w:sz w:val="20"/>
          <w:szCs w:val="20"/>
        </w:rPr>
      </w:pPr>
    </w:p>
    <w:p w14:paraId="78050F54" w14:textId="77777777" w:rsidR="00C75C92" w:rsidRPr="00F065D7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sz w:val="30"/>
          <w:szCs w:val="30"/>
          <w:cs/>
        </w:rPr>
        <w:t>ตารางต่อไปนี้</w:t>
      </w:r>
      <w:r w:rsidRPr="00F065D7">
        <w:rPr>
          <w:rFonts w:asciiTheme="majorBidi" w:hAnsiTheme="majorBidi" w:cstheme="majorBidi"/>
          <w:sz w:val="30"/>
          <w:szCs w:val="30"/>
          <w:cs/>
        </w:rPr>
        <w:t>แสดง</w:t>
      </w:r>
      <w:r w:rsidRPr="00F065D7">
        <w:rPr>
          <w:sz w:val="30"/>
          <w:szCs w:val="30"/>
          <w:cs/>
        </w:rPr>
        <w:t>ข้อมูลรายได้ที่ถูก</w:t>
      </w:r>
      <w:r w:rsidRPr="00F065D7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F065D7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7529FB54" w14:textId="77777777" w:rsidR="00C75C92" w:rsidRPr="00F8552E" w:rsidRDefault="00C75C92" w:rsidP="00C75C92">
      <w:pPr>
        <w:rPr>
          <w:i/>
          <w:iCs/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C75C92" w:rsidRPr="00F065D7" w14:paraId="7D807929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669BC26B" w14:textId="0F6EDAB2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007E7B49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F4C4F07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C75C92" w:rsidRPr="00F065D7" w14:paraId="3E3F3E01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B51963" w14:textId="0D91AEF4" w:rsidR="00C75C92" w:rsidRPr="00F065D7" w:rsidRDefault="006926FE" w:rsidP="00570F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</w:t>
            </w:r>
            <w:r w:rsidR="0060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FD6C5D" w:rsidRPr="00FD6C5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31</w:t>
            </w:r>
            <w:r w:rsidR="00606C2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8" w:type="pct"/>
          </w:tcPr>
          <w:p w14:paraId="729BB404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A56017A" w14:textId="42249E56" w:rsidR="00C75C92" w:rsidRPr="00F065D7" w:rsidRDefault="00FD6C5D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9" w:type="pct"/>
          </w:tcPr>
          <w:p w14:paraId="30838142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0295F2" w14:textId="1E9B9147" w:rsidR="00C75C92" w:rsidRPr="00F065D7" w:rsidRDefault="00FD6C5D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C75C92" w:rsidRPr="00F065D7" w14:paraId="728DC792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1B3A8515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102C81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A881B58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75C92" w:rsidRPr="00F065D7" w14:paraId="1EBBC0F0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2E2C9E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3A72778D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612102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D3C19D4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75B79428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A79DC" w:rsidRPr="00F065D7" w14:paraId="74820BE0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23E57B26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5B230FB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00DCE4D" w14:textId="5E338860" w:rsidR="008A79DC" w:rsidRPr="00F065D7" w:rsidRDefault="00FD6C5D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56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562</w:t>
            </w:r>
            <w:r w:rsidR="00A56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CB00D87" w14:textId="77777777" w:rsidR="008A79DC" w:rsidRPr="00F065D7" w:rsidRDefault="008A79DC" w:rsidP="008A79DC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0903DEAB" w14:textId="79E105FE" w:rsidR="008A79DC" w:rsidRPr="00F065D7" w:rsidRDefault="00FD6C5D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A79DC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  <w:r w:rsidR="008A79DC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</w:tr>
      <w:tr w:rsidR="008A79DC" w:rsidRPr="00F065D7" w14:paraId="1CD68C9D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3C0E94B3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66B687A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193D4CE" w14:textId="307859A0" w:rsidR="008A79DC" w:rsidRPr="00F065D7" w:rsidRDefault="00FD6C5D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56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="00A56D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F57BD6D" w14:textId="77777777" w:rsidR="008A79DC" w:rsidRPr="00F065D7" w:rsidRDefault="008A79DC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40AC93A" w14:textId="1DC8DE50" w:rsidR="008A79DC" w:rsidRPr="00F065D7" w:rsidRDefault="00FD6C5D" w:rsidP="008A79D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79DC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  <w:r w:rsidR="008A79DC" w:rsidRPr="00AE6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048</w:t>
            </w:r>
          </w:p>
        </w:tc>
      </w:tr>
      <w:tr w:rsidR="008A79DC" w:rsidRPr="00F065D7" w14:paraId="1D7CAF69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6DDD3501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A475CA0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4A4D" w14:textId="46A23520" w:rsidR="008A79DC" w:rsidRPr="00F065D7" w:rsidRDefault="00FD6C5D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A56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  <w:r w:rsidR="00A56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564668F" w14:textId="77777777" w:rsidR="008A79DC" w:rsidRPr="00F065D7" w:rsidRDefault="008A79DC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F35B9" w14:textId="6EE6D184" w:rsidR="008A79DC" w:rsidRPr="00F065D7" w:rsidRDefault="00FD6C5D" w:rsidP="008A79D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A79DC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  <w:r w:rsidR="008A79DC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</w:tr>
      <w:tr w:rsidR="008A79DC" w:rsidRPr="00F8552E" w14:paraId="072FBBBA" w14:textId="77777777" w:rsidTr="00F8552E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53620145" w14:textId="77777777" w:rsidR="008A79DC" w:rsidRPr="005E118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1D7A1C2" w14:textId="77777777" w:rsidR="008A79DC" w:rsidRPr="005E118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78658CAE" w14:textId="77777777" w:rsidR="008A79DC" w:rsidRPr="005E118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  <w:shd w:val="clear" w:color="auto" w:fill="auto"/>
          </w:tcPr>
          <w:p w14:paraId="6AD2DD21" w14:textId="77777777" w:rsidR="008A79DC" w:rsidRPr="005E118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367A26D0" w14:textId="77777777" w:rsidR="008A79DC" w:rsidRPr="005E118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A79DC" w:rsidRPr="00F065D7" w14:paraId="36282C7F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D4190F5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62DE4B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6F6D489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6447E2F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CA9B8ED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1717B4" w:rsidRPr="00F065D7" w14:paraId="530CB938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3E3FDA28" w14:textId="77777777" w:rsidR="001717B4" w:rsidRPr="00DA260F" w:rsidRDefault="001717B4" w:rsidP="001717B4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2A0F817" w14:textId="77777777" w:rsidR="001717B4" w:rsidRPr="00F065D7" w:rsidRDefault="001717B4" w:rsidP="001717B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45A4FBD" w14:textId="55C87A34" w:rsidR="001717B4" w:rsidRPr="009B57D1" w:rsidRDefault="00FD6C5D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717B4" w:rsidRPr="001717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854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82,239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7B1E724" w14:textId="77777777" w:rsidR="001717B4" w:rsidRPr="00F065D7" w:rsidRDefault="001717B4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7EFD35FA" w14:textId="0D6A3A6B" w:rsidR="001717B4" w:rsidRPr="006F2B4B" w:rsidRDefault="00FD6C5D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717B4" w:rsidRPr="006F2B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54AC" w:rsidRPr="006F2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580,844</w:t>
            </w:r>
          </w:p>
        </w:tc>
      </w:tr>
      <w:tr w:rsidR="001717B4" w:rsidRPr="00F065D7" w14:paraId="7A662635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2A2A8DDC" w14:textId="77777777" w:rsidR="001717B4" w:rsidRPr="00F065D7" w:rsidRDefault="001717B4" w:rsidP="001717B4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D90F5B5" w14:textId="77777777" w:rsidR="001717B4" w:rsidRPr="00F065D7" w:rsidRDefault="001717B4" w:rsidP="001717B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2EF0D9" w14:textId="3D592128" w:rsidR="001717B4" w:rsidRPr="001717B4" w:rsidRDefault="00B854AC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763,498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DABBB5" w14:textId="77777777" w:rsidR="001717B4" w:rsidRPr="00F065D7" w:rsidRDefault="001717B4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E5FC06F" w14:textId="15702295" w:rsidR="001717B4" w:rsidRPr="006F2B4B" w:rsidRDefault="00B854AC" w:rsidP="001717B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B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648,508</w:t>
            </w:r>
          </w:p>
        </w:tc>
      </w:tr>
      <w:tr w:rsidR="008A79DC" w:rsidRPr="00F065D7" w14:paraId="1263F277" w14:textId="77777777" w:rsidTr="00AE2B71">
        <w:trPr>
          <w:cantSplit/>
        </w:trPr>
        <w:tc>
          <w:tcPr>
            <w:tcW w:w="3235" w:type="pct"/>
            <w:shd w:val="clear" w:color="auto" w:fill="auto"/>
          </w:tcPr>
          <w:p w14:paraId="3BD4AED3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94399F5" w14:textId="77777777" w:rsidR="008A79DC" w:rsidRPr="00F065D7" w:rsidRDefault="008A79DC" w:rsidP="008A79D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4CE1" w14:textId="328FA5FB" w:rsidR="008A79DC" w:rsidRPr="00F065D7" w:rsidRDefault="00FD6C5D" w:rsidP="008A79DC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56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A56D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2703DC4" w14:textId="77777777" w:rsidR="008A79DC" w:rsidRPr="00F065D7" w:rsidRDefault="008A79DC" w:rsidP="008A79D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E3C80" w14:textId="3CF37F8F" w:rsidR="008A79DC" w:rsidRPr="00F065D7" w:rsidRDefault="00FD6C5D" w:rsidP="008A79D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A79DC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8A79DC" w:rsidRPr="00AE68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352</w:t>
            </w:r>
          </w:p>
        </w:tc>
      </w:tr>
    </w:tbl>
    <w:p w14:paraId="1F596B5E" w14:textId="35726D8E" w:rsidR="00C75C92" w:rsidRPr="005E1187" w:rsidRDefault="00C75C92" w:rsidP="00C75C92">
      <w:pPr>
        <w:pStyle w:val="NoSpacing"/>
        <w:rPr>
          <w:sz w:val="30"/>
          <w:szCs w:val="30"/>
        </w:rPr>
      </w:pPr>
    </w:p>
    <w:p w14:paraId="1330F15E" w14:textId="393AA0AC" w:rsidR="00C75C92" w:rsidRPr="0052749A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lang w:val="en-US"/>
        </w:rPr>
      </w:pPr>
      <w:r w:rsidRPr="00F065D7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F065D7">
        <w:rPr>
          <w:sz w:val="30"/>
          <w:szCs w:val="30"/>
          <w:cs/>
        </w:rPr>
        <w:br/>
      </w:r>
      <w:r w:rsidRPr="00F065D7">
        <w:rPr>
          <w:rFonts w:hint="cs"/>
          <w:sz w:val="30"/>
          <w:szCs w:val="30"/>
          <w:cs/>
        </w:rPr>
        <w:t>เวลาหนึ่ง</w:t>
      </w:r>
      <w:r w:rsidR="00592A08" w:rsidRPr="00F065D7">
        <w:rPr>
          <w:sz w:val="30"/>
          <w:szCs w:val="30"/>
          <w:cs/>
        </w:rPr>
        <w:br w:type="page"/>
      </w:r>
    </w:p>
    <w:p w14:paraId="7AF85DAF" w14:textId="77777777" w:rsidR="002A11F4" w:rsidRPr="00F065D7" w:rsidRDefault="002A11F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252EEA21" w14:textId="4FF23E90" w:rsidR="002A11F4" w:rsidRPr="00171E57" w:rsidRDefault="002A11F4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4D775041" w14:textId="6598E822" w:rsidR="00521943" w:rsidRDefault="00071225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bookmarkStart w:id="3" w:name="_Hlk38970327"/>
      <w:r w:rsidRPr="00F065D7">
        <w:rPr>
          <w:rFonts w:asciiTheme="majorBidi" w:hAnsiTheme="majorBidi" w:cstheme="majorBidi" w:hint="cs"/>
          <w:sz w:val="30"/>
          <w:szCs w:val="30"/>
          <w:cs/>
        </w:rPr>
        <w:t>ตามมาตรฐานการรายงานทางการเงิน ฉบับที่</w:t>
      </w:r>
      <w:r w:rsidR="00A9624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1943" w:rsidRPr="00F065D7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ค่าใช้จ่ายที่เกี่ยวข้องกับสัญญาเช่า </w:t>
      </w:r>
      <w:r w:rsidR="005C7E28" w:rsidRPr="00F065D7">
        <w:rPr>
          <w:rFonts w:asciiTheme="majorBidi" w:hAnsiTheme="majorBidi" w:cstheme="majorBidi" w:hint="cs"/>
          <w:sz w:val="30"/>
          <w:szCs w:val="30"/>
          <w:cs/>
        </w:rPr>
        <w:t>นอกจากค่าเสื่อมราคาของสินทรัพย์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ที่แสดงไว้ตาม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หมายเหตุ</w:t>
      </w:r>
      <w:r w:rsidR="00420070" w:rsidRPr="005B0732">
        <w:rPr>
          <w:rFonts w:asciiTheme="majorBidi" w:hAnsiTheme="majorBidi" w:cstheme="majorBidi" w:hint="cs"/>
          <w:sz w:val="30"/>
          <w:szCs w:val="30"/>
          <w:cs/>
          <w:lang w:val="en-US"/>
        </w:rPr>
        <w:t>ข้อ</w:t>
      </w:r>
      <w:r w:rsidR="00A96248" w:rsidRPr="005B073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420070" w:rsidRPr="005B073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มีดังนี้</w:t>
      </w:r>
    </w:p>
    <w:p w14:paraId="383D5388" w14:textId="77777777" w:rsidR="007F3103" w:rsidRPr="007F3103" w:rsidRDefault="007F3103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78"/>
        <w:gridCol w:w="992"/>
        <w:gridCol w:w="178"/>
        <w:gridCol w:w="1082"/>
        <w:gridCol w:w="180"/>
        <w:gridCol w:w="1080"/>
      </w:tblGrid>
      <w:tr w:rsidR="00AB5CEB" w:rsidRPr="007F3103" w14:paraId="3ABE2337" w14:textId="77777777" w:rsidTr="006570C1">
        <w:trPr>
          <w:cantSplit/>
          <w:trHeight w:val="467"/>
          <w:tblHeader/>
        </w:trPr>
        <w:tc>
          <w:tcPr>
            <w:tcW w:w="4410" w:type="dxa"/>
          </w:tcPr>
          <w:p w14:paraId="34EE819F" w14:textId="77777777" w:rsidR="00AB5CEB" w:rsidRPr="007F3103" w:rsidRDefault="00AB5CEB" w:rsidP="00AB5CEB">
            <w:pPr>
              <w:ind w:left="195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D687ED3" w14:textId="4E13DB37" w:rsidR="00AB5CEB" w:rsidRPr="008C611C" w:rsidRDefault="00AB5CEB" w:rsidP="008C611C">
            <w:pPr>
              <w:pStyle w:val="acctfourfigures"/>
              <w:tabs>
                <w:tab w:val="left" w:pos="720"/>
              </w:tabs>
              <w:spacing w:line="240" w:lineRule="atLeast"/>
              <w:ind w:left="-73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8C61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CD6325A" w14:textId="77777777" w:rsidR="00AB5CEB" w:rsidRPr="008C611C" w:rsidRDefault="00AB5CEB" w:rsidP="00AB5CEB">
            <w:pPr>
              <w:pStyle w:val="acctfourfigures"/>
              <w:tabs>
                <w:tab w:val="left" w:pos="720"/>
              </w:tabs>
              <w:spacing w:line="240" w:lineRule="atLeast"/>
              <w:ind w:left="-80" w:right="-73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vAlign w:val="bottom"/>
            <w:hideMark/>
          </w:tcPr>
          <w:p w14:paraId="13A1A185" w14:textId="4D22E38D" w:rsidR="00AB5CEB" w:rsidRPr="008C611C" w:rsidRDefault="00AB5CEB" w:rsidP="00AB5CEB">
            <w:pPr>
              <w:pStyle w:val="acctfourfigures"/>
              <w:tabs>
                <w:tab w:val="left" w:pos="720"/>
              </w:tabs>
              <w:spacing w:line="240" w:lineRule="atLeast"/>
              <w:ind w:left="-73" w:right="-8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61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F3103" w:rsidRPr="007F3103" w14:paraId="133610D0" w14:textId="77777777" w:rsidTr="006570C1">
        <w:trPr>
          <w:cantSplit/>
          <w:trHeight w:val="20"/>
          <w:tblHeader/>
        </w:trPr>
        <w:tc>
          <w:tcPr>
            <w:tcW w:w="4410" w:type="dxa"/>
          </w:tcPr>
          <w:p w14:paraId="2B59CA28" w14:textId="237F94C2" w:rsidR="007F3103" w:rsidRPr="007F3103" w:rsidRDefault="007F3103" w:rsidP="007F3103">
            <w:pPr>
              <w:ind w:left="195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10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AU"/>
              </w:rPr>
              <w:t xml:space="preserve">สำหรับงวดสามเดือนสิ้นสุดวันที่ </w:t>
            </w:r>
            <w:r w:rsidRPr="007F3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AU"/>
              </w:rPr>
              <w:t xml:space="preserve">31 </w:t>
            </w:r>
            <w:r w:rsidRPr="007F310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AU"/>
              </w:rPr>
              <w:t>มีนาคม</w:t>
            </w:r>
          </w:p>
        </w:tc>
        <w:tc>
          <w:tcPr>
            <w:tcW w:w="1080" w:type="dxa"/>
          </w:tcPr>
          <w:p w14:paraId="2EAD3008" w14:textId="2643490A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C6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5187208" w14:textId="77777777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5DB6F8D" w14:textId="3CFA3403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6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5E535B79" w14:textId="77777777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E91656" w14:textId="1F977099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611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F0AB1DE" w14:textId="77777777" w:rsidR="007F3103" w:rsidRPr="008C611C" w:rsidRDefault="007F3103" w:rsidP="007F310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65636" w14:textId="6E942610" w:rsidR="007F3103" w:rsidRPr="008C611C" w:rsidRDefault="007F3103" w:rsidP="007F3103">
            <w:pPr>
              <w:pStyle w:val="acctmergecolhdg"/>
              <w:spacing w:line="240" w:lineRule="atLeast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61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AB5CEB" w:rsidRPr="007F3103" w14:paraId="5FD26DF4" w14:textId="77777777" w:rsidTr="006570C1">
        <w:trPr>
          <w:cantSplit/>
          <w:trHeight w:val="20"/>
          <w:tblHeader/>
        </w:trPr>
        <w:tc>
          <w:tcPr>
            <w:tcW w:w="4410" w:type="dxa"/>
            <w:hideMark/>
          </w:tcPr>
          <w:p w14:paraId="1C2FC213" w14:textId="77777777" w:rsidR="00AB5CEB" w:rsidRPr="007F3103" w:rsidRDefault="00AB5CEB" w:rsidP="00AB5CEB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F350374" w14:textId="15E9DF73" w:rsidR="00AB5CEB" w:rsidRPr="007F3103" w:rsidRDefault="007F3103" w:rsidP="00AB5CEB">
            <w:pPr>
              <w:pStyle w:val="acctfourfigures"/>
              <w:tabs>
                <w:tab w:val="left" w:pos="720"/>
              </w:tabs>
              <w:spacing w:line="240" w:lineRule="atLeast"/>
              <w:ind w:right="11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681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B5CEB" w:rsidRPr="007F3103" w14:paraId="109E7AA5" w14:textId="77777777" w:rsidTr="006570C1">
        <w:trPr>
          <w:cantSplit/>
          <w:trHeight w:val="20"/>
        </w:trPr>
        <w:tc>
          <w:tcPr>
            <w:tcW w:w="4410" w:type="dxa"/>
            <w:hideMark/>
          </w:tcPr>
          <w:p w14:paraId="26D10A60" w14:textId="7CE05B92" w:rsidR="00AB5CEB" w:rsidRPr="007F3103" w:rsidRDefault="007F3103" w:rsidP="00AB5CEB">
            <w:pPr>
              <w:ind w:left="195" w:hanging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10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3C87CB75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952564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C837A8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0C0911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C48D44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6C5D78" w14:textId="77777777" w:rsidR="00AB5CEB" w:rsidRPr="007F3103" w:rsidRDefault="00AB5CEB" w:rsidP="00AB5CEB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A9E0E" w14:textId="77777777" w:rsidR="00AB5CEB" w:rsidRPr="007F3103" w:rsidRDefault="00AB5CEB" w:rsidP="00AB5CEB">
            <w:pPr>
              <w:pStyle w:val="acctfourfigures"/>
              <w:tabs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3103" w:rsidRPr="007F3103" w14:paraId="20C8250C" w14:textId="77777777" w:rsidTr="006570C1">
        <w:trPr>
          <w:cantSplit/>
          <w:trHeight w:val="20"/>
        </w:trPr>
        <w:tc>
          <w:tcPr>
            <w:tcW w:w="4410" w:type="dxa"/>
            <w:hideMark/>
          </w:tcPr>
          <w:p w14:paraId="2AD3D3A6" w14:textId="213B45CA" w:rsidR="007F3103" w:rsidRPr="007F3103" w:rsidRDefault="007F3103" w:rsidP="007F3103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E681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B6B5AA1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5,697</w:t>
            </w:r>
          </w:p>
        </w:tc>
        <w:tc>
          <w:tcPr>
            <w:tcW w:w="178" w:type="dxa"/>
          </w:tcPr>
          <w:p w14:paraId="0080855E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D89276F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7,868</w:t>
            </w:r>
          </w:p>
        </w:tc>
        <w:tc>
          <w:tcPr>
            <w:tcW w:w="178" w:type="dxa"/>
          </w:tcPr>
          <w:p w14:paraId="71BAC7AE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8B5B45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80" w:type="dxa"/>
          </w:tcPr>
          <w:p w14:paraId="6E391FAF" w14:textId="77777777" w:rsidR="007F3103" w:rsidRPr="007F3103" w:rsidRDefault="007F3103" w:rsidP="007F3103">
            <w:pPr>
              <w:pStyle w:val="acctfourfigures"/>
              <w:spacing w:line="240" w:lineRule="auto"/>
              <w:ind w:right="227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17091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1,140</w:t>
            </w:r>
          </w:p>
        </w:tc>
      </w:tr>
      <w:tr w:rsidR="007F3103" w:rsidRPr="007F3103" w14:paraId="7CA6B174" w14:textId="77777777" w:rsidTr="006570C1">
        <w:trPr>
          <w:cantSplit/>
          <w:trHeight w:val="20"/>
        </w:trPr>
        <w:tc>
          <w:tcPr>
            <w:tcW w:w="4410" w:type="dxa"/>
            <w:hideMark/>
          </w:tcPr>
          <w:p w14:paraId="394203F1" w14:textId="31083818" w:rsidR="007F3103" w:rsidRPr="007F3103" w:rsidRDefault="007F3103" w:rsidP="007F3103">
            <w:pPr>
              <w:ind w:left="195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AE6818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49E1270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23,361</w:t>
            </w:r>
          </w:p>
        </w:tc>
        <w:tc>
          <w:tcPr>
            <w:tcW w:w="178" w:type="dxa"/>
          </w:tcPr>
          <w:p w14:paraId="2F361D05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A04037C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18,252</w:t>
            </w:r>
          </w:p>
        </w:tc>
        <w:tc>
          <w:tcPr>
            <w:tcW w:w="178" w:type="dxa"/>
          </w:tcPr>
          <w:p w14:paraId="17068E81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95B843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6,811</w:t>
            </w:r>
          </w:p>
        </w:tc>
        <w:tc>
          <w:tcPr>
            <w:tcW w:w="180" w:type="dxa"/>
          </w:tcPr>
          <w:p w14:paraId="17CAD489" w14:textId="77777777" w:rsidR="007F3103" w:rsidRPr="007F3103" w:rsidRDefault="007F3103" w:rsidP="007F3103">
            <w:pPr>
              <w:pStyle w:val="acctfourfigures"/>
              <w:spacing w:line="240" w:lineRule="auto"/>
              <w:ind w:right="227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48385A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9,015</w:t>
            </w:r>
          </w:p>
        </w:tc>
      </w:tr>
      <w:tr w:rsidR="007F3103" w:rsidRPr="007F3103" w14:paraId="2C51B91C" w14:textId="77777777" w:rsidTr="006570C1">
        <w:trPr>
          <w:cantSplit/>
          <w:trHeight w:val="20"/>
        </w:trPr>
        <w:tc>
          <w:tcPr>
            <w:tcW w:w="4410" w:type="dxa"/>
            <w:hideMark/>
          </w:tcPr>
          <w:p w14:paraId="21F2AA66" w14:textId="35C8D02E" w:rsidR="007F3103" w:rsidRPr="007F3103" w:rsidRDefault="007F3103" w:rsidP="007F3103">
            <w:pPr>
              <w:ind w:left="201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E681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757FDD40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6,815</w:t>
            </w:r>
          </w:p>
        </w:tc>
        <w:tc>
          <w:tcPr>
            <w:tcW w:w="178" w:type="dxa"/>
          </w:tcPr>
          <w:p w14:paraId="4557C40E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30924D3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7,628</w:t>
            </w:r>
          </w:p>
        </w:tc>
        <w:tc>
          <w:tcPr>
            <w:tcW w:w="178" w:type="dxa"/>
          </w:tcPr>
          <w:p w14:paraId="20D6A765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510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E08104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6,551</w:t>
            </w:r>
          </w:p>
        </w:tc>
        <w:tc>
          <w:tcPr>
            <w:tcW w:w="180" w:type="dxa"/>
          </w:tcPr>
          <w:p w14:paraId="70C2608D" w14:textId="77777777" w:rsidR="007F3103" w:rsidRPr="007F3103" w:rsidRDefault="007F3103" w:rsidP="007F3103">
            <w:pPr>
              <w:pStyle w:val="acctfourfigures"/>
              <w:spacing w:line="240" w:lineRule="auto"/>
              <w:ind w:right="227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EE2DA" w14:textId="77777777" w:rsidR="007F3103" w:rsidRPr="007F3103" w:rsidRDefault="007F3103" w:rsidP="007F3103">
            <w:pPr>
              <w:pStyle w:val="acctfourfigures"/>
              <w:tabs>
                <w:tab w:val="clear" w:pos="765"/>
              </w:tabs>
              <w:spacing w:line="240" w:lineRule="auto"/>
              <w:ind w:right="135" w:firstLine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103">
              <w:rPr>
                <w:rFonts w:asciiTheme="majorBidi" w:hAnsiTheme="majorBidi" w:cstheme="majorBidi"/>
                <w:sz w:val="30"/>
                <w:szCs w:val="30"/>
              </w:rPr>
              <w:t>7,157</w:t>
            </w:r>
          </w:p>
        </w:tc>
      </w:tr>
    </w:tbl>
    <w:p w14:paraId="39B9D3CF" w14:textId="1138FFBC" w:rsidR="00FD257E" w:rsidRDefault="00FD257E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7D8486C0" w14:textId="080FAD96" w:rsidR="002A11F4" w:rsidRPr="00F065D7" w:rsidRDefault="002A11F4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กระแส</w:t>
      </w:r>
      <w:r w:rsidRPr="00F065D7">
        <w:rPr>
          <w:rFonts w:asciiTheme="majorBidi" w:hAnsiTheme="majorBidi" w:cstheme="majorBidi"/>
          <w:sz w:val="30"/>
          <w:szCs w:val="30"/>
          <w:cs/>
        </w:rPr>
        <w:t>เงิน</w:t>
      </w:r>
      <w:r w:rsidRPr="00F065D7">
        <w:rPr>
          <w:rFonts w:ascii="Angsana New" w:hAnsi="Angsana New"/>
          <w:sz w:val="30"/>
          <w:szCs w:val="30"/>
          <w:cs/>
        </w:rPr>
        <w:t>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03618C">
        <w:rPr>
          <w:rFonts w:ascii="Angsana New" w:hAnsi="Angsana New" w:hint="cs"/>
          <w:sz w:val="30"/>
          <w:szCs w:val="30"/>
          <w:cs/>
        </w:rPr>
        <w:t>สาม</w:t>
      </w:r>
      <w:r w:rsidRPr="00F065D7">
        <w:rPr>
          <w:rFonts w:ascii="Angsana New" w:hAnsi="Angsana New"/>
          <w:sz w:val="30"/>
          <w:szCs w:val="30"/>
          <w:cs/>
        </w:rPr>
        <w:t>เดือน</w:t>
      </w:r>
      <w:r w:rsidR="00606C21">
        <w:rPr>
          <w:rFonts w:ascii="Angsana New" w:hAnsi="Angsana New"/>
          <w:sz w:val="30"/>
          <w:szCs w:val="30"/>
          <w:cs/>
        </w:rPr>
        <w:t>สิ้นสุดวันที่</w:t>
      </w:r>
      <w:r w:rsidR="005B0732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="00606C21">
        <w:rPr>
          <w:rFonts w:ascii="Angsana New" w:hAnsi="Angsana New"/>
          <w:sz w:val="30"/>
          <w:szCs w:val="30"/>
          <w:cs/>
        </w:rPr>
        <w:t xml:space="preserve"> มีนาคม</w:t>
      </w:r>
      <w:r w:rsidR="00CC4373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Pr="00F065D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28</w:t>
      </w:r>
      <w:r w:rsidR="00B671C4">
        <w:rPr>
          <w:rFonts w:ascii="Angsana New" w:hAnsi="Angsana New"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sz w:val="30"/>
          <w:szCs w:val="30"/>
          <w:lang w:val="en-US"/>
        </w:rPr>
        <w:t>8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FD6C5D" w:rsidRPr="00FD6C5D">
        <w:rPr>
          <w:rFonts w:ascii="Angsana New" w:hAnsi="Angsana New"/>
          <w:sz w:val="30"/>
          <w:szCs w:val="30"/>
          <w:lang w:val="en-US"/>
        </w:rPr>
        <w:t>7</w:t>
      </w:r>
      <w:r w:rsidR="00B671C4">
        <w:rPr>
          <w:rFonts w:ascii="Angsana New" w:hAnsi="Angsana New"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sz w:val="30"/>
          <w:szCs w:val="30"/>
          <w:lang w:val="en-US"/>
        </w:rPr>
        <w:t>8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5D5B726" w14:textId="77777777" w:rsidR="00420070" w:rsidRPr="00171E57" w:rsidRDefault="00420070" w:rsidP="002A11F4">
      <w:pPr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18822D44" w14:textId="77777777" w:rsidR="00927FFE" w:rsidRPr="00F065D7" w:rsidRDefault="00927FF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550F554E" w14:textId="77777777" w:rsidR="00927FFE" w:rsidRPr="00171E57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4875BD" w14:textId="4C0D7088" w:rsidR="000A4DDF" w:rsidRPr="00F065D7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2F2B5E34" w14:textId="77777777" w:rsidR="003F1F24" w:rsidRPr="00171E57" w:rsidRDefault="003F1F24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21498877" w14:textId="6B7557C9" w:rsidR="000A4DDF" w:rsidRDefault="00B45C3A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65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952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44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ล้านบาท เงินปันผล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F065D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6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35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051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 w:rsidRPr="00F065D7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31</w:t>
      </w:r>
      <w:r w:rsidR="00FC0B50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2562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F065D7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003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75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20936BCB" w14:textId="233F3288" w:rsidR="003A18F0" w:rsidRDefault="003A18F0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2A28362" w14:textId="77777777" w:rsidR="006D1745" w:rsidRDefault="006D1745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F971893" w14:textId="77777777" w:rsidR="006D1745" w:rsidRDefault="006D1745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2968E4E" w14:textId="77777777" w:rsidR="006D1745" w:rsidRDefault="006D1745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4DE0415" w14:textId="77777777" w:rsidR="006D1745" w:rsidRDefault="006D1745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436368C6" w14:textId="77777777" w:rsidR="00C638A2" w:rsidRDefault="00C638A2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486E196" w14:textId="77777777" w:rsidR="00962B9E" w:rsidRPr="00171E57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893393" w14:textId="77777777" w:rsidR="00976329" w:rsidRPr="00F065D7" w:rsidRDefault="00976329" w:rsidP="003A18F0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065D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71E57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35CF1A4" w14:textId="53E6B78B" w:rsidR="00976329" w:rsidRPr="00F065D7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520ACF" w14:textId="3EBC2826" w:rsidR="00976329" w:rsidRPr="00171E57" w:rsidRDefault="00976329" w:rsidP="00DB26C8">
      <w:pPr>
        <w:spacing w:line="240" w:lineRule="auto"/>
        <w:rPr>
          <w:sz w:val="12"/>
          <w:szCs w:val="12"/>
        </w:rPr>
      </w:pPr>
    </w:p>
    <w:tbl>
      <w:tblPr>
        <w:tblpPr w:leftFromText="180" w:rightFromText="180" w:vertAnchor="text" w:horzAnchor="margin" w:tblpX="417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875"/>
        <w:gridCol w:w="178"/>
        <w:gridCol w:w="902"/>
        <w:gridCol w:w="178"/>
        <w:gridCol w:w="992"/>
        <w:gridCol w:w="178"/>
        <w:gridCol w:w="992"/>
      </w:tblGrid>
      <w:tr w:rsidR="00976329" w:rsidRPr="00171E57" w14:paraId="17C53A07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D751FCD" w14:textId="77777777" w:rsidR="00976329" w:rsidRPr="00171E57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712" w:type="dxa"/>
            <w:gridSpan w:val="9"/>
          </w:tcPr>
          <w:p w14:paraId="6151BCCF" w14:textId="77777777" w:rsidR="00976329" w:rsidRPr="00985FE1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985F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F065D7" w14:paraId="05306A8E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044FD672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5E273D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B838B59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F065D7" w14:paraId="40933C8C" w14:textId="77777777" w:rsidTr="00AB540B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2D747B1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8A3E3D8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7268CD47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399807A4" w14:textId="299554A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348E70FE" w14:textId="660F1255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6177021" w14:textId="327A71A3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F065D7" w14:paraId="69C43583" w14:textId="77777777" w:rsidTr="00AB540B">
        <w:trPr>
          <w:tblHeader/>
        </w:trPr>
        <w:tc>
          <w:tcPr>
            <w:tcW w:w="3828" w:type="dxa"/>
            <w:shd w:val="clear" w:color="auto" w:fill="auto"/>
          </w:tcPr>
          <w:p w14:paraId="6B86AE42" w14:textId="77777777" w:rsidR="00AF7548" w:rsidRPr="00F065D7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712" w:type="dxa"/>
            <w:gridSpan w:val="9"/>
          </w:tcPr>
          <w:p w14:paraId="49DACBAB" w14:textId="77777777" w:rsidR="00AF7548" w:rsidRPr="00F065D7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F065D7" w14:paraId="799CDE9B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745CCFD" w14:textId="77AF220B" w:rsidR="00976329" w:rsidRPr="00F065D7" w:rsidRDefault="00FD6C5D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="002134D7" w:rsidRPr="00F06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BD15C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</w:t>
            </w:r>
            <w:r w:rsidR="007C2C9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ีนาคม</w:t>
            </w:r>
            <w:r w:rsidR="00BD15C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Pr="00FD6C5D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39" w:type="dxa"/>
          </w:tcPr>
          <w:p w14:paraId="3BD5DD0D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68E1F15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</w:tcPr>
          <w:p w14:paraId="654B168F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D530E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57F129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8CBB11F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956DC96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D95DF1A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18" w:rsidRPr="00F065D7" w14:paraId="3FFE131C" w14:textId="77777777" w:rsidTr="00AB540B">
        <w:trPr>
          <w:cantSplit/>
        </w:trPr>
        <w:tc>
          <w:tcPr>
            <w:tcW w:w="9540" w:type="dxa"/>
            <w:gridSpan w:val="10"/>
            <w:shd w:val="clear" w:color="auto" w:fill="auto"/>
          </w:tcPr>
          <w:p w14:paraId="5078A927" w14:textId="6B460A6B" w:rsidR="00697818" w:rsidRPr="007D742A" w:rsidRDefault="00697818" w:rsidP="00171E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</w:t>
            </w:r>
            <w:r w:rsidR="00171E57"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AA2C6C"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</w:tr>
      <w:tr w:rsidR="007D08CE" w:rsidRPr="00F065D7" w14:paraId="65F151F4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2225AB75" w14:textId="49EFAF4F" w:rsidR="007D08CE" w:rsidRPr="00F065D7" w:rsidRDefault="007D08CE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1A2F5EE1" w14:textId="2B83B4B0" w:rsidR="007D08CE" w:rsidRPr="00F065D7" w:rsidRDefault="00FD6C5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D08CE"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78" w:type="dxa"/>
            <w:vAlign w:val="bottom"/>
          </w:tcPr>
          <w:p w14:paraId="26579A22" w14:textId="77777777" w:rsidR="007D08CE" w:rsidRPr="00F065D7" w:rsidRDefault="007D08CE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9C0CD44" w14:textId="7EFC213E" w:rsidR="007D08CE" w:rsidRPr="00F065D7" w:rsidRDefault="007D08CE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8F650C" w14:textId="77777777" w:rsidR="007D08CE" w:rsidRPr="00F065D7" w:rsidRDefault="007D08CE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C2451CE" w14:textId="7A2D2F7E" w:rsidR="007D08CE" w:rsidRPr="007D08CE" w:rsidRDefault="00FD6C5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7D08CE" w:rsidRPr="007D08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  <w:r w:rsidR="007D08CE" w:rsidRPr="007D08CE"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631A83" w14:textId="77777777" w:rsidR="007D08CE" w:rsidRPr="007D08CE" w:rsidRDefault="007D08CE" w:rsidP="007D08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FCE2C9" w14:textId="38F7F7A9" w:rsidR="007D08CE" w:rsidRPr="00F065D7" w:rsidRDefault="007D08CE" w:rsidP="007D08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7D08CE" w:rsidRPr="00F065D7" w:rsidRDefault="007D08CE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B871C4" w14:textId="0977024C" w:rsidR="007D08CE" w:rsidRPr="00F065D7" w:rsidRDefault="00FD6C5D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D08CE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  <w:r w:rsidR="007D08CE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</w:tr>
      <w:tr w:rsidR="007D08CE" w:rsidRPr="00F065D7" w14:paraId="4BBA1429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144E3AE4" w14:textId="191A7380" w:rsidR="007D08CE" w:rsidRPr="00F065D7" w:rsidRDefault="007D08CE" w:rsidP="007D08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8360AFB" w14:textId="372D3EA1" w:rsidR="007D08CE" w:rsidRPr="00C819B9" w:rsidRDefault="00AB5CEB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5C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2,413,550</w:t>
            </w:r>
          </w:p>
        </w:tc>
        <w:tc>
          <w:tcPr>
            <w:tcW w:w="178" w:type="dxa"/>
            <w:vAlign w:val="bottom"/>
          </w:tcPr>
          <w:p w14:paraId="6C5003F7" w14:textId="77777777" w:rsidR="007D08CE" w:rsidRPr="00F065D7" w:rsidRDefault="007D08CE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4B51131" w14:textId="71694D09" w:rsidR="007D08CE" w:rsidRDefault="007D08CE" w:rsidP="007D08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616562" w14:textId="77777777" w:rsidR="007D08CE" w:rsidRPr="00F065D7" w:rsidRDefault="007D08CE" w:rsidP="007D08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7B3F9C" w14:textId="5C3EE909" w:rsidR="007D08CE" w:rsidRDefault="007D08CE" w:rsidP="007D742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4429CD" w14:textId="77777777" w:rsidR="007D08CE" w:rsidRPr="00F065D7" w:rsidRDefault="007D08CE" w:rsidP="007D08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04670E" w14:textId="346845F2" w:rsidR="007D08CE" w:rsidRPr="00C819B9" w:rsidRDefault="00AB5CEB" w:rsidP="007D08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5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2,413,550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7D08CE" w:rsidRPr="00F065D7" w:rsidRDefault="007D08CE" w:rsidP="007D08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6C8869" w14:textId="260294A7" w:rsidR="007D08CE" w:rsidRPr="00C819B9" w:rsidRDefault="00AB5CEB" w:rsidP="007D08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5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2,413,550</w:t>
            </w:r>
          </w:p>
        </w:tc>
      </w:tr>
      <w:tr w:rsidR="000C5987" w:rsidRPr="00F065D7" w14:paraId="2F2F57BF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7BA2FDC4" w14:textId="77777777" w:rsidR="000C5987" w:rsidRPr="00F065D7" w:rsidRDefault="000C5987" w:rsidP="00C6481C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36EE48B5" w14:textId="77777777" w:rsidR="000C5987" w:rsidRPr="00C819B9" w:rsidRDefault="000C5987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680F02" w14:textId="77777777" w:rsidR="000C5987" w:rsidRPr="00F065D7" w:rsidRDefault="000C5987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914B5F7" w14:textId="77777777" w:rsidR="000C5987" w:rsidRDefault="000C5987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A95907C" w14:textId="77777777" w:rsidR="000C5987" w:rsidRPr="00F065D7" w:rsidRDefault="000C5987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D4B105" w14:textId="77777777" w:rsidR="000C5987" w:rsidRDefault="000C5987" w:rsidP="00C36340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981410" w14:textId="77777777" w:rsidR="000C5987" w:rsidRPr="00F065D7" w:rsidRDefault="000C5987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67E68" w14:textId="77777777" w:rsidR="000C5987" w:rsidRPr="00C819B9" w:rsidRDefault="000C5987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46C3864" w14:textId="77777777" w:rsidR="000C5987" w:rsidRPr="00F065D7" w:rsidRDefault="000C5987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BC41A5" w14:textId="77777777" w:rsidR="000C5987" w:rsidRPr="00C819B9" w:rsidRDefault="000C5987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481C" w:rsidRPr="00F065D7" w14:paraId="6F7D2115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057042FE" w14:textId="3C872ECB" w:rsidR="00C6481C" w:rsidRPr="00F065D7" w:rsidRDefault="00FD6C5D" w:rsidP="00C6481C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6481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481C"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39" w:type="dxa"/>
            <w:vAlign w:val="bottom"/>
          </w:tcPr>
          <w:p w14:paraId="3EC6ADA4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003C3A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F135A22" w14:textId="77777777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7594C1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DD8981D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506EDE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BA2EC9" w14:textId="77777777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A1C3B0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D1BB7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481C" w:rsidRPr="00F065D7" w14:paraId="38B9ED3B" w14:textId="77777777" w:rsidTr="00AB540B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45780D10" w14:textId="399F9B2C" w:rsidR="00C6481C" w:rsidRPr="00F065D7" w:rsidRDefault="000C5987" w:rsidP="000C59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การเงินที่วัดมูลค่าด้วย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3E0E13"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D156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999F97A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3048EEC" w14:textId="77777777" w:rsidR="00C6481C" w:rsidRPr="00F065D7" w:rsidRDefault="00C6481C" w:rsidP="00C6481C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0EB9FCB" w14:textId="77777777" w:rsidR="00C6481C" w:rsidRPr="00F065D7" w:rsidRDefault="00C6481C" w:rsidP="00C6481C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5E0117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5CC118" w14:textId="77777777" w:rsidR="00C6481C" w:rsidRPr="00F065D7" w:rsidRDefault="00C6481C" w:rsidP="00C648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68AB94" w14:textId="77777777" w:rsidR="00C6481C" w:rsidRPr="00F065D7" w:rsidRDefault="00C6481C" w:rsidP="00C648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8B4240" w14:textId="77777777" w:rsidR="00C6481C" w:rsidRPr="00F065D7" w:rsidRDefault="00C6481C" w:rsidP="00C6481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798A43" w14:textId="77777777" w:rsidR="00C6481C" w:rsidRPr="00F065D7" w:rsidRDefault="00C6481C" w:rsidP="00C6481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4659D" w:rsidRPr="00F065D7" w14:paraId="6A8853E7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34551439" w14:textId="1847284A" w:rsidR="00D4659D" w:rsidRPr="00F065D7" w:rsidRDefault="00D4659D" w:rsidP="00D4659D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39" w:type="dxa"/>
            <w:vAlign w:val="bottom"/>
          </w:tcPr>
          <w:p w14:paraId="3EF59E48" w14:textId="44ED658C" w:rsidR="00D4659D" w:rsidRPr="00ED0F68" w:rsidRDefault="00FD6C5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4659D"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78" w:type="dxa"/>
            <w:vAlign w:val="bottom"/>
          </w:tcPr>
          <w:p w14:paraId="6FC6063F" w14:textId="77777777" w:rsidR="00D4659D" w:rsidRPr="00F065D7" w:rsidRDefault="00D4659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1AEA93C7" w14:textId="3DF24DEC" w:rsidR="00D4659D" w:rsidRPr="00F065D7" w:rsidRDefault="00D4659D" w:rsidP="00D4659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433FA8E" w14:textId="77777777" w:rsidR="00D4659D" w:rsidRPr="00F065D7" w:rsidRDefault="00D4659D" w:rsidP="00D4659D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91FFB71" w14:textId="387A5A3A" w:rsidR="00D4659D" w:rsidRPr="007D742A" w:rsidRDefault="00FD6C5D" w:rsidP="007D74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D4659D"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  <w:r w:rsidR="00D4659D" w:rsidRPr="007D74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FE006E" w14:textId="77777777" w:rsidR="00D4659D" w:rsidRPr="00F065D7" w:rsidRDefault="00D4659D" w:rsidP="00D465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6368C2" w14:textId="5C9445C7" w:rsidR="00D4659D" w:rsidRPr="00F065D7" w:rsidRDefault="00D4659D" w:rsidP="00D4659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B6AA6C" w14:textId="77777777" w:rsidR="00D4659D" w:rsidRPr="00F065D7" w:rsidRDefault="00D4659D" w:rsidP="00D465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B4EA2B" w14:textId="758EB8FF" w:rsidR="00D4659D" w:rsidRPr="00D4659D" w:rsidRDefault="00FD6C5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D4659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  <w:r w:rsidR="00D4659D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</w:tr>
      <w:tr w:rsidR="007D742A" w:rsidRPr="00F065D7" w14:paraId="2E3984D0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531CD911" w14:textId="7EA19C27" w:rsidR="007D742A" w:rsidRPr="00F065D7" w:rsidRDefault="007D742A" w:rsidP="007D742A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9F3238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4C052D8" w14:textId="54836EFB" w:rsidR="007D742A" w:rsidRPr="00ED0F68" w:rsidRDefault="007D742A" w:rsidP="007D74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Pr="00ED0F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D6C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3136F100" w14:textId="77777777" w:rsidR="007D742A" w:rsidRPr="00F065D7" w:rsidRDefault="007D742A" w:rsidP="007D74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23C8603F" w14:textId="13A42197" w:rsidR="007D742A" w:rsidRPr="00F065D7" w:rsidRDefault="007D742A" w:rsidP="007D74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9212328" w14:textId="77777777" w:rsidR="007D742A" w:rsidRPr="00F065D7" w:rsidRDefault="007D742A" w:rsidP="007D742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74EA04D" w14:textId="2E0DA34F" w:rsidR="007D742A" w:rsidRPr="007D742A" w:rsidRDefault="007D742A" w:rsidP="007D742A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68A3F5" w14:textId="77777777" w:rsidR="007D742A" w:rsidRPr="00F065D7" w:rsidRDefault="007D742A" w:rsidP="007D74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66BCC1" w14:textId="6E3DDED1" w:rsidR="007D742A" w:rsidRPr="00F065D7" w:rsidRDefault="007D742A" w:rsidP="007D742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640E48" w14:textId="77777777" w:rsidR="007D742A" w:rsidRPr="00F065D7" w:rsidRDefault="007D742A" w:rsidP="007D74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84B5A6" w14:textId="697536E4" w:rsidR="007D742A" w:rsidRPr="00D4659D" w:rsidRDefault="007D742A" w:rsidP="007D74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</w:t>
            </w:r>
            <w:r w:rsidRPr="00D46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</w:tr>
      <w:tr w:rsidR="00D4659D" w:rsidRPr="00F065D7" w14:paraId="22E07B01" w14:textId="77777777" w:rsidTr="00AB540B">
        <w:trPr>
          <w:cantSplit/>
        </w:trPr>
        <w:tc>
          <w:tcPr>
            <w:tcW w:w="3828" w:type="dxa"/>
            <w:shd w:val="clear" w:color="auto" w:fill="auto"/>
          </w:tcPr>
          <w:p w14:paraId="16363B9C" w14:textId="77777777" w:rsidR="00D4659D" w:rsidRPr="00F065D7" w:rsidRDefault="00D4659D" w:rsidP="00D4659D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39999DBF" w14:textId="77777777" w:rsidR="00D4659D" w:rsidRPr="00F065D7" w:rsidRDefault="00D4659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458C91" w14:textId="77777777" w:rsidR="00D4659D" w:rsidRPr="00F065D7" w:rsidRDefault="00D4659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82E6AE5" w14:textId="77777777" w:rsidR="00D4659D" w:rsidRPr="00F065D7" w:rsidRDefault="00D4659D" w:rsidP="00D4659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7C7B353" w14:textId="77777777" w:rsidR="00D4659D" w:rsidRPr="00F065D7" w:rsidRDefault="00D4659D" w:rsidP="00D4659D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3752B8" w14:textId="77777777" w:rsidR="00D4659D" w:rsidRPr="00F065D7" w:rsidRDefault="00D4659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6D0EF9" w14:textId="77777777" w:rsidR="00D4659D" w:rsidRPr="00F065D7" w:rsidRDefault="00D4659D" w:rsidP="00D465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E42DCB" w14:textId="77777777" w:rsidR="00D4659D" w:rsidRPr="00F065D7" w:rsidRDefault="00D4659D" w:rsidP="00D4659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BD753A" w14:textId="77777777" w:rsidR="00D4659D" w:rsidRPr="00F065D7" w:rsidRDefault="00D4659D" w:rsidP="00D4659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46F98E" w14:textId="77777777" w:rsidR="00D4659D" w:rsidRPr="00F065D7" w:rsidRDefault="00D4659D" w:rsidP="00D465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59D74B62" w14:textId="77777777" w:rsidR="007C2C91" w:rsidRDefault="007C2C91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7F8141E7" w14:textId="6A6C42FA" w:rsidR="009B76AC" w:rsidRPr="000C5987" w:rsidRDefault="007C2C91" w:rsidP="000C598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  <w:br w:type="page"/>
      </w:r>
      <w:r w:rsidR="009B76AC"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</w:t>
      </w:r>
      <w:r w:rsidR="009B76AC"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ครื่องมือทางการเงิน</w:t>
      </w:r>
      <w:r w:rsidR="009B76AC" w:rsidRPr="000C598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ที่วัดมูลค่า</w:t>
      </w:r>
      <w:r w:rsidR="009B76AC" w:rsidRPr="000C598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F065D7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F065D7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553DD91E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7B42CBF7" w:rsidR="00692C8F" w:rsidRPr="00F065D7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FD6C5D" w:rsidRPr="00FD6C5D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 w:rsidRPr="00F065D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ค่าตัดจำหน่าย</w:t>
      </w:r>
      <w:r w:rsidR="00A9197B" w:rsidRPr="006D1745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 </w:t>
      </w:r>
      <w:r w:rsidR="00A9197B" w:rsidRPr="006D1745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t>(EBITDA)</w:t>
      </w:r>
      <w:r w:rsidRPr="006D1745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ในตลาด และปัจจัยความเสี่ยงที่เกี่ยวข้อง</w:t>
      </w:r>
    </w:p>
    <w:p w14:paraId="75165CCB" w14:textId="2B0EFEA6" w:rsidR="00FB2425" w:rsidRDefault="00FB2425" w:rsidP="00B45DC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5A7E690D" w14:textId="25834E0E" w:rsidR="007C2C91" w:rsidRPr="007C2C91" w:rsidRDefault="003D5AF5" w:rsidP="007C2C9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288D2C2F" w14:textId="3FC5A737" w:rsidR="003D5AF5" w:rsidRPr="00FB6F37" w:rsidRDefault="003D5AF5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28"/>
          <w:szCs w:val="28"/>
          <w:cs/>
          <w:lang w:val="th-TH" w:bidi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80"/>
        <w:gridCol w:w="1170"/>
        <w:gridCol w:w="178"/>
        <w:gridCol w:w="1172"/>
        <w:gridCol w:w="180"/>
        <w:gridCol w:w="1170"/>
      </w:tblGrid>
      <w:tr w:rsidR="008A343A" w:rsidRPr="008A343A" w14:paraId="4ADDCDAB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6DD563CF" w14:textId="448930B2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CD984" w14:textId="77777777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E62F3A3" w14:textId="5D7C4EEE" w:rsidR="008A343A" w:rsidRPr="008A343A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5297C5F" w14:textId="77777777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43951F47" w14:textId="1B743772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43A" w:rsidRPr="008A343A" w14:paraId="18A64E3E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3A280205" w14:textId="48FD2049" w:rsidR="008A343A" w:rsidRPr="008A343A" w:rsidRDefault="008A343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87E469" w14:textId="2D2DF532" w:rsidR="008A343A" w:rsidRPr="00707360" w:rsidRDefault="000B4607" w:rsidP="000B460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  <w:hideMark/>
          </w:tcPr>
          <w:p w14:paraId="2BE25F0C" w14:textId="0935B20F" w:rsidR="008A343A" w:rsidRPr="00C62B78" w:rsidRDefault="00FD6C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C62B78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="00C62B78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665120C" w14:textId="77777777" w:rsidR="008A343A" w:rsidRPr="00C62B78" w:rsidRDefault="008A343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E72232A" w14:textId="551FE1A4" w:rsidR="008A343A" w:rsidRPr="00C62B78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4BBBBCB4" w14:textId="77777777" w:rsidR="008A343A" w:rsidRPr="00C62B78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7C4312F0" w14:textId="435BA44D" w:rsidR="008A343A" w:rsidRPr="00C62B78" w:rsidRDefault="00FD6C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2B7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8A343A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343A8151" w14:textId="77777777" w:rsidR="008A343A" w:rsidRPr="00C62B78" w:rsidRDefault="008A34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37FCB47" w14:textId="7B3FDB85" w:rsidR="008A343A" w:rsidRPr="00C62B78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="008A343A"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8A343A" w:rsidRPr="008A343A" w14:paraId="495E9A6A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3F146622" w14:textId="77777777" w:rsidR="008A343A" w:rsidRPr="008A343A" w:rsidRDefault="008A343A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15B4D54A" w14:textId="4C17192F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C9EF661" w14:textId="575291EB" w:rsidR="008A343A" w:rsidRPr="008A343A" w:rsidRDefault="008A343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A343A" w:rsidRPr="008A343A" w14:paraId="6736F1C3" w14:textId="77777777" w:rsidTr="00AB540B">
        <w:trPr>
          <w:cantSplit/>
        </w:trPr>
        <w:tc>
          <w:tcPr>
            <w:tcW w:w="2790" w:type="dxa"/>
          </w:tcPr>
          <w:p w14:paraId="5F2E87EB" w14:textId="01FFF6C4" w:rsidR="008A343A" w:rsidRPr="008A343A" w:rsidRDefault="008A343A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62D2998" w14:textId="58CF861E" w:rsidR="008A343A" w:rsidRPr="008A343A" w:rsidRDefault="00FD6C5D" w:rsidP="008A34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172136BD" w14:textId="55674775" w:rsidR="008A343A" w:rsidRPr="008A343A" w:rsidRDefault="008A343A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DA7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4FFE92" w14:textId="31EC65E5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E5E081" w14:textId="77777777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E2C148" w14:textId="25225A3C" w:rsidR="008A343A" w:rsidRPr="008A343A" w:rsidRDefault="008A343A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1DA9EC" w14:textId="77777777" w:rsidR="008A343A" w:rsidRPr="008A343A" w:rsidRDefault="008A343A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C7024" w14:textId="41E5BA21" w:rsidR="008A343A" w:rsidRPr="008A343A" w:rsidRDefault="008A343A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0BDA5622" w14:textId="77777777" w:rsidTr="00AB540B">
        <w:trPr>
          <w:cantSplit/>
        </w:trPr>
        <w:tc>
          <w:tcPr>
            <w:tcW w:w="2790" w:type="dxa"/>
            <w:hideMark/>
          </w:tcPr>
          <w:p w14:paraId="4D56B0AB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CAE706E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479FF" w14:textId="093C9DA8" w:rsidR="00C62B78" w:rsidRPr="006F5BC4" w:rsidRDefault="00FD6C5D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  <w:r w:rsidR="006F5B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80" w:type="dxa"/>
          </w:tcPr>
          <w:p w14:paraId="3988F85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CE1A0" w14:textId="290C1FC1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603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415888C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84D37F" w14:textId="16C57075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F5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  <w:r w:rsidR="006F5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80" w:type="dxa"/>
          </w:tcPr>
          <w:p w14:paraId="0EB2A3BA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FE252" w14:textId="08DE478A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841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001</w:t>
            </w:r>
          </w:p>
        </w:tc>
      </w:tr>
      <w:tr w:rsidR="00C62B78" w:rsidRPr="008A343A" w14:paraId="426CFF58" w14:textId="77777777" w:rsidTr="00AB540B">
        <w:trPr>
          <w:cantSplit/>
        </w:trPr>
        <w:tc>
          <w:tcPr>
            <w:tcW w:w="2790" w:type="dxa"/>
            <w:hideMark/>
          </w:tcPr>
          <w:p w14:paraId="52271105" w14:textId="6CE94992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140AAB3F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4CF46" w14:textId="4B1C342E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507DD4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82035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F86433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28D54A" w14:textId="77777777" w:rsidR="00C62B78" w:rsidRPr="008A343A" w:rsidRDefault="00C62B78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8B4CC7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D406B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BC4" w:rsidRPr="008A343A" w14:paraId="5FB90E63" w14:textId="77777777" w:rsidTr="00AB540B">
        <w:trPr>
          <w:cantSplit/>
        </w:trPr>
        <w:tc>
          <w:tcPr>
            <w:tcW w:w="2790" w:type="dxa"/>
            <w:hideMark/>
          </w:tcPr>
          <w:p w14:paraId="6A8CAED4" w14:textId="6200D5AA" w:rsidR="006F5BC4" w:rsidRPr="00C62B78" w:rsidRDefault="006F5BC4" w:rsidP="006F5BC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C4B41E5" w14:textId="77777777" w:rsidR="006F5BC4" w:rsidRPr="008A343A" w:rsidRDefault="006F5BC4" w:rsidP="006F5B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BEF61" w14:textId="5B5E24B7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BB3972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7C91E" w14:textId="0B2F6969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0B63BB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FDE2FC" w14:textId="395B40A4" w:rsidR="006F5BC4" w:rsidRPr="008A343A" w:rsidRDefault="00FD6C5D" w:rsidP="006F5B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="006F5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180" w:type="dxa"/>
          </w:tcPr>
          <w:p w14:paraId="04F9C686" w14:textId="77777777" w:rsidR="006F5BC4" w:rsidRPr="008A343A" w:rsidRDefault="006F5BC4" w:rsidP="006F5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1C896" w14:textId="000C2531" w:rsidR="006F5BC4" w:rsidRPr="008A343A" w:rsidRDefault="00FD6C5D" w:rsidP="006F5BC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</w:t>
            </w:r>
            <w:r w:rsidR="006F5BC4"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811</w:t>
            </w:r>
          </w:p>
        </w:tc>
      </w:tr>
      <w:tr w:rsidR="006F5BC4" w:rsidRPr="008A343A" w14:paraId="079680C2" w14:textId="77777777" w:rsidTr="00AB540B">
        <w:trPr>
          <w:cantSplit/>
        </w:trPr>
        <w:tc>
          <w:tcPr>
            <w:tcW w:w="2790" w:type="dxa"/>
            <w:hideMark/>
          </w:tcPr>
          <w:p w14:paraId="5969DB62" w14:textId="77C48FAF" w:rsidR="006F5BC4" w:rsidRPr="00C62B78" w:rsidRDefault="00FD6C5D" w:rsidP="006F5BC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56E3590" w14:textId="77777777" w:rsidR="006F5BC4" w:rsidRPr="008A343A" w:rsidRDefault="006F5BC4" w:rsidP="006F5B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21C43" w14:textId="0EAAD5CC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D31220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B4306" w14:textId="34EB95D2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6F827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9AA1C6" w14:textId="0DD1BFB6" w:rsidR="006F5BC4" w:rsidRPr="008A343A" w:rsidRDefault="00FD6C5D" w:rsidP="006F5B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  <w:r w:rsidR="006F5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180" w:type="dxa"/>
          </w:tcPr>
          <w:p w14:paraId="3B3CE5D9" w14:textId="77777777" w:rsidR="006F5BC4" w:rsidRPr="008A343A" w:rsidRDefault="006F5BC4" w:rsidP="006F5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4A8329" w14:textId="2E21A406" w:rsidR="006F5BC4" w:rsidRPr="008A343A" w:rsidRDefault="00FD6C5D" w:rsidP="006F5BC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95</w:t>
            </w:r>
            <w:r w:rsidR="006F5BC4"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825</w:t>
            </w:r>
          </w:p>
        </w:tc>
      </w:tr>
      <w:tr w:rsidR="006F5BC4" w:rsidRPr="008A343A" w14:paraId="2B396C5C" w14:textId="77777777" w:rsidTr="00AB540B">
        <w:trPr>
          <w:cantSplit/>
        </w:trPr>
        <w:tc>
          <w:tcPr>
            <w:tcW w:w="2790" w:type="dxa"/>
            <w:hideMark/>
          </w:tcPr>
          <w:p w14:paraId="33D6432E" w14:textId="6B2CE6EE" w:rsidR="006F5BC4" w:rsidRPr="00C62B78" w:rsidRDefault="00FD6C5D" w:rsidP="006F5BC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BC4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B2A4406" w14:textId="77777777" w:rsidR="006F5BC4" w:rsidRPr="008A343A" w:rsidRDefault="006F5BC4" w:rsidP="006F5BC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C1819" w14:textId="7661644E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954F7F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7A1DD" w14:textId="4CDF675D" w:rsidR="006F5BC4" w:rsidRPr="008A343A" w:rsidRDefault="006F5BC4" w:rsidP="006F5BC4">
            <w:pPr>
              <w:pStyle w:val="acctfourfigures"/>
              <w:tabs>
                <w:tab w:val="clear" w:pos="765"/>
              </w:tabs>
              <w:spacing w:line="240" w:lineRule="auto"/>
              <w:ind w:left="-83" w:right="-53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BA9763F" w14:textId="77777777" w:rsidR="006F5BC4" w:rsidRPr="008A343A" w:rsidRDefault="006F5BC4" w:rsidP="006F5BC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F2A3C5B" w14:textId="35D81D43" w:rsidR="006F5BC4" w:rsidRPr="008A343A" w:rsidRDefault="00FD6C5D" w:rsidP="006F5BC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="006F5B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</w:p>
        </w:tc>
        <w:tc>
          <w:tcPr>
            <w:tcW w:w="180" w:type="dxa"/>
          </w:tcPr>
          <w:p w14:paraId="525A575C" w14:textId="77777777" w:rsidR="006F5BC4" w:rsidRPr="008A343A" w:rsidRDefault="006F5BC4" w:rsidP="006F5B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63844" w14:textId="4D82A455" w:rsidR="006F5BC4" w:rsidRPr="008A343A" w:rsidRDefault="00FD6C5D" w:rsidP="006F5BC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="006F5BC4"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234</w:t>
            </w:r>
          </w:p>
        </w:tc>
      </w:tr>
      <w:tr w:rsidR="00C62B78" w:rsidRPr="008A343A" w14:paraId="658D6CE1" w14:textId="77777777" w:rsidTr="00AB540B">
        <w:trPr>
          <w:cantSplit/>
        </w:trPr>
        <w:tc>
          <w:tcPr>
            <w:tcW w:w="2790" w:type="dxa"/>
            <w:hideMark/>
          </w:tcPr>
          <w:p w14:paraId="463CE29B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056C8F76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E3963" w14:textId="7988123D" w:rsidR="00C62B78" w:rsidRPr="008A343A" w:rsidRDefault="00FD6C5D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854</w:t>
            </w:r>
            <w:r w:rsidR="006F5BC4" w:rsidRPr="006F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80" w:type="dxa"/>
          </w:tcPr>
          <w:p w14:paraId="0A7C6615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E24F" w14:textId="4FCCBE6C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603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</w:p>
        </w:tc>
        <w:tc>
          <w:tcPr>
            <w:tcW w:w="178" w:type="dxa"/>
          </w:tcPr>
          <w:p w14:paraId="764AD0C1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77712" w14:textId="56ADDD35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F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768</w:t>
            </w:r>
            <w:r w:rsidR="006F5B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80" w:type="dxa"/>
          </w:tcPr>
          <w:p w14:paraId="7DDFCA39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DE100" w14:textId="09CF00D9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193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871</w:t>
            </w:r>
          </w:p>
        </w:tc>
      </w:tr>
      <w:tr w:rsidR="00C62B78" w:rsidRPr="008A343A" w14:paraId="2F40BB72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77C88383" w14:textId="77777777" w:rsidR="00C62B78" w:rsidRPr="00C62B78" w:rsidRDefault="00C62B7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6A3D96" w14:textId="77777777" w:rsidR="00C62B78" w:rsidRPr="008A343A" w:rsidRDefault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98D38" w14:textId="77777777" w:rsidR="00C62B78" w:rsidRPr="008A343A" w:rsidRDefault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3B5C22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4A666F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488152" w14:textId="77777777" w:rsidR="00C62B78" w:rsidRPr="008A343A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60E31" w14:textId="77777777" w:rsidR="00C62B78" w:rsidRPr="008A343A" w:rsidRDefault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AB3AC0" w14:textId="77777777" w:rsidR="00C62B78" w:rsidRPr="008A343A" w:rsidRDefault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9C67E" w14:textId="77777777" w:rsidR="00C62B78" w:rsidRPr="008A343A" w:rsidRDefault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787" w:rsidRPr="008A343A" w14:paraId="5BFA2F82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06025AD7" w14:textId="77777777" w:rsidR="005B5787" w:rsidRPr="00C62B78" w:rsidRDefault="005B578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639FE8" w14:textId="77777777" w:rsidR="005B5787" w:rsidRPr="008A343A" w:rsidRDefault="005B57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FFA4ACB" w14:textId="77777777" w:rsidR="005B5787" w:rsidRPr="008A343A" w:rsidRDefault="005B57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141A7A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E486DCC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BA8FCC8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7CF66BAE" w14:textId="77777777" w:rsidR="005B5787" w:rsidRPr="008A343A" w:rsidRDefault="005B578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DE90D" w14:textId="77777777" w:rsidR="005B5787" w:rsidRPr="008A343A" w:rsidRDefault="005B578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324E7F" w14:textId="77777777" w:rsidR="005B5787" w:rsidRPr="008A343A" w:rsidRDefault="005B578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787" w:rsidRPr="008A343A" w14:paraId="7FE8635C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3414C69F" w14:textId="77777777" w:rsidR="005B5787" w:rsidRPr="00C62B78" w:rsidRDefault="005B578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148AE5" w14:textId="77777777" w:rsidR="005B5787" w:rsidRPr="008A343A" w:rsidRDefault="005B57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213175" w14:textId="77777777" w:rsidR="005B5787" w:rsidRPr="008A343A" w:rsidRDefault="005B57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732D2C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98B865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1E6B223" w14:textId="77777777" w:rsidR="005B5787" w:rsidRPr="008A343A" w:rsidRDefault="005B57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4A4CD270" w14:textId="77777777" w:rsidR="005B5787" w:rsidRPr="008A343A" w:rsidRDefault="005B578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31F7D8" w14:textId="77777777" w:rsidR="005B5787" w:rsidRPr="008A343A" w:rsidRDefault="005B578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7FDD530" w14:textId="77777777" w:rsidR="005B5787" w:rsidRPr="008A343A" w:rsidRDefault="005B578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12" w:rsidRPr="008A343A" w14:paraId="46A17778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1CE98AF0" w14:textId="77777777" w:rsidR="00375E12" w:rsidRPr="008A343A" w:rsidRDefault="00375E12" w:rsidP="00F437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3E5D7" w14:textId="77777777" w:rsidR="00375E12" w:rsidRPr="008A343A" w:rsidRDefault="00375E12" w:rsidP="00F437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D153BFA" w14:textId="77777777" w:rsidR="00375E12" w:rsidRPr="008A343A" w:rsidRDefault="00375E12" w:rsidP="00F437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2AABB9D" w14:textId="77777777" w:rsidR="00375E12" w:rsidRPr="008A343A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2AEC4F0D" w14:textId="77777777" w:rsidR="00375E12" w:rsidRPr="008A343A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75E12" w:rsidRPr="008A343A" w14:paraId="44CCC03C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3B7116F4" w14:textId="77777777" w:rsidR="00375E12" w:rsidRPr="008A343A" w:rsidRDefault="00375E12" w:rsidP="00F437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A343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C8A58BE" w14:textId="26D501FA" w:rsidR="00375E12" w:rsidRPr="00707360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27B6383" w14:textId="77777777" w:rsidR="00375E12" w:rsidRPr="00C62B78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2A58769" w14:textId="77777777" w:rsidR="00375E12" w:rsidRPr="00C62B78" w:rsidRDefault="00375E12" w:rsidP="00F437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348936D" w14:textId="77777777" w:rsidR="00375E12" w:rsidRPr="00C62B78" w:rsidRDefault="00375E12" w:rsidP="00F437C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624C6CA0" w14:textId="77777777" w:rsidR="00375E12" w:rsidRPr="00C62B78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28F02086" w14:textId="77777777" w:rsidR="00375E12" w:rsidRPr="00C62B78" w:rsidRDefault="00375E12" w:rsidP="00F437C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1F1C8BD3" w14:textId="77777777" w:rsidR="00375E12" w:rsidRPr="00C62B78" w:rsidRDefault="00375E12" w:rsidP="00F437C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52CDAA5" w14:textId="77777777" w:rsidR="00375E12" w:rsidRPr="00C62B78" w:rsidRDefault="00375E12" w:rsidP="00F437C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C62B78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375E12" w:rsidRPr="008A343A" w14:paraId="2199DD8C" w14:textId="77777777" w:rsidTr="00AB540B">
        <w:trPr>
          <w:cantSplit/>
        </w:trPr>
        <w:tc>
          <w:tcPr>
            <w:tcW w:w="2790" w:type="dxa"/>
            <w:vAlign w:val="bottom"/>
            <w:hideMark/>
          </w:tcPr>
          <w:p w14:paraId="7DF7A4E5" w14:textId="77777777" w:rsidR="00375E12" w:rsidRPr="008A343A" w:rsidRDefault="00375E12" w:rsidP="00F437C2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</w:tcPr>
          <w:p w14:paraId="207DE300" w14:textId="77777777" w:rsidR="00375E12" w:rsidRPr="008A343A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87A2994" w14:textId="77777777" w:rsidR="00375E12" w:rsidRPr="008A343A" w:rsidRDefault="00375E12" w:rsidP="00F437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2B78" w:rsidRPr="008A343A" w14:paraId="17392CEF" w14:textId="77777777" w:rsidTr="00AB540B">
        <w:trPr>
          <w:cantSplit/>
        </w:trPr>
        <w:tc>
          <w:tcPr>
            <w:tcW w:w="2790" w:type="dxa"/>
          </w:tcPr>
          <w:p w14:paraId="285AF71E" w14:textId="2D161030" w:rsidR="00C62B78" w:rsidRPr="00C62B78" w:rsidRDefault="00D24023" w:rsidP="001969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080" w:type="dxa"/>
          </w:tcPr>
          <w:p w14:paraId="44C703DA" w14:textId="4277C2ED" w:rsidR="00C62B78" w:rsidRPr="008A343A" w:rsidRDefault="00C62B78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EBA6C0" w14:textId="77777777" w:rsidR="00C62B78" w:rsidRPr="008A343A" w:rsidRDefault="00C62B78" w:rsidP="001969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68E472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0DB4F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0BA1CC5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EE9ED0" w14:textId="77777777" w:rsidR="00C62B78" w:rsidRPr="008A343A" w:rsidRDefault="00C62B78" w:rsidP="001969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4F651C" w14:textId="77777777" w:rsidR="00C62B78" w:rsidRPr="008A343A" w:rsidRDefault="00C62B78" w:rsidP="001969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6AAF3" w14:textId="77777777" w:rsidR="00C62B78" w:rsidRPr="008A343A" w:rsidRDefault="00C62B78" w:rsidP="001969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668C1FF8" w14:textId="77777777" w:rsidTr="00AB540B">
        <w:trPr>
          <w:cantSplit/>
        </w:trPr>
        <w:tc>
          <w:tcPr>
            <w:tcW w:w="2790" w:type="dxa"/>
            <w:hideMark/>
          </w:tcPr>
          <w:p w14:paraId="077D7B95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3FAC3CA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1337" w14:textId="544747F9" w:rsidR="00C62B78" w:rsidRPr="00266E69" w:rsidRDefault="008C611C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266E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266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,031</w:t>
            </w:r>
          </w:p>
        </w:tc>
        <w:tc>
          <w:tcPr>
            <w:tcW w:w="180" w:type="dxa"/>
          </w:tcPr>
          <w:p w14:paraId="138C287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9C822" w14:textId="23EBC02F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78" w:type="dxa"/>
          </w:tcPr>
          <w:p w14:paraId="437F84D6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17E056" w14:textId="224F8EB6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</w:tcPr>
          <w:p w14:paraId="4505FE83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1B512" w14:textId="5DE48C00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C62B78" w:rsidRPr="008A343A" w14:paraId="5F13ABCE" w14:textId="77777777" w:rsidTr="00AB540B">
        <w:trPr>
          <w:cantSplit/>
        </w:trPr>
        <w:tc>
          <w:tcPr>
            <w:tcW w:w="2790" w:type="dxa"/>
            <w:hideMark/>
          </w:tcPr>
          <w:p w14:paraId="28B36249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04CE414C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ABAB9D" w14:textId="77777777" w:rsidR="00C62B78" w:rsidRPr="00266E69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E3B048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EE7294" w14:textId="77777777" w:rsidR="00C62B78" w:rsidRPr="008A343A" w:rsidRDefault="00C62B78" w:rsidP="00AB540B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2AE68F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FE87DB" w14:textId="77777777" w:rsidR="00C62B78" w:rsidRPr="008A343A" w:rsidRDefault="00C62B78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E9D25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F8450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B78" w:rsidRPr="008A343A" w14:paraId="3B9F6495" w14:textId="77777777" w:rsidTr="00AB540B">
        <w:trPr>
          <w:cantSplit/>
        </w:trPr>
        <w:tc>
          <w:tcPr>
            <w:tcW w:w="2790" w:type="dxa"/>
            <w:hideMark/>
          </w:tcPr>
          <w:p w14:paraId="10B2E743" w14:textId="05738A38" w:rsidR="00C62B78" w:rsidRPr="00C62B78" w:rsidRDefault="00C62B78" w:rsidP="00C62B7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A5EBE9F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3A5F6" w14:textId="4263DC64" w:rsidR="00C62B78" w:rsidRPr="00266E69" w:rsidRDefault="008C611C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344,532</w:t>
            </w:r>
          </w:p>
        </w:tc>
        <w:tc>
          <w:tcPr>
            <w:tcW w:w="180" w:type="dxa"/>
          </w:tcPr>
          <w:p w14:paraId="6FC2C42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BFAB1" w14:textId="24D1F7F4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199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178" w:type="dxa"/>
          </w:tcPr>
          <w:p w14:paraId="00FD08C9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646A824" w14:textId="6A317ACD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  <w:tc>
          <w:tcPr>
            <w:tcW w:w="180" w:type="dxa"/>
          </w:tcPr>
          <w:p w14:paraId="5FAD2B7E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A71E0" w14:textId="0516479A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C62B78" w:rsidRPr="008A343A" w14:paraId="14F33B15" w14:textId="77777777" w:rsidTr="00AB540B">
        <w:trPr>
          <w:cantSplit/>
        </w:trPr>
        <w:tc>
          <w:tcPr>
            <w:tcW w:w="2790" w:type="dxa"/>
            <w:hideMark/>
          </w:tcPr>
          <w:p w14:paraId="6CE28989" w14:textId="6388B46F" w:rsidR="00C62B78" w:rsidRPr="00C62B78" w:rsidRDefault="00FD6C5D" w:rsidP="00C62B7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9C32BB4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70779F" w14:textId="333B2C21" w:rsidR="00C62B78" w:rsidRPr="00266E69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66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1C4046" w:rsidRPr="00266E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66E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180" w:type="dxa"/>
          </w:tcPr>
          <w:p w14:paraId="78AA09CA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69454" w14:textId="4E6407F8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597</w:t>
            </w:r>
          </w:p>
        </w:tc>
        <w:tc>
          <w:tcPr>
            <w:tcW w:w="178" w:type="dxa"/>
          </w:tcPr>
          <w:p w14:paraId="64B51D6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36C04F" w14:textId="26FB3981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</w:p>
        </w:tc>
        <w:tc>
          <w:tcPr>
            <w:tcW w:w="180" w:type="dxa"/>
          </w:tcPr>
          <w:p w14:paraId="367C44C8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7B54" w14:textId="0646145D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</w:tr>
      <w:tr w:rsidR="00C62B78" w:rsidRPr="008A343A" w14:paraId="6AEA0036" w14:textId="77777777" w:rsidTr="00AB540B">
        <w:trPr>
          <w:cantSplit/>
        </w:trPr>
        <w:tc>
          <w:tcPr>
            <w:tcW w:w="2790" w:type="dxa"/>
            <w:hideMark/>
          </w:tcPr>
          <w:p w14:paraId="522E47E1" w14:textId="377859C1" w:rsidR="00C62B78" w:rsidRPr="00C62B78" w:rsidRDefault="00FD6C5D" w:rsidP="00C62B7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2B78"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48865DE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8DB68" w14:textId="75CEA664" w:rsidR="00C62B78" w:rsidRPr="008A343A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180" w:type="dxa"/>
          </w:tcPr>
          <w:p w14:paraId="41C5CB85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1D83A2" w14:textId="3A244356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178" w:type="dxa"/>
          </w:tcPr>
          <w:p w14:paraId="734FC14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B6C26B" w14:textId="01E75EBF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180" w:type="dxa"/>
          </w:tcPr>
          <w:p w14:paraId="5F4D6600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EF3C1" w14:textId="552D96B4" w:rsidR="00C62B78" w:rsidRPr="008A343A" w:rsidRDefault="00FD6C5D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C62B78" w:rsidRPr="008A343A" w14:paraId="1DD41C2F" w14:textId="77777777" w:rsidTr="00AB540B">
        <w:trPr>
          <w:cantSplit/>
        </w:trPr>
        <w:tc>
          <w:tcPr>
            <w:tcW w:w="2790" w:type="dxa"/>
          </w:tcPr>
          <w:p w14:paraId="0E3168DC" w14:textId="029DEAE6" w:rsidR="00C62B78" w:rsidRPr="00C62B78" w:rsidRDefault="00C62B78" w:rsidP="00C62B78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18906C0F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E2E66" w14:textId="0B7732F5" w:rsidR="00C62B78" w:rsidRPr="008A343A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  <w:r w:rsidR="001C4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180" w:type="dxa"/>
          </w:tcPr>
          <w:p w14:paraId="2496ECA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0278CC" w14:textId="7CFC4FCD" w:rsidR="00C62B78" w:rsidRPr="003D5AF5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  <w:r w:rsidR="00C62B78"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78" w:type="dxa"/>
          </w:tcPr>
          <w:p w14:paraId="72E0FCAD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4A7F7F" w14:textId="2410FE75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10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80" w:type="dxa"/>
          </w:tcPr>
          <w:p w14:paraId="1109EE5A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09A38C" w14:textId="23043CC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2B78" w:rsidRPr="008A343A" w14:paraId="75B51BDE" w14:textId="77777777" w:rsidTr="00AB540B">
        <w:trPr>
          <w:cantSplit/>
        </w:trPr>
        <w:tc>
          <w:tcPr>
            <w:tcW w:w="2790" w:type="dxa"/>
            <w:hideMark/>
          </w:tcPr>
          <w:p w14:paraId="2E17144D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6728B0A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CD9E6" w14:textId="373BDC8C" w:rsidR="00C62B78" w:rsidRPr="00AB540B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83301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845</w:t>
            </w:r>
            <w:r w:rsidR="00083301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80" w:type="dxa"/>
          </w:tcPr>
          <w:p w14:paraId="2650092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CB4CC" w14:textId="6FDD7895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178" w:type="dxa"/>
          </w:tcPr>
          <w:p w14:paraId="3630F1D1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9B47F" w14:textId="2C441B05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  <w:r w:rsidR="001C4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</w:t>
            </w:r>
          </w:p>
        </w:tc>
        <w:tc>
          <w:tcPr>
            <w:tcW w:w="180" w:type="dxa"/>
          </w:tcPr>
          <w:p w14:paraId="054E3040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DBF00" w14:textId="477B9162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</w:tr>
      <w:tr w:rsidR="00C62B78" w:rsidRPr="008A343A" w14:paraId="5126751E" w14:textId="77777777" w:rsidTr="00AB540B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3FFB0EAE" w14:textId="77777777" w:rsidR="00C62B78" w:rsidRPr="00C62B78" w:rsidRDefault="00C62B78" w:rsidP="00C62B78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080" w:type="dxa"/>
          </w:tcPr>
          <w:p w14:paraId="1D6F0CF1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04A53" w14:textId="5274CA32" w:rsidR="00C62B78" w:rsidRPr="00A97BD7" w:rsidRDefault="001C4046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97B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 w:rsidRPr="00A97B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  <w:r w:rsidRPr="00A97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4024A6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CD9E" w14:textId="1D4C9F39" w:rsidR="00C62B78" w:rsidRPr="008A343A" w:rsidRDefault="00C62B78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D3F1404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D3C4" w14:textId="2E612733" w:rsidR="00C62B78" w:rsidRPr="00A97BD7" w:rsidRDefault="002B10C8" w:rsidP="00636A21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1C4046" w:rsidRPr="00A97B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69BD8C7" w14:textId="77777777" w:rsidR="00C62B78" w:rsidRPr="008A343A" w:rsidRDefault="00C62B78" w:rsidP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3D80436" w14:textId="00C80AED" w:rsidR="00C62B78" w:rsidRPr="008A343A" w:rsidRDefault="00C62B78" w:rsidP="00636A21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62B78" w:rsidRPr="008A343A" w14:paraId="4BE67F90" w14:textId="77777777" w:rsidTr="00AB540B">
        <w:trPr>
          <w:cantSplit/>
          <w:trHeight w:val="71"/>
        </w:trPr>
        <w:tc>
          <w:tcPr>
            <w:tcW w:w="2790" w:type="dxa"/>
            <w:vAlign w:val="bottom"/>
          </w:tcPr>
          <w:p w14:paraId="3DF9ACAD" w14:textId="77777777" w:rsidR="00C62B78" w:rsidRPr="00C62B78" w:rsidRDefault="00C62B78" w:rsidP="00C62B78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623C9E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C5617" w14:textId="1701026D" w:rsidR="00C62B78" w:rsidRPr="00AB540B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816E0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  <w:r w:rsidR="008816E0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180" w:type="dxa"/>
            <w:vAlign w:val="bottom"/>
          </w:tcPr>
          <w:p w14:paraId="193F57EC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CA89D" w14:textId="661BE49D" w:rsidR="00C62B78" w:rsidRPr="003D5AF5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178" w:type="dxa"/>
            <w:vAlign w:val="bottom"/>
          </w:tcPr>
          <w:p w14:paraId="1C7D6B80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1C686" w14:textId="75CAA12B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  <w:r w:rsidR="001C4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166</w:t>
            </w:r>
          </w:p>
        </w:tc>
        <w:tc>
          <w:tcPr>
            <w:tcW w:w="180" w:type="dxa"/>
            <w:vAlign w:val="bottom"/>
          </w:tcPr>
          <w:p w14:paraId="7D79BEEB" w14:textId="77777777" w:rsidR="00C62B78" w:rsidRPr="008A343A" w:rsidRDefault="00C62B78" w:rsidP="00C62B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9E3F12" w14:textId="1B4E328B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028</w:t>
            </w:r>
          </w:p>
        </w:tc>
      </w:tr>
      <w:tr w:rsidR="00C62B78" w:rsidRPr="008A343A" w14:paraId="7FAD4183" w14:textId="77777777" w:rsidTr="00AB540B">
        <w:trPr>
          <w:cantSplit/>
        </w:trPr>
        <w:tc>
          <w:tcPr>
            <w:tcW w:w="2790" w:type="dxa"/>
            <w:hideMark/>
          </w:tcPr>
          <w:p w14:paraId="4B67D025" w14:textId="77777777" w:rsidR="00C62B78" w:rsidRPr="00C62B78" w:rsidRDefault="00C62B78" w:rsidP="00C62B7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8A909E2" w14:textId="77777777" w:rsidR="00C62B78" w:rsidRPr="008A343A" w:rsidRDefault="00C62B78" w:rsidP="00C62B7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ED1944" w14:textId="23ABC628" w:rsidR="00C62B78" w:rsidRPr="00AB540B" w:rsidRDefault="00FD6C5D" w:rsidP="00AB540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83301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259</w:t>
            </w:r>
            <w:r w:rsidR="00083301"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B54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80" w:type="dxa"/>
          </w:tcPr>
          <w:p w14:paraId="1DEF0A57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C6DC4" w14:textId="48B70BB4" w:rsidR="00C62B78" w:rsidRPr="008A343A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918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  <w:tc>
          <w:tcPr>
            <w:tcW w:w="178" w:type="dxa"/>
          </w:tcPr>
          <w:p w14:paraId="38BBE0F4" w14:textId="77777777" w:rsidR="00C62B78" w:rsidRPr="008A343A" w:rsidRDefault="00C62B78" w:rsidP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1C816" w14:textId="6C9446AF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81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485</w:t>
            </w:r>
            <w:r w:rsidR="008816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180" w:type="dxa"/>
          </w:tcPr>
          <w:p w14:paraId="3155A67F" w14:textId="77777777" w:rsidR="00C62B78" w:rsidRPr="008A343A" w:rsidRDefault="00C62B78" w:rsidP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DE119F3" w14:textId="6EFD022E" w:rsidR="00C62B78" w:rsidRPr="008A343A" w:rsidRDefault="00FD6C5D" w:rsidP="00C62B7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011</w:t>
            </w:r>
            <w:r w:rsidR="00C62B78"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1CACB81B" w14:textId="77777777" w:rsidR="008A343A" w:rsidRDefault="008A343A" w:rsidP="00FA62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th-TH" w:bidi="th-TH"/>
        </w:rPr>
      </w:pPr>
    </w:p>
    <w:tbl>
      <w:tblPr>
        <w:tblW w:w="901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7"/>
        <w:gridCol w:w="1080"/>
        <w:gridCol w:w="183"/>
        <w:gridCol w:w="1170"/>
        <w:gridCol w:w="274"/>
        <w:gridCol w:w="1080"/>
        <w:gridCol w:w="179"/>
        <w:gridCol w:w="1169"/>
        <w:gridCol w:w="8"/>
      </w:tblGrid>
      <w:tr w:rsidR="00C62B78" w:rsidRPr="00C62B78" w14:paraId="3464F19B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DB57156" w14:textId="0AF49F46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3" w:type="dxa"/>
            <w:gridSpan w:val="3"/>
            <w:vAlign w:val="bottom"/>
            <w:hideMark/>
          </w:tcPr>
          <w:p w14:paraId="14C9DA32" w14:textId="1714DAA3" w:rsidR="00C62B78" w:rsidRPr="00C62B78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EC45D7F" w14:textId="77777777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4"/>
            <w:vAlign w:val="bottom"/>
            <w:hideMark/>
          </w:tcPr>
          <w:p w14:paraId="6E43A6DA" w14:textId="49E63E19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62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62B78" w:rsidRPr="00C62B78" w14:paraId="38775FB5" w14:textId="77777777" w:rsidTr="00AB540B">
        <w:trPr>
          <w:gridAfter w:val="1"/>
          <w:wAfter w:w="8" w:type="dxa"/>
          <w:cantSplit/>
          <w:tblHeader/>
        </w:trPr>
        <w:tc>
          <w:tcPr>
            <w:tcW w:w="3867" w:type="dxa"/>
            <w:vAlign w:val="bottom"/>
            <w:hideMark/>
          </w:tcPr>
          <w:p w14:paraId="1F959D41" w14:textId="1F3AED66" w:rsidR="00C62B78" w:rsidRPr="00C62B78" w:rsidRDefault="006F2B4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62B78" w:rsidRPr="00C62B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FD6C5D" w:rsidRPr="00FD6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C62B78" w:rsidRPr="00C62B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C62B78" w:rsidRPr="00C62B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080" w:type="dxa"/>
            <w:vAlign w:val="bottom"/>
            <w:hideMark/>
          </w:tcPr>
          <w:p w14:paraId="49BE8734" w14:textId="6A53C4BF" w:rsidR="00C62B78" w:rsidRPr="006F2B4B" w:rsidRDefault="00FD6C5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2D559F66" w14:textId="77777777" w:rsidR="00C62B78" w:rsidRPr="006F2B4B" w:rsidRDefault="00C62B7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8D0C6CC" w14:textId="32CBA244" w:rsidR="00C62B78" w:rsidRPr="006F2B4B" w:rsidRDefault="00FD6C5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</w:tcPr>
          <w:p w14:paraId="0C676989" w14:textId="77777777" w:rsidR="00C62B78" w:rsidRPr="006F2B4B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648760C" w14:textId="7378A5AD" w:rsidR="00C62B78" w:rsidRPr="006F2B4B" w:rsidRDefault="00FD6C5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2B4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9" w:type="dxa"/>
            <w:vAlign w:val="bottom"/>
          </w:tcPr>
          <w:p w14:paraId="54E59CEC" w14:textId="77777777" w:rsidR="00C62B78" w:rsidRPr="006F2B4B" w:rsidRDefault="00C62B7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07C1FF9A" w14:textId="13536846" w:rsidR="00C62B78" w:rsidRPr="006F2B4B" w:rsidRDefault="00FD6C5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F2B4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C62B78" w:rsidRPr="00C62B78" w14:paraId="2B09E2B7" w14:textId="77777777" w:rsidTr="00AB540B">
        <w:trPr>
          <w:cantSplit/>
          <w:tblHeader/>
        </w:trPr>
        <w:tc>
          <w:tcPr>
            <w:tcW w:w="3867" w:type="dxa"/>
            <w:vAlign w:val="bottom"/>
            <w:hideMark/>
          </w:tcPr>
          <w:p w14:paraId="569F7566" w14:textId="45CE1C9F" w:rsidR="00C62B78" w:rsidRPr="00C62B78" w:rsidRDefault="00C62B7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1" w:type="dxa"/>
            <w:gridSpan w:val="8"/>
            <w:vAlign w:val="bottom"/>
            <w:hideMark/>
          </w:tcPr>
          <w:p w14:paraId="3E67B14E" w14:textId="2C7801ED" w:rsidR="00C62B78" w:rsidRPr="00C62B78" w:rsidRDefault="00C62B7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2B78" w:rsidRPr="00C62B78" w14:paraId="41971EDD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354B571B" w14:textId="77777777" w:rsidR="00C62B78" w:rsidRPr="00C62B78" w:rsidRDefault="00C62B78" w:rsidP="00C62B78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96B5F" w14:textId="239544C6" w:rsidR="00C62B78" w:rsidRPr="00083301" w:rsidRDefault="00FD6C5D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0833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83" w:type="dxa"/>
          </w:tcPr>
          <w:p w14:paraId="4F78D6B4" w14:textId="77777777" w:rsidR="00C62B78" w:rsidRPr="00C62B78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1A442" w14:textId="3D4ABB60" w:rsidR="00C62B78" w:rsidRPr="00AB540B" w:rsidRDefault="00FD6C5D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74" w:type="dxa"/>
          </w:tcPr>
          <w:p w14:paraId="2A977542" w14:textId="77777777" w:rsidR="00C62B78" w:rsidRPr="00F20A82" w:rsidRDefault="00C62B7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A336E" w14:textId="372F1ADC" w:rsidR="00C62B78" w:rsidRPr="00F20A82" w:rsidRDefault="00FD6C5D" w:rsidP="00AB540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79" w:type="dxa"/>
          </w:tcPr>
          <w:p w14:paraId="5E13BD41" w14:textId="77777777" w:rsidR="00C62B78" w:rsidRPr="00F20A82" w:rsidRDefault="00C62B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6504C97" w14:textId="4E7FB580" w:rsidR="00C62B78" w:rsidRPr="00F20A82" w:rsidRDefault="00FD6C5D" w:rsidP="00AB540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4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</w:tr>
      <w:tr w:rsidR="00F20A82" w:rsidRPr="00C62B78" w14:paraId="2CA6FD31" w14:textId="77777777" w:rsidTr="00AB540B">
        <w:trPr>
          <w:gridAfter w:val="1"/>
          <w:wAfter w:w="8" w:type="dxa"/>
          <w:cantSplit/>
        </w:trPr>
        <w:tc>
          <w:tcPr>
            <w:tcW w:w="3867" w:type="dxa"/>
            <w:hideMark/>
          </w:tcPr>
          <w:p w14:paraId="5D87CE3D" w14:textId="77777777" w:rsidR="00F20A82" w:rsidRPr="00C62B78" w:rsidRDefault="00F20A82" w:rsidP="00F20A82">
            <w:pPr>
              <w:pStyle w:val="ListParagraph"/>
              <w:numPr>
                <w:ilvl w:val="0"/>
                <w:numId w:val="26"/>
              </w:numPr>
              <w:tabs>
                <w:tab w:val="clear" w:pos="540"/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right="0" w:hanging="190"/>
              <w:contextualSpacing/>
              <w:jc w:val="left"/>
              <w:rPr>
                <w:rFonts w:asciiTheme="majorBidi" w:hAnsiTheme="majorBidi"/>
                <w:b w:val="0"/>
                <w:bCs w:val="0"/>
                <w:i w:val="0"/>
                <w:iCs w:val="0"/>
                <w:cs/>
              </w:rPr>
            </w:pPr>
            <w:r w:rsidRPr="00C62B7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3DFFDEB7" w14:textId="79A29D97" w:rsidR="00F20A82" w:rsidRPr="00C62B78" w:rsidRDefault="00F20A82" w:rsidP="00AB540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D6C5D"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C0FE32E" w14:textId="77777777" w:rsidR="00F20A82" w:rsidRPr="00C62B78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B273E" w14:textId="3B8C4953" w:rsidR="00F20A82" w:rsidRPr="00AB540B" w:rsidRDefault="00F20A82" w:rsidP="00AB540B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</w:t>
            </w:r>
            <w:r w:rsidR="00FD6C5D"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17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</w:tcPr>
          <w:p w14:paraId="7D6D2C98" w14:textId="77777777" w:rsidR="00F20A82" w:rsidRPr="00F20A82" w:rsidRDefault="00F20A82" w:rsidP="00F20A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4B076" w14:textId="295226D8" w:rsidR="00F20A82" w:rsidRPr="00F20A82" w:rsidRDefault="00F20A82" w:rsidP="00FB6F37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20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C0298C7" w14:textId="77777777" w:rsidR="00F20A82" w:rsidRPr="00F20A82" w:rsidRDefault="00F20A82" w:rsidP="00F20A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BD212" w14:textId="30C58347" w:rsidR="00F20A82" w:rsidRPr="00F20A82" w:rsidRDefault="00F20A82" w:rsidP="00FB6F37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20A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10F5485" w14:textId="77777777" w:rsidR="005B5787" w:rsidRDefault="005B5787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EA59EE" w14:textId="7ED55159" w:rsidR="003D5AF5" w:rsidRPr="00F20A82" w:rsidRDefault="003D5AF5" w:rsidP="003D5AF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D5AF5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โดยมีระยะเวลา</w:t>
      </w:r>
      <w:r w:rsidRPr="001E589A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FD6C5D" w:rsidRPr="001E589A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1E589A">
        <w:rPr>
          <w:rFonts w:asciiTheme="majorBidi" w:hAnsiTheme="majorBidi" w:cstheme="majorBidi"/>
          <w:sz w:val="30"/>
          <w:szCs w:val="30"/>
        </w:rPr>
        <w:t xml:space="preserve"> </w:t>
      </w:r>
      <w:r w:rsidRPr="001E589A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FD6C5D" w:rsidRPr="001E589A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1E589A">
        <w:rPr>
          <w:rFonts w:asciiTheme="majorBidi" w:hAnsiTheme="majorBidi" w:cstheme="majorBidi"/>
          <w:sz w:val="30"/>
          <w:szCs w:val="30"/>
        </w:rPr>
        <w:t xml:space="preserve"> </w:t>
      </w:r>
      <w:r w:rsidRPr="001E589A">
        <w:rPr>
          <w:rFonts w:asciiTheme="majorBidi" w:hAnsiTheme="majorBidi" w:cstheme="majorBidi"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ธันวา</w:t>
      </w:r>
      <w:r w:rsidR="00083301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คม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F20A82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20A82" w:rsidRPr="001E589A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วัน ถึง </w:t>
      </w:r>
      <w:r w:rsidR="00FD6C5D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100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cs/>
        </w:rPr>
        <w:t>วัน</w:t>
      </w:r>
      <w:r w:rsidR="00083301" w:rsidRPr="001E589A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6362871A" w14:textId="55E5D705" w:rsidR="007C2C91" w:rsidRPr="003D5AF5" w:rsidRDefault="005B5787" w:rsidP="005B5787">
      <w:pPr>
        <w:spacing w:line="240" w:lineRule="auto"/>
        <w:rPr>
          <w:rFonts w:asciiTheme="majorBidi" w:hAnsiTheme="majorBidi" w:cstheme="minorBidi"/>
          <w:sz w:val="30"/>
          <w:szCs w:val="38"/>
          <w:cs/>
          <w:lang w:val="en-US"/>
        </w:rPr>
      </w:pPr>
      <w:r>
        <w:rPr>
          <w:rFonts w:asciiTheme="majorBidi" w:hAnsiTheme="majorBidi" w:cstheme="minorBidi"/>
          <w:sz w:val="30"/>
          <w:szCs w:val="38"/>
          <w:lang w:val="en-US"/>
        </w:rPr>
        <w:br w:type="page"/>
      </w: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F065D7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25"/>
        <w:gridCol w:w="242"/>
        <w:gridCol w:w="1081"/>
        <w:gridCol w:w="237"/>
        <w:gridCol w:w="1125"/>
        <w:gridCol w:w="246"/>
        <w:gridCol w:w="1087"/>
      </w:tblGrid>
      <w:tr w:rsidR="001000FB" w:rsidRPr="00F065D7" w14:paraId="3D698853" w14:textId="77777777" w:rsidTr="00AB540B">
        <w:trPr>
          <w:tblHeader/>
        </w:trPr>
        <w:tc>
          <w:tcPr>
            <w:tcW w:w="2175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AB540B">
        <w:trPr>
          <w:tblHeader/>
        </w:trPr>
        <w:tc>
          <w:tcPr>
            <w:tcW w:w="2175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F1A1C52" w14:textId="1D023F7D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40D7F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D7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A142C2" w14:textId="12F1A39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13E7C1" w14:textId="10755E41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113E4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0D7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0EE39A" w14:textId="7BA6DDBB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AB540B">
        <w:trPr>
          <w:tblHeader/>
        </w:trPr>
        <w:tc>
          <w:tcPr>
            <w:tcW w:w="2175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A17F908" w14:textId="56CD70BD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1CFB3B" w14:textId="7C430202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0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BE1C04" w14:textId="6F35AC46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300D0F" w14:textId="33B7B50C" w:rsidR="001000FB" w:rsidRPr="00F065D7" w:rsidRDefault="00FD6C5D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000FB" w:rsidRPr="00F065D7" w14:paraId="179DFDC7" w14:textId="77777777" w:rsidTr="00AB540B">
        <w:trPr>
          <w:tblHeader/>
        </w:trPr>
        <w:tc>
          <w:tcPr>
            <w:tcW w:w="2175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AB540B">
        <w:tc>
          <w:tcPr>
            <w:tcW w:w="2175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8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445E276D" w14:textId="77777777" w:rsidTr="00AB540B">
        <w:tc>
          <w:tcPr>
            <w:tcW w:w="2175" w:type="pct"/>
          </w:tcPr>
          <w:p w14:paraId="25431F1D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8" w:type="pct"/>
          </w:tcPr>
          <w:p w14:paraId="1B0D73F4" w14:textId="7E412140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33" w:type="pct"/>
          </w:tcPr>
          <w:p w14:paraId="6E261800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73B954" w14:textId="23F2C397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558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30" w:type="pct"/>
          </w:tcPr>
          <w:p w14:paraId="609992C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A085CD" w14:textId="5AEEB0E7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35" w:type="pct"/>
          </w:tcPr>
          <w:p w14:paraId="6F39FB70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6FDC2B" w14:textId="2EC709C7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95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266</w:t>
            </w:r>
          </w:p>
        </w:tc>
      </w:tr>
      <w:tr w:rsidR="00457685" w:rsidRPr="00F065D7" w14:paraId="42F74BDC" w14:textId="77777777" w:rsidTr="00AB540B">
        <w:tc>
          <w:tcPr>
            <w:tcW w:w="2175" w:type="pct"/>
          </w:tcPr>
          <w:p w14:paraId="6B1B573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8" w:type="pct"/>
          </w:tcPr>
          <w:p w14:paraId="12EDB1EC" w14:textId="74227261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33" w:type="pct"/>
          </w:tcPr>
          <w:p w14:paraId="43CF759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8DEE6F1" w14:textId="38B8406D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851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30" w:type="pct"/>
          </w:tcPr>
          <w:p w14:paraId="6A4E712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5801EB" w14:textId="66A2A5CE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35" w:type="pct"/>
          </w:tcPr>
          <w:p w14:paraId="714E6DE8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DB5FCE" w14:textId="6CEDBCDD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101</w:t>
            </w:r>
          </w:p>
        </w:tc>
      </w:tr>
      <w:tr w:rsidR="00457685" w:rsidRPr="00F065D7" w14:paraId="332F20BB" w14:textId="77777777" w:rsidTr="00AB540B">
        <w:tc>
          <w:tcPr>
            <w:tcW w:w="2175" w:type="pct"/>
          </w:tcPr>
          <w:p w14:paraId="24261196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637D7916" w14:textId="597D702A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133" w:type="pct"/>
          </w:tcPr>
          <w:p w14:paraId="5F9B39C6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10459A3" w14:textId="3FFEF3EE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130" w:type="pct"/>
          </w:tcPr>
          <w:p w14:paraId="7EEFB3F4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CD78D81" w14:textId="1471BBDA" w:rsidR="00457685" w:rsidRPr="00F065D7" w:rsidRDefault="009F62AB" w:rsidP="0045768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045C5D1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B086D" w14:textId="52371A88" w:rsidR="00457685" w:rsidRPr="00F065D7" w:rsidRDefault="00457685" w:rsidP="003D5AF5">
            <w:pPr>
              <w:pStyle w:val="BodyText"/>
              <w:tabs>
                <w:tab w:val="decimal" w:pos="609"/>
              </w:tabs>
              <w:spacing w:after="0"/>
              <w:ind w:left="-108" w:right="-9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57685" w:rsidRPr="00F065D7" w14:paraId="064E5151" w14:textId="77777777" w:rsidTr="00AB540B">
        <w:tc>
          <w:tcPr>
            <w:tcW w:w="2175" w:type="pct"/>
          </w:tcPr>
          <w:p w14:paraId="32076553" w14:textId="67CB58E4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0C6EE40" w14:textId="33C9FD52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33" w:type="pct"/>
          </w:tcPr>
          <w:p w14:paraId="4AAF09E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1CD2E4" w14:textId="0AFD43D0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="00457685"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30" w:type="pct"/>
          </w:tcPr>
          <w:p w14:paraId="44D35017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9B46555" w14:textId="39DE7B82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35" w:type="pct"/>
          </w:tcPr>
          <w:p w14:paraId="18A06C10" w14:textId="77777777" w:rsidR="00457685" w:rsidRPr="00F065D7" w:rsidRDefault="00457685" w:rsidP="00457685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5E50CB" w14:textId="6E4FB844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  <w:r w:rsidR="00457685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906</w:t>
            </w:r>
          </w:p>
        </w:tc>
      </w:tr>
      <w:tr w:rsidR="00457685" w:rsidRPr="00F065D7" w14:paraId="1A725690" w14:textId="77777777" w:rsidTr="00AB540B">
        <w:tc>
          <w:tcPr>
            <w:tcW w:w="2175" w:type="pct"/>
          </w:tcPr>
          <w:p w14:paraId="0592548A" w14:textId="77777777" w:rsidR="00457685" w:rsidRPr="00F065D7" w:rsidRDefault="00457685" w:rsidP="0045768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1E8EB0C5" w:rsidR="00457685" w:rsidRPr="00246491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F62AB" w:rsidRPr="009F6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</w:t>
            </w:r>
            <w:r w:rsidR="009F62AB" w:rsidRPr="009F6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33" w:type="pct"/>
          </w:tcPr>
          <w:p w14:paraId="7F363BF8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17547931" w:rsidR="00457685" w:rsidRPr="00F065D7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432</w:t>
            </w:r>
            <w:r w:rsidR="00457685"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6C5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30" w:type="pct"/>
          </w:tcPr>
          <w:p w14:paraId="5DEA735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7A6FBCFD" w:rsidR="00457685" w:rsidRPr="00246491" w:rsidRDefault="00FD6C5D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  <w:r w:rsidR="009F62AB" w:rsidRPr="009F6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35" w:type="pct"/>
          </w:tcPr>
          <w:p w14:paraId="01D5CFE1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3A6EF2F2" w:rsidR="00457685" w:rsidRPr="00F065D7" w:rsidRDefault="00FD6C5D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445</w:t>
            </w:r>
            <w:r w:rsidR="00457685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</w:tr>
      <w:tr w:rsidR="00457685" w:rsidRPr="00F065D7" w14:paraId="376D262C" w14:textId="77777777" w:rsidTr="00AB540B">
        <w:trPr>
          <w:trHeight w:val="427"/>
        </w:trPr>
        <w:tc>
          <w:tcPr>
            <w:tcW w:w="2175" w:type="pct"/>
          </w:tcPr>
          <w:p w14:paraId="2F6F92D3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6606390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1AD87ACF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EC1576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5004DE5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9381C" w14:textId="77777777" w:rsidR="00457685" w:rsidRPr="00246491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77AA75E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7A99D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7685" w:rsidRPr="00F065D7" w14:paraId="5A6F6EE5" w14:textId="77777777" w:rsidTr="00AB540B">
        <w:tc>
          <w:tcPr>
            <w:tcW w:w="2175" w:type="pct"/>
          </w:tcPr>
          <w:p w14:paraId="29766149" w14:textId="77777777" w:rsidR="00457685" w:rsidRPr="00F065D7" w:rsidRDefault="00457685" w:rsidP="00457685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18" w:type="pct"/>
          </w:tcPr>
          <w:p w14:paraId="3D7EF9A6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14:paraId="4B3C1DC3" w14:textId="77777777" w:rsidR="00457685" w:rsidRPr="00F065D7" w:rsidRDefault="00457685" w:rsidP="004576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4E8E1E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CAEEB4A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D856047" w14:textId="77777777" w:rsidR="00457685" w:rsidRPr="00F065D7" w:rsidRDefault="00457685" w:rsidP="0045768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</w:tcPr>
          <w:p w14:paraId="30CB814D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2C240B" w14:textId="77777777" w:rsidR="00457685" w:rsidRPr="00F065D7" w:rsidRDefault="00457685" w:rsidP="004576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3E3" w:rsidRPr="00F065D7" w14:paraId="68CCADA9" w14:textId="77777777" w:rsidTr="00AB540B">
        <w:tc>
          <w:tcPr>
            <w:tcW w:w="2175" w:type="pct"/>
          </w:tcPr>
          <w:p w14:paraId="7FFE2A2B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8" w:type="pct"/>
          </w:tcPr>
          <w:p w14:paraId="54A4B1CD" w14:textId="55D0A664" w:rsidR="00E303E3" w:rsidRPr="00F065D7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33" w:type="pct"/>
          </w:tcPr>
          <w:p w14:paraId="4D45DAD1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BE8597F" w14:textId="5CAD47C6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438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251</w:t>
            </w:r>
          </w:p>
        </w:tc>
        <w:tc>
          <w:tcPr>
            <w:tcW w:w="130" w:type="pct"/>
          </w:tcPr>
          <w:p w14:paraId="6BBE213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0E4BFE" w14:textId="6328511C" w:rsidR="00E303E3" w:rsidRPr="00F065D7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35" w:type="pct"/>
          </w:tcPr>
          <w:p w14:paraId="578654DF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772C3C1" w14:textId="67D58E7F" w:rsidR="00E303E3" w:rsidRPr="00F065D7" w:rsidRDefault="00FD6C5D" w:rsidP="00855EE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54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937</w:t>
            </w:r>
          </w:p>
        </w:tc>
      </w:tr>
      <w:tr w:rsidR="00E303E3" w:rsidRPr="00F065D7" w14:paraId="5D2AF5D5" w14:textId="77777777" w:rsidTr="00AB540B">
        <w:tc>
          <w:tcPr>
            <w:tcW w:w="2175" w:type="pct"/>
          </w:tcPr>
          <w:p w14:paraId="0F2F117A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18" w:type="pct"/>
          </w:tcPr>
          <w:p w14:paraId="1BBE2A13" w14:textId="746220C5" w:rsidR="00E303E3" w:rsidRPr="00F065D7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33" w:type="pct"/>
          </w:tcPr>
          <w:p w14:paraId="6960C995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23930" w14:textId="575B7934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104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30" w:type="pct"/>
          </w:tcPr>
          <w:p w14:paraId="58F8BB08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2BFE84" w14:textId="28BC3685" w:rsidR="00E303E3" w:rsidRPr="00F065D7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9F62AB" w:rsidRPr="009F6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135" w:type="pct"/>
          </w:tcPr>
          <w:p w14:paraId="07CFFB4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0E786CB" w14:textId="09BAFE77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37</w:t>
            </w:r>
            <w:r w:rsidR="00E303E3"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sz w:val="30"/>
                <w:szCs w:val="30"/>
                <w:lang w:val="en-US"/>
              </w:rPr>
              <w:t>236</w:t>
            </w:r>
          </w:p>
        </w:tc>
      </w:tr>
      <w:tr w:rsidR="00E303E3" w:rsidRPr="00F065D7" w14:paraId="6E6C4B2E" w14:textId="77777777" w:rsidTr="00AB540B">
        <w:tc>
          <w:tcPr>
            <w:tcW w:w="2175" w:type="pct"/>
          </w:tcPr>
          <w:p w14:paraId="5425CF49" w14:textId="77777777" w:rsidR="00E303E3" w:rsidRPr="00F065D7" w:rsidRDefault="00E303E3" w:rsidP="00E303E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187E1E51" w:rsidR="00E303E3" w:rsidRPr="00DF3F44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  <w:r w:rsidR="009F6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133" w:type="pct"/>
          </w:tcPr>
          <w:p w14:paraId="65E4939C" w14:textId="77777777" w:rsidR="00E303E3" w:rsidRPr="00F065D7" w:rsidRDefault="00E303E3" w:rsidP="00E303E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79D261A8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543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187</w:t>
            </w:r>
          </w:p>
        </w:tc>
        <w:tc>
          <w:tcPr>
            <w:tcW w:w="130" w:type="pct"/>
          </w:tcPr>
          <w:p w14:paraId="4AF17611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7098CF29" w:rsidR="00E303E3" w:rsidRPr="00DF3F44" w:rsidRDefault="00FD6C5D" w:rsidP="00E303E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9F62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135" w:type="pct"/>
          </w:tcPr>
          <w:p w14:paraId="5C77B667" w14:textId="77777777" w:rsidR="00E303E3" w:rsidRPr="00F065D7" w:rsidRDefault="00E303E3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675B55C9" w:rsidR="00E303E3" w:rsidRPr="00F065D7" w:rsidRDefault="00FD6C5D" w:rsidP="00E303E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92</w:t>
            </w:r>
            <w:r w:rsidR="00855EE7"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</w:tr>
    </w:tbl>
    <w:p w14:paraId="62A09663" w14:textId="77777777" w:rsidR="002A11F4" w:rsidRPr="00F065D7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262FA15D" w:rsidR="00411244" w:rsidRPr="00F34555" w:rsidRDefault="00A4796E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</w:t>
      </w:r>
      <w:r w:rsidR="003D5AF5">
        <w:rPr>
          <w:rFonts w:ascii="Angsana New" w:hAnsi="Angsana New" w:hint="cs"/>
          <w:sz w:val="30"/>
          <w:szCs w:val="30"/>
          <w:cs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31</w:t>
      </w:r>
      <w:r w:rsidR="003D5AF5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 w:rsidR="00D113E4">
        <w:rPr>
          <w:rFonts w:ascii="Angsana New" w:hAnsi="Angsana New" w:hint="cs"/>
          <w:sz w:val="30"/>
          <w:szCs w:val="30"/>
          <w:cs/>
        </w:rPr>
        <w:t xml:space="preserve"> </w:t>
      </w:r>
      <w:r w:rsidR="00FD6C5D" w:rsidRPr="00FD6C5D">
        <w:rPr>
          <w:rFonts w:ascii="Angsana New" w:hAnsi="Angsana New"/>
          <w:sz w:val="30"/>
          <w:szCs w:val="30"/>
          <w:lang w:val="en-US"/>
        </w:rPr>
        <w:t>2564</w:t>
      </w:r>
      <w:r w:rsidR="0063057A"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="0063057A" w:rsidRPr="00F34555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โดยแสดงในงบการเงินรวมจำนวน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120</w:t>
      </w:r>
      <w:r w:rsidR="009F62AB" w:rsidRPr="009F62A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B38DA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057A" w:rsidRPr="00F34555">
        <w:rPr>
          <w:rFonts w:ascii="Angsana New" w:hAnsi="Angsana New"/>
          <w:sz w:val="30"/>
          <w:szCs w:val="30"/>
          <w:cs/>
        </w:rPr>
        <w:t xml:space="preserve">ล้านบาท 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>(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438</w:t>
      </w:r>
      <w:r w:rsidR="007C39E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/>
          <w:i/>
          <w:iCs/>
          <w:sz w:val="30"/>
          <w:szCs w:val="30"/>
        </w:rPr>
        <w:br/>
      </w:r>
      <w:r w:rsidR="0063057A" w:rsidRPr="00F3455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F34555">
        <w:rPr>
          <w:rFonts w:ascii="Angsana New" w:hAnsi="Angsana New"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 w:hint="cs"/>
          <w:sz w:val="30"/>
          <w:szCs w:val="30"/>
          <w:cs/>
        </w:rPr>
        <w:t>และ</w:t>
      </w:r>
      <w:r w:rsidR="00692C8F" w:rsidRPr="009F62AB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9F62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33</w:t>
      </w:r>
      <w:r w:rsidR="009F62A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F62A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5DF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54</w:t>
      </w:r>
      <w:r w:rsidR="00C9494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D6C5D" w:rsidRPr="00FD6C5D">
        <w:rPr>
          <w:rFonts w:ascii="Angsana New" w:hAnsi="Angsana New"/>
          <w:i/>
          <w:iCs/>
          <w:sz w:val="30"/>
          <w:szCs w:val="30"/>
          <w:lang w:val="en-US"/>
        </w:rPr>
        <w:t>9</w:t>
      </w:r>
      <w:r w:rsidR="00C94943" w:rsidRPr="00F3455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="006F2B4B">
        <w:rPr>
          <w:rFonts w:ascii="Angsana New" w:hAnsi="Angsana New"/>
          <w:sz w:val="30"/>
          <w:szCs w:val="30"/>
        </w:rPr>
        <w:br/>
      </w:r>
      <w:r w:rsidR="0063057A"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25EA831E" w14:textId="77777777" w:rsidR="00692C8F" w:rsidRPr="00F34555" w:rsidRDefault="00692C8F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F3455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EFAC5FC" w14:textId="0C4E21B0" w:rsidR="00FB2425" w:rsidRPr="00F065D7" w:rsidRDefault="00CC1CA8" w:rsidP="00C62B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วัตถุดิบ พัสดุบรรจุ และสินค้าสำเร็จรูปกับบ</w:t>
      </w:r>
      <w:r w:rsidR="005B3ECA"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D6C5D" w:rsidRPr="00266E6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30178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4796E" w:rsidRPr="00266E69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="005F7225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D6C5D" w:rsidRPr="00266E6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66E6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66E69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8C611C" w:rsidRPr="00266E69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8C611C" w:rsidRPr="00266E69">
        <w:rPr>
          <w:rFonts w:asciiTheme="majorBidi" w:hAnsiTheme="majorBidi" w:cstheme="majorBidi"/>
          <w:sz w:val="30"/>
          <w:szCs w:val="30"/>
          <w:lang w:val="en-US"/>
        </w:rPr>
        <w:t xml:space="preserve"> 6,168.9</w:t>
      </w:r>
      <w:r w:rsidR="00352A8D" w:rsidRPr="00266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55A" w:rsidRPr="00266E6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266E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266E6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266E6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266E69">
        <w:rPr>
          <w:rFonts w:asciiTheme="majorBidi" w:hAnsiTheme="majorBidi" w:cstheme="majorBidi"/>
          <w:sz w:val="30"/>
          <w:szCs w:val="30"/>
        </w:rPr>
        <w:t>:</w:t>
      </w:r>
      <w:r w:rsidR="00AE055A" w:rsidRPr="00266E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224</w:t>
      </w:r>
      <w:r w:rsidR="007C39E3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7C39E3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266E6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266E6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266E69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F2B4B">
        <w:rPr>
          <w:rFonts w:asciiTheme="majorBidi" w:hAnsiTheme="majorBidi" w:cstheme="majorBidi"/>
          <w:sz w:val="30"/>
          <w:szCs w:val="30"/>
        </w:rPr>
        <w:br/>
      </w:r>
      <w:r w:rsidR="00AE055A" w:rsidRPr="00266E69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63057A" w:rsidRPr="00266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266E6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266E69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266E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11C" w:rsidRPr="00266E69">
        <w:rPr>
          <w:rFonts w:asciiTheme="majorBidi" w:hAnsiTheme="majorBidi" w:cstheme="majorBidi"/>
          <w:sz w:val="30"/>
          <w:szCs w:val="30"/>
          <w:lang w:val="en-US"/>
        </w:rPr>
        <w:t>8,043.2</w:t>
      </w:r>
      <w:r w:rsidR="00352A8D" w:rsidRPr="00266E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55A" w:rsidRPr="00266E6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266E6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FD6C5D" w:rsidRPr="00266E6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266E6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266E69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D6C5D" w:rsidRPr="00FD6C5D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283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9</w:t>
      </w:r>
      <w:r w:rsidR="00A35F2B" w:rsidRPr="00F065D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F065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F065D7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  <w:r w:rsidR="00C62B7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7BF5B6" w14:textId="77777777" w:rsidR="004D34FC" w:rsidRPr="00F065D7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F065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198E34BD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7F8A0688" w14:textId="3D343467" w:rsidR="009A0135" w:rsidRPr="00F065D7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</w:t>
      </w:r>
      <w:r w:rsidRPr="006F2B4B">
        <w:rPr>
          <w:rFonts w:asciiTheme="majorBidi" w:hAnsiTheme="majorBidi" w:cstheme="majorBidi"/>
          <w:sz w:val="30"/>
          <w:szCs w:val="30"/>
          <w:cs/>
        </w:rPr>
        <w:t>ผลิตสินค้า สัญญามีผลบังคับใช้</w:t>
      </w:r>
      <w:r w:rsidR="00046810" w:rsidRPr="006F2B4B">
        <w:rPr>
          <w:rFonts w:asciiTheme="majorBidi" w:hAnsiTheme="majorBidi" w:cstheme="majorBidi" w:hint="cs"/>
          <w:sz w:val="30"/>
          <w:szCs w:val="30"/>
          <w:cs/>
        </w:rPr>
        <w:t>จนกว่าจะมีการ</w:t>
      </w:r>
      <w:r w:rsidR="00BC4E6E" w:rsidRPr="006F2B4B"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6F2B4B">
        <w:rPr>
          <w:rFonts w:asciiTheme="majorBidi" w:hAnsiTheme="majorBidi" w:cstheme="majorBidi"/>
          <w:sz w:val="30"/>
          <w:szCs w:val="30"/>
        </w:rPr>
        <w:t xml:space="preserve"> </w:t>
      </w:r>
      <w:r w:rsidRPr="006F2B4B">
        <w:rPr>
          <w:rFonts w:asciiTheme="majorBidi" w:hAnsiTheme="majorBidi" w:cstheme="majorBidi"/>
          <w:sz w:val="30"/>
          <w:szCs w:val="30"/>
          <w:cs/>
        </w:rPr>
        <w:t>โดยกลุ่มบริษัทผูกพันที่จะจ่ายค่</w:t>
      </w:r>
      <w:r w:rsidR="00046810" w:rsidRPr="006F2B4B">
        <w:rPr>
          <w:rFonts w:asciiTheme="majorBidi" w:hAnsiTheme="majorBidi" w:cstheme="majorBidi"/>
          <w:sz w:val="30"/>
          <w:szCs w:val="30"/>
          <w:cs/>
        </w:rPr>
        <w:t>าธรรมเนียมวิชาการเป็นจำ</w:t>
      </w:r>
      <w:r w:rsidR="00046810">
        <w:rPr>
          <w:rFonts w:asciiTheme="majorBidi" w:hAnsiTheme="majorBidi" w:cstheme="majorBidi"/>
          <w:sz w:val="30"/>
          <w:szCs w:val="30"/>
          <w:cs/>
        </w:rPr>
        <w:t xml:space="preserve">นวนเงิน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0413B4">
        <w:rPr>
          <w:rFonts w:asciiTheme="majorBidi" w:hAnsiTheme="majorBidi" w:cstheme="majorBidi"/>
          <w:sz w:val="30"/>
          <w:szCs w:val="30"/>
        </w:rPr>
        <w:t xml:space="preserve"> </w:t>
      </w:r>
      <w:r w:rsidRPr="000413B4">
        <w:rPr>
          <w:rFonts w:asciiTheme="majorBidi" w:hAnsiTheme="majorBidi" w:cstheme="majorBidi"/>
          <w:sz w:val="30"/>
          <w:szCs w:val="30"/>
          <w:cs/>
        </w:rPr>
        <w:t>ล้านเยนต่อ</w:t>
      </w:r>
      <w:r w:rsidRPr="00F065D7">
        <w:rPr>
          <w:rFonts w:asciiTheme="majorBidi" w:hAnsiTheme="majorBidi" w:cstheme="majorBidi"/>
          <w:sz w:val="30"/>
          <w:szCs w:val="30"/>
          <w:cs/>
        </w:rPr>
        <w:t>ปีใน</w:t>
      </w:r>
      <w:r w:rsidR="000468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2B4B">
        <w:rPr>
          <w:rFonts w:asciiTheme="majorBidi" w:hAnsiTheme="majorBidi" w:cstheme="majorBidi"/>
          <w:sz w:val="30"/>
          <w:szCs w:val="30"/>
        </w:rPr>
        <w:br/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และจำนวน </w:t>
      </w:r>
      <w:r w:rsidR="00FD6C5D" w:rsidRPr="00FD6C5D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D29815F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C54FDFD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F065D7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13A0C315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C012E9" w14:textId="16CB28C4" w:rsidR="00A35F2B" w:rsidRDefault="00A35F2B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ระยะยาว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สัญญามีผลบังคับใช้และจะทยอยสิ้นสุดในเดือนสิงหาคม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โดยบริษัทมีภาระผูกพันที่จะจ่ายค่าบริการเป็นจำนวนเงิน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8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- </w:t>
      </w:r>
      <w:r w:rsidR="00FD6C5D" w:rsidRPr="00FD6C5D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ล้านบาทต่อปี</w:t>
      </w:r>
    </w:p>
    <w:p w14:paraId="7F2A5554" w14:textId="77777777" w:rsidR="00FB2425" w:rsidRPr="00F065D7" w:rsidRDefault="00FB2425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A261AA" w14:textId="77777777" w:rsidR="007A39A6" w:rsidRPr="00F065D7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E899B9C" w14:textId="77777777" w:rsidR="005032CB" w:rsidRPr="001E493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cs="Times New Roman"/>
          <w:sz w:val="30"/>
          <w:szCs w:val="30"/>
          <w:lang w:val="en-US"/>
        </w:rPr>
      </w:pPr>
    </w:p>
    <w:p w14:paraId="712DD801" w14:textId="2F8304E5" w:rsidR="00E21B00" w:rsidRPr="009A7C6B" w:rsidRDefault="009A7C6B" w:rsidP="009A7C6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  <w:r w:rsidRPr="00DF11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บริษัทย่อยได้ทำสัญญาซื้อก๊าซธรรมชาติเหลวกับบริษัทในประเทศแห่งหนึ่ง สัญญามีผลบังคับใช้และจะทยอยสิ้นสุดในเดือนกันยายน </w:t>
      </w:r>
      <w:r w:rsidR="00FD6C5D" w:rsidRPr="00DF11E6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DF11E6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DF11E6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ที่ระบุในสัญญา</w:t>
      </w:r>
      <w:r w:rsidRPr="009A7C6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</w:p>
    <w:p w14:paraId="1FFEEC10" w14:textId="77777777" w:rsidR="009A7C6B" w:rsidRPr="009A7C6B" w:rsidRDefault="009A7C6B" w:rsidP="009A7C6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1E493B" w:rsidRDefault="005727ED" w:rsidP="005727ED">
      <w:pPr>
        <w:spacing w:line="240" w:lineRule="auto"/>
        <w:ind w:left="540" w:right="-45"/>
        <w:jc w:val="thaiDistribute"/>
        <w:rPr>
          <w:rFonts w:cs="Times New Roman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248B5814" w:rsidR="00F67D6D" w:rsidRDefault="005727ED" w:rsidP="006E395E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6E395E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375E12">
        <w:rPr>
          <w:rFonts w:asciiTheme="majorBidi" w:hAnsiTheme="majorBidi"/>
          <w:snapToGrid w:val="0"/>
          <w:sz w:val="30"/>
          <w:szCs w:val="30"/>
          <w:cs/>
          <w:lang w:eastAsia="th-TH"/>
        </w:rPr>
        <w:t>ล้านเหรียญ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สหรัฐอเมริกาต่อเดือน</w:t>
      </w:r>
    </w:p>
    <w:p w14:paraId="13594C76" w14:textId="20C845A1" w:rsidR="00767F39" w:rsidRDefault="00767F3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E508D3F" w14:textId="77777777" w:rsidR="00B671C4" w:rsidRPr="00D15630" w:rsidRDefault="00B671C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7DC46BA" w14:textId="714C11B7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สัญญาบริหารจัดการคลังสินค้า</w:t>
      </w:r>
    </w:p>
    <w:p w14:paraId="716AA64A" w14:textId="77777777" w:rsidR="0041552A" w:rsidRDefault="0041552A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B0EBDB" w14:textId="570463B3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0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 w:hint="cs"/>
          <w:snapToGrid w:val="0"/>
          <w:sz w:val="30"/>
          <w:szCs w:val="30"/>
          <w:lang w:val="en-US" w:eastAsia="th-TH"/>
        </w:rPr>
        <w:t>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Default="006B3ADB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61877B9" w14:textId="00B27A8A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FD6C5D" w:rsidRPr="00FD6C5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2481EA1E" w14:textId="77777777" w:rsidR="0041552A" w:rsidRDefault="0041552A" w:rsidP="004554DD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EE5F46" w:rsidRDefault="005A5157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4C2AF1D4" w14:textId="0AE79669" w:rsidR="002849E2" w:rsidRPr="002336C7" w:rsidRDefault="00A4796E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63017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D113E4">
        <w:rPr>
          <w:rFonts w:ascii="Angsana New" w:hAnsi="Angsana New"/>
          <w:sz w:val="30"/>
          <w:szCs w:val="30"/>
        </w:rPr>
        <w:t xml:space="preserve">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="002849E2"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="002849E2"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38</w:t>
      </w:r>
      <w:r w:rsidR="00B671C4" w:rsidRPr="00B671C4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377</w:t>
      </w:r>
      <w:r w:rsidR="00B671C4" w:rsidRPr="00B671C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B671C4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53</w:t>
      </w:r>
      <w:r w:rsidR="00B671C4" w:rsidRPr="00B671C4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="002849E2" w:rsidRPr="00B671C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30178" w:rsidRPr="00B671C4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31</w:t>
      </w:r>
      <w:r w:rsidR="00630178" w:rsidRPr="00B671C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630178" w:rsidRPr="00B671C4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ธันวาคม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2563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: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38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,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377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 xml:space="preserve">ล้านเมียนมาร์จัต และ 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59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630178" w:rsidRPr="00630178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 xml:space="preserve"> </w:t>
      </w:r>
      <w:r w:rsidR="00630178" w:rsidRPr="0063017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val="en-US"/>
        </w:rPr>
        <w:t>ล้านเหรียญสหรัฐอเมริกา</w:t>
      </w:r>
      <w:r w:rsidR="0063017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) 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</w:t>
      </w:r>
      <w:r w:rsidR="006F2B4B">
        <w:rPr>
          <w:rFonts w:asciiTheme="majorBidi" w:hAnsiTheme="majorBidi" w:cstheme="majorBidi"/>
          <w:spacing w:val="-4"/>
          <w:sz w:val="30"/>
          <w:szCs w:val="30"/>
        </w:rPr>
        <w:br/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ค้ำประกันการเช่าสินทรัพย์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="002849E2"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คิด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เป็นร้อยละ </w:t>
      </w:r>
      <w:r w:rsidR="00FD6C5D" w:rsidRPr="00FD6C5D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="002849E2"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849E2"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="002849E2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268C1D3F" w14:textId="2A202BDF" w:rsidR="002849E2" w:rsidRDefault="002849E2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F3FC129" w14:textId="1CB1B3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27D3D530" w14:textId="7181FE40" w:rsidR="0041552A" w:rsidRDefault="0062312A" w:rsidP="00775211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</w:rPr>
        <w:t>กรกฎาคม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2560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11</w:t>
      </w:r>
      <w:r w:rsidRPr="00F065D7">
        <w:rPr>
          <w:rFonts w:asciiTheme="majorBidi" w:hAnsiTheme="majorBidi"/>
          <w:sz w:val="30"/>
          <w:szCs w:val="30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5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49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FD6C5D" w:rsidRPr="00FD6C5D">
        <w:rPr>
          <w:rFonts w:asciiTheme="majorBidi" w:hAnsiTheme="majorBidi" w:hint="cs"/>
          <w:sz w:val="30"/>
          <w:szCs w:val="30"/>
          <w:lang w:val="en-US"/>
        </w:rPr>
        <w:t>3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6F2B4B">
        <w:rPr>
          <w:rFonts w:asciiTheme="majorBidi" w:hAnsiTheme="majorBidi"/>
          <w:sz w:val="30"/>
          <w:szCs w:val="30"/>
          <w:cs/>
          <w:lang w:val="th-TH"/>
        </w:rPr>
        <w:br/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F065D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F065D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22</w:t>
      </w:r>
      <w:r w:rsidRPr="00F065D7">
        <w:rPr>
          <w:rFonts w:asciiTheme="majorBidi" w:hAnsiTheme="majorBidi"/>
          <w:spacing w:val="-4"/>
          <w:sz w:val="30"/>
          <w:szCs w:val="30"/>
        </w:rPr>
        <w:t>.</w:t>
      </w:r>
      <w:r w:rsidR="00FD6C5D" w:rsidRPr="00FD6C5D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370E3386" w14:textId="77777777" w:rsidR="00C62B78" w:rsidRPr="00D24023" w:rsidRDefault="00C62B78" w:rsidP="0077521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77EA04C" w14:textId="77777777" w:rsidR="00B671C4" w:rsidRDefault="00B671C4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B8EEE5B" w14:textId="1981CD1E" w:rsidR="00C95291" w:rsidRPr="004F172E" w:rsidRDefault="00A35F2B" w:rsidP="0038090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bookmarkStart w:id="4" w:name="_Hlk71290254"/>
      <w:r w:rsidRPr="00026FF1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2561</w:t>
      </w:r>
      <w:r w:rsidRPr="00026FF1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150</w:t>
      </w:r>
      <w:r w:rsidRPr="00026FF1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026FF1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</w:t>
      </w:r>
      <w:r w:rsidRPr="00026FF1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2561</w:t>
      </w:r>
      <w:r w:rsidRPr="00026FF1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FD6C5D" w:rsidRPr="00FD6C5D">
        <w:rPr>
          <w:rFonts w:asciiTheme="majorBidi" w:hAnsiTheme="majorBidi"/>
          <w:sz w:val="30"/>
          <w:szCs w:val="30"/>
          <w:lang w:val="en-US"/>
        </w:rPr>
        <w:t>228</w:t>
      </w:r>
      <w:r w:rsidRPr="00026FF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026FF1">
        <w:rPr>
          <w:rFonts w:asciiTheme="majorBidi" w:hAnsiTheme="majorBidi"/>
          <w:sz w:val="30"/>
          <w:szCs w:val="30"/>
        </w:rPr>
        <w:t xml:space="preserve"> </w:t>
      </w:r>
      <w:r w:rsidRPr="00026FF1">
        <w:rPr>
          <w:rFonts w:asciiTheme="majorBidi" w:hAnsiTheme="majorBidi"/>
          <w:sz w:val="30"/>
          <w:szCs w:val="30"/>
          <w:cs/>
        </w:rPr>
        <w:t xml:space="preserve">ต่อมาในเดือนธันวาคม </w:t>
      </w:r>
      <w:r w:rsidR="00FD6C5D" w:rsidRPr="00C63F12">
        <w:rPr>
          <w:rFonts w:asciiTheme="majorBidi" w:hAnsiTheme="majorBidi"/>
          <w:sz w:val="30"/>
          <w:szCs w:val="30"/>
          <w:lang w:val="en-US"/>
        </w:rPr>
        <w:t>2562</w:t>
      </w:r>
      <w:r w:rsidRPr="00C63F12">
        <w:rPr>
          <w:rFonts w:asciiTheme="majorBidi" w:hAnsiTheme="majorBidi"/>
          <w:sz w:val="30"/>
          <w:szCs w:val="30"/>
        </w:rPr>
        <w:t xml:space="preserve"> </w:t>
      </w:r>
      <w:r w:rsidRPr="00C63F12">
        <w:rPr>
          <w:rFonts w:asciiTheme="majorBidi" w:hAnsiTheme="majorBidi"/>
          <w:sz w:val="30"/>
          <w:szCs w:val="30"/>
          <w:cs/>
        </w:rPr>
        <w:t>ศาลชั้นต้นได้พิพากษายกฟ้อง</w:t>
      </w:r>
      <w:r w:rsidRPr="009B57D1">
        <w:rPr>
          <w:rFonts w:asciiTheme="majorBidi" w:hAnsiTheme="majorBidi"/>
          <w:sz w:val="30"/>
          <w:szCs w:val="30"/>
          <w:cs/>
        </w:rPr>
        <w:t xml:space="preserve"> </w:t>
      </w:r>
      <w:r w:rsidR="00853E4A" w:rsidRPr="009B57D1">
        <w:rPr>
          <w:rFonts w:asciiTheme="majorBidi" w:hAnsiTheme="majorBidi"/>
          <w:sz w:val="30"/>
          <w:szCs w:val="30"/>
          <w:cs/>
        </w:rPr>
        <w:t>โจทก์ได้ยื่นอุทธรณ์และ</w:t>
      </w:r>
      <w:r w:rsidR="001D233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853E4A" w:rsidRPr="00C63F12">
        <w:rPr>
          <w:rFonts w:asciiTheme="majorBidi" w:hAnsiTheme="majorBidi"/>
          <w:sz w:val="30"/>
          <w:szCs w:val="30"/>
          <w:cs/>
        </w:rPr>
        <w:t xml:space="preserve"> </w:t>
      </w:r>
      <w:r w:rsidR="00FD6C5D" w:rsidRPr="00C63F12">
        <w:rPr>
          <w:rFonts w:asciiTheme="majorBidi" w:hAnsiTheme="majorBidi"/>
          <w:sz w:val="30"/>
          <w:szCs w:val="30"/>
          <w:lang w:val="en-US"/>
        </w:rPr>
        <w:t>7</w:t>
      </w:r>
      <w:r w:rsidR="00630178" w:rsidRPr="00C63F12">
        <w:rPr>
          <w:rFonts w:asciiTheme="majorBidi" w:hAnsiTheme="majorBidi"/>
          <w:sz w:val="30"/>
          <w:szCs w:val="30"/>
        </w:rPr>
        <w:t xml:space="preserve"> </w:t>
      </w:r>
      <w:r w:rsidR="00630178" w:rsidRPr="00C63F12">
        <w:rPr>
          <w:rFonts w:asciiTheme="majorBidi" w:hAnsiTheme="majorBidi" w:hint="cs"/>
          <w:sz w:val="30"/>
          <w:szCs w:val="30"/>
          <w:cs/>
        </w:rPr>
        <w:t>พฤษภาคม</w:t>
      </w:r>
      <w:r w:rsidR="00985012" w:rsidRPr="00C63F12">
        <w:rPr>
          <w:rFonts w:asciiTheme="majorBidi" w:hAnsiTheme="majorBidi" w:hint="cs"/>
          <w:sz w:val="30"/>
          <w:szCs w:val="30"/>
          <w:cs/>
        </w:rPr>
        <w:t xml:space="preserve"> </w:t>
      </w:r>
      <w:r w:rsidR="00FD6C5D" w:rsidRPr="00BE5EA1">
        <w:rPr>
          <w:rFonts w:asciiTheme="majorBidi" w:hAnsiTheme="majorBidi"/>
          <w:sz w:val="30"/>
          <w:szCs w:val="30"/>
          <w:lang w:val="en-US"/>
        </w:rPr>
        <w:t>2564</w:t>
      </w:r>
      <w:r w:rsidR="00C63F12" w:rsidRPr="00BE5EA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63F12" w:rsidRPr="00BE5EA1">
        <w:rPr>
          <w:rFonts w:asciiTheme="majorBidi" w:hAnsiTheme="majorBidi" w:hint="cs"/>
          <w:sz w:val="30"/>
          <w:szCs w:val="30"/>
          <w:cs/>
          <w:lang w:val="en-US"/>
        </w:rPr>
        <w:t>ศาลอุทธรณ์</w:t>
      </w:r>
      <w:r w:rsidR="001D233B" w:rsidRPr="00BE5EA1">
        <w:rPr>
          <w:rFonts w:asciiTheme="majorBidi" w:hAnsiTheme="majorBidi" w:hint="cs"/>
          <w:sz w:val="30"/>
          <w:szCs w:val="30"/>
          <w:cs/>
          <w:lang w:val="en-US"/>
        </w:rPr>
        <w:t>พิพากษา</w:t>
      </w:r>
      <w:r w:rsidR="00C63F12" w:rsidRPr="00BE5EA1">
        <w:rPr>
          <w:rFonts w:asciiTheme="majorBidi" w:hAnsiTheme="majorBidi" w:hint="cs"/>
          <w:sz w:val="30"/>
          <w:szCs w:val="30"/>
          <w:cs/>
          <w:lang w:val="en-US"/>
        </w:rPr>
        <w:t>ยืนตามคำพิพากษายกฟ้องของศาลชั้นต้น</w:t>
      </w:r>
      <w:r w:rsidR="00985012" w:rsidRPr="00BE5EA1">
        <w:rPr>
          <w:rFonts w:asciiTheme="majorBidi" w:hAnsiTheme="majorBidi"/>
          <w:sz w:val="30"/>
          <w:szCs w:val="30"/>
          <w:lang w:val="en-US"/>
        </w:rPr>
        <w:t xml:space="preserve"> </w:t>
      </w:r>
      <w:r w:rsidR="00853E4A" w:rsidRPr="00BE5EA1">
        <w:rPr>
          <w:rFonts w:asciiTheme="majorBidi" w:hAnsiTheme="majorBidi"/>
          <w:sz w:val="30"/>
          <w:szCs w:val="30"/>
          <w:cs/>
        </w:rPr>
        <w:t>ภายหลัง</w:t>
      </w:r>
      <w:r w:rsidR="00853E4A" w:rsidRPr="009B57D1">
        <w:rPr>
          <w:rFonts w:asciiTheme="majorBidi" w:hAnsiTheme="majorBidi"/>
          <w:sz w:val="30"/>
          <w:szCs w:val="30"/>
          <w:cs/>
        </w:rPr>
        <w:t>จากศาลอุทธรณ์อ่านคำพิพากษาแล้ว หากฝ่ายหนึ่งฝ่ายใดไม่เห็นด้วยกับคำพิพากษาของศาลอุทธรณ์ ก็สามารถขออนุญาตยื่นฎีกาต่อศาลฎีกาได้ แต่อย่างไรก็ตาม</w:t>
      </w:r>
      <w:r w:rsidR="00040637">
        <w:rPr>
          <w:rFonts w:asciiTheme="majorBidi" w:hAnsiTheme="majorBidi"/>
          <w:sz w:val="30"/>
          <w:szCs w:val="30"/>
        </w:rPr>
        <w:t xml:space="preserve"> </w:t>
      </w:r>
      <w:r w:rsidR="00853E4A" w:rsidRPr="009B57D1">
        <w:rPr>
          <w:rFonts w:asciiTheme="majorBidi" w:hAnsiTheme="majorBidi"/>
          <w:sz w:val="30"/>
          <w:szCs w:val="30"/>
          <w:cs/>
        </w:rPr>
        <w:t>ศาลฎีกาจะรับฎีกาไว้พิจารณาหรือไม่</w:t>
      </w:r>
      <w:r w:rsidR="00985012" w:rsidRPr="009B57D1">
        <w:rPr>
          <w:rFonts w:asciiTheme="majorBidi" w:hAnsiTheme="majorBidi" w:hint="cs"/>
          <w:sz w:val="30"/>
          <w:szCs w:val="30"/>
          <w:cs/>
        </w:rPr>
        <w:t>ขึ้นอยู่กับ</w:t>
      </w:r>
      <w:r w:rsidR="00853E4A" w:rsidRPr="009B57D1">
        <w:rPr>
          <w:rFonts w:asciiTheme="majorBidi" w:hAnsiTheme="majorBidi"/>
          <w:sz w:val="30"/>
          <w:szCs w:val="30"/>
          <w:cs/>
        </w:rPr>
        <w:t xml:space="preserve">ดุลพินิจของศาล </w:t>
      </w:r>
      <w:r w:rsidRPr="009B57D1">
        <w:rPr>
          <w:rFonts w:asciiTheme="majorBidi" w:hAnsiTheme="majorBidi"/>
          <w:sz w:val="30"/>
          <w:szCs w:val="30"/>
          <w:cs/>
        </w:rPr>
        <w:t>ทั้งนี้</w:t>
      </w:r>
      <w:r w:rsidR="00040637">
        <w:rPr>
          <w:rFonts w:asciiTheme="majorBidi" w:hAnsiTheme="majorBidi"/>
          <w:sz w:val="30"/>
          <w:szCs w:val="30"/>
        </w:rPr>
        <w:t xml:space="preserve"> </w:t>
      </w:r>
      <w:r w:rsidRPr="009B57D1">
        <w:rPr>
          <w:rFonts w:asciiTheme="majorBidi" w:hAnsiTheme="majorBidi"/>
          <w:sz w:val="30"/>
          <w:szCs w:val="30"/>
          <w:cs/>
        </w:rPr>
        <w:t>ฝ่ายบริหารของบริษัท เชื่อว่าจะไม่ได้รับผลเสียหายที่มีสาระสำคัญเกี่ยวกับคดี</w:t>
      </w:r>
      <w:r w:rsidRPr="004F172E">
        <w:rPr>
          <w:rFonts w:asciiTheme="majorBidi" w:hAnsiTheme="majorBidi"/>
          <w:sz w:val="30"/>
          <w:szCs w:val="30"/>
          <w:cs/>
        </w:rPr>
        <w:t xml:space="preserve">ฟ้องร้องดังกล่าวข้างต้น จึงไม่บันทึกสำรองสำหรับหนี้สินที่อาจเกิดขึ้นสำหรับคดีความนี้ </w:t>
      </w:r>
    </w:p>
    <w:bookmarkEnd w:id="4"/>
    <w:p w14:paraId="7AF466BE" w14:textId="77777777" w:rsidR="0041552A" w:rsidRPr="004F172E" w:rsidRDefault="0041552A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4F172E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F172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565AC85" w14:textId="38985B89" w:rsidR="00D266BE" w:rsidRPr="004F172E" w:rsidRDefault="00D266BE" w:rsidP="0061076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35085D45" w14:textId="362E0F10" w:rsidR="009A7C6B" w:rsidRPr="002526C9" w:rsidRDefault="009A7C6B" w:rsidP="009A7C6B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84709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27</w:t>
      </w:r>
      <w:r w:rsidRPr="0084709C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2564</w:t>
      </w:r>
      <w:r w:rsidRPr="0084709C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2564</w:t>
      </w:r>
      <w:r w:rsidRPr="0084709C">
        <w:rPr>
          <w:rFonts w:asciiTheme="majorBidi" w:hAnsiTheme="majorBidi"/>
          <w:sz w:val="30"/>
          <w:szCs w:val="30"/>
        </w:rPr>
        <w:t xml:space="preserve"> </w:t>
      </w:r>
      <w:r w:rsidRPr="0084709C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="006F2B4B" w:rsidRPr="0084709C">
        <w:rPr>
          <w:rFonts w:asciiTheme="majorBidi" w:hAnsiTheme="majorBidi"/>
          <w:sz w:val="30"/>
          <w:szCs w:val="30"/>
        </w:rPr>
        <w:br/>
      </w:r>
      <w:r w:rsidRPr="0084709C">
        <w:rPr>
          <w:rFonts w:asciiTheme="majorBidi" w:hAnsiTheme="majorBidi"/>
          <w:sz w:val="30"/>
          <w:szCs w:val="30"/>
          <w:cs/>
        </w:rPr>
        <w:t xml:space="preserve">ปี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2563</w:t>
      </w:r>
      <w:r w:rsidRPr="0084709C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1</w:t>
      </w:r>
      <w:r w:rsidR="0038042A" w:rsidRPr="0084709C">
        <w:rPr>
          <w:rFonts w:asciiTheme="majorBidi" w:hAnsiTheme="majorBidi"/>
          <w:sz w:val="30"/>
          <w:szCs w:val="30"/>
          <w:lang w:val="en-US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10</w:t>
      </w:r>
      <w:r w:rsidRPr="0084709C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คิดเป็นจำนวนเงินประมาณ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3</w:t>
      </w:r>
      <w:r w:rsidRPr="0084709C">
        <w:rPr>
          <w:rFonts w:asciiTheme="majorBidi" w:hAnsiTheme="majorBidi"/>
          <w:sz w:val="30"/>
          <w:szCs w:val="30"/>
          <w:lang w:val="en-US"/>
        </w:rPr>
        <w:t>,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304</w:t>
      </w:r>
      <w:r w:rsidRPr="0084709C">
        <w:rPr>
          <w:rFonts w:asciiTheme="majorBidi" w:hAnsiTheme="majorBidi"/>
          <w:sz w:val="30"/>
          <w:szCs w:val="30"/>
          <w:lang w:val="en-US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04</w:t>
      </w:r>
      <w:r w:rsidRPr="0084709C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     ระหว่างกาลให้แก่ผู้ถือหุ้นแล้วในเดือนกันยายน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2563</w:t>
      </w:r>
      <w:r w:rsidR="0038042A" w:rsidRPr="0084709C">
        <w:rPr>
          <w:rFonts w:asciiTheme="majorBidi" w:hAnsiTheme="majorBidi"/>
          <w:sz w:val="30"/>
          <w:szCs w:val="30"/>
        </w:rPr>
        <w:t xml:space="preserve"> 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0</w:t>
      </w:r>
      <w:r w:rsidR="0038042A" w:rsidRPr="0084709C">
        <w:rPr>
          <w:rFonts w:asciiTheme="majorBidi" w:hAnsiTheme="majorBidi"/>
          <w:sz w:val="30"/>
          <w:szCs w:val="30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45</w:t>
      </w:r>
      <w:r w:rsidR="0038042A" w:rsidRPr="0084709C">
        <w:rPr>
          <w:rFonts w:asciiTheme="majorBidi" w:hAnsiTheme="majorBidi"/>
          <w:sz w:val="30"/>
          <w:szCs w:val="30"/>
        </w:rPr>
        <w:t xml:space="preserve"> 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บาท รวมเป็นจำนวนเงินทั้งสิ้น    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1</w:t>
      </w:r>
      <w:r w:rsidR="0038042A" w:rsidRPr="0084709C">
        <w:rPr>
          <w:rFonts w:asciiTheme="majorBidi" w:hAnsiTheme="majorBidi"/>
          <w:sz w:val="30"/>
          <w:szCs w:val="30"/>
        </w:rPr>
        <w:t>,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351</w:t>
      </w:r>
      <w:r w:rsidR="0038042A" w:rsidRPr="0084709C">
        <w:rPr>
          <w:rFonts w:asciiTheme="majorBidi" w:hAnsiTheme="majorBidi"/>
          <w:sz w:val="30"/>
          <w:szCs w:val="30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60</w:t>
      </w:r>
      <w:r w:rsidR="0038042A" w:rsidRPr="0084709C">
        <w:rPr>
          <w:rFonts w:asciiTheme="majorBidi" w:hAnsiTheme="majorBidi"/>
          <w:sz w:val="30"/>
          <w:szCs w:val="30"/>
        </w:rPr>
        <w:t xml:space="preserve"> 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0</w:t>
      </w:r>
      <w:r w:rsidR="0038042A" w:rsidRPr="0084709C">
        <w:rPr>
          <w:rFonts w:asciiTheme="majorBidi" w:hAnsiTheme="majorBidi"/>
          <w:sz w:val="30"/>
          <w:szCs w:val="30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65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1</w:t>
      </w:r>
      <w:r w:rsidR="0038042A" w:rsidRPr="0084709C">
        <w:rPr>
          <w:rFonts w:asciiTheme="majorBidi" w:hAnsiTheme="majorBidi"/>
          <w:sz w:val="30"/>
          <w:szCs w:val="30"/>
        </w:rPr>
        <w:t>,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952</w:t>
      </w:r>
      <w:r w:rsidR="0038042A" w:rsidRPr="0084709C">
        <w:rPr>
          <w:rFonts w:asciiTheme="majorBidi" w:hAnsiTheme="majorBidi"/>
          <w:sz w:val="30"/>
          <w:szCs w:val="30"/>
        </w:rPr>
        <w:t>.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44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โดยมีกำหนดการจ่ายเงินปันผลให้กับผู้ถือหุ้นในวันที่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</w:t>
      </w:r>
      <w:r w:rsidR="0038042A" w:rsidRPr="0084709C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="0038042A" w:rsidRPr="0084709C">
        <w:rPr>
          <w:rFonts w:asciiTheme="majorBidi" w:hAnsiTheme="majorBidi"/>
          <w:sz w:val="30"/>
          <w:szCs w:val="30"/>
        </w:rPr>
        <w:t xml:space="preserve"> </w:t>
      </w:r>
      <w:r w:rsidR="00FD6C5D" w:rsidRPr="0084709C">
        <w:rPr>
          <w:rFonts w:asciiTheme="majorBidi" w:hAnsiTheme="majorBidi"/>
          <w:sz w:val="30"/>
          <w:szCs w:val="30"/>
          <w:lang w:val="en-US"/>
        </w:rPr>
        <w:t>2564</w:t>
      </w:r>
    </w:p>
    <w:p w14:paraId="0E3226D4" w14:textId="77777777" w:rsidR="009A7C6B" w:rsidRPr="00775211" w:rsidRDefault="009A7C6B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2908606" w14:textId="77777777" w:rsidR="00B761FE" w:rsidRPr="0086470F" w:rsidRDefault="00B761FE" w:rsidP="00D113E4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761FE" w:rsidRPr="0086470F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9E298" w14:textId="77777777" w:rsidR="00F507CB" w:rsidRDefault="00F507CB">
      <w:r>
        <w:separator/>
      </w:r>
    </w:p>
  </w:endnote>
  <w:endnote w:type="continuationSeparator" w:id="0">
    <w:p w14:paraId="6B9C6293" w14:textId="77777777" w:rsidR="00F507CB" w:rsidRDefault="00F50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BD156" w14:textId="77777777" w:rsidR="00C63F12" w:rsidRPr="00CC0AE9" w:rsidRDefault="00C63F12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32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C63F12" w:rsidRDefault="00C63F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09EAA" w14:textId="77777777" w:rsidR="00C63F12" w:rsidRPr="00FB5D89" w:rsidRDefault="00C63F12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93A883" w14:textId="3F9C216B" w:rsidR="00C63F12" w:rsidRPr="00960645" w:rsidRDefault="00C63F12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D02CFD">
      <w:rPr>
        <w:rFonts w:ascii="Angsana New" w:hAnsi="Angsana New"/>
        <w:i/>
        <w:iCs/>
        <w:noProof/>
        <w:sz w:val="30"/>
        <w:szCs w:val="30"/>
        <w:lang w:val="fr-FR"/>
      </w:rPr>
      <w:t>OSP Q1 2021 - FS TH_07.05.21</w:t>
    </w:r>
    <w:r>
      <w:rPr>
        <w:noProof/>
      </w:rPr>
      <w:fldChar w:fldCharType="end"/>
    </w:r>
  </w:p>
  <w:p w14:paraId="19B491BE" w14:textId="77777777" w:rsidR="00C63F12" w:rsidRPr="004E4BE4" w:rsidRDefault="00C63F12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C63F12" w:rsidRPr="00B248A7" w:rsidRDefault="00C63F12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38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723BC" w14:textId="77777777" w:rsidR="00C63F12" w:rsidRPr="00173BD7" w:rsidRDefault="00C63F12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48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C63F12" w:rsidRPr="00175C2C" w:rsidRDefault="00C63F12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FD728" w14:textId="77777777" w:rsidR="00F507CB" w:rsidRDefault="00F507CB">
      <w:r>
        <w:separator/>
      </w:r>
    </w:p>
  </w:footnote>
  <w:footnote w:type="continuationSeparator" w:id="0">
    <w:p w14:paraId="181E4AC9" w14:textId="77777777" w:rsidR="00F507CB" w:rsidRDefault="00F50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652FD" w14:textId="77777777" w:rsidR="00C63F12" w:rsidRDefault="00C63F12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C63F12" w:rsidRDefault="00C63F12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0B933ED0" w:rsidR="00C63F12" w:rsidRPr="002E7AE7" w:rsidRDefault="00C63F12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2564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C63F12" w:rsidRPr="008266EC" w:rsidRDefault="00C63F12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811B1" w14:textId="77777777" w:rsidR="00C63F12" w:rsidRDefault="00C63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5241C" w14:textId="77777777" w:rsidR="00C63F12" w:rsidRPr="003C763B" w:rsidRDefault="00C63F1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0D72C4D" w14:textId="77777777" w:rsidR="00C63F12" w:rsidRPr="003C763B" w:rsidRDefault="00C63F1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9CB4F8D" w14:textId="77777777" w:rsidR="00C63F12" w:rsidRDefault="00C63F12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7B7BC4D" w14:textId="77777777" w:rsidR="00C63F12" w:rsidRDefault="00C63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4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 w:numId="2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7FF"/>
    <w:rsid w:val="00003BC8"/>
    <w:rsid w:val="00004B9C"/>
    <w:rsid w:val="0000550B"/>
    <w:rsid w:val="00006146"/>
    <w:rsid w:val="00006514"/>
    <w:rsid w:val="0000660C"/>
    <w:rsid w:val="000069B4"/>
    <w:rsid w:val="00006A83"/>
    <w:rsid w:val="00006EF1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6FF1"/>
    <w:rsid w:val="0002751B"/>
    <w:rsid w:val="000277D7"/>
    <w:rsid w:val="000277D8"/>
    <w:rsid w:val="00027A5B"/>
    <w:rsid w:val="0003030F"/>
    <w:rsid w:val="00030AE9"/>
    <w:rsid w:val="00030FC6"/>
    <w:rsid w:val="000322E7"/>
    <w:rsid w:val="0003248E"/>
    <w:rsid w:val="00032905"/>
    <w:rsid w:val="00032FC5"/>
    <w:rsid w:val="00033089"/>
    <w:rsid w:val="000334EE"/>
    <w:rsid w:val="00034620"/>
    <w:rsid w:val="00034C0A"/>
    <w:rsid w:val="00034E4F"/>
    <w:rsid w:val="000352F7"/>
    <w:rsid w:val="0003543A"/>
    <w:rsid w:val="000354AE"/>
    <w:rsid w:val="00035EC2"/>
    <w:rsid w:val="0003618C"/>
    <w:rsid w:val="000364E3"/>
    <w:rsid w:val="000368D2"/>
    <w:rsid w:val="00036B0B"/>
    <w:rsid w:val="00036C37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7D"/>
    <w:rsid w:val="00041A85"/>
    <w:rsid w:val="00041F50"/>
    <w:rsid w:val="000424A3"/>
    <w:rsid w:val="00042C1F"/>
    <w:rsid w:val="00042C9C"/>
    <w:rsid w:val="00042F65"/>
    <w:rsid w:val="00043011"/>
    <w:rsid w:val="0004306F"/>
    <w:rsid w:val="00043295"/>
    <w:rsid w:val="00043B58"/>
    <w:rsid w:val="00043DF8"/>
    <w:rsid w:val="00044619"/>
    <w:rsid w:val="00044809"/>
    <w:rsid w:val="000448CC"/>
    <w:rsid w:val="00044C72"/>
    <w:rsid w:val="000450F4"/>
    <w:rsid w:val="000451D7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5828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01"/>
    <w:rsid w:val="000833D7"/>
    <w:rsid w:val="000834D2"/>
    <w:rsid w:val="00083875"/>
    <w:rsid w:val="00083A22"/>
    <w:rsid w:val="00083DFC"/>
    <w:rsid w:val="00084339"/>
    <w:rsid w:val="00084690"/>
    <w:rsid w:val="00084FB4"/>
    <w:rsid w:val="000851CA"/>
    <w:rsid w:val="0008521D"/>
    <w:rsid w:val="000853FC"/>
    <w:rsid w:val="000856E6"/>
    <w:rsid w:val="00085E1F"/>
    <w:rsid w:val="0008717A"/>
    <w:rsid w:val="00087365"/>
    <w:rsid w:val="00087AAD"/>
    <w:rsid w:val="00087C7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60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027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A77"/>
    <w:rsid w:val="000E1D0C"/>
    <w:rsid w:val="000E1E53"/>
    <w:rsid w:val="000E20DA"/>
    <w:rsid w:val="000E22FC"/>
    <w:rsid w:val="000E2329"/>
    <w:rsid w:val="000E3B9F"/>
    <w:rsid w:val="000E40E5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D3"/>
    <w:rsid w:val="000F16BF"/>
    <w:rsid w:val="000F17E2"/>
    <w:rsid w:val="000F1A36"/>
    <w:rsid w:val="000F1D86"/>
    <w:rsid w:val="000F1FAD"/>
    <w:rsid w:val="000F287F"/>
    <w:rsid w:val="000F3318"/>
    <w:rsid w:val="000F332A"/>
    <w:rsid w:val="000F3721"/>
    <w:rsid w:val="000F3772"/>
    <w:rsid w:val="000F394E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9CB"/>
    <w:rsid w:val="00107024"/>
    <w:rsid w:val="00107685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2E5F"/>
    <w:rsid w:val="001132DA"/>
    <w:rsid w:val="00113330"/>
    <w:rsid w:val="001135CD"/>
    <w:rsid w:val="00113F9D"/>
    <w:rsid w:val="001145D4"/>
    <w:rsid w:val="00114CC5"/>
    <w:rsid w:val="00115CD4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478"/>
    <w:rsid w:val="00123ECE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B04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93"/>
    <w:rsid w:val="001338CF"/>
    <w:rsid w:val="001347C8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6A9"/>
    <w:rsid w:val="00142AD3"/>
    <w:rsid w:val="00142B86"/>
    <w:rsid w:val="00142C8F"/>
    <w:rsid w:val="00144822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CD"/>
    <w:rsid w:val="001517F7"/>
    <w:rsid w:val="00151F67"/>
    <w:rsid w:val="0015210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1EE8"/>
    <w:rsid w:val="001620DE"/>
    <w:rsid w:val="00162555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B65"/>
    <w:rsid w:val="00165BE4"/>
    <w:rsid w:val="00165ED8"/>
    <w:rsid w:val="0016629B"/>
    <w:rsid w:val="00166774"/>
    <w:rsid w:val="00166CE6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7B4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B1"/>
    <w:rsid w:val="00184349"/>
    <w:rsid w:val="0018449C"/>
    <w:rsid w:val="001844D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36C"/>
    <w:rsid w:val="001958DD"/>
    <w:rsid w:val="001960EA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3D6"/>
    <w:rsid w:val="001A54F3"/>
    <w:rsid w:val="001A5563"/>
    <w:rsid w:val="001A56FA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6FE6"/>
    <w:rsid w:val="001C7294"/>
    <w:rsid w:val="001C786D"/>
    <w:rsid w:val="001C7BE1"/>
    <w:rsid w:val="001C7C26"/>
    <w:rsid w:val="001C7D2B"/>
    <w:rsid w:val="001C7E6C"/>
    <w:rsid w:val="001D0753"/>
    <w:rsid w:val="001D0826"/>
    <w:rsid w:val="001D120D"/>
    <w:rsid w:val="001D1866"/>
    <w:rsid w:val="001D201A"/>
    <w:rsid w:val="001D233B"/>
    <w:rsid w:val="001D2713"/>
    <w:rsid w:val="001D2EBF"/>
    <w:rsid w:val="001D2EC2"/>
    <w:rsid w:val="001D3F37"/>
    <w:rsid w:val="001D4998"/>
    <w:rsid w:val="001D4BC5"/>
    <w:rsid w:val="001D5769"/>
    <w:rsid w:val="001D57A5"/>
    <w:rsid w:val="001D613E"/>
    <w:rsid w:val="001D6305"/>
    <w:rsid w:val="001D68C1"/>
    <w:rsid w:val="001D6FE9"/>
    <w:rsid w:val="001D7886"/>
    <w:rsid w:val="001D7FC3"/>
    <w:rsid w:val="001E02AB"/>
    <w:rsid w:val="001E04F2"/>
    <w:rsid w:val="001E0A32"/>
    <w:rsid w:val="001E0BB1"/>
    <w:rsid w:val="001E0C5C"/>
    <w:rsid w:val="001E1112"/>
    <w:rsid w:val="001E1271"/>
    <w:rsid w:val="001E13A5"/>
    <w:rsid w:val="001E152B"/>
    <w:rsid w:val="001E1B92"/>
    <w:rsid w:val="001E2949"/>
    <w:rsid w:val="001E2FC9"/>
    <w:rsid w:val="001E3430"/>
    <w:rsid w:val="001E467B"/>
    <w:rsid w:val="001E4833"/>
    <w:rsid w:val="001E493B"/>
    <w:rsid w:val="001E4BFB"/>
    <w:rsid w:val="001E4C79"/>
    <w:rsid w:val="001E589A"/>
    <w:rsid w:val="001E5B1E"/>
    <w:rsid w:val="001E5D3F"/>
    <w:rsid w:val="001E66F1"/>
    <w:rsid w:val="001E72AE"/>
    <w:rsid w:val="001F0691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3E18"/>
    <w:rsid w:val="001F4307"/>
    <w:rsid w:val="001F46A2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1FE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2B1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088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9A5"/>
    <w:rsid w:val="00214DA2"/>
    <w:rsid w:val="00215312"/>
    <w:rsid w:val="002156F9"/>
    <w:rsid w:val="00215BED"/>
    <w:rsid w:val="0021634C"/>
    <w:rsid w:val="00216854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C9A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C5C"/>
    <w:rsid w:val="00226F90"/>
    <w:rsid w:val="0022718A"/>
    <w:rsid w:val="00227E9D"/>
    <w:rsid w:val="002305B9"/>
    <w:rsid w:val="0023070A"/>
    <w:rsid w:val="0023152A"/>
    <w:rsid w:val="00231D91"/>
    <w:rsid w:val="00232118"/>
    <w:rsid w:val="00232755"/>
    <w:rsid w:val="002336C7"/>
    <w:rsid w:val="0023371C"/>
    <w:rsid w:val="00233D94"/>
    <w:rsid w:val="00233F40"/>
    <w:rsid w:val="0023413C"/>
    <w:rsid w:val="002353C5"/>
    <w:rsid w:val="00236542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1D3D"/>
    <w:rsid w:val="00242264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65"/>
    <w:rsid w:val="00251830"/>
    <w:rsid w:val="00251EC4"/>
    <w:rsid w:val="00252145"/>
    <w:rsid w:val="00252239"/>
    <w:rsid w:val="002526C9"/>
    <w:rsid w:val="00252809"/>
    <w:rsid w:val="0025294A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6E69"/>
    <w:rsid w:val="0026715E"/>
    <w:rsid w:val="0026725F"/>
    <w:rsid w:val="002673F0"/>
    <w:rsid w:val="0026770A"/>
    <w:rsid w:val="00267D8C"/>
    <w:rsid w:val="00267E8E"/>
    <w:rsid w:val="00270366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71A"/>
    <w:rsid w:val="00275890"/>
    <w:rsid w:val="00275BE0"/>
    <w:rsid w:val="0027616F"/>
    <w:rsid w:val="00276228"/>
    <w:rsid w:val="002762F3"/>
    <w:rsid w:val="00276388"/>
    <w:rsid w:val="00276CE3"/>
    <w:rsid w:val="00276EB5"/>
    <w:rsid w:val="0028008F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65FF"/>
    <w:rsid w:val="0028783F"/>
    <w:rsid w:val="00287924"/>
    <w:rsid w:val="002902FA"/>
    <w:rsid w:val="00290620"/>
    <w:rsid w:val="00290710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6E86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11F4"/>
    <w:rsid w:val="002A17EF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B0384"/>
    <w:rsid w:val="002B10C8"/>
    <w:rsid w:val="002B1224"/>
    <w:rsid w:val="002B1336"/>
    <w:rsid w:val="002B17D6"/>
    <w:rsid w:val="002B1E9E"/>
    <w:rsid w:val="002B25D3"/>
    <w:rsid w:val="002B2788"/>
    <w:rsid w:val="002B2E3A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717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3D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2533"/>
    <w:rsid w:val="002D264C"/>
    <w:rsid w:val="002D3DA1"/>
    <w:rsid w:val="002D43B2"/>
    <w:rsid w:val="002D4498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32C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40C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181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E3E"/>
    <w:rsid w:val="002F6FFC"/>
    <w:rsid w:val="002F759D"/>
    <w:rsid w:val="002F7DDC"/>
    <w:rsid w:val="002F7E5A"/>
    <w:rsid w:val="002F7EE3"/>
    <w:rsid w:val="003003FA"/>
    <w:rsid w:val="003004BE"/>
    <w:rsid w:val="00300A09"/>
    <w:rsid w:val="00300CD8"/>
    <w:rsid w:val="00301579"/>
    <w:rsid w:val="00301634"/>
    <w:rsid w:val="00302389"/>
    <w:rsid w:val="00303BE7"/>
    <w:rsid w:val="00303DC2"/>
    <w:rsid w:val="00303F62"/>
    <w:rsid w:val="00304049"/>
    <w:rsid w:val="0030442C"/>
    <w:rsid w:val="00304452"/>
    <w:rsid w:val="003044EE"/>
    <w:rsid w:val="00304EFD"/>
    <w:rsid w:val="00305447"/>
    <w:rsid w:val="00305728"/>
    <w:rsid w:val="0030589F"/>
    <w:rsid w:val="00305A0E"/>
    <w:rsid w:val="003063C2"/>
    <w:rsid w:val="00306498"/>
    <w:rsid w:val="003065C3"/>
    <w:rsid w:val="003066FE"/>
    <w:rsid w:val="00306B5A"/>
    <w:rsid w:val="00307A52"/>
    <w:rsid w:val="003107C7"/>
    <w:rsid w:val="0031097F"/>
    <w:rsid w:val="00312076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E0F"/>
    <w:rsid w:val="00320265"/>
    <w:rsid w:val="003202F3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410"/>
    <w:rsid w:val="00351977"/>
    <w:rsid w:val="00351A51"/>
    <w:rsid w:val="00352134"/>
    <w:rsid w:val="003524E9"/>
    <w:rsid w:val="00352A8D"/>
    <w:rsid w:val="003530C8"/>
    <w:rsid w:val="00353281"/>
    <w:rsid w:val="00353780"/>
    <w:rsid w:val="00355BC0"/>
    <w:rsid w:val="00356107"/>
    <w:rsid w:val="00356910"/>
    <w:rsid w:val="00356966"/>
    <w:rsid w:val="00356E9C"/>
    <w:rsid w:val="0035706A"/>
    <w:rsid w:val="00357A23"/>
    <w:rsid w:val="00357BBA"/>
    <w:rsid w:val="003601FD"/>
    <w:rsid w:val="003602F2"/>
    <w:rsid w:val="00360924"/>
    <w:rsid w:val="00360B56"/>
    <w:rsid w:val="00360F64"/>
    <w:rsid w:val="00361A91"/>
    <w:rsid w:val="003624AE"/>
    <w:rsid w:val="00363483"/>
    <w:rsid w:val="0036351E"/>
    <w:rsid w:val="00364A69"/>
    <w:rsid w:val="00364AF4"/>
    <w:rsid w:val="00364EA0"/>
    <w:rsid w:val="00364FC7"/>
    <w:rsid w:val="00365073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905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E95"/>
    <w:rsid w:val="00390E9E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18F0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11D"/>
    <w:rsid w:val="003B6635"/>
    <w:rsid w:val="003B677A"/>
    <w:rsid w:val="003B67F7"/>
    <w:rsid w:val="003B6CE9"/>
    <w:rsid w:val="003B6E6F"/>
    <w:rsid w:val="003B7366"/>
    <w:rsid w:val="003B7585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2B50"/>
    <w:rsid w:val="003D33B7"/>
    <w:rsid w:val="003D3FE5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E2"/>
    <w:rsid w:val="003D6442"/>
    <w:rsid w:val="003D6680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D51"/>
    <w:rsid w:val="003E2DE1"/>
    <w:rsid w:val="003E3752"/>
    <w:rsid w:val="003E3AA4"/>
    <w:rsid w:val="003E4602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3438"/>
    <w:rsid w:val="003F401A"/>
    <w:rsid w:val="003F45CA"/>
    <w:rsid w:val="003F45E0"/>
    <w:rsid w:val="003F4630"/>
    <w:rsid w:val="003F464A"/>
    <w:rsid w:val="003F4872"/>
    <w:rsid w:val="003F4F28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09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4A6C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376CF"/>
    <w:rsid w:val="004409CD"/>
    <w:rsid w:val="00440D7F"/>
    <w:rsid w:val="0044141A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084"/>
    <w:rsid w:val="00454C4A"/>
    <w:rsid w:val="004554DD"/>
    <w:rsid w:val="00455FE4"/>
    <w:rsid w:val="0045643D"/>
    <w:rsid w:val="004565AC"/>
    <w:rsid w:val="004572A1"/>
    <w:rsid w:val="00457685"/>
    <w:rsid w:val="004603A4"/>
    <w:rsid w:val="004603FD"/>
    <w:rsid w:val="00460645"/>
    <w:rsid w:val="004609A5"/>
    <w:rsid w:val="00460AE6"/>
    <w:rsid w:val="00460E6F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1A3"/>
    <w:rsid w:val="004633CD"/>
    <w:rsid w:val="00463A46"/>
    <w:rsid w:val="00463DF0"/>
    <w:rsid w:val="004640A7"/>
    <w:rsid w:val="004642B8"/>
    <w:rsid w:val="00464C37"/>
    <w:rsid w:val="004652A3"/>
    <w:rsid w:val="004655B0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871"/>
    <w:rsid w:val="00470977"/>
    <w:rsid w:val="00470F5E"/>
    <w:rsid w:val="004715CB"/>
    <w:rsid w:val="00471989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431C"/>
    <w:rsid w:val="00484840"/>
    <w:rsid w:val="004848F3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095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59BD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C87"/>
    <w:rsid w:val="004A1F03"/>
    <w:rsid w:val="004A2068"/>
    <w:rsid w:val="004A244E"/>
    <w:rsid w:val="004A26DD"/>
    <w:rsid w:val="004A3452"/>
    <w:rsid w:val="004A3474"/>
    <w:rsid w:val="004A35FF"/>
    <w:rsid w:val="004A374A"/>
    <w:rsid w:val="004A4296"/>
    <w:rsid w:val="004A45D1"/>
    <w:rsid w:val="004A46E3"/>
    <w:rsid w:val="004A5173"/>
    <w:rsid w:val="004A52A3"/>
    <w:rsid w:val="004A55CA"/>
    <w:rsid w:val="004A5772"/>
    <w:rsid w:val="004A6117"/>
    <w:rsid w:val="004A6AF0"/>
    <w:rsid w:val="004A6BFF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A44"/>
    <w:rsid w:val="004B3B19"/>
    <w:rsid w:val="004B3BBC"/>
    <w:rsid w:val="004B421B"/>
    <w:rsid w:val="004B46FB"/>
    <w:rsid w:val="004B50A2"/>
    <w:rsid w:val="004B5A6B"/>
    <w:rsid w:val="004B5AB8"/>
    <w:rsid w:val="004B5C3E"/>
    <w:rsid w:val="004B667D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915"/>
    <w:rsid w:val="004C0CD3"/>
    <w:rsid w:val="004C0FBE"/>
    <w:rsid w:val="004C122C"/>
    <w:rsid w:val="004C17E4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E97"/>
    <w:rsid w:val="004D5603"/>
    <w:rsid w:val="004D5910"/>
    <w:rsid w:val="004D5BBC"/>
    <w:rsid w:val="004D60B2"/>
    <w:rsid w:val="004D6A73"/>
    <w:rsid w:val="004D6C98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227"/>
    <w:rsid w:val="004E55E4"/>
    <w:rsid w:val="004E5FF7"/>
    <w:rsid w:val="004E6BDE"/>
    <w:rsid w:val="004F02C5"/>
    <w:rsid w:val="004F052F"/>
    <w:rsid w:val="004F07A2"/>
    <w:rsid w:val="004F0E17"/>
    <w:rsid w:val="004F0EF3"/>
    <w:rsid w:val="004F1016"/>
    <w:rsid w:val="004F1207"/>
    <w:rsid w:val="004F172E"/>
    <w:rsid w:val="004F1F54"/>
    <w:rsid w:val="004F20C5"/>
    <w:rsid w:val="004F2AB6"/>
    <w:rsid w:val="004F32EC"/>
    <w:rsid w:val="004F359A"/>
    <w:rsid w:val="004F3A88"/>
    <w:rsid w:val="004F3B70"/>
    <w:rsid w:val="004F3C0D"/>
    <w:rsid w:val="004F403D"/>
    <w:rsid w:val="004F4BBE"/>
    <w:rsid w:val="004F5687"/>
    <w:rsid w:val="004F5D22"/>
    <w:rsid w:val="004F663F"/>
    <w:rsid w:val="004F6805"/>
    <w:rsid w:val="004F6EF0"/>
    <w:rsid w:val="004F7110"/>
    <w:rsid w:val="004F7265"/>
    <w:rsid w:val="004F7EA3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69EF"/>
    <w:rsid w:val="005074BD"/>
    <w:rsid w:val="005074C9"/>
    <w:rsid w:val="005077CD"/>
    <w:rsid w:val="005078C2"/>
    <w:rsid w:val="0050790E"/>
    <w:rsid w:val="0050799D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001"/>
    <w:rsid w:val="005151EE"/>
    <w:rsid w:val="00515459"/>
    <w:rsid w:val="00515477"/>
    <w:rsid w:val="00515521"/>
    <w:rsid w:val="00516279"/>
    <w:rsid w:val="00516307"/>
    <w:rsid w:val="0051678E"/>
    <w:rsid w:val="00516A75"/>
    <w:rsid w:val="00516C71"/>
    <w:rsid w:val="00517FA2"/>
    <w:rsid w:val="005200B4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57B3"/>
    <w:rsid w:val="0052687D"/>
    <w:rsid w:val="00526AB5"/>
    <w:rsid w:val="00526BFE"/>
    <w:rsid w:val="005270EC"/>
    <w:rsid w:val="00527256"/>
    <w:rsid w:val="0052749A"/>
    <w:rsid w:val="00527BF7"/>
    <w:rsid w:val="00527EFC"/>
    <w:rsid w:val="0053010F"/>
    <w:rsid w:val="00530286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C3D"/>
    <w:rsid w:val="00537585"/>
    <w:rsid w:val="005375A7"/>
    <w:rsid w:val="0053773A"/>
    <w:rsid w:val="00537D43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1CC4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560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68A"/>
    <w:rsid w:val="00550A98"/>
    <w:rsid w:val="00550B06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286D"/>
    <w:rsid w:val="00562CC4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22B1"/>
    <w:rsid w:val="005725A6"/>
    <w:rsid w:val="005727ED"/>
    <w:rsid w:val="00572AE2"/>
    <w:rsid w:val="0057327B"/>
    <w:rsid w:val="0057384D"/>
    <w:rsid w:val="00573D0C"/>
    <w:rsid w:val="00574521"/>
    <w:rsid w:val="00574794"/>
    <w:rsid w:val="00574A71"/>
    <w:rsid w:val="00574B4D"/>
    <w:rsid w:val="005757B3"/>
    <w:rsid w:val="0057582F"/>
    <w:rsid w:val="005764DE"/>
    <w:rsid w:val="00576ABD"/>
    <w:rsid w:val="00576BC3"/>
    <w:rsid w:val="00576EA0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DF0"/>
    <w:rsid w:val="005A2E7F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C05"/>
    <w:rsid w:val="005A71D4"/>
    <w:rsid w:val="005A7572"/>
    <w:rsid w:val="005A7DCD"/>
    <w:rsid w:val="005B018C"/>
    <w:rsid w:val="005B0732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544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B76"/>
    <w:rsid w:val="005B5DE5"/>
    <w:rsid w:val="005B60E3"/>
    <w:rsid w:val="005B61E7"/>
    <w:rsid w:val="005B6558"/>
    <w:rsid w:val="005B69C0"/>
    <w:rsid w:val="005B6E92"/>
    <w:rsid w:val="005B6F21"/>
    <w:rsid w:val="005B7D51"/>
    <w:rsid w:val="005B7DD8"/>
    <w:rsid w:val="005C01F9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425"/>
    <w:rsid w:val="005C6C3C"/>
    <w:rsid w:val="005C7476"/>
    <w:rsid w:val="005C7569"/>
    <w:rsid w:val="005C7E28"/>
    <w:rsid w:val="005C7F2B"/>
    <w:rsid w:val="005D03BA"/>
    <w:rsid w:val="005D03D3"/>
    <w:rsid w:val="005D05DB"/>
    <w:rsid w:val="005D08DE"/>
    <w:rsid w:val="005D10F5"/>
    <w:rsid w:val="005D1973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939"/>
    <w:rsid w:val="005F3ADB"/>
    <w:rsid w:val="005F3D5F"/>
    <w:rsid w:val="005F4EAA"/>
    <w:rsid w:val="005F5098"/>
    <w:rsid w:val="005F5443"/>
    <w:rsid w:val="005F592E"/>
    <w:rsid w:val="005F61EB"/>
    <w:rsid w:val="005F6F09"/>
    <w:rsid w:val="005F7225"/>
    <w:rsid w:val="005F795C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849"/>
    <w:rsid w:val="00603C5B"/>
    <w:rsid w:val="00603F2B"/>
    <w:rsid w:val="006050D3"/>
    <w:rsid w:val="006056A1"/>
    <w:rsid w:val="006059D8"/>
    <w:rsid w:val="00606133"/>
    <w:rsid w:val="00606264"/>
    <w:rsid w:val="00606C21"/>
    <w:rsid w:val="006074B6"/>
    <w:rsid w:val="006074F9"/>
    <w:rsid w:val="006105EC"/>
    <w:rsid w:val="0061076B"/>
    <w:rsid w:val="00610960"/>
    <w:rsid w:val="00610D1F"/>
    <w:rsid w:val="00611071"/>
    <w:rsid w:val="006118C3"/>
    <w:rsid w:val="00611A2B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4AEE"/>
    <w:rsid w:val="00614B95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3C0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178"/>
    <w:rsid w:val="006303D2"/>
    <w:rsid w:val="0063057A"/>
    <w:rsid w:val="00630AF9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AA0"/>
    <w:rsid w:val="00634C3F"/>
    <w:rsid w:val="006352C3"/>
    <w:rsid w:val="006354ED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38"/>
    <w:rsid w:val="00674FD6"/>
    <w:rsid w:val="006756C1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20D"/>
    <w:rsid w:val="00694510"/>
    <w:rsid w:val="00694BEC"/>
    <w:rsid w:val="00694CF7"/>
    <w:rsid w:val="006956B9"/>
    <w:rsid w:val="00695808"/>
    <w:rsid w:val="006963FF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7172"/>
    <w:rsid w:val="006A76AE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0FAB"/>
    <w:rsid w:val="006C1192"/>
    <w:rsid w:val="006C1625"/>
    <w:rsid w:val="006C1FFB"/>
    <w:rsid w:val="006C20D9"/>
    <w:rsid w:val="006C24FB"/>
    <w:rsid w:val="006C33F1"/>
    <w:rsid w:val="006C3C06"/>
    <w:rsid w:val="006C3E1F"/>
    <w:rsid w:val="006C4123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745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CD5"/>
    <w:rsid w:val="006D7F0B"/>
    <w:rsid w:val="006E0074"/>
    <w:rsid w:val="006E00CC"/>
    <w:rsid w:val="006E0A18"/>
    <w:rsid w:val="006E1148"/>
    <w:rsid w:val="006E2138"/>
    <w:rsid w:val="006E3628"/>
    <w:rsid w:val="006E395E"/>
    <w:rsid w:val="006E3B8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653A"/>
    <w:rsid w:val="006F65A6"/>
    <w:rsid w:val="006F6703"/>
    <w:rsid w:val="006F69DB"/>
    <w:rsid w:val="006F6E25"/>
    <w:rsid w:val="006F7D20"/>
    <w:rsid w:val="006F7F17"/>
    <w:rsid w:val="007001B6"/>
    <w:rsid w:val="00700950"/>
    <w:rsid w:val="007009DF"/>
    <w:rsid w:val="007015F8"/>
    <w:rsid w:val="00701FD1"/>
    <w:rsid w:val="0070219C"/>
    <w:rsid w:val="00702444"/>
    <w:rsid w:val="007028AA"/>
    <w:rsid w:val="00702EA3"/>
    <w:rsid w:val="0070309E"/>
    <w:rsid w:val="0070325B"/>
    <w:rsid w:val="00703DFB"/>
    <w:rsid w:val="00703EB2"/>
    <w:rsid w:val="00704677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616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8D2"/>
    <w:rsid w:val="00724A11"/>
    <w:rsid w:val="007252D7"/>
    <w:rsid w:val="00725B69"/>
    <w:rsid w:val="00726C50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4755A"/>
    <w:rsid w:val="007500F2"/>
    <w:rsid w:val="0075077D"/>
    <w:rsid w:val="00750A49"/>
    <w:rsid w:val="00750C28"/>
    <w:rsid w:val="00751131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71A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1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7353"/>
    <w:rsid w:val="007676E6"/>
    <w:rsid w:val="00767974"/>
    <w:rsid w:val="00767F39"/>
    <w:rsid w:val="0077027F"/>
    <w:rsid w:val="007703C2"/>
    <w:rsid w:val="00770E5A"/>
    <w:rsid w:val="0077154F"/>
    <w:rsid w:val="00771D21"/>
    <w:rsid w:val="00772B05"/>
    <w:rsid w:val="00772C56"/>
    <w:rsid w:val="0077336A"/>
    <w:rsid w:val="007735AA"/>
    <w:rsid w:val="00773622"/>
    <w:rsid w:val="007739FF"/>
    <w:rsid w:val="00773D79"/>
    <w:rsid w:val="007743FB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B6D"/>
    <w:rsid w:val="00776D1E"/>
    <w:rsid w:val="00776D35"/>
    <w:rsid w:val="00777047"/>
    <w:rsid w:val="007776F1"/>
    <w:rsid w:val="00780175"/>
    <w:rsid w:val="00780B61"/>
    <w:rsid w:val="00780B95"/>
    <w:rsid w:val="0078166B"/>
    <w:rsid w:val="007816D3"/>
    <w:rsid w:val="00781719"/>
    <w:rsid w:val="00781EAB"/>
    <w:rsid w:val="00782174"/>
    <w:rsid w:val="007825E9"/>
    <w:rsid w:val="00782B2F"/>
    <w:rsid w:val="00782CAB"/>
    <w:rsid w:val="007833D9"/>
    <w:rsid w:val="0078347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8E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0995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6F74"/>
    <w:rsid w:val="007971FB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701E"/>
    <w:rsid w:val="007A706D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7CE1"/>
    <w:rsid w:val="007C01B9"/>
    <w:rsid w:val="007C04BB"/>
    <w:rsid w:val="007C0FCC"/>
    <w:rsid w:val="007C1915"/>
    <w:rsid w:val="007C1E96"/>
    <w:rsid w:val="007C209F"/>
    <w:rsid w:val="007C23E9"/>
    <w:rsid w:val="007C2490"/>
    <w:rsid w:val="007C2C91"/>
    <w:rsid w:val="007C3344"/>
    <w:rsid w:val="007C3528"/>
    <w:rsid w:val="007C39E3"/>
    <w:rsid w:val="007C3A0B"/>
    <w:rsid w:val="007C48F3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75B"/>
    <w:rsid w:val="007D075F"/>
    <w:rsid w:val="007D08CE"/>
    <w:rsid w:val="007D0B38"/>
    <w:rsid w:val="007D0BAC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42A"/>
    <w:rsid w:val="007D760A"/>
    <w:rsid w:val="007D7B52"/>
    <w:rsid w:val="007D7FBA"/>
    <w:rsid w:val="007E0555"/>
    <w:rsid w:val="007E0BE9"/>
    <w:rsid w:val="007E0CAB"/>
    <w:rsid w:val="007E1167"/>
    <w:rsid w:val="007E1177"/>
    <w:rsid w:val="007E126D"/>
    <w:rsid w:val="007E16A9"/>
    <w:rsid w:val="007E1730"/>
    <w:rsid w:val="007E177D"/>
    <w:rsid w:val="007E21F6"/>
    <w:rsid w:val="007E2224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638"/>
    <w:rsid w:val="007E7BC3"/>
    <w:rsid w:val="007F0147"/>
    <w:rsid w:val="007F065C"/>
    <w:rsid w:val="007F0876"/>
    <w:rsid w:val="007F10FB"/>
    <w:rsid w:val="007F1365"/>
    <w:rsid w:val="007F139A"/>
    <w:rsid w:val="007F192D"/>
    <w:rsid w:val="007F24C4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B61"/>
    <w:rsid w:val="007F57AB"/>
    <w:rsid w:val="007F57F7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C34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3DF"/>
    <w:rsid w:val="00804402"/>
    <w:rsid w:val="008050D4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D7B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4CA1"/>
    <w:rsid w:val="00825A9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F25"/>
    <w:rsid w:val="00831F26"/>
    <w:rsid w:val="00831FDB"/>
    <w:rsid w:val="0083239B"/>
    <w:rsid w:val="00832488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1F4"/>
    <w:rsid w:val="008404FC"/>
    <w:rsid w:val="00840856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F64"/>
    <w:rsid w:val="008513F5"/>
    <w:rsid w:val="00851FCD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64C"/>
    <w:rsid w:val="00855468"/>
    <w:rsid w:val="00855904"/>
    <w:rsid w:val="00855925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393"/>
    <w:rsid w:val="00873CB3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69AD"/>
    <w:rsid w:val="00876DFF"/>
    <w:rsid w:val="0087754B"/>
    <w:rsid w:val="00877B4A"/>
    <w:rsid w:val="00877EA1"/>
    <w:rsid w:val="0088080A"/>
    <w:rsid w:val="00880A26"/>
    <w:rsid w:val="00880BB5"/>
    <w:rsid w:val="00880D10"/>
    <w:rsid w:val="00880DDD"/>
    <w:rsid w:val="00880DE8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355"/>
    <w:rsid w:val="008A24EC"/>
    <w:rsid w:val="008A26B7"/>
    <w:rsid w:val="008A2921"/>
    <w:rsid w:val="008A2C7D"/>
    <w:rsid w:val="008A343A"/>
    <w:rsid w:val="008A3F91"/>
    <w:rsid w:val="008A45A6"/>
    <w:rsid w:val="008A48EC"/>
    <w:rsid w:val="008A4E88"/>
    <w:rsid w:val="008A5CAF"/>
    <w:rsid w:val="008A5FE0"/>
    <w:rsid w:val="008A6366"/>
    <w:rsid w:val="008A63FE"/>
    <w:rsid w:val="008A6992"/>
    <w:rsid w:val="008A6CC0"/>
    <w:rsid w:val="008A6D6F"/>
    <w:rsid w:val="008A6E2F"/>
    <w:rsid w:val="008A7831"/>
    <w:rsid w:val="008A79DC"/>
    <w:rsid w:val="008B01E5"/>
    <w:rsid w:val="008B05B9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CD2"/>
    <w:rsid w:val="008C5D4A"/>
    <w:rsid w:val="008C611C"/>
    <w:rsid w:val="008C63E8"/>
    <w:rsid w:val="008C66A4"/>
    <w:rsid w:val="008C7294"/>
    <w:rsid w:val="008C75D7"/>
    <w:rsid w:val="008C789D"/>
    <w:rsid w:val="008C7B63"/>
    <w:rsid w:val="008D088D"/>
    <w:rsid w:val="008D0A57"/>
    <w:rsid w:val="008D1280"/>
    <w:rsid w:val="008D12EF"/>
    <w:rsid w:val="008D1711"/>
    <w:rsid w:val="008D1A92"/>
    <w:rsid w:val="008D1EC3"/>
    <w:rsid w:val="008D24EF"/>
    <w:rsid w:val="008D2572"/>
    <w:rsid w:val="008D2F4D"/>
    <w:rsid w:val="008D5763"/>
    <w:rsid w:val="008D627D"/>
    <w:rsid w:val="008D64AB"/>
    <w:rsid w:val="008D653F"/>
    <w:rsid w:val="008D6D76"/>
    <w:rsid w:val="008D796B"/>
    <w:rsid w:val="008D7989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3187"/>
    <w:rsid w:val="008E3DC4"/>
    <w:rsid w:val="008E416A"/>
    <w:rsid w:val="008E431B"/>
    <w:rsid w:val="008E45BE"/>
    <w:rsid w:val="008E4664"/>
    <w:rsid w:val="008E48F3"/>
    <w:rsid w:val="008E4A70"/>
    <w:rsid w:val="008E4DAD"/>
    <w:rsid w:val="008E528B"/>
    <w:rsid w:val="008E53C5"/>
    <w:rsid w:val="008E5605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9C2"/>
    <w:rsid w:val="008F4C65"/>
    <w:rsid w:val="008F5706"/>
    <w:rsid w:val="008F5D62"/>
    <w:rsid w:val="008F5FF2"/>
    <w:rsid w:val="008F68C9"/>
    <w:rsid w:val="008F71C7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B8F"/>
    <w:rsid w:val="00902E5D"/>
    <w:rsid w:val="00902E5F"/>
    <w:rsid w:val="0090305D"/>
    <w:rsid w:val="0090371F"/>
    <w:rsid w:val="0090378C"/>
    <w:rsid w:val="00903E06"/>
    <w:rsid w:val="00903EF7"/>
    <w:rsid w:val="0090402C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43E2"/>
    <w:rsid w:val="00915A0F"/>
    <w:rsid w:val="00916450"/>
    <w:rsid w:val="00916621"/>
    <w:rsid w:val="00917423"/>
    <w:rsid w:val="00917444"/>
    <w:rsid w:val="00917BC0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994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51097"/>
    <w:rsid w:val="00951309"/>
    <w:rsid w:val="009515EE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2F0A"/>
    <w:rsid w:val="0096304A"/>
    <w:rsid w:val="009630CA"/>
    <w:rsid w:val="0096312F"/>
    <w:rsid w:val="009633D4"/>
    <w:rsid w:val="00963626"/>
    <w:rsid w:val="00963852"/>
    <w:rsid w:val="00963CF0"/>
    <w:rsid w:val="009645A0"/>
    <w:rsid w:val="009647CA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EBD"/>
    <w:rsid w:val="00975F4B"/>
    <w:rsid w:val="00975F82"/>
    <w:rsid w:val="00976329"/>
    <w:rsid w:val="0097737C"/>
    <w:rsid w:val="009773D1"/>
    <w:rsid w:val="0097744C"/>
    <w:rsid w:val="0097759C"/>
    <w:rsid w:val="00977E48"/>
    <w:rsid w:val="00977EE1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24F"/>
    <w:rsid w:val="009845AB"/>
    <w:rsid w:val="0098499E"/>
    <w:rsid w:val="00984BBF"/>
    <w:rsid w:val="00985012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420"/>
    <w:rsid w:val="009916B5"/>
    <w:rsid w:val="00991A40"/>
    <w:rsid w:val="00991EAA"/>
    <w:rsid w:val="00991F42"/>
    <w:rsid w:val="009924F0"/>
    <w:rsid w:val="00992FC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715"/>
    <w:rsid w:val="00995A6D"/>
    <w:rsid w:val="00995DE1"/>
    <w:rsid w:val="00996C6C"/>
    <w:rsid w:val="00996EE8"/>
    <w:rsid w:val="0099733B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C87"/>
    <w:rsid w:val="009A70F1"/>
    <w:rsid w:val="009A712D"/>
    <w:rsid w:val="009A755C"/>
    <w:rsid w:val="009A7C6B"/>
    <w:rsid w:val="009A7CF1"/>
    <w:rsid w:val="009A7F46"/>
    <w:rsid w:val="009B0045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809"/>
    <w:rsid w:val="009B69B6"/>
    <w:rsid w:val="009B6A2F"/>
    <w:rsid w:val="009B76AC"/>
    <w:rsid w:val="009B7753"/>
    <w:rsid w:val="009C034A"/>
    <w:rsid w:val="009C041B"/>
    <w:rsid w:val="009C0A28"/>
    <w:rsid w:val="009C0ECB"/>
    <w:rsid w:val="009C166A"/>
    <w:rsid w:val="009C1767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5375"/>
    <w:rsid w:val="009C5C3E"/>
    <w:rsid w:val="009C61C3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C19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4C85"/>
    <w:rsid w:val="009D595F"/>
    <w:rsid w:val="009D5ABE"/>
    <w:rsid w:val="009D5BE7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56D5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3E37"/>
    <w:rsid w:val="009F56FD"/>
    <w:rsid w:val="009F60C3"/>
    <w:rsid w:val="009F60E0"/>
    <w:rsid w:val="009F6230"/>
    <w:rsid w:val="009F62AB"/>
    <w:rsid w:val="009F675B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ABF"/>
    <w:rsid w:val="00A14E1A"/>
    <w:rsid w:val="00A14FB7"/>
    <w:rsid w:val="00A1565F"/>
    <w:rsid w:val="00A16194"/>
    <w:rsid w:val="00A165FD"/>
    <w:rsid w:val="00A16DBB"/>
    <w:rsid w:val="00A16EC3"/>
    <w:rsid w:val="00A16F51"/>
    <w:rsid w:val="00A173DD"/>
    <w:rsid w:val="00A2084D"/>
    <w:rsid w:val="00A21BFF"/>
    <w:rsid w:val="00A22157"/>
    <w:rsid w:val="00A222B0"/>
    <w:rsid w:val="00A22364"/>
    <w:rsid w:val="00A22521"/>
    <w:rsid w:val="00A225F4"/>
    <w:rsid w:val="00A2273B"/>
    <w:rsid w:val="00A22AE7"/>
    <w:rsid w:val="00A22AF7"/>
    <w:rsid w:val="00A22D0B"/>
    <w:rsid w:val="00A22ED6"/>
    <w:rsid w:val="00A23463"/>
    <w:rsid w:val="00A23AA2"/>
    <w:rsid w:val="00A23E96"/>
    <w:rsid w:val="00A248E1"/>
    <w:rsid w:val="00A249F5"/>
    <w:rsid w:val="00A24B9A"/>
    <w:rsid w:val="00A24BC4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3022F"/>
    <w:rsid w:val="00A3028C"/>
    <w:rsid w:val="00A30680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714"/>
    <w:rsid w:val="00A33E9F"/>
    <w:rsid w:val="00A33EDC"/>
    <w:rsid w:val="00A353A3"/>
    <w:rsid w:val="00A3549E"/>
    <w:rsid w:val="00A3582B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61D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6E"/>
    <w:rsid w:val="00A4799A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4582"/>
    <w:rsid w:val="00A54902"/>
    <w:rsid w:val="00A55A7F"/>
    <w:rsid w:val="00A55ABB"/>
    <w:rsid w:val="00A56DB7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7A4"/>
    <w:rsid w:val="00A70C85"/>
    <w:rsid w:val="00A70F09"/>
    <w:rsid w:val="00A71060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698C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43E"/>
    <w:rsid w:val="00AA067E"/>
    <w:rsid w:val="00AA1804"/>
    <w:rsid w:val="00AA1891"/>
    <w:rsid w:val="00AA2BFF"/>
    <w:rsid w:val="00AA2C6C"/>
    <w:rsid w:val="00AA3032"/>
    <w:rsid w:val="00AA459D"/>
    <w:rsid w:val="00AA4B54"/>
    <w:rsid w:val="00AA51F3"/>
    <w:rsid w:val="00AA5691"/>
    <w:rsid w:val="00AA5749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40B"/>
    <w:rsid w:val="00AB5AAF"/>
    <w:rsid w:val="00AB5CEB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1B7B"/>
    <w:rsid w:val="00AC241A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4DFD"/>
    <w:rsid w:val="00AC5773"/>
    <w:rsid w:val="00AC6666"/>
    <w:rsid w:val="00AC79F7"/>
    <w:rsid w:val="00AD000B"/>
    <w:rsid w:val="00AD0162"/>
    <w:rsid w:val="00AD08D5"/>
    <w:rsid w:val="00AD0D49"/>
    <w:rsid w:val="00AD0E6C"/>
    <w:rsid w:val="00AD13B6"/>
    <w:rsid w:val="00AD13D8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343"/>
    <w:rsid w:val="00AD38F1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2B71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FEC"/>
    <w:rsid w:val="00AF2783"/>
    <w:rsid w:val="00AF2D9F"/>
    <w:rsid w:val="00AF2FA7"/>
    <w:rsid w:val="00AF3B20"/>
    <w:rsid w:val="00AF40C1"/>
    <w:rsid w:val="00AF41FF"/>
    <w:rsid w:val="00AF465A"/>
    <w:rsid w:val="00AF4801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E70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530"/>
    <w:rsid w:val="00B2164D"/>
    <w:rsid w:val="00B21845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57E8"/>
    <w:rsid w:val="00B361C2"/>
    <w:rsid w:val="00B367E2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1231"/>
    <w:rsid w:val="00B412EF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6BB6"/>
    <w:rsid w:val="00B5796D"/>
    <w:rsid w:val="00B57A82"/>
    <w:rsid w:val="00B6011A"/>
    <w:rsid w:val="00B60132"/>
    <w:rsid w:val="00B6027F"/>
    <w:rsid w:val="00B6085C"/>
    <w:rsid w:val="00B6183E"/>
    <w:rsid w:val="00B62621"/>
    <w:rsid w:val="00B62991"/>
    <w:rsid w:val="00B62B4B"/>
    <w:rsid w:val="00B62D0E"/>
    <w:rsid w:val="00B631D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1C4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4406"/>
    <w:rsid w:val="00B753B1"/>
    <w:rsid w:val="00B7540A"/>
    <w:rsid w:val="00B75BB6"/>
    <w:rsid w:val="00B75F10"/>
    <w:rsid w:val="00B761FE"/>
    <w:rsid w:val="00B76D93"/>
    <w:rsid w:val="00B770CC"/>
    <w:rsid w:val="00B77EA1"/>
    <w:rsid w:val="00B809BA"/>
    <w:rsid w:val="00B809C8"/>
    <w:rsid w:val="00B81259"/>
    <w:rsid w:val="00B817CA"/>
    <w:rsid w:val="00B81D06"/>
    <w:rsid w:val="00B82392"/>
    <w:rsid w:val="00B824AE"/>
    <w:rsid w:val="00B824C4"/>
    <w:rsid w:val="00B827E1"/>
    <w:rsid w:val="00B827F3"/>
    <w:rsid w:val="00B82A62"/>
    <w:rsid w:val="00B82B71"/>
    <w:rsid w:val="00B83227"/>
    <w:rsid w:val="00B83785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0B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3EB6"/>
    <w:rsid w:val="00BC4E6E"/>
    <w:rsid w:val="00BC4E8D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B75"/>
    <w:rsid w:val="00BE2292"/>
    <w:rsid w:val="00BE273B"/>
    <w:rsid w:val="00BE2BC9"/>
    <w:rsid w:val="00BE3BCE"/>
    <w:rsid w:val="00BE3EE3"/>
    <w:rsid w:val="00BE43B1"/>
    <w:rsid w:val="00BE49AC"/>
    <w:rsid w:val="00BE49FA"/>
    <w:rsid w:val="00BE4D93"/>
    <w:rsid w:val="00BE4E10"/>
    <w:rsid w:val="00BE59C3"/>
    <w:rsid w:val="00BE5BF6"/>
    <w:rsid w:val="00BE5CC5"/>
    <w:rsid w:val="00BE5EA1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7365"/>
    <w:rsid w:val="00BF7BD3"/>
    <w:rsid w:val="00C0006D"/>
    <w:rsid w:val="00C0012B"/>
    <w:rsid w:val="00C00183"/>
    <w:rsid w:val="00C005F2"/>
    <w:rsid w:val="00C00A18"/>
    <w:rsid w:val="00C0245F"/>
    <w:rsid w:val="00C0246A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100F2"/>
    <w:rsid w:val="00C101BE"/>
    <w:rsid w:val="00C106A3"/>
    <w:rsid w:val="00C1073C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7E0"/>
    <w:rsid w:val="00C15961"/>
    <w:rsid w:val="00C15E6D"/>
    <w:rsid w:val="00C16502"/>
    <w:rsid w:val="00C165BD"/>
    <w:rsid w:val="00C16974"/>
    <w:rsid w:val="00C170A5"/>
    <w:rsid w:val="00C17239"/>
    <w:rsid w:val="00C1768D"/>
    <w:rsid w:val="00C178E2"/>
    <w:rsid w:val="00C20761"/>
    <w:rsid w:val="00C20968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52AD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9C5"/>
    <w:rsid w:val="00C31A5A"/>
    <w:rsid w:val="00C31E38"/>
    <w:rsid w:val="00C31FC2"/>
    <w:rsid w:val="00C3223C"/>
    <w:rsid w:val="00C32BB3"/>
    <w:rsid w:val="00C32C46"/>
    <w:rsid w:val="00C33077"/>
    <w:rsid w:val="00C33845"/>
    <w:rsid w:val="00C33B13"/>
    <w:rsid w:val="00C34B24"/>
    <w:rsid w:val="00C34DF2"/>
    <w:rsid w:val="00C35510"/>
    <w:rsid w:val="00C35955"/>
    <w:rsid w:val="00C35BC9"/>
    <w:rsid w:val="00C35E33"/>
    <w:rsid w:val="00C36340"/>
    <w:rsid w:val="00C363CC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980"/>
    <w:rsid w:val="00C66FAC"/>
    <w:rsid w:val="00C672CE"/>
    <w:rsid w:val="00C677E0"/>
    <w:rsid w:val="00C67875"/>
    <w:rsid w:val="00C6796D"/>
    <w:rsid w:val="00C707B3"/>
    <w:rsid w:val="00C70BB0"/>
    <w:rsid w:val="00C70F29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0D9A"/>
    <w:rsid w:val="00C8173E"/>
    <w:rsid w:val="00C819B9"/>
    <w:rsid w:val="00C825EE"/>
    <w:rsid w:val="00C825FF"/>
    <w:rsid w:val="00C8398E"/>
    <w:rsid w:val="00C83FB2"/>
    <w:rsid w:val="00C84522"/>
    <w:rsid w:val="00C849E0"/>
    <w:rsid w:val="00C84A5C"/>
    <w:rsid w:val="00C84C3C"/>
    <w:rsid w:val="00C84F8C"/>
    <w:rsid w:val="00C85353"/>
    <w:rsid w:val="00C856EE"/>
    <w:rsid w:val="00C86897"/>
    <w:rsid w:val="00C87183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121"/>
    <w:rsid w:val="00CA0804"/>
    <w:rsid w:val="00CA087D"/>
    <w:rsid w:val="00CA0BEE"/>
    <w:rsid w:val="00CA153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4B0"/>
    <w:rsid w:val="00CB6736"/>
    <w:rsid w:val="00CB68CB"/>
    <w:rsid w:val="00CB690F"/>
    <w:rsid w:val="00CB6CDB"/>
    <w:rsid w:val="00CB7403"/>
    <w:rsid w:val="00CB7DEE"/>
    <w:rsid w:val="00CB7E97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F23"/>
    <w:rsid w:val="00CC4119"/>
    <w:rsid w:val="00CC4373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5158"/>
    <w:rsid w:val="00CD5A6F"/>
    <w:rsid w:val="00CD65AA"/>
    <w:rsid w:val="00CD719F"/>
    <w:rsid w:val="00CD789A"/>
    <w:rsid w:val="00CD792E"/>
    <w:rsid w:val="00CE004D"/>
    <w:rsid w:val="00CE0C6B"/>
    <w:rsid w:val="00CE18BD"/>
    <w:rsid w:val="00CE19AA"/>
    <w:rsid w:val="00CE1AB5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5C2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2CFD"/>
    <w:rsid w:val="00D03C17"/>
    <w:rsid w:val="00D04010"/>
    <w:rsid w:val="00D04977"/>
    <w:rsid w:val="00D0536E"/>
    <w:rsid w:val="00D055CF"/>
    <w:rsid w:val="00D05BB4"/>
    <w:rsid w:val="00D0603B"/>
    <w:rsid w:val="00D06046"/>
    <w:rsid w:val="00D06103"/>
    <w:rsid w:val="00D06542"/>
    <w:rsid w:val="00D06766"/>
    <w:rsid w:val="00D06DAC"/>
    <w:rsid w:val="00D07167"/>
    <w:rsid w:val="00D07AAC"/>
    <w:rsid w:val="00D07BF6"/>
    <w:rsid w:val="00D07C2C"/>
    <w:rsid w:val="00D07D6F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370"/>
    <w:rsid w:val="00D1241D"/>
    <w:rsid w:val="00D12FC1"/>
    <w:rsid w:val="00D13512"/>
    <w:rsid w:val="00D13948"/>
    <w:rsid w:val="00D1405C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025"/>
    <w:rsid w:val="00D238E0"/>
    <w:rsid w:val="00D23A04"/>
    <w:rsid w:val="00D24023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0D1"/>
    <w:rsid w:val="00D30952"/>
    <w:rsid w:val="00D327E1"/>
    <w:rsid w:val="00D32C2A"/>
    <w:rsid w:val="00D32D19"/>
    <w:rsid w:val="00D3315C"/>
    <w:rsid w:val="00D336E2"/>
    <w:rsid w:val="00D33BA7"/>
    <w:rsid w:val="00D34257"/>
    <w:rsid w:val="00D34402"/>
    <w:rsid w:val="00D35783"/>
    <w:rsid w:val="00D358D2"/>
    <w:rsid w:val="00D35994"/>
    <w:rsid w:val="00D35E91"/>
    <w:rsid w:val="00D36388"/>
    <w:rsid w:val="00D36632"/>
    <w:rsid w:val="00D373DE"/>
    <w:rsid w:val="00D3785B"/>
    <w:rsid w:val="00D37B99"/>
    <w:rsid w:val="00D40668"/>
    <w:rsid w:val="00D4077D"/>
    <w:rsid w:val="00D40A7C"/>
    <w:rsid w:val="00D412EA"/>
    <w:rsid w:val="00D414E2"/>
    <w:rsid w:val="00D41CC2"/>
    <w:rsid w:val="00D4206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CDA"/>
    <w:rsid w:val="00D56D53"/>
    <w:rsid w:val="00D56DAA"/>
    <w:rsid w:val="00D573FF"/>
    <w:rsid w:val="00D5747A"/>
    <w:rsid w:val="00D5777C"/>
    <w:rsid w:val="00D57AF2"/>
    <w:rsid w:val="00D57C79"/>
    <w:rsid w:val="00D60185"/>
    <w:rsid w:val="00D602D8"/>
    <w:rsid w:val="00D603FA"/>
    <w:rsid w:val="00D60617"/>
    <w:rsid w:val="00D60AF6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3D5"/>
    <w:rsid w:val="00D66AAB"/>
    <w:rsid w:val="00D66AC6"/>
    <w:rsid w:val="00D672B4"/>
    <w:rsid w:val="00D6746B"/>
    <w:rsid w:val="00D67ED1"/>
    <w:rsid w:val="00D70063"/>
    <w:rsid w:val="00D700EC"/>
    <w:rsid w:val="00D7012C"/>
    <w:rsid w:val="00D70E8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2BC8"/>
    <w:rsid w:val="00D82CD7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6E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60F"/>
    <w:rsid w:val="00DA2883"/>
    <w:rsid w:val="00DA288E"/>
    <w:rsid w:val="00DA2B98"/>
    <w:rsid w:val="00DA3954"/>
    <w:rsid w:val="00DA3C28"/>
    <w:rsid w:val="00DA4195"/>
    <w:rsid w:val="00DA441A"/>
    <w:rsid w:val="00DA44EE"/>
    <w:rsid w:val="00DA483A"/>
    <w:rsid w:val="00DA4E3A"/>
    <w:rsid w:val="00DA5219"/>
    <w:rsid w:val="00DA5474"/>
    <w:rsid w:val="00DA58EF"/>
    <w:rsid w:val="00DA6884"/>
    <w:rsid w:val="00DA69A3"/>
    <w:rsid w:val="00DA6A56"/>
    <w:rsid w:val="00DA6BA0"/>
    <w:rsid w:val="00DA7268"/>
    <w:rsid w:val="00DA7361"/>
    <w:rsid w:val="00DA7B82"/>
    <w:rsid w:val="00DA7E92"/>
    <w:rsid w:val="00DB00DC"/>
    <w:rsid w:val="00DB0112"/>
    <w:rsid w:val="00DB05B7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49C1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198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0B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C7CC5"/>
    <w:rsid w:val="00DD039F"/>
    <w:rsid w:val="00DD08D1"/>
    <w:rsid w:val="00DD0C3B"/>
    <w:rsid w:val="00DD0E27"/>
    <w:rsid w:val="00DD11C1"/>
    <w:rsid w:val="00DD1BDD"/>
    <w:rsid w:val="00DD1C00"/>
    <w:rsid w:val="00DD203D"/>
    <w:rsid w:val="00DD226C"/>
    <w:rsid w:val="00DD2819"/>
    <w:rsid w:val="00DD35FF"/>
    <w:rsid w:val="00DD42DF"/>
    <w:rsid w:val="00DD4E57"/>
    <w:rsid w:val="00DD5228"/>
    <w:rsid w:val="00DD5423"/>
    <w:rsid w:val="00DD5F55"/>
    <w:rsid w:val="00DD5F98"/>
    <w:rsid w:val="00DD6C71"/>
    <w:rsid w:val="00DD6F72"/>
    <w:rsid w:val="00DD7A3E"/>
    <w:rsid w:val="00DD7CDA"/>
    <w:rsid w:val="00DD7DE5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1E6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376"/>
    <w:rsid w:val="00E055A0"/>
    <w:rsid w:val="00E05B76"/>
    <w:rsid w:val="00E05BEC"/>
    <w:rsid w:val="00E06207"/>
    <w:rsid w:val="00E06483"/>
    <w:rsid w:val="00E06535"/>
    <w:rsid w:val="00E066C3"/>
    <w:rsid w:val="00E0688F"/>
    <w:rsid w:val="00E06E94"/>
    <w:rsid w:val="00E06F4D"/>
    <w:rsid w:val="00E07809"/>
    <w:rsid w:val="00E07C7A"/>
    <w:rsid w:val="00E07C8E"/>
    <w:rsid w:val="00E07D83"/>
    <w:rsid w:val="00E07FDB"/>
    <w:rsid w:val="00E10BFD"/>
    <w:rsid w:val="00E10BFE"/>
    <w:rsid w:val="00E1149A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3E3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34E"/>
    <w:rsid w:val="00E33414"/>
    <w:rsid w:val="00E3384E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58E"/>
    <w:rsid w:val="00E41831"/>
    <w:rsid w:val="00E41B06"/>
    <w:rsid w:val="00E41F3F"/>
    <w:rsid w:val="00E42749"/>
    <w:rsid w:val="00E42896"/>
    <w:rsid w:val="00E4298C"/>
    <w:rsid w:val="00E42D46"/>
    <w:rsid w:val="00E42D98"/>
    <w:rsid w:val="00E43AB1"/>
    <w:rsid w:val="00E43E65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314"/>
    <w:rsid w:val="00E50C71"/>
    <w:rsid w:val="00E50D93"/>
    <w:rsid w:val="00E514AD"/>
    <w:rsid w:val="00E51965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49BA"/>
    <w:rsid w:val="00E6543C"/>
    <w:rsid w:val="00E65793"/>
    <w:rsid w:val="00E659DE"/>
    <w:rsid w:val="00E65C2C"/>
    <w:rsid w:val="00E65FAE"/>
    <w:rsid w:val="00E66236"/>
    <w:rsid w:val="00E6667F"/>
    <w:rsid w:val="00E66BEA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4B9"/>
    <w:rsid w:val="00E7559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35C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6E97"/>
    <w:rsid w:val="00E87519"/>
    <w:rsid w:val="00E87635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3D0"/>
    <w:rsid w:val="00E97677"/>
    <w:rsid w:val="00E9781F"/>
    <w:rsid w:val="00E97A0E"/>
    <w:rsid w:val="00E97BC7"/>
    <w:rsid w:val="00EA0191"/>
    <w:rsid w:val="00EA0494"/>
    <w:rsid w:val="00EA0C9E"/>
    <w:rsid w:val="00EA22CC"/>
    <w:rsid w:val="00EA2896"/>
    <w:rsid w:val="00EA2F76"/>
    <w:rsid w:val="00EA3183"/>
    <w:rsid w:val="00EA3212"/>
    <w:rsid w:val="00EA3C25"/>
    <w:rsid w:val="00EA3E4C"/>
    <w:rsid w:val="00EA49C5"/>
    <w:rsid w:val="00EA4A15"/>
    <w:rsid w:val="00EA4BCA"/>
    <w:rsid w:val="00EA59C4"/>
    <w:rsid w:val="00EA6145"/>
    <w:rsid w:val="00EA6FDC"/>
    <w:rsid w:val="00EA78A7"/>
    <w:rsid w:val="00EA7B13"/>
    <w:rsid w:val="00EA7C66"/>
    <w:rsid w:val="00EB0508"/>
    <w:rsid w:val="00EB0E47"/>
    <w:rsid w:val="00EB1330"/>
    <w:rsid w:val="00EB19CC"/>
    <w:rsid w:val="00EB2487"/>
    <w:rsid w:val="00EB25DA"/>
    <w:rsid w:val="00EB274A"/>
    <w:rsid w:val="00EB38C6"/>
    <w:rsid w:val="00EB4CA2"/>
    <w:rsid w:val="00EB4EC3"/>
    <w:rsid w:val="00EB59B8"/>
    <w:rsid w:val="00EB68A6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0F68"/>
    <w:rsid w:val="00ED10C4"/>
    <w:rsid w:val="00ED1460"/>
    <w:rsid w:val="00ED16B6"/>
    <w:rsid w:val="00ED1A92"/>
    <w:rsid w:val="00ED25B7"/>
    <w:rsid w:val="00ED2987"/>
    <w:rsid w:val="00ED3171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B5D"/>
    <w:rsid w:val="00EE0D42"/>
    <w:rsid w:val="00EE0E07"/>
    <w:rsid w:val="00EE12F6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693"/>
    <w:rsid w:val="00EE5F46"/>
    <w:rsid w:val="00EE62D3"/>
    <w:rsid w:val="00EE7622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D83"/>
    <w:rsid w:val="00EF1E87"/>
    <w:rsid w:val="00EF1FD0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5149"/>
    <w:rsid w:val="00EF558F"/>
    <w:rsid w:val="00EF583B"/>
    <w:rsid w:val="00EF61C9"/>
    <w:rsid w:val="00EF67C6"/>
    <w:rsid w:val="00EF69BB"/>
    <w:rsid w:val="00EF6D67"/>
    <w:rsid w:val="00EF708E"/>
    <w:rsid w:val="00EF76F0"/>
    <w:rsid w:val="00F0050C"/>
    <w:rsid w:val="00F0151E"/>
    <w:rsid w:val="00F01971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4E3D"/>
    <w:rsid w:val="00F15271"/>
    <w:rsid w:val="00F15F0C"/>
    <w:rsid w:val="00F160BD"/>
    <w:rsid w:val="00F1627B"/>
    <w:rsid w:val="00F16D3E"/>
    <w:rsid w:val="00F16FF3"/>
    <w:rsid w:val="00F1727E"/>
    <w:rsid w:val="00F177D6"/>
    <w:rsid w:val="00F17EAF"/>
    <w:rsid w:val="00F200D4"/>
    <w:rsid w:val="00F203C8"/>
    <w:rsid w:val="00F204FF"/>
    <w:rsid w:val="00F20A82"/>
    <w:rsid w:val="00F20C4B"/>
    <w:rsid w:val="00F20F5B"/>
    <w:rsid w:val="00F2281D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73F"/>
    <w:rsid w:val="00F40C15"/>
    <w:rsid w:val="00F40C5D"/>
    <w:rsid w:val="00F41190"/>
    <w:rsid w:val="00F418A4"/>
    <w:rsid w:val="00F4192D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6C5"/>
    <w:rsid w:val="00F437C2"/>
    <w:rsid w:val="00F4386B"/>
    <w:rsid w:val="00F43CA7"/>
    <w:rsid w:val="00F441C2"/>
    <w:rsid w:val="00F45E4E"/>
    <w:rsid w:val="00F462EA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07CB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4AC"/>
    <w:rsid w:val="00F62A73"/>
    <w:rsid w:val="00F62CF5"/>
    <w:rsid w:val="00F62E32"/>
    <w:rsid w:val="00F6335E"/>
    <w:rsid w:val="00F6363C"/>
    <w:rsid w:val="00F638B9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CB6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19A6"/>
    <w:rsid w:val="00F833F1"/>
    <w:rsid w:val="00F838FE"/>
    <w:rsid w:val="00F8469A"/>
    <w:rsid w:val="00F8552E"/>
    <w:rsid w:val="00F85DF7"/>
    <w:rsid w:val="00F86397"/>
    <w:rsid w:val="00F864ED"/>
    <w:rsid w:val="00F86801"/>
    <w:rsid w:val="00F86AD6"/>
    <w:rsid w:val="00F86B37"/>
    <w:rsid w:val="00F86D7B"/>
    <w:rsid w:val="00F86E21"/>
    <w:rsid w:val="00F8764D"/>
    <w:rsid w:val="00F87BC3"/>
    <w:rsid w:val="00F87DC2"/>
    <w:rsid w:val="00F90912"/>
    <w:rsid w:val="00F90E6E"/>
    <w:rsid w:val="00F9144B"/>
    <w:rsid w:val="00F9147D"/>
    <w:rsid w:val="00F91700"/>
    <w:rsid w:val="00F91874"/>
    <w:rsid w:val="00F91C9E"/>
    <w:rsid w:val="00F91D50"/>
    <w:rsid w:val="00F92902"/>
    <w:rsid w:val="00F9291E"/>
    <w:rsid w:val="00F92B47"/>
    <w:rsid w:val="00F92BA7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471"/>
    <w:rsid w:val="00F96979"/>
    <w:rsid w:val="00F96E91"/>
    <w:rsid w:val="00F96F12"/>
    <w:rsid w:val="00F9766E"/>
    <w:rsid w:val="00FA0173"/>
    <w:rsid w:val="00FA0582"/>
    <w:rsid w:val="00FA1262"/>
    <w:rsid w:val="00FA1A45"/>
    <w:rsid w:val="00FA200F"/>
    <w:rsid w:val="00FA24CA"/>
    <w:rsid w:val="00FA2A9B"/>
    <w:rsid w:val="00FA3985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2C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A94"/>
    <w:rsid w:val="00FB0C0F"/>
    <w:rsid w:val="00FB0F67"/>
    <w:rsid w:val="00FB1328"/>
    <w:rsid w:val="00FB1EBE"/>
    <w:rsid w:val="00FB1F35"/>
    <w:rsid w:val="00FB2238"/>
    <w:rsid w:val="00FB228B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6F37"/>
    <w:rsid w:val="00FB7704"/>
    <w:rsid w:val="00FC061D"/>
    <w:rsid w:val="00FC0718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3DE"/>
    <w:rsid w:val="00FC3436"/>
    <w:rsid w:val="00FC3A2D"/>
    <w:rsid w:val="00FC414A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234"/>
    <w:rsid w:val="00FD15C1"/>
    <w:rsid w:val="00FD1DFE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5D"/>
    <w:rsid w:val="00FD6CF0"/>
    <w:rsid w:val="00FD71FC"/>
    <w:rsid w:val="00FD7736"/>
    <w:rsid w:val="00FD7C52"/>
    <w:rsid w:val="00FE02A7"/>
    <w:rsid w:val="00FE02ED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6F92"/>
    <w:rsid w:val="00FF753D"/>
    <w:rsid w:val="00FF7602"/>
    <w:rsid w:val="00FF76CE"/>
    <w:rsid w:val="00FF7CC3"/>
    <w:rsid w:val="00FF7EA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36F565-BB2E-457C-AA55-1DA443014D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33</Pages>
  <Words>5973</Words>
  <Characters>34050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2</cp:revision>
  <cp:lastPrinted>2021-05-10T06:19:00Z</cp:lastPrinted>
  <dcterms:created xsi:type="dcterms:W3CDTF">2021-05-12T11:21:00Z</dcterms:created>
  <dcterms:modified xsi:type="dcterms:W3CDTF">2021-05-12T11:21:00Z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