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193A58E3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8522ED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72D2D0B5" w:rsidR="00DC6F9C" w:rsidRPr="00B366AC" w:rsidRDefault="00DC6F9C" w:rsidP="00E66C49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E19FD" w:rsidRPr="00BE19FD">
        <w:rPr>
          <w:rFonts w:ascii="Angsana New" w:hAnsi="Angsana New" w:cs="Angsana New" w:hint="cs"/>
          <w:sz w:val="32"/>
          <w:szCs w:val="32"/>
        </w:rPr>
        <w:t>3</w:t>
      </w:r>
      <w:r w:rsidR="009F1F52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1F5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522ED">
        <w:rPr>
          <w:rFonts w:ascii="Angsana New" w:hAnsi="Angsana New" w:cs="Angsana New"/>
          <w:sz w:val="32"/>
          <w:szCs w:val="32"/>
        </w:rPr>
        <w:t>2564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130A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F1F52">
        <w:rPr>
          <w:rFonts w:ascii="Angsana New" w:hAnsi="Angsana New" w:cs="Angsana New" w:hint="cs"/>
          <w:sz w:val="32"/>
          <w:szCs w:val="32"/>
          <w:cs/>
        </w:rPr>
        <w:t>สาม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="00CE130A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="00CE130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2CAF2745" w14:textId="178BFD63" w:rsidR="00BD4BCD" w:rsidRPr="00BD4BCD" w:rsidRDefault="00BD4BCD" w:rsidP="00BD4BCD">
      <w:pPr>
        <w:sectPr w:rsidR="00BD4BCD" w:rsidRPr="00BD4BCD" w:rsidSect="00BD4BCD">
          <w:footerReference w:type="default" r:id="rId7"/>
          <w:pgSz w:w="11909" w:h="16834" w:code="9"/>
          <w:pgMar w:top="2160" w:right="1138" w:bottom="4" w:left="1296" w:header="720" w:footer="720" w:gutter="0"/>
          <w:pgNumType w:start="2"/>
          <w:cols w:space="720"/>
          <w:docGrid w:linePitch="360"/>
        </w:sectPr>
      </w:pPr>
    </w:p>
    <w:p w14:paraId="6C42C71E" w14:textId="77777777" w:rsidR="00BD4BCD" w:rsidRPr="00B366AC" w:rsidRDefault="00BD4BCD" w:rsidP="00BD4BCD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58DDBB57" w14:textId="77777777" w:rsidR="00BD4BCD" w:rsidRDefault="00BD4BCD" w:rsidP="00BD4BC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49D9C003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D4BCD">
        <w:rPr>
          <w:rFonts w:ascii="Angsana New" w:hAnsi="Angsana New"/>
          <w:spacing w:val="-4"/>
          <w:sz w:val="32"/>
          <w:szCs w:val="32"/>
        </w:rPr>
        <w:t>13</w:t>
      </w:r>
      <w:r w:rsidR="00E66C49">
        <w:rPr>
          <w:rFonts w:ascii="Angsana New" w:hAnsi="Angsana New"/>
          <w:spacing w:val="-4"/>
          <w:sz w:val="32"/>
          <w:szCs w:val="32"/>
        </w:rPr>
        <w:t xml:space="preserve"> 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>พฤ</w:t>
      </w:r>
      <w:r w:rsidR="00DD6D3E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ภาคม </w:t>
      </w:r>
      <w:r w:rsidR="008522ED">
        <w:rPr>
          <w:rFonts w:ascii="Angsana New" w:hAnsi="Angsana New"/>
          <w:spacing w:val="-4"/>
          <w:sz w:val="32"/>
          <w:szCs w:val="32"/>
        </w:rPr>
        <w:t>2564</w:t>
      </w:r>
    </w:p>
    <w:sectPr w:rsidR="00900CA2" w:rsidSect="003827B8">
      <w:footerReference w:type="default" r:id="rId8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5D5BB" w14:textId="77777777" w:rsidR="007F2590" w:rsidRDefault="007F2590" w:rsidP="0077481E">
      <w:r>
        <w:separator/>
      </w:r>
    </w:p>
  </w:endnote>
  <w:endnote w:type="continuationSeparator" w:id="0">
    <w:p w14:paraId="230BF04D" w14:textId="77777777" w:rsidR="007F2590" w:rsidRDefault="007F259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04D0" w14:textId="1C8139AE" w:rsidR="003827B8" w:rsidRPr="003827B8" w:rsidRDefault="003827B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5604301" w14:textId="77777777" w:rsidR="00877FAF" w:rsidRPr="00E66C49" w:rsidRDefault="00877FAF" w:rsidP="00E6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77777777" w:rsidR="003827B8" w:rsidRPr="003827B8" w:rsidRDefault="003827B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27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27B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27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27B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38935" w14:textId="77777777" w:rsidR="007F2590" w:rsidRDefault="007F2590" w:rsidP="0077481E">
      <w:r>
        <w:separator/>
      </w:r>
    </w:p>
  </w:footnote>
  <w:footnote w:type="continuationSeparator" w:id="0">
    <w:p w14:paraId="37095D0D" w14:textId="77777777" w:rsidR="007F2590" w:rsidRDefault="007F259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45</TotalTime>
  <Pages>3</Pages>
  <Words>374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3</cp:revision>
  <cp:lastPrinted>2021-04-29T12:38:00Z</cp:lastPrinted>
  <dcterms:created xsi:type="dcterms:W3CDTF">2021-04-21T08:13:00Z</dcterms:created>
  <dcterms:modified xsi:type="dcterms:W3CDTF">2021-04-29T12:38:00Z</dcterms:modified>
</cp:coreProperties>
</file>