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243" w:rsidRPr="00205905" w:rsidRDefault="00B4224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205905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8967CE" w:rsidRPr="00205905" w:rsidRDefault="00166937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830931"/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7CE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0"/>
    </w:tbl>
    <w:p w:rsidR="008967CE" w:rsidRPr="00205905" w:rsidRDefault="008967CE" w:rsidP="008967CE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E00863" w:rsidRPr="00205905" w:rsidRDefault="006F7A36" w:rsidP="008967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การแพร่ระบาดของโรคติดเชื้อไวรัสโคโรน่า</w:t>
      </w:r>
      <w:r w:rsidR="001A182D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2019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205905">
        <w:rPr>
          <w:rFonts w:ascii="Browallia New" w:hAnsi="Browallia New" w:cs="Browallia New"/>
          <w:sz w:val="26"/>
          <w:szCs w:val="26"/>
        </w:rPr>
        <w:t>COVID-</w:t>
      </w:r>
      <w:r w:rsidR="00166937" w:rsidRPr="00166937">
        <w:rPr>
          <w:rFonts w:ascii="Browallia New" w:hAnsi="Browallia New" w:cs="Browallia New"/>
          <w:sz w:val="26"/>
          <w:szCs w:val="26"/>
        </w:rPr>
        <w:t>19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”) ยังคงเกิดขึ้นอย่างต่อเนื่องในปี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22AB9" w:rsidRPr="00205905">
        <w:rPr>
          <w:rFonts w:ascii="Browallia New" w:hAnsi="Browallia New" w:cs="Browallia New"/>
          <w:sz w:val="26"/>
          <w:szCs w:val="26"/>
        </w:rPr>
        <w:br/>
      </w:r>
      <w:r w:rsidRPr="00205905">
        <w:rPr>
          <w:rFonts w:ascii="Browallia New" w:hAnsi="Browallia New" w:cs="Browallia New"/>
          <w:sz w:val="26"/>
          <w:szCs w:val="26"/>
          <w:cs/>
        </w:rPr>
        <w:t>ซึ่งเหตุการณ์ดังกล่าวส่งผลทางลบต่อผลการดำเนินงานข</w:t>
      </w:r>
      <w:bookmarkStart w:id="1" w:name="_GoBack"/>
      <w:bookmarkEnd w:id="1"/>
      <w:r w:rsidRPr="00205905">
        <w:rPr>
          <w:rFonts w:ascii="Browallia New" w:hAnsi="Browallia New" w:cs="Browallia New"/>
          <w:sz w:val="26"/>
          <w:szCs w:val="26"/>
          <w:cs/>
        </w:rPr>
        <w:t>องกลุ่มกิจการสำหรั</w:t>
      </w:r>
      <w:r w:rsidR="002B093A" w:rsidRPr="00205905">
        <w:rPr>
          <w:rFonts w:ascii="Browallia New" w:hAnsi="Browallia New" w:cs="Browallia New"/>
          <w:sz w:val="26"/>
          <w:szCs w:val="26"/>
          <w:cs/>
        </w:rPr>
        <w:t>บงวด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โดยเฉพาะ</w:t>
      </w:r>
      <w:r w:rsidR="00CB26FF" w:rsidRPr="00205905">
        <w:rPr>
          <w:rFonts w:ascii="Browallia New" w:hAnsi="Browallia New" w:cs="Browallia New"/>
          <w:sz w:val="26"/>
          <w:szCs w:val="26"/>
        </w:rPr>
        <w:br/>
      </w:r>
      <w:r w:rsidRPr="00205905">
        <w:rPr>
          <w:rFonts w:ascii="Browallia New" w:hAnsi="Browallia New" w:cs="Browallia New"/>
          <w:sz w:val="26"/>
          <w:szCs w:val="26"/>
          <w:cs/>
        </w:rPr>
        <w:t>ผลการดำเนินงานของสถาบันสอนภาษาและภัตตาคาร ดังนี้</w:t>
      </w:r>
    </w:p>
    <w:p w:rsidR="006F7A36" w:rsidRPr="00205905" w:rsidRDefault="006F7A36" w:rsidP="008967CE">
      <w:pPr>
        <w:jc w:val="thaiDistribute"/>
        <w:rPr>
          <w:rFonts w:ascii="Browallia New" w:hAnsi="Browallia New" w:cs="Browallia New"/>
          <w:sz w:val="10"/>
          <w:szCs w:val="10"/>
        </w:rPr>
      </w:pPr>
    </w:p>
    <w:p w:rsidR="00DD2383" w:rsidRPr="00EA5381" w:rsidRDefault="00916C5C" w:rsidP="008967CE">
      <w:pPr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EA5381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สถาบันสอนภาษา</w:t>
      </w:r>
    </w:p>
    <w:p w:rsidR="00916C5C" w:rsidRPr="00205905" w:rsidRDefault="00916C5C" w:rsidP="008967CE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0F00A0" w:rsidRPr="00205905" w:rsidRDefault="006F7A36" w:rsidP="00322A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ในช่วงเดือน มกราคม 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รัฐบาลประกาศให้ปิดสถาบันสอนหนังสือทั่วประเทศไทย เนื่องจากการระบาดของ 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ส่งผลให้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เงินสดรับจากการขายหลักสูตรเมื่อเทียบกับปีก่อนลดลงร้อยละ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30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หรือประมาณ</w:t>
      </w:r>
      <w:r w:rsidR="00322AB9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37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</w:t>
      </w:r>
      <w:r w:rsidR="009C1A1D" w:rsidRPr="00205905">
        <w:rPr>
          <w:rFonts w:ascii="Browallia New" w:hAnsi="Browallia New" w:cs="Browallia New"/>
          <w:sz w:val="26"/>
          <w:szCs w:val="26"/>
          <w:cs/>
        </w:rPr>
        <w:t xml:space="preserve">งวด </w:t>
      </w:r>
      <w:r w:rsidR="00166937" w:rsidRPr="00166937">
        <w:rPr>
          <w:rFonts w:ascii="Browallia New" w:hAnsi="Browallia New" w:cs="Browallia New"/>
          <w:sz w:val="26"/>
          <w:szCs w:val="26"/>
        </w:rPr>
        <w:t>3</w:t>
      </w:r>
      <w:r w:rsidR="009C1A1D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9C1A1D" w:rsidRPr="00205905">
        <w:rPr>
          <w:rFonts w:ascii="Browallia New" w:hAnsi="Browallia New" w:cs="Browallia New"/>
          <w:sz w:val="26"/>
          <w:szCs w:val="26"/>
          <w:cs/>
        </w:rPr>
        <w:t>เดือน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05905">
        <w:rPr>
          <w:rFonts w:ascii="Browallia New" w:hAnsi="Browallia New" w:cs="Browallia New"/>
          <w:sz w:val="26"/>
          <w:szCs w:val="26"/>
        </w:rPr>
        <w:br/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เนื่องจากภาวะสถานการณ์เศรษฐกิจตกต่ำในประเทศไทยและการเปลี่ยนแปลงพฤติกรรมผู้บริโภค </w:t>
      </w:r>
      <w:r w:rsidR="00205905">
        <w:rPr>
          <w:rFonts w:ascii="Browallia New" w:hAnsi="Browallia New" w:cs="Browallia New"/>
          <w:sz w:val="26"/>
          <w:szCs w:val="26"/>
        </w:rPr>
        <w:br/>
      </w:r>
      <w:r w:rsidRPr="00205905">
        <w:rPr>
          <w:rFonts w:ascii="Browallia New" w:hAnsi="Browallia New" w:cs="Browallia New"/>
          <w:sz w:val="26"/>
          <w:szCs w:val="26"/>
          <w:cs/>
        </w:rPr>
        <w:t>ทั้งนี้ผู้บริหารของกลุ่มกิจการคาดการณ์ว่าผลประกอบการของกลุ่มกิจการจะได้รับผลกระทบต่อไปอีก</w:t>
      </w:r>
      <w:r w:rsidR="009C1A1D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2</w:t>
      </w:r>
      <w:r w:rsidR="00322AB9" w:rsidRPr="00205905">
        <w:rPr>
          <w:rFonts w:ascii="Browallia New" w:hAnsi="Browallia New" w:cs="Browallia New"/>
          <w:sz w:val="26"/>
          <w:szCs w:val="26"/>
        </w:rPr>
        <w:t>-</w:t>
      </w:r>
      <w:r w:rsidR="00166937" w:rsidRPr="00166937">
        <w:rPr>
          <w:rFonts w:ascii="Browallia New" w:hAnsi="Browallia New" w:cs="Browallia New"/>
          <w:sz w:val="26"/>
          <w:szCs w:val="26"/>
        </w:rPr>
        <w:t>3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ไตรมาส</w:t>
      </w:r>
    </w:p>
    <w:p w:rsidR="006F7A36" w:rsidRPr="00205905" w:rsidRDefault="006F7A36" w:rsidP="008967CE">
      <w:pPr>
        <w:jc w:val="thaiDistribute"/>
        <w:rPr>
          <w:rFonts w:ascii="Browallia New" w:hAnsi="Browallia New" w:cs="Browallia New"/>
          <w:sz w:val="8"/>
          <w:szCs w:val="8"/>
        </w:rPr>
      </w:pPr>
    </w:p>
    <w:p w:rsidR="008A7F71" w:rsidRPr="00205905" w:rsidRDefault="00916C5C" w:rsidP="008967CE">
      <w:pPr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ภัตตาคาร</w:t>
      </w:r>
    </w:p>
    <w:p w:rsidR="00730B71" w:rsidRPr="00205905" w:rsidRDefault="00730B71" w:rsidP="008967CE">
      <w:pPr>
        <w:jc w:val="thaiDistribute"/>
        <w:rPr>
          <w:rFonts w:ascii="Browallia New" w:hAnsi="Browallia New" w:cs="Browallia New"/>
          <w:sz w:val="8"/>
          <w:szCs w:val="8"/>
        </w:rPr>
      </w:pPr>
    </w:p>
    <w:p w:rsidR="000F00A0" w:rsidRPr="00205905" w:rsidRDefault="00E87BE8" w:rsidP="000F00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ในไตรมาส </w:t>
      </w:r>
      <w:r w:rsidR="00166937" w:rsidRPr="00166937">
        <w:rPr>
          <w:rFonts w:ascii="Browallia New" w:hAnsi="Browallia New" w:cs="Browallia New"/>
          <w:spacing w:val="-8"/>
          <w:sz w:val="26"/>
          <w:szCs w:val="26"/>
        </w:rPr>
        <w:t>1</w:t>
      </w:r>
      <w:r w:rsidRPr="00205905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166937" w:rsidRPr="00166937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205905">
        <w:rPr>
          <w:rFonts w:ascii="Browallia New" w:hAnsi="Browallia New" w:cs="Browallia New"/>
          <w:spacing w:val="-8"/>
          <w:sz w:val="26"/>
          <w:szCs w:val="26"/>
          <w:cs/>
        </w:rPr>
        <w:t xml:space="preserve"> รัฐบาลประกาศจำกัดช่วงเวลาการเปิดปิดของร้านอาหาร </w:t>
      </w:r>
      <w:r w:rsidR="006F7A36" w:rsidRPr="00205905">
        <w:rPr>
          <w:rFonts w:ascii="Browallia New" w:hAnsi="Browallia New" w:cs="Browallia New"/>
          <w:spacing w:val="-4"/>
          <w:sz w:val="26"/>
          <w:szCs w:val="26"/>
          <w:cs/>
        </w:rPr>
        <w:t>ส่งผลให้รายได้จากส่วนงานภัตตาคารเมื่อ</w:t>
      </w:r>
      <w:r w:rsidR="006F7A36" w:rsidRPr="00205905">
        <w:rPr>
          <w:rFonts w:ascii="Browallia New" w:hAnsi="Browallia New" w:cs="Browallia New"/>
          <w:sz w:val="26"/>
          <w:szCs w:val="26"/>
          <w:cs/>
        </w:rPr>
        <w:t xml:space="preserve">เทียบกับปีก่อนลดลงร้อยละ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45</w:t>
      </w:r>
      <w:r w:rsidR="006F7A36" w:rsidRPr="00205905">
        <w:rPr>
          <w:rFonts w:ascii="Browallia New" w:hAnsi="Browallia New" w:cs="Browallia New"/>
          <w:sz w:val="26"/>
          <w:szCs w:val="26"/>
          <w:cs/>
        </w:rPr>
        <w:t xml:space="preserve"> หรือประมาณ </w:t>
      </w:r>
      <w:r w:rsidR="00166937" w:rsidRPr="00166937">
        <w:rPr>
          <w:rFonts w:ascii="Browallia New" w:hAnsi="Browallia New" w:cs="Browallia New"/>
          <w:sz w:val="26"/>
          <w:szCs w:val="26"/>
        </w:rPr>
        <w:t>39</w:t>
      </w:r>
      <w:r w:rsidR="006F7A36" w:rsidRPr="00205905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สำหรับงวด</w:t>
      </w:r>
      <w:r w:rsidR="001A182D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3</w:t>
      </w:r>
      <w:r w:rsidR="001A182D" w:rsidRPr="0020590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A182D" w:rsidRPr="00205905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6F7A36" w:rsidRPr="00205905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E97F89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6F7A36" w:rsidRPr="0020590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="006F7A36" w:rsidRPr="00205905">
        <w:rPr>
          <w:rFonts w:ascii="Browallia New" w:hAnsi="Browallia New" w:cs="Browallia New"/>
          <w:sz w:val="26"/>
          <w:szCs w:val="26"/>
          <w:cs/>
        </w:rPr>
        <w:t xml:space="preserve"> ทั้งนี้ผู้บริหารของกลุ่มกิจการคาดการณ์ว่าผลประกอบการของกลุ่มกิจการจะได้รับผลกระทบต่อไปอีก </w:t>
      </w:r>
      <w:r w:rsidR="00166937" w:rsidRPr="00166937">
        <w:rPr>
          <w:rFonts w:ascii="Browallia New" w:hAnsi="Browallia New" w:cs="Browallia New"/>
          <w:spacing w:val="-2"/>
          <w:sz w:val="26"/>
          <w:szCs w:val="26"/>
        </w:rPr>
        <w:t>2</w:t>
      </w:r>
      <w:r w:rsidR="00C072B6" w:rsidRPr="00205905">
        <w:rPr>
          <w:rFonts w:ascii="Browallia New" w:hAnsi="Browallia New" w:cs="Browallia New"/>
          <w:spacing w:val="-2"/>
          <w:sz w:val="26"/>
          <w:szCs w:val="26"/>
        </w:rPr>
        <w:t>-</w:t>
      </w:r>
      <w:r w:rsidR="00166937" w:rsidRPr="00166937">
        <w:rPr>
          <w:rFonts w:ascii="Browallia New" w:hAnsi="Browallia New" w:cs="Browallia New"/>
          <w:spacing w:val="-2"/>
          <w:sz w:val="26"/>
          <w:szCs w:val="26"/>
        </w:rPr>
        <w:t>3</w:t>
      </w:r>
      <w:r w:rsidR="00C072B6" w:rsidRPr="0020590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F7A36" w:rsidRPr="00205905">
        <w:rPr>
          <w:rFonts w:ascii="Browallia New" w:hAnsi="Browallia New" w:cs="Browallia New"/>
          <w:sz w:val="26"/>
          <w:szCs w:val="26"/>
          <w:cs/>
        </w:rPr>
        <w:t>ไตรมาส</w:t>
      </w:r>
    </w:p>
    <w:p w:rsidR="00496145" w:rsidRPr="00205905" w:rsidRDefault="00496145" w:rsidP="000F00A0">
      <w:pPr>
        <w:jc w:val="thaiDistribute"/>
        <w:rPr>
          <w:rFonts w:ascii="Browallia New" w:hAnsi="Browallia New" w:cs="Browallia New"/>
          <w:sz w:val="8"/>
          <w:szCs w:val="8"/>
        </w:rPr>
      </w:pPr>
    </w:p>
    <w:p w:rsidR="00496145" w:rsidRPr="00205905" w:rsidRDefault="00496145" w:rsidP="000F00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จากผลกระทบของสถานการณ์ </w:t>
      </w:r>
      <w:r w:rsidRPr="00205905">
        <w:rPr>
          <w:rFonts w:ascii="Browallia New" w:hAnsi="Browallia New" w:cs="Browallia New"/>
          <w:sz w:val="26"/>
          <w:szCs w:val="26"/>
        </w:rPr>
        <w:t xml:space="preserve">COVID </w:t>
      </w:r>
      <w:r w:rsidR="00166937" w:rsidRPr="00166937">
        <w:rPr>
          <w:rFonts w:ascii="Browallia New" w:hAnsi="Browallia New" w:cs="Browallia New"/>
          <w:sz w:val="26"/>
          <w:szCs w:val="26"/>
        </w:rPr>
        <w:t>19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ข้างต้นส่งผลต่อการดำเนินงานของกลุ่มกิจการ ทั้งนี้ผู้บริหารได้จัดทำประมาณการเงินสดสำหรับส่วนงานสอนภาษาและมีความเชื่อมั่นว่าสามารถปฏิบัติตามประมาณการนั้น โดยกลุ่มกิจการมีแผนในการขายแฟรนไชส์เพิ่มขึ้นและเน้นการเปิดคอร์สสอนออนไลน์เพื่อรองรับการเปลี่ยนแปลงพฤติกรรมของผู้บริโภค และยังลดต้นทุนในการบริการและการบริหารให้มีประสิทธิภาพและประสิทธิผลสูงสุดอย่างต่อเนื่อง </w:t>
      </w:r>
      <w:bookmarkStart w:id="2" w:name="_Hlk63798244"/>
      <w:r w:rsidRPr="00205905">
        <w:rPr>
          <w:rFonts w:ascii="Browallia New" w:hAnsi="Browallia New" w:cs="Browallia New"/>
          <w:sz w:val="26"/>
          <w:szCs w:val="26"/>
          <w:cs/>
        </w:rPr>
        <w:t xml:space="preserve">สำหรับส่วนงานภัตตาคารผู้บริหารได้มีแผนในการจัดโปรโมชั่น สำหรับอาหารและเครื่องดื่ม และเพิ่มช่องทางการจัดจำหน่ายผ่านทางเดลิเวอร์รี่เพื่อดึงดูดลูกค้าและรองรับการเปลี่ยนแปลงพฤติกรรมของผู้บริโภค อีกทั้งผู้บริหารยังคงพิจารณาควมคุมต้นทุนและลดค่าใช้จ่ายในการบริหารอย่างใกล้ชิด และนอกจากนี้กลุ่มกิจการได้ดำเนินการจัดหาเงินทุนเพื่อใช้ในการดำเนินกิจการอย่างเพียงพอโดยการเพิ่มทุนซึ่งมีการอนุมัติในที่ประชุมสามัญผู้ถือหุ้น </w:t>
      </w:r>
      <w:bookmarkEnd w:id="2"/>
    </w:p>
    <w:p w:rsidR="006F7A36" w:rsidRPr="00205905" w:rsidRDefault="006F7A36" w:rsidP="000F00A0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205905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C41B8" w:rsidRPr="00205905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20590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66937"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C41B8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41B8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EC41B8" w:rsidRPr="00205905" w:rsidRDefault="00EC41B8" w:rsidP="00EC41B8">
      <w:pPr>
        <w:jc w:val="thaiDistribute"/>
        <w:rPr>
          <w:rFonts w:ascii="Browallia New" w:hAnsi="Browallia New" w:cs="Browallia New"/>
          <w:sz w:val="10"/>
          <w:szCs w:val="10"/>
        </w:rPr>
      </w:pPr>
    </w:p>
    <w:p w:rsidR="0036355A" w:rsidRPr="00205905" w:rsidRDefault="00EB6FC6" w:rsidP="00EC41B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34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205905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B6FC6" w:rsidRPr="00205905" w:rsidRDefault="00EB6FC6" w:rsidP="00EC41B8">
      <w:pPr>
        <w:jc w:val="thaiDistribute"/>
        <w:rPr>
          <w:rFonts w:ascii="Browallia New" w:hAnsi="Browallia New" w:cs="Browallia New"/>
          <w:sz w:val="10"/>
          <w:szCs w:val="10"/>
        </w:rPr>
      </w:pPr>
    </w:p>
    <w:p w:rsidR="007E3727" w:rsidRPr="00205905" w:rsidRDefault="007E3727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205905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205905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2059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2563</w:t>
      </w:r>
    </w:p>
    <w:p w:rsidR="005B13AF" w:rsidRPr="00205905" w:rsidRDefault="005B13AF" w:rsidP="00EC41B8">
      <w:pPr>
        <w:jc w:val="thaiDistribute"/>
        <w:rPr>
          <w:rFonts w:ascii="Browallia New" w:hAnsi="Browallia New" w:cs="Browallia New"/>
          <w:sz w:val="10"/>
          <w:szCs w:val="10"/>
        </w:rPr>
      </w:pPr>
    </w:p>
    <w:p w:rsidR="0029766B" w:rsidRPr="00205905" w:rsidRDefault="0036355A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205905">
        <w:rPr>
          <w:rFonts w:ascii="Browallia New" w:hAnsi="Browallia New" w:cs="Browallia New"/>
          <w:sz w:val="26"/>
          <w:szCs w:val="26"/>
          <w:cs/>
        </w:rPr>
        <w:t>ที่</w:t>
      </w:r>
      <w:r w:rsidRPr="00205905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:rsidR="0036355A" w:rsidRPr="00205905" w:rsidRDefault="0036355A" w:rsidP="00EC41B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205905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C41B8" w:rsidRPr="00205905" w:rsidRDefault="00166937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:rsidR="00F5458D" w:rsidRPr="00205905" w:rsidRDefault="00F5458D" w:rsidP="00EC41B8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EC0D00" w:rsidRPr="00205905" w:rsidRDefault="00D46F31" w:rsidP="00EC0D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="00E92840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6B0DBE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205905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B0DBE" w:rsidRPr="00205905">
        <w:rPr>
          <w:rFonts w:ascii="Browallia New" w:hAnsi="Browallia New" w:cs="Browallia New"/>
          <w:sz w:val="26"/>
          <w:szCs w:val="26"/>
        </w:rPr>
        <w:t>.</w:t>
      </w:r>
      <w:r w:rsidR="006B0DBE" w:rsidRPr="00205905">
        <w:rPr>
          <w:rFonts w:ascii="Browallia New" w:hAnsi="Browallia New" w:cs="Browallia New"/>
          <w:sz w:val="26"/>
          <w:szCs w:val="26"/>
          <w:cs/>
        </w:rPr>
        <w:t>ศ</w:t>
      </w:r>
      <w:r w:rsidR="006B0DBE" w:rsidRPr="00205905">
        <w:rPr>
          <w:rFonts w:ascii="Browallia New" w:hAnsi="Browallia New" w:cs="Browallia New"/>
          <w:sz w:val="26"/>
          <w:szCs w:val="26"/>
        </w:rPr>
        <w:t xml:space="preserve">. </w:t>
      </w:r>
      <w:r w:rsidR="00166937" w:rsidRPr="00166937">
        <w:rPr>
          <w:rFonts w:ascii="Browallia New" w:hAnsi="Browallia New" w:cs="Browallia New"/>
          <w:sz w:val="26"/>
          <w:szCs w:val="26"/>
        </w:rPr>
        <w:t>2563</w:t>
      </w:r>
      <w:r w:rsidR="00EC0D00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EC0D00" w:rsidRPr="00205905">
        <w:rPr>
          <w:rFonts w:ascii="Browallia New" w:hAnsi="Browallia New" w:cs="Browallia New"/>
          <w:sz w:val="26"/>
          <w:szCs w:val="26"/>
          <w:cs/>
        </w:rPr>
        <w:t xml:space="preserve">ยกเว้นเรื่องดังต่อไปนี้ </w:t>
      </w:r>
    </w:p>
    <w:p w:rsidR="00EC0D00" w:rsidRPr="00205905" w:rsidRDefault="00EC0D00" w:rsidP="00EC0D00">
      <w:pPr>
        <w:jc w:val="thaiDistribute"/>
        <w:rPr>
          <w:rFonts w:ascii="Browallia New" w:hAnsi="Browallia New" w:cs="Browallia New"/>
          <w:sz w:val="10"/>
          <w:szCs w:val="10"/>
        </w:rPr>
      </w:pPr>
    </w:p>
    <w:p w:rsidR="00EC0D00" w:rsidRPr="00205905" w:rsidRDefault="00EC0D00" w:rsidP="00EC0D00">
      <w:pPr>
        <w:pStyle w:val="ListParagraph"/>
        <w:numPr>
          <w:ilvl w:val="0"/>
          <w:numId w:val="23"/>
        </w:numPr>
        <w:tabs>
          <w:tab w:val="left" w:pos="360"/>
        </w:tabs>
        <w:autoSpaceDE/>
        <w:autoSpaceDN/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726DA9"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มกรา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คม พ.ศ.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</w:t>
      </w:r>
      <w:r w:rsidRPr="0020590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ระบาด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ของโรคติดเชื้อไวรัสโคโรนา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COVID-</w:t>
      </w:r>
      <w:r w:rsidR="00166937" w:rsidRPr="0016693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 ที่ออกโดยสภาวิชาชีพบัญชี</w:t>
      </w:r>
      <w:r w:rsidR="00CB26FF"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0590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20590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มกราคม พ.ศ.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20590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ถึงวันที่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20590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พ.ศ.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ผลกระทบจากการยุติการใช้มาตรการผ่อนปรน</w:t>
      </w:r>
      <w:r w:rsidR="00B84B31"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</w:t>
      </w:r>
      <w:r w:rsidR="000A2710"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</w:p>
    <w:p w:rsidR="007B6514" w:rsidRPr="00205905" w:rsidRDefault="00EC0D00" w:rsidP="00EC0D00">
      <w:pPr>
        <w:pStyle w:val="ListParagraph"/>
        <w:numPr>
          <w:ilvl w:val="0"/>
          <w:numId w:val="23"/>
        </w:numPr>
        <w:tabs>
          <w:tab w:val="left" w:pos="360"/>
        </w:tabs>
        <w:autoSpaceDE/>
        <w:autoSpaceDN/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251076"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</w:t>
      </w:r>
      <w:r w:rsidRPr="002059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ม่มีผลกระทบที่มีนัยสำคัญต่อกลุ่มกิจการ </w:t>
      </w:r>
    </w:p>
    <w:p w:rsidR="00115025" w:rsidRPr="00205905" w:rsidRDefault="00322AB9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205905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15025" w:rsidRPr="00205905" w:rsidRDefault="0016693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15025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:rsidR="00115025" w:rsidRPr="00205905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205905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205905">
        <w:rPr>
          <w:rFonts w:ascii="Browallia New" w:hAnsi="Browallia New" w:cs="Browallia New"/>
          <w:sz w:val="26"/>
          <w:szCs w:val="26"/>
          <w:cs/>
        </w:rPr>
        <w:t>ทาง</w:t>
      </w:r>
      <w:r w:rsidRPr="00205905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322AB9" w:rsidRPr="00205905">
        <w:rPr>
          <w:rFonts w:ascii="Browallia New" w:hAnsi="Browallia New" w:cs="Browallia New"/>
          <w:sz w:val="26"/>
          <w:szCs w:val="26"/>
        </w:rPr>
        <w:br/>
      </w:r>
      <w:r w:rsidRPr="00205905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20590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22AB9" w:rsidRPr="00205905">
        <w:rPr>
          <w:rFonts w:ascii="Browallia New" w:hAnsi="Browallia New" w:cs="Browallia New"/>
          <w:sz w:val="26"/>
          <w:szCs w:val="26"/>
        </w:rPr>
        <w:br/>
      </w:r>
      <w:r w:rsidRPr="00205905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 โดยพิจารณาผลการดำเนินงานจากกำไรขั้นต้นเป็นหลัก</w:t>
      </w:r>
    </w:p>
    <w:p w:rsidR="004E5315" w:rsidRPr="00205905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205905" w:rsidRDefault="004E531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:rsidR="004E5315" w:rsidRPr="00205905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E5315" w:rsidRPr="00205905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:rsidR="006B344F" w:rsidRPr="00205905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90114" w:rsidRPr="00205905" w:rsidRDefault="00C90114" w:rsidP="0011502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tbl>
      <w:tblPr>
        <w:tblW w:w="4941" w:type="pct"/>
        <w:tblLook w:val="04A0" w:firstRow="1" w:lastRow="0" w:firstColumn="1" w:lastColumn="0" w:noHBand="0" w:noVBand="1"/>
      </w:tblPr>
      <w:tblGrid>
        <w:gridCol w:w="5084"/>
        <w:gridCol w:w="1457"/>
        <w:gridCol w:w="1457"/>
        <w:gridCol w:w="1562"/>
      </w:tblGrid>
      <w:tr w:rsidR="00A039CE" w:rsidRPr="00205905" w:rsidTr="00322AB9">
        <w:trPr>
          <w:cantSplit/>
        </w:trPr>
        <w:tc>
          <w:tcPr>
            <w:tcW w:w="2659" w:type="pct"/>
            <w:vAlign w:val="bottom"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39CE" w:rsidRPr="00205905" w:rsidRDefault="00A039CE" w:rsidP="002E0BA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  <w:hideMark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762" w:type="pct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817" w:type="pct"/>
            <w:vAlign w:val="bottom"/>
            <w:hideMark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  <w:hideMark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</w:tcPr>
          <w:p w:rsidR="00A039CE" w:rsidRPr="00205905" w:rsidRDefault="00A039CE" w:rsidP="00322AB9">
            <w:pPr>
              <w:spacing w:line="330" w:lineRule="exact"/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  <w:hideMark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817" w:type="pct"/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  <w:hideMark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  <w:hideMark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A039C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  <w:hideMark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7071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57071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033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FB033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817" w:type="pct"/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B033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FB033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  <w:hideMark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7012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87012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A039CE" w:rsidRPr="00205905" w:rsidTr="00322AB9">
        <w:trPr>
          <w:cantSplit/>
        </w:trPr>
        <w:tc>
          <w:tcPr>
            <w:tcW w:w="2659" w:type="pct"/>
            <w:vAlign w:val="bottom"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:rsidR="00A039CE" w:rsidRPr="00205905" w:rsidRDefault="008418C6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39CE" w:rsidRPr="00205905" w:rsidTr="00616DA8">
        <w:trPr>
          <w:cantSplit/>
        </w:trPr>
        <w:tc>
          <w:tcPr>
            <w:tcW w:w="2659" w:type="pct"/>
            <w:vAlign w:val="bottom"/>
            <w:hideMark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:rsidR="00A039CE" w:rsidRPr="00205905" w:rsidRDefault="008418C6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39CE" w:rsidRPr="00205905" w:rsidTr="00616DA8">
        <w:trPr>
          <w:cantSplit/>
        </w:trPr>
        <w:tc>
          <w:tcPr>
            <w:tcW w:w="2659" w:type="pct"/>
            <w:vAlign w:val="bottom"/>
            <w:hideMark/>
          </w:tcPr>
          <w:p w:rsidR="00A039CE" w:rsidRPr="00205905" w:rsidRDefault="00A039CE" w:rsidP="00322AB9">
            <w:pPr>
              <w:ind w:left="18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A039CE" w:rsidRPr="00205905" w:rsidRDefault="00A039CE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:rsidR="00A039CE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18C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8418C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616DA8" w:rsidRPr="00205905" w:rsidTr="00616DA8">
        <w:trPr>
          <w:cantSplit/>
        </w:trPr>
        <w:tc>
          <w:tcPr>
            <w:tcW w:w="2659" w:type="pct"/>
            <w:vAlign w:val="bottom"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DA8" w:rsidRPr="00205905" w:rsidTr="00322AB9">
        <w:trPr>
          <w:cantSplit/>
        </w:trPr>
        <w:tc>
          <w:tcPr>
            <w:tcW w:w="2659" w:type="pct"/>
            <w:vAlign w:val="bottom"/>
            <w:hideMark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DA8" w:rsidRPr="00205905" w:rsidTr="00322AB9">
        <w:trPr>
          <w:cantSplit/>
        </w:trPr>
        <w:tc>
          <w:tcPr>
            <w:tcW w:w="2659" w:type="pct"/>
            <w:vAlign w:val="bottom"/>
            <w:hideMark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616DA8" w:rsidRPr="00205905" w:rsidTr="00322AB9">
        <w:trPr>
          <w:cantSplit/>
          <w:trHeight w:val="57"/>
        </w:trPr>
        <w:tc>
          <w:tcPr>
            <w:tcW w:w="2659" w:type="pct"/>
            <w:vAlign w:val="bottom"/>
            <w:hideMark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DA8" w:rsidRPr="00205905" w:rsidTr="00322AB9">
        <w:trPr>
          <w:cantSplit/>
        </w:trPr>
        <w:tc>
          <w:tcPr>
            <w:tcW w:w="2659" w:type="pct"/>
            <w:vAlign w:val="bottom"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DA8" w:rsidRPr="00205905" w:rsidTr="00322AB9">
        <w:trPr>
          <w:cantSplit/>
        </w:trPr>
        <w:tc>
          <w:tcPr>
            <w:tcW w:w="2659" w:type="pct"/>
            <w:vAlign w:val="bottom"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DA8" w:rsidRPr="00205905" w:rsidTr="00322AB9">
        <w:trPr>
          <w:cantSplit/>
        </w:trPr>
        <w:tc>
          <w:tcPr>
            <w:tcW w:w="2659" w:type="pct"/>
            <w:vAlign w:val="bottom"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817" w:type="pct"/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616DA8" w:rsidRPr="00205905" w:rsidTr="00322AB9">
        <w:trPr>
          <w:cantSplit/>
        </w:trPr>
        <w:tc>
          <w:tcPr>
            <w:tcW w:w="2659" w:type="pct"/>
            <w:vAlign w:val="bottom"/>
            <w:hideMark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DA8" w:rsidRPr="00205905" w:rsidTr="00322AB9">
        <w:trPr>
          <w:cantSplit/>
        </w:trPr>
        <w:tc>
          <w:tcPr>
            <w:tcW w:w="2659" w:type="pct"/>
            <w:vAlign w:val="bottom"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616DA8" w:rsidRPr="00205905" w:rsidTr="00322AB9">
        <w:trPr>
          <w:cantSplit/>
        </w:trPr>
        <w:tc>
          <w:tcPr>
            <w:tcW w:w="2659" w:type="pct"/>
            <w:vAlign w:val="bottom"/>
          </w:tcPr>
          <w:p w:rsidR="00616DA8" w:rsidRPr="00205905" w:rsidRDefault="00616DA8" w:rsidP="00616DA8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6DA8" w:rsidRPr="00205905" w:rsidRDefault="00166937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616DA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p w:rsidR="004F0252" w:rsidRPr="00205905" w:rsidRDefault="002E0BAE" w:rsidP="004F025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0252" w:rsidRPr="00205905" w:rsidTr="00CD60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4F0252" w:rsidRPr="00205905" w:rsidRDefault="00166937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F0252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0252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4F0252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F0252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0252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F0252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4F0252" w:rsidRPr="00205905" w:rsidRDefault="004F0252" w:rsidP="004F025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0"/>
        <w:gridCol w:w="1260"/>
        <w:gridCol w:w="1260"/>
        <w:gridCol w:w="1170"/>
        <w:gridCol w:w="1350"/>
      </w:tblGrid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ธุรกิจบันเทิง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spacing w:line="330" w:lineRule="exact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2059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66937" w:rsidRPr="0016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2059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มีนาคม 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0B2962" w:rsidP="002E0BAE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DA8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616DA8" w:rsidRPr="00205905" w:rsidRDefault="00616DA8" w:rsidP="00616DA8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16DA8" w:rsidRPr="00205905" w:rsidRDefault="00616DA8" w:rsidP="0061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CC6D08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0B2962" w:rsidRPr="00205905" w:rsidTr="00322AB9">
        <w:trPr>
          <w:cantSplit/>
          <w:trHeight w:val="57"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CC6D08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B2962" w:rsidRPr="00205905" w:rsidRDefault="000B2962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0B2962" w:rsidRPr="00205905" w:rsidTr="00322AB9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:rsidR="000B2962" w:rsidRPr="00205905" w:rsidRDefault="000B2962" w:rsidP="00322AB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962" w:rsidRPr="00205905" w:rsidRDefault="00166937" w:rsidP="002E0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0B296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</w:tbl>
    <w:p w:rsidR="000B2962" w:rsidRPr="00205905" w:rsidRDefault="000B2962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6B344F" w:rsidRPr="00205905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:rsidR="008B6680" w:rsidRPr="00205905" w:rsidRDefault="008B6680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6B344F" w:rsidRPr="00205905" w:rsidRDefault="006B344F" w:rsidP="006B344F">
      <w:pPr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ข้อมูลเกี่ยวกับลูกค้ารายใหญ่</w:t>
      </w:r>
    </w:p>
    <w:p w:rsidR="006B344F" w:rsidRPr="00205905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B344F" w:rsidRPr="00205905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:rsidR="006B344F" w:rsidRPr="00205905" w:rsidRDefault="006B344F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2A24FE" w:rsidRPr="00205905" w:rsidRDefault="008E5E7E" w:rsidP="002A24F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205905" w:rsidTr="00CD60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A24FE" w:rsidRPr="00205905" w:rsidRDefault="00166937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A24FE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:rsidR="002A24FE" w:rsidRPr="00205905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:rsidR="002A24FE" w:rsidRPr="00205905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:rsidR="00AB2A28" w:rsidRPr="00205905" w:rsidRDefault="00AB2A28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859"/>
        <w:gridCol w:w="965"/>
        <w:gridCol w:w="965"/>
        <w:gridCol w:w="965"/>
        <w:gridCol w:w="965"/>
        <w:gridCol w:w="965"/>
        <w:gridCol w:w="965"/>
        <w:gridCol w:w="965"/>
      </w:tblGrid>
      <w:tr w:rsidR="00AB2A28" w:rsidRPr="00205905" w:rsidTr="00165699">
        <w:trPr>
          <w:tblHeader/>
        </w:trPr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A28" w:rsidRPr="00205905" w:rsidRDefault="00AB2A28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614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2A28" w:rsidRPr="00205905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B2A28" w:rsidRPr="00205905" w:rsidTr="00165699">
        <w:trPr>
          <w:tblHeader/>
        </w:trPr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A28" w:rsidRPr="00205905" w:rsidRDefault="00AB2A28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2A28" w:rsidRPr="00205905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66937"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2A28" w:rsidRPr="00205905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66937"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2A28" w:rsidRPr="00205905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66937"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2A28" w:rsidRPr="00205905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B4848" w:rsidRPr="00205905" w:rsidTr="00165699">
        <w:trPr>
          <w:tblHeader/>
        </w:trPr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166937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16693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166937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16693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166937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16693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166937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16693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166937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16693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166937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16693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166937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16693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166937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16693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9D668E" w:rsidRPr="0020590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0B4848" w:rsidRPr="00205905" w:rsidTr="00165699">
        <w:trPr>
          <w:tblHeader/>
        </w:trPr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0B4848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B4848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668E" w:rsidRPr="00205905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668E" w:rsidRPr="00205905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668E" w:rsidRPr="00205905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การเงินที่วัดมูลค่า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B4848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668E" w:rsidRPr="00205905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B4848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668E" w:rsidRPr="00205905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68E" w:rsidRPr="00205905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65699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5699" w:rsidRPr="00205905" w:rsidRDefault="00165699" w:rsidP="00165699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ตราสารทุนที่ไม่ได้จด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5699" w:rsidRPr="00205905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699" w:rsidRPr="00205905" w:rsidRDefault="00165699" w:rsidP="0016569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5699" w:rsidRPr="00205905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699" w:rsidRPr="00205905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5699" w:rsidRPr="00205905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699" w:rsidRPr="00205905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5699" w:rsidRPr="00205905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699" w:rsidRPr="00205905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7036C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036C" w:rsidRPr="00205905" w:rsidRDefault="00165699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ทะเบียนในตลาด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36C" w:rsidRPr="00205905" w:rsidRDefault="00C7036C" w:rsidP="000B484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6C" w:rsidRPr="00205905" w:rsidRDefault="00C7036C" w:rsidP="000B484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36C" w:rsidRPr="00205905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6C" w:rsidRPr="00205905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36C" w:rsidRPr="00205905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6C" w:rsidRPr="00205905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36C" w:rsidRPr="00205905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6C" w:rsidRPr="00205905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800D5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0D5" w:rsidRPr="00205905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หลักทรัพย์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0800D5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0D5" w:rsidRPr="00205905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ตราสารทุนที่จด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800D5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0D5" w:rsidRPr="00205905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ทะเบียนในตลาด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800D5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0D5" w:rsidRPr="00205905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หลักทรัพย์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318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002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318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002</w:t>
            </w:r>
            <w:r w:rsidRPr="0020590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925</w:t>
            </w:r>
          </w:p>
        </w:tc>
      </w:tr>
      <w:tr w:rsidR="000800D5" w:rsidRPr="00205905" w:rsidTr="00165699"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0D5" w:rsidRPr="00205905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6693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</w:t>
            </w:r>
            <w:r w:rsidRPr="0020590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318</w:t>
            </w:r>
            <w:r w:rsidRPr="0020590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940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</w:t>
            </w:r>
            <w:r w:rsidRPr="0020590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002</w:t>
            </w:r>
            <w:r w:rsidRPr="0020590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925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65</w:t>
            </w: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65</w:t>
            </w: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67</w:t>
            </w: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318</w:t>
            </w: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940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00D5" w:rsidRPr="00205905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67</w:t>
            </w: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002</w:t>
            </w:r>
            <w:r w:rsidRPr="00205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166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925</w:t>
            </w:r>
          </w:p>
        </w:tc>
      </w:tr>
    </w:tbl>
    <w:p w:rsidR="002A24FE" w:rsidRPr="00205905" w:rsidRDefault="002A24FE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C0F5C" w:rsidRPr="00205905" w:rsidRDefault="00435661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166937" w:rsidRPr="00166937">
        <w:rPr>
          <w:rFonts w:ascii="Browallia New" w:hAnsi="Browallia New" w:cs="Browallia New"/>
          <w:sz w:val="26"/>
          <w:szCs w:val="26"/>
        </w:rPr>
        <w:t>1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คำนวณจาก</w:t>
      </w:r>
      <w:r w:rsidR="000C0F5C" w:rsidRPr="00205905">
        <w:rPr>
          <w:rFonts w:ascii="Browallia New" w:hAnsi="Browallia New" w:cs="Browallia New"/>
          <w:sz w:val="26"/>
          <w:szCs w:val="26"/>
          <w:cs/>
        </w:rPr>
        <w:t>ราคาปิด ที่อ้างอิงจากตลาดหลักทรัพย์แห่งประเทศไทย</w:t>
      </w:r>
    </w:p>
    <w:p w:rsidR="000C0F5C" w:rsidRPr="00205905" w:rsidRDefault="000C0F5C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A24FE" w:rsidRPr="00205905" w:rsidRDefault="002A24FE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166937" w:rsidRPr="00166937">
        <w:rPr>
          <w:rFonts w:ascii="Browallia New" w:hAnsi="Browallia New" w:cs="Browallia New"/>
          <w:sz w:val="26"/>
          <w:szCs w:val="26"/>
        </w:rPr>
        <w:t>1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166937" w:rsidRPr="00166937">
        <w:rPr>
          <w:rFonts w:ascii="Browallia New" w:hAnsi="Browallia New" w:cs="Browallia New"/>
          <w:sz w:val="26"/>
          <w:szCs w:val="26"/>
        </w:rPr>
        <w:t>2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:rsidR="00FB0F28" w:rsidRPr="00205905" w:rsidRDefault="00FB0F28" w:rsidP="00FB0F2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45C3A" w:rsidRPr="00205905" w:rsidRDefault="00945C3A" w:rsidP="00945C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252CD2" w:rsidRPr="00205905" w:rsidRDefault="00252CD2" w:rsidP="00252CD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252CD2" w:rsidRPr="00205905" w:rsidRDefault="00252CD2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166937" w:rsidRPr="00166937">
        <w:rPr>
          <w:rFonts w:ascii="Browallia New" w:hAnsi="Browallia New" w:cs="Browallia New"/>
          <w:sz w:val="26"/>
          <w:szCs w:val="26"/>
        </w:rPr>
        <w:t>3</w:t>
      </w:r>
    </w:p>
    <w:p w:rsidR="00B84B31" w:rsidRPr="00205905" w:rsidRDefault="00B84B31">
      <w:pPr>
        <w:rPr>
          <w:rFonts w:ascii="Browallia New" w:hAnsi="Browallia New" w:cs="Browallia New"/>
        </w:rPr>
      </w:pPr>
    </w:p>
    <w:tbl>
      <w:tblPr>
        <w:tblW w:w="48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211"/>
        <w:gridCol w:w="1985"/>
        <w:gridCol w:w="2636"/>
      </w:tblGrid>
      <w:tr w:rsidR="00B84B31" w:rsidRPr="00205905" w:rsidTr="00B84B31">
        <w:trPr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B31" w:rsidRPr="00205905" w:rsidRDefault="00B84B31" w:rsidP="008308D8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B31" w:rsidRPr="00205905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B31" w:rsidRPr="00205905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ข้อมูลที่ไม่สามารถสังเกตได้</w:t>
            </w:r>
          </w:p>
        </w:tc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B31" w:rsidRPr="00205905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B84B31" w:rsidRPr="00205905" w:rsidTr="00B84B31">
        <w:trPr>
          <w:jc w:val="center"/>
        </w:trPr>
        <w:tc>
          <w:tcPr>
            <w:tcW w:w="1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B31" w:rsidRPr="00205905" w:rsidRDefault="00B84B31" w:rsidP="008308D8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B31" w:rsidRPr="00205905" w:rsidRDefault="00166937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B84B3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B84B3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  <w:r w:rsidR="00B84B3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B31" w:rsidRPr="00205905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B31" w:rsidRPr="00205905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4B31" w:rsidRPr="00205905" w:rsidTr="00B84B31">
        <w:trPr>
          <w:jc w:val="center"/>
        </w:trPr>
        <w:tc>
          <w:tcPr>
            <w:tcW w:w="1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4B31" w:rsidRPr="00205905" w:rsidRDefault="00B84B31" w:rsidP="008308D8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4B31" w:rsidRPr="00205905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และ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4B31" w:rsidRPr="00205905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B31" w:rsidRPr="00205905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4B31" w:rsidRPr="00205905" w:rsidTr="00B84B31">
        <w:trPr>
          <w:trHeight w:val="305"/>
          <w:jc w:val="center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B31" w:rsidRPr="00205905" w:rsidRDefault="00B84B31" w:rsidP="008308D8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B31" w:rsidRPr="00205905" w:rsidRDefault="00B84B31" w:rsidP="00830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4B31" w:rsidRPr="00205905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B31" w:rsidRPr="00205905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252CD2" w:rsidRPr="00205905" w:rsidTr="00B84B31">
        <w:trPr>
          <w:trHeight w:val="64"/>
          <w:jc w:val="center"/>
        </w:trPr>
        <w:tc>
          <w:tcPr>
            <w:tcW w:w="1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2CD2" w:rsidRPr="00205905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:rsidR="00252CD2" w:rsidRPr="00205905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จะได้รับจากการขาย</w:t>
            </w:r>
          </w:p>
          <w:p w:rsidR="00252CD2" w:rsidRPr="00205905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</w:t>
            </w:r>
          </w:p>
          <w:p w:rsidR="00252CD2" w:rsidRPr="00205905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ไม่อยู่ในความต้องการของตลาด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2CD2" w:rsidRPr="00205905" w:rsidRDefault="00166937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252CD2" w:rsidRPr="0020590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252CD2" w:rsidRPr="0020590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0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2CD2" w:rsidRPr="00205905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2CD2" w:rsidRPr="00205905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Pr="0020590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</w:p>
        </w:tc>
      </w:tr>
      <w:tr w:rsidR="00252CD2" w:rsidRPr="00205905" w:rsidTr="00B84B31">
        <w:trPr>
          <w:trHeight w:val="64"/>
          <w:jc w:val="center"/>
        </w:trPr>
        <w:tc>
          <w:tcPr>
            <w:tcW w:w="1382" w:type="pct"/>
            <w:vMerge/>
            <w:shd w:val="clear" w:color="auto" w:fill="auto"/>
            <w:vAlign w:val="center"/>
          </w:tcPr>
          <w:p w:rsidR="00252CD2" w:rsidRPr="00205905" w:rsidRDefault="00252CD2" w:rsidP="008308D8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:rsidR="00252CD2" w:rsidRPr="00205905" w:rsidRDefault="00252CD2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52CD2" w:rsidRPr="00205905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กำไรที่คาดหวัง</w:t>
            </w:r>
          </w:p>
        </w:tc>
        <w:tc>
          <w:tcPr>
            <w:tcW w:w="1397" w:type="pct"/>
            <w:shd w:val="clear" w:color="auto" w:fill="auto"/>
            <w:vAlign w:val="center"/>
          </w:tcPr>
          <w:p w:rsidR="00252CD2" w:rsidRPr="00205905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Pr="0020590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</w:p>
        </w:tc>
      </w:tr>
      <w:tr w:rsidR="00252CD2" w:rsidRPr="00205905" w:rsidTr="00B84B31">
        <w:trPr>
          <w:trHeight w:val="64"/>
          <w:jc w:val="center"/>
        </w:trPr>
        <w:tc>
          <w:tcPr>
            <w:tcW w:w="1382" w:type="pct"/>
            <w:vMerge/>
            <w:shd w:val="clear" w:color="auto" w:fill="auto"/>
            <w:vAlign w:val="center"/>
          </w:tcPr>
          <w:p w:rsidR="00252CD2" w:rsidRPr="00205905" w:rsidRDefault="00252CD2" w:rsidP="008308D8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:rsidR="00252CD2" w:rsidRPr="00205905" w:rsidRDefault="00252CD2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252CD2" w:rsidRPr="00205905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อัตราส่วนราคาต่อทุน</w:t>
            </w:r>
          </w:p>
          <w:p w:rsidR="00252CD2" w:rsidRPr="00205905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 w:rsidR="00252CD2" w:rsidRPr="00205905" w:rsidRDefault="00166937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252CD2" w:rsidRPr="0020590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1669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252CD2" w:rsidRPr="0020590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เท่า</w:t>
            </w:r>
          </w:p>
          <w:p w:rsidR="00252CD2" w:rsidRPr="00205905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:rsidR="002C71EE" w:rsidRPr="00205905" w:rsidRDefault="00AB2A28" w:rsidP="002C71E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71EE" w:rsidRPr="00205905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C71EE" w:rsidRPr="00205905" w:rsidRDefault="00166937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C71EE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71EE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C71EE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C71EE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C71EE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C71EE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B2A28" w:rsidRPr="00205905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B2A28" w:rsidRPr="00205905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ความสัมพันธ์ของข้อมูลที่ไม่สามารถสังเกตได้กับมูลค่ายุติธรรมแสดงดังต่อไปนี้:</w:t>
      </w:r>
    </w:p>
    <w:p w:rsidR="00AB2A28" w:rsidRPr="00205905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2520"/>
        <w:gridCol w:w="2250"/>
        <w:gridCol w:w="2153"/>
      </w:tblGrid>
      <w:tr w:rsidR="00AB2A28" w:rsidRPr="00205905" w:rsidTr="00F20D35">
        <w:trPr>
          <w:trHeight w:val="90"/>
        </w:trPr>
        <w:tc>
          <w:tcPr>
            <w:tcW w:w="2610" w:type="dxa"/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AB2A28" w:rsidRPr="00205905" w:rsidTr="00F20D35">
        <w:trPr>
          <w:trHeight w:val="90"/>
        </w:trPr>
        <w:tc>
          <w:tcPr>
            <w:tcW w:w="2610" w:type="dxa"/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AB2A28" w:rsidRPr="00205905" w:rsidTr="00F20D35">
        <w:trPr>
          <w:trHeight w:val="80"/>
        </w:trPr>
        <w:tc>
          <w:tcPr>
            <w:tcW w:w="2610" w:type="dxa"/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B2A28" w:rsidRPr="00205905" w:rsidTr="00F20D35">
        <w:trPr>
          <w:trHeight w:val="60"/>
        </w:trPr>
        <w:tc>
          <w:tcPr>
            <w:tcW w:w="2610" w:type="dxa"/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B2A28" w:rsidRPr="00205905" w:rsidTr="00F20D35">
        <w:trPr>
          <w:trHeight w:val="60"/>
        </w:trPr>
        <w:tc>
          <w:tcPr>
            <w:tcW w:w="2610" w:type="dxa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520" w:type="dxa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50" w:type="dxa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2153" w:type="dxa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AB2A28" w:rsidRPr="00205905" w:rsidTr="00F20D35">
        <w:trPr>
          <w:trHeight w:val="81"/>
        </w:trPr>
        <w:tc>
          <w:tcPr>
            <w:tcW w:w="2610" w:type="dxa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กำไรที่คาดหวัง</w:t>
            </w:r>
          </w:p>
        </w:tc>
        <w:tc>
          <w:tcPr>
            <w:tcW w:w="2520" w:type="dxa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50" w:type="dxa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53" w:type="dxa"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B2A28" w:rsidRPr="00205905" w:rsidTr="00F20D35">
        <w:trPr>
          <w:trHeight w:val="90"/>
        </w:trPr>
        <w:tc>
          <w:tcPr>
            <w:tcW w:w="2610" w:type="dxa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อัตราส่วนราคาต่อทุน</w:t>
            </w:r>
          </w:p>
        </w:tc>
        <w:tc>
          <w:tcPr>
            <w:tcW w:w="2520" w:type="dxa"/>
            <w:hideMark/>
          </w:tcPr>
          <w:p w:rsidR="00AB2A28" w:rsidRPr="00205905" w:rsidRDefault="00166937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50" w:type="dxa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2153" w:type="dxa"/>
            <w:hideMark/>
          </w:tcPr>
          <w:p w:rsidR="00AB2A28" w:rsidRPr="00205905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:rsidR="00252CD2" w:rsidRPr="00205905" w:rsidRDefault="00252CD2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A24FE" w:rsidRPr="00205905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2059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ขั้นตอนการประเมินมูลค่ายุติธรรมของกลุ่มกิจการ</w:t>
      </w:r>
      <w:r w:rsidR="008F052F" w:rsidRPr="002059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ในการวัดมูลค่ายุติธรรมระดับ </w:t>
      </w:r>
      <w:r w:rsidR="00166937" w:rsidRPr="001669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059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:rsidR="002A24FE" w:rsidRPr="00205905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color w:val="70AD47"/>
          <w:spacing w:val="-2"/>
          <w:sz w:val="26"/>
          <w:szCs w:val="26"/>
          <w:highlight w:val="yellow"/>
        </w:rPr>
      </w:pPr>
    </w:p>
    <w:p w:rsidR="002A24FE" w:rsidRPr="00205905" w:rsidRDefault="002A24FE" w:rsidP="00205905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highlight w:val="yellow"/>
        </w:rPr>
      </w:pP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ผู้อำนวยการสายการเงิน (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CFO) 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คณะกรรมการตรวจสอบ (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Audit committee)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</w:t>
      </w:r>
      <w:r w:rsidR="00B84B31"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ปี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ละ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ครั้ง</w:t>
      </w:r>
    </w:p>
    <w:p w:rsidR="002A24FE" w:rsidRPr="00205905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highlight w:val="yellow"/>
        </w:rPr>
      </w:pPr>
    </w:p>
    <w:p w:rsidR="002A24FE" w:rsidRPr="00205905" w:rsidRDefault="002A24FE" w:rsidP="002A24FE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0590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166937" w:rsidRPr="0016693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20590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20590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คืออัตราคิดลดที่ปรับปรุงความเสี่ยง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อ้างอิงจากต้นทุน</w:t>
      </w:r>
      <w:r w:rsidR="00AB2A28"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ทางการเงินถัวเฉลี่ยของเงินทุน (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Weighted average cost of capital) </w:t>
      </w:r>
      <w:r w:rsidRPr="0020590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 กลุ่มกิจการติดต่อรับข้อมูลดังกล่าวจากโบรกเกอร์</w:t>
      </w:r>
    </w:p>
    <w:p w:rsidR="002A24FE" w:rsidRPr="00205905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:rsidR="002A24FE" w:rsidRPr="00205905" w:rsidRDefault="002A24FE" w:rsidP="002A24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</w:t>
      </w:r>
      <w:r w:rsidR="00AB2A28" w:rsidRPr="00205905">
        <w:rPr>
          <w:rFonts w:ascii="Browallia New" w:hAnsi="Browallia New" w:cs="Browallia New"/>
          <w:spacing w:val="-4"/>
          <w:sz w:val="26"/>
          <w:szCs w:val="26"/>
        </w:rPr>
        <w:br/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:rsidR="00BE2D62" w:rsidRPr="00205905" w:rsidRDefault="00BE2D62" w:rsidP="002A24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4F0252" w:rsidRPr="00205905" w:rsidRDefault="00252CD2" w:rsidP="004F025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205905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B5EF7" w:rsidRPr="00205905" w:rsidRDefault="0016693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B5EF7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:rsidR="002B5EF7" w:rsidRPr="00205905" w:rsidRDefault="002B5EF7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205905" w:rsidTr="002B5EF7">
        <w:tc>
          <w:tcPr>
            <w:tcW w:w="4392" w:type="dxa"/>
            <w:vAlign w:val="bottom"/>
          </w:tcPr>
          <w:p w:rsidR="00FF44F1" w:rsidRPr="00205905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4F1" w:rsidRPr="00205905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4F1" w:rsidRPr="00205905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474154" w:rsidRPr="00205905" w:rsidTr="002B5EF7">
        <w:tc>
          <w:tcPr>
            <w:tcW w:w="4392" w:type="dxa"/>
            <w:vAlign w:val="bottom"/>
          </w:tcPr>
          <w:p w:rsidR="00474154" w:rsidRPr="00205905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4154" w:rsidRPr="00205905" w:rsidRDefault="00166937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74154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4154" w:rsidRPr="00205905" w:rsidRDefault="00166937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74154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74154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4154" w:rsidRPr="00205905" w:rsidRDefault="00166937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74154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74154" w:rsidRPr="00205905" w:rsidRDefault="00166937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74154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74154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474154" w:rsidRPr="00205905" w:rsidTr="002B5EF7">
        <w:tc>
          <w:tcPr>
            <w:tcW w:w="4392" w:type="dxa"/>
            <w:vAlign w:val="bottom"/>
          </w:tcPr>
          <w:p w:rsidR="00474154" w:rsidRPr="00205905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74154" w:rsidRPr="00205905" w:rsidTr="002B5EF7">
        <w:tc>
          <w:tcPr>
            <w:tcW w:w="4392" w:type="dxa"/>
            <w:vAlign w:val="bottom"/>
          </w:tcPr>
          <w:p w:rsidR="00474154" w:rsidRPr="00205905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154" w:rsidRPr="00205905" w:rsidTr="009803AA">
        <w:tc>
          <w:tcPr>
            <w:tcW w:w="4392" w:type="dxa"/>
            <w:vAlign w:val="bottom"/>
          </w:tcPr>
          <w:p w:rsidR="00474154" w:rsidRPr="00205905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154" w:rsidRPr="00205905" w:rsidTr="009803AA">
        <w:tc>
          <w:tcPr>
            <w:tcW w:w="4392" w:type="dxa"/>
            <w:vAlign w:val="bottom"/>
          </w:tcPr>
          <w:p w:rsidR="00474154" w:rsidRPr="00205905" w:rsidRDefault="00474154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166937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3925F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205905" w:rsidTr="009803AA">
        <w:tc>
          <w:tcPr>
            <w:tcW w:w="4392" w:type="dxa"/>
            <w:vAlign w:val="bottom"/>
          </w:tcPr>
          <w:p w:rsidR="00474154" w:rsidRPr="00205905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908D1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4154" w:rsidRPr="00205905" w:rsidRDefault="00224914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74154" w:rsidRPr="00205905" w:rsidRDefault="003925F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205905" w:rsidTr="009803AA">
        <w:tc>
          <w:tcPr>
            <w:tcW w:w="4392" w:type="dxa"/>
            <w:vAlign w:val="bottom"/>
          </w:tcPr>
          <w:p w:rsidR="00474154" w:rsidRPr="00205905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3510E1"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10E1"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4154" w:rsidRPr="00205905" w:rsidRDefault="00166937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4154" w:rsidRPr="00205905" w:rsidRDefault="0022491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205905" w:rsidTr="009803AA">
        <w:tc>
          <w:tcPr>
            <w:tcW w:w="4392" w:type="dxa"/>
            <w:vAlign w:val="bottom"/>
          </w:tcPr>
          <w:p w:rsidR="00474154" w:rsidRPr="00205905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166937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474154" w:rsidRPr="00205905" w:rsidTr="009803AA">
        <w:tc>
          <w:tcPr>
            <w:tcW w:w="4392" w:type="dxa"/>
            <w:vAlign w:val="bottom"/>
          </w:tcPr>
          <w:p w:rsidR="00474154" w:rsidRPr="00205905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166937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22491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205905" w:rsidTr="00224914">
        <w:tc>
          <w:tcPr>
            <w:tcW w:w="4392" w:type="dxa"/>
            <w:vAlign w:val="bottom"/>
          </w:tcPr>
          <w:p w:rsidR="00474154" w:rsidRPr="00205905" w:rsidRDefault="00474154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224914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A23F2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A23F2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333D1A" w:rsidRPr="00205905" w:rsidTr="00224914">
        <w:tc>
          <w:tcPr>
            <w:tcW w:w="4392" w:type="dxa"/>
            <w:vAlign w:val="bottom"/>
          </w:tcPr>
          <w:p w:rsidR="00333D1A" w:rsidRPr="00205905" w:rsidRDefault="00333D1A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E2D62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3D1A" w:rsidRPr="00205905" w:rsidRDefault="00224914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D1A" w:rsidRPr="00205905" w:rsidRDefault="00333D1A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3D1A" w:rsidRPr="00205905" w:rsidRDefault="00A23F22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D1A" w:rsidRPr="00205905" w:rsidRDefault="00333D1A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4914" w:rsidRPr="00205905" w:rsidTr="00224914">
        <w:tc>
          <w:tcPr>
            <w:tcW w:w="4392" w:type="dxa"/>
            <w:vAlign w:val="bottom"/>
          </w:tcPr>
          <w:p w:rsidR="00224914" w:rsidRPr="00205905" w:rsidRDefault="00224914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</w:t>
            </w:r>
            <w:r w:rsidR="006069DD"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4914" w:rsidRPr="00205905" w:rsidRDefault="00224914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491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491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491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474154" w:rsidRPr="00205905" w:rsidTr="009803AA">
        <w:tc>
          <w:tcPr>
            <w:tcW w:w="4392" w:type="dxa"/>
            <w:vAlign w:val="bottom"/>
          </w:tcPr>
          <w:p w:rsidR="00474154" w:rsidRPr="00205905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166937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47415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154" w:rsidRPr="00205905" w:rsidRDefault="0022491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74154" w:rsidRPr="00205905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205905" w:rsidTr="009803AA">
        <w:tc>
          <w:tcPr>
            <w:tcW w:w="4392" w:type="dxa"/>
            <w:vAlign w:val="bottom"/>
          </w:tcPr>
          <w:p w:rsidR="00474154" w:rsidRPr="00205905" w:rsidRDefault="00474154" w:rsidP="002B5EF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33D1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333D1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224914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4154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33D1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333D1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</w:tbl>
    <w:p w:rsidR="007B6249" w:rsidRPr="00205905" w:rsidRDefault="007B6249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FF44F1" w:rsidRPr="00205905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205905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205905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:rsidR="00A40C1B" w:rsidRPr="00205905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205905" w:rsidTr="002B5EF7">
        <w:tc>
          <w:tcPr>
            <w:tcW w:w="4392" w:type="dxa"/>
            <w:vAlign w:val="bottom"/>
          </w:tcPr>
          <w:p w:rsidR="00FF44F1" w:rsidRPr="00205905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4F1" w:rsidRPr="00205905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4F1" w:rsidRPr="00205905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FD3C4D" w:rsidRPr="00205905" w:rsidTr="002B5EF7">
        <w:tc>
          <w:tcPr>
            <w:tcW w:w="4392" w:type="dxa"/>
            <w:vAlign w:val="bottom"/>
          </w:tcPr>
          <w:p w:rsidR="00FD3C4D" w:rsidRPr="00205905" w:rsidRDefault="00FD3C4D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D3C4D" w:rsidRPr="00205905" w:rsidRDefault="00166937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D3C4D" w:rsidRPr="00205905" w:rsidRDefault="00166937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D3C4D" w:rsidRPr="00205905" w:rsidRDefault="00166937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D3C4D" w:rsidRPr="00205905" w:rsidRDefault="00166937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FD3C4D" w:rsidRPr="00205905" w:rsidTr="002B5EF7">
        <w:tc>
          <w:tcPr>
            <w:tcW w:w="4392" w:type="dxa"/>
            <w:vAlign w:val="bottom"/>
          </w:tcPr>
          <w:p w:rsidR="00FD3C4D" w:rsidRPr="00205905" w:rsidRDefault="00FD3C4D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3C4D" w:rsidRPr="00205905" w:rsidTr="002B5EF7">
        <w:tc>
          <w:tcPr>
            <w:tcW w:w="4392" w:type="dxa"/>
            <w:vAlign w:val="bottom"/>
          </w:tcPr>
          <w:p w:rsidR="00FD3C4D" w:rsidRPr="00205905" w:rsidRDefault="00FD3C4D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3C4D" w:rsidRPr="00205905" w:rsidTr="009803AA">
        <w:tc>
          <w:tcPr>
            <w:tcW w:w="4392" w:type="dxa"/>
            <w:vAlign w:val="bottom"/>
          </w:tcPr>
          <w:p w:rsidR="00FD3C4D" w:rsidRPr="00205905" w:rsidRDefault="00FD3C4D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C4D" w:rsidRPr="00205905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205905" w:rsidTr="009803AA">
        <w:trPr>
          <w:trHeight w:val="80"/>
        </w:trPr>
        <w:tc>
          <w:tcPr>
            <w:tcW w:w="4392" w:type="dxa"/>
            <w:vAlign w:val="bottom"/>
          </w:tcPr>
          <w:p w:rsidR="00FD3C4D" w:rsidRPr="00205905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C4D" w:rsidRPr="00205905" w:rsidRDefault="00FD3C4D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FD3C4D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D3C4D" w:rsidRPr="00205905" w:rsidRDefault="00FD3C4D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FD3C4D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205905" w:rsidTr="009803AA">
        <w:trPr>
          <w:trHeight w:val="80"/>
        </w:trPr>
        <w:tc>
          <w:tcPr>
            <w:tcW w:w="4392" w:type="dxa"/>
            <w:vAlign w:val="bottom"/>
          </w:tcPr>
          <w:p w:rsidR="00FD3C4D" w:rsidRPr="00205905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205905" w:rsidTr="009803AA">
        <w:trPr>
          <w:trHeight w:val="80"/>
        </w:trPr>
        <w:tc>
          <w:tcPr>
            <w:tcW w:w="4392" w:type="dxa"/>
            <w:vAlign w:val="bottom"/>
          </w:tcPr>
          <w:p w:rsidR="00FD3C4D" w:rsidRPr="00205905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205905" w:rsidTr="009803AA">
        <w:trPr>
          <w:trHeight w:val="80"/>
        </w:trPr>
        <w:tc>
          <w:tcPr>
            <w:tcW w:w="4392" w:type="dxa"/>
            <w:vAlign w:val="bottom"/>
          </w:tcPr>
          <w:p w:rsidR="00FD3C4D" w:rsidRPr="00205905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205905" w:rsidTr="009803AA">
        <w:trPr>
          <w:trHeight w:val="80"/>
        </w:trPr>
        <w:tc>
          <w:tcPr>
            <w:tcW w:w="4392" w:type="dxa"/>
            <w:vAlign w:val="bottom"/>
          </w:tcPr>
          <w:p w:rsidR="00FD3C4D" w:rsidRPr="00205905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205905" w:rsidTr="009803AA">
        <w:trPr>
          <w:trHeight w:val="342"/>
        </w:trPr>
        <w:tc>
          <w:tcPr>
            <w:tcW w:w="4392" w:type="dxa"/>
            <w:vAlign w:val="bottom"/>
          </w:tcPr>
          <w:p w:rsidR="00FD3C4D" w:rsidRPr="00205905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C4D" w:rsidRPr="00205905" w:rsidRDefault="00166937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205905" w:rsidTr="009803AA">
        <w:trPr>
          <w:trHeight w:val="80"/>
        </w:trPr>
        <w:tc>
          <w:tcPr>
            <w:tcW w:w="4392" w:type="dxa"/>
            <w:vAlign w:val="bottom"/>
          </w:tcPr>
          <w:p w:rsidR="00FD3C4D" w:rsidRPr="00205905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908D1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C4D" w:rsidRPr="00205905" w:rsidRDefault="00071FEF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205905" w:rsidTr="009803AA">
        <w:trPr>
          <w:trHeight w:val="80"/>
        </w:trPr>
        <w:tc>
          <w:tcPr>
            <w:tcW w:w="4392" w:type="dxa"/>
            <w:vAlign w:val="bottom"/>
          </w:tcPr>
          <w:p w:rsidR="00FD3C4D" w:rsidRPr="00205905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3510E1"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10E1"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D3C4D" w:rsidRPr="00205905" w:rsidRDefault="00166937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166937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71FE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C34E43" w:rsidRPr="00205905" w:rsidRDefault="00C34E43" w:rsidP="002B5EF7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460943573"/>
      <w:bookmarkStart w:id="4" w:name="_Toc460944142"/>
      <w:bookmarkStart w:id="5" w:name="_Toc460944184"/>
      <w:bookmarkStart w:id="6" w:name="_Toc494266686"/>
    </w:p>
    <w:p w:rsidR="002B5EF7" w:rsidRPr="00205905" w:rsidRDefault="008B2D7D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041C" w:rsidRPr="00205905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BF041C" w:rsidRPr="00205905" w:rsidRDefault="0016693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F041C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041C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</w:tbl>
    <w:p w:rsidR="00EB20A1" w:rsidRPr="00205905" w:rsidRDefault="00EB20A1" w:rsidP="00EB20A1">
      <w:pPr>
        <w:jc w:val="left"/>
        <w:rPr>
          <w:rFonts w:ascii="Browallia New" w:hAnsi="Browallia New" w:cs="Browallia New"/>
          <w:sz w:val="16"/>
          <w:szCs w:val="16"/>
        </w:rPr>
      </w:pPr>
    </w:p>
    <w:p w:rsidR="00EB20A1" w:rsidRPr="00205905" w:rsidRDefault="00EB20A1" w:rsidP="00EB20A1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7" w:name="_Hlk64551980"/>
      <w:r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  <w:bookmarkEnd w:id="7"/>
    </w:p>
    <w:p w:rsidR="00EB20A1" w:rsidRPr="00205905" w:rsidRDefault="00EB20A1" w:rsidP="00EB20A1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EB20A1" w:rsidRPr="00205905" w:rsidRDefault="005336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EB20A1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กลุ่มกิจการได้ประกาศความตั้งใจที่จะขายบริษัท ไทยโซลาร์ เอ็นเนอร์ยี่ จำกัด (มหาชน) (ไทยโซลาร์) ซึ่งเป็นบริษัทร่วมของกลุ่มกิจการ</w:t>
      </w:r>
      <w:r w:rsidR="00EB20A1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20A1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นอกจากนี้กลุ่มกิจการมีแผนที่จะจําหน่ายหุ้นส่วนที่เหลือในบริษัทร่วมดังกล่าวให้แล้วเสร็จภายใน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</w:t>
      </w:r>
      <w:r w:rsidR="00EB20A1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กลุ่มกิจการจึงแสดง</w:t>
      </w:r>
      <w:r w:rsidR="00DE5140" w:rsidRPr="0020590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EB20A1" w:rsidRPr="00205905">
        <w:rPr>
          <w:rFonts w:ascii="Browallia New" w:hAnsi="Browallia New" w:cs="Browallia New"/>
          <w:spacing w:val="-4"/>
          <w:sz w:val="26"/>
          <w:szCs w:val="26"/>
          <w:cs/>
        </w:rPr>
        <w:t>การเงินของ ไทยโซลาร์ ซึ่งประกอบธุรกิจผลิตและจําหน่ายกระแสไฟฟ้าจากพลังงานแสงอาทิตย์และพลังงานชีวมวลให้แก่ภาครัฐ</w:t>
      </w:r>
      <w:r w:rsidR="00EB20A1" w:rsidRPr="00205905">
        <w:rPr>
          <w:rFonts w:ascii="Browallia New" w:hAnsi="Browallia New" w:cs="Browallia New"/>
          <w:sz w:val="26"/>
          <w:szCs w:val="26"/>
          <w:cs/>
        </w:rPr>
        <w:t xml:space="preserve"> โดยถือเป็นสายงานธุรกิจที่สำคัญที่แยกต่างหากของกลุ่มกิจการ เป็นผลของการดำเนินงานที่ยกเลิก</w:t>
      </w:r>
      <w:r w:rsidR="000B1FD2" w:rsidRPr="00205905">
        <w:rPr>
          <w:rFonts w:ascii="Browallia New" w:hAnsi="Browallia New" w:cs="Browallia New"/>
          <w:sz w:val="26"/>
          <w:szCs w:val="26"/>
          <w:cs/>
        </w:rPr>
        <w:t>ในข้อมูลทางการเงินระหว่างกาล</w:t>
      </w:r>
      <w:r w:rsidR="00EB20A1" w:rsidRPr="00205905">
        <w:rPr>
          <w:rFonts w:ascii="Browallia New" w:hAnsi="Browallia New" w:cs="Browallia New"/>
          <w:sz w:val="26"/>
          <w:szCs w:val="26"/>
          <w:cs/>
        </w:rPr>
        <w:t xml:space="preserve"> ดังนั้นเงินลงทุนในบริษัท ไทย โซล่าร์ เอ็นเนอร์ยี่ จำกัด (มหาชน) จำนวน </w:t>
      </w:r>
      <w:r w:rsidR="00166937" w:rsidRPr="00166937">
        <w:rPr>
          <w:rFonts w:ascii="Browallia New" w:hAnsi="Browallia New" w:cs="Browallia New"/>
          <w:sz w:val="26"/>
          <w:szCs w:val="26"/>
        </w:rPr>
        <w:t>298</w:t>
      </w:r>
      <w:r w:rsidR="00EB20A1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06</w:t>
      </w:r>
      <w:r w:rsidR="00EB20A1" w:rsidRPr="00205905">
        <w:rPr>
          <w:rFonts w:ascii="Browallia New" w:hAnsi="Browallia New" w:cs="Browallia New"/>
          <w:sz w:val="26"/>
          <w:szCs w:val="26"/>
          <w:cs/>
        </w:rPr>
        <w:t xml:space="preserve"> ล้านบาท และจำนวน </w:t>
      </w:r>
      <w:r w:rsidR="00166937" w:rsidRPr="00166937">
        <w:rPr>
          <w:rFonts w:ascii="Browallia New" w:hAnsi="Browallia New" w:cs="Browallia New"/>
          <w:sz w:val="26"/>
          <w:szCs w:val="26"/>
        </w:rPr>
        <w:t>123</w:t>
      </w:r>
      <w:r w:rsidR="00EB20A1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60</w:t>
      </w:r>
      <w:r w:rsidR="00EB20A1" w:rsidRPr="00205905">
        <w:rPr>
          <w:rFonts w:ascii="Browallia New" w:hAnsi="Browallia New" w:cs="Browallia New"/>
          <w:sz w:val="26"/>
          <w:szCs w:val="26"/>
          <w:cs/>
        </w:rPr>
        <w:t xml:space="preserve"> ล้านบาท ใน</w:t>
      </w:r>
      <w:r w:rsidR="00DE5140" w:rsidRPr="00205905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EB20A1" w:rsidRPr="00205905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DE5140" w:rsidRPr="00205905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EB20A1" w:rsidRPr="00205905">
        <w:rPr>
          <w:rFonts w:ascii="Browallia New" w:hAnsi="Browallia New" w:cs="Browallia New"/>
          <w:sz w:val="26"/>
          <w:szCs w:val="26"/>
          <w:cs/>
        </w:rPr>
        <w:t>การเงินเฉพาะกิจการ ได้จัดประเภทเป็นสินทรัพย์ไม่หมุนเวียนที่ถือไว้เพื่อขาย</w:t>
      </w:r>
    </w:p>
    <w:p w:rsidR="00EB20A1" w:rsidRPr="00205905" w:rsidRDefault="00EB20A1" w:rsidP="00EB20A1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EB20A1" w:rsidRPr="00205905" w:rsidRDefault="00EB20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0B1FD2" w:rsidRPr="00205905">
        <w:rPr>
          <w:rFonts w:ascii="Browallia New" w:hAnsi="Browallia New" w:cs="Browallia New"/>
          <w:sz w:val="26"/>
          <w:szCs w:val="26"/>
          <w:cs/>
        </w:rPr>
        <w:t>มีน</w:t>
      </w:r>
      <w:r w:rsidRPr="00205905">
        <w:rPr>
          <w:rFonts w:ascii="Browallia New" w:hAnsi="Browallia New" w:cs="Browallia New"/>
          <w:sz w:val="26"/>
          <w:szCs w:val="26"/>
          <w:cs/>
        </w:rPr>
        <w:t>าคม พ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Pr="00205905">
        <w:rPr>
          <w:rFonts w:ascii="Browallia New" w:hAnsi="Browallia New" w:cs="Browallia New"/>
          <w:sz w:val="26"/>
          <w:szCs w:val="26"/>
          <w:cs/>
        </w:rPr>
        <w:t>ศ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กลุ่มกิจการมีสัดส่วนได้เสียในไทยโซลาร์ คิดเป็น 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5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22</w:t>
      </w:r>
    </w:p>
    <w:p w:rsidR="00EB20A1" w:rsidRPr="00205905" w:rsidRDefault="00EB20A1" w:rsidP="00EB20A1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EB20A1" w:rsidRPr="00205905" w:rsidRDefault="00EB20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ข้อมูลทางการเงินที่เกี่ยวข้องกับการดำเนินงานของบริษัท ไทย โซล่าร์เอ็นเนอร์ยี่ จํากัด (มหาชน) สามารถแสดงแยกจากการดำเนินงานปกติของกลุ่มกิจการได้ดังตารางข้างล่าง และตัวเลขเปรียบเทียบมีการปรับปรุงย้อนหลังได้ดังนี้</w:t>
      </w:r>
    </w:p>
    <w:p w:rsidR="00EB20A1" w:rsidRPr="00205905" w:rsidRDefault="00EB20A1" w:rsidP="00EB20A1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16"/>
          <w:szCs w:val="16"/>
        </w:rPr>
      </w:pPr>
    </w:p>
    <w:p w:rsidR="00EB20A1" w:rsidRPr="00205905" w:rsidRDefault="00166937" w:rsidP="00527FCF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8" w:name="_Hlk64551694"/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EB20A1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EB20A1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EB20A1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ข้อมูลผลการดำเนินงาน</w:t>
      </w:r>
      <w:bookmarkEnd w:id="8"/>
    </w:p>
    <w:tbl>
      <w:tblPr>
        <w:tblW w:w="4940" w:type="pct"/>
        <w:tblLook w:val="0000" w:firstRow="0" w:lastRow="0" w:firstColumn="0" w:lastColumn="0" w:noHBand="0" w:noVBand="0"/>
      </w:tblPr>
      <w:tblGrid>
        <w:gridCol w:w="6439"/>
        <w:gridCol w:w="1569"/>
        <w:gridCol w:w="1550"/>
      </w:tblGrid>
      <w:tr w:rsidR="00EB20A1" w:rsidRPr="00205905" w:rsidTr="002B138F">
        <w:tc>
          <w:tcPr>
            <w:tcW w:w="3368" w:type="pct"/>
            <w:vAlign w:val="bottom"/>
          </w:tcPr>
          <w:p w:rsidR="00EB20A1" w:rsidRPr="00205905" w:rsidRDefault="00EB20A1" w:rsidP="00EE3DDD">
            <w:pPr>
              <w:ind w:left="567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20A1" w:rsidRPr="00205905" w:rsidRDefault="00CD60AF" w:rsidP="00EE3DDD">
            <w:pPr>
              <w:keepNext/>
              <w:ind w:left="-15"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138F" w:rsidRPr="00205905" w:rsidTr="002B138F">
        <w:tc>
          <w:tcPr>
            <w:tcW w:w="3368" w:type="pct"/>
          </w:tcPr>
          <w:p w:rsidR="002B138F" w:rsidRPr="00205905" w:rsidRDefault="00CD60AF" w:rsidP="002B138F">
            <w:pPr>
              <w:spacing w:before="10"/>
              <w:ind w:left="56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:rsidR="002B138F" w:rsidRPr="00205905" w:rsidRDefault="00166937" w:rsidP="002B138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B138F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B138F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:rsidR="002B138F" w:rsidRPr="00205905" w:rsidRDefault="00166937" w:rsidP="002B138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B138F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B138F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2B138F" w:rsidRPr="00205905" w:rsidTr="002B138F">
        <w:tc>
          <w:tcPr>
            <w:tcW w:w="3368" w:type="pct"/>
            <w:vAlign w:val="bottom"/>
          </w:tcPr>
          <w:p w:rsidR="002B138F" w:rsidRPr="00205905" w:rsidRDefault="002B138F" w:rsidP="002B138F">
            <w:pPr>
              <w:ind w:left="567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1" w:type="pct"/>
            <w:vAlign w:val="bottom"/>
          </w:tcPr>
          <w:p w:rsidR="002B138F" w:rsidRPr="00205905" w:rsidRDefault="002B138F" w:rsidP="002B138F">
            <w:pPr>
              <w:ind w:left="567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11" w:type="pct"/>
            <w:vAlign w:val="bottom"/>
          </w:tcPr>
          <w:p w:rsidR="002B138F" w:rsidRPr="00205905" w:rsidRDefault="002B138F" w:rsidP="002B138F">
            <w:pPr>
              <w:ind w:left="567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B138F" w:rsidRPr="00205905" w:rsidTr="002B138F">
        <w:tc>
          <w:tcPr>
            <w:tcW w:w="3368" w:type="pct"/>
            <w:vAlign w:val="bottom"/>
          </w:tcPr>
          <w:p w:rsidR="002B138F" w:rsidRPr="00205905" w:rsidRDefault="002B138F" w:rsidP="002B138F">
            <w:pPr>
              <w:ind w:left="567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:rsidR="002B138F" w:rsidRPr="00205905" w:rsidRDefault="002B138F" w:rsidP="002B13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:rsidR="002B138F" w:rsidRPr="00205905" w:rsidRDefault="002B138F" w:rsidP="002B13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20A1" w:rsidRPr="00205905" w:rsidTr="002B138F">
        <w:tc>
          <w:tcPr>
            <w:tcW w:w="3368" w:type="pct"/>
            <w:vAlign w:val="bottom"/>
          </w:tcPr>
          <w:p w:rsidR="00EB20A1" w:rsidRPr="00205905" w:rsidRDefault="00EB20A1" w:rsidP="00EE3DDD">
            <w:pPr>
              <w:ind w:left="567" w:right="-72"/>
              <w:contextualSpacing/>
              <w:jc w:val="lef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:rsidR="00EB20A1" w:rsidRPr="00205905" w:rsidRDefault="00EB20A1" w:rsidP="00EE3DDD">
            <w:pPr>
              <w:ind w:left="567" w:right="-72"/>
              <w:contextualSpacing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:rsidR="00EB20A1" w:rsidRPr="00205905" w:rsidRDefault="00EB20A1" w:rsidP="00EE3DDD">
            <w:pPr>
              <w:ind w:left="567" w:right="-72"/>
              <w:contextualSpacing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EB20A1" w:rsidRPr="00205905" w:rsidTr="002B138F">
        <w:trPr>
          <w:trHeight w:val="80"/>
        </w:trPr>
        <w:tc>
          <w:tcPr>
            <w:tcW w:w="3368" w:type="pct"/>
          </w:tcPr>
          <w:p w:rsidR="00EB20A1" w:rsidRPr="00205905" w:rsidRDefault="00EB20A1" w:rsidP="00EE3DDD">
            <w:pPr>
              <w:ind w:left="56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821" w:type="pct"/>
            <w:shd w:val="clear" w:color="auto" w:fill="auto"/>
          </w:tcPr>
          <w:p w:rsidR="00EB20A1" w:rsidRPr="00205905" w:rsidRDefault="005F12F6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vAlign w:val="bottom"/>
          </w:tcPr>
          <w:p w:rsidR="00EB20A1" w:rsidRPr="00205905" w:rsidRDefault="00166937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607897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0D7D03" w:rsidRPr="00205905" w:rsidTr="002B138F">
        <w:trPr>
          <w:trHeight w:val="80"/>
        </w:trPr>
        <w:tc>
          <w:tcPr>
            <w:tcW w:w="3368" w:type="pct"/>
          </w:tcPr>
          <w:p w:rsidR="000D7D03" w:rsidRPr="00205905" w:rsidRDefault="00CB462C" w:rsidP="00EE3DDD">
            <w:pPr>
              <w:ind w:left="56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0D7D03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จากการจำหน่ายเงินลงทุนในบริษัทร่วม</w:t>
            </w:r>
          </w:p>
        </w:tc>
        <w:tc>
          <w:tcPr>
            <w:tcW w:w="821" w:type="pct"/>
            <w:shd w:val="clear" w:color="auto" w:fill="auto"/>
          </w:tcPr>
          <w:p w:rsidR="000D7D03" w:rsidRPr="00205905" w:rsidRDefault="00CB462C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1" w:type="pct"/>
            <w:vAlign w:val="bottom"/>
          </w:tcPr>
          <w:p w:rsidR="000D7D03" w:rsidRPr="00205905" w:rsidRDefault="00607897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138F" w:rsidRPr="00205905" w:rsidTr="002B138F">
        <w:trPr>
          <w:trHeight w:val="80"/>
        </w:trPr>
        <w:tc>
          <w:tcPr>
            <w:tcW w:w="3368" w:type="pct"/>
          </w:tcPr>
          <w:p w:rsidR="002B138F" w:rsidRPr="00205905" w:rsidRDefault="002B138F" w:rsidP="002B138F">
            <w:pPr>
              <w:ind w:left="56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กำไรจากการวัดมูลค่ายุติธรรมของสินทรัพย์ไม่หมุนเวียนที่ถือไว้เพื่อขาย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38F" w:rsidRPr="00205905" w:rsidRDefault="00166937" w:rsidP="002B138F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B46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CB46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:rsidR="002B138F" w:rsidRPr="00205905" w:rsidRDefault="00607897" w:rsidP="002B138F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0A1" w:rsidRPr="00205905" w:rsidTr="002B138F">
        <w:trPr>
          <w:trHeight w:val="80"/>
        </w:trPr>
        <w:tc>
          <w:tcPr>
            <w:tcW w:w="3368" w:type="pct"/>
          </w:tcPr>
          <w:p w:rsidR="00EB20A1" w:rsidRPr="00205905" w:rsidRDefault="00EB20A1" w:rsidP="00EE3DDD">
            <w:pPr>
              <w:ind w:left="56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กำไรก่อนค่าใช้จ่ายภาษีเงินได้จากการดำเนินงานที่ยกเลิก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:rsidR="00EB20A1" w:rsidRPr="00205905" w:rsidRDefault="00166937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B46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CB46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EB20A1" w:rsidRPr="00205905" w:rsidRDefault="00166937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607897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EB20A1" w:rsidRPr="00205905" w:rsidTr="002B138F">
        <w:trPr>
          <w:trHeight w:val="80"/>
        </w:trPr>
        <w:tc>
          <w:tcPr>
            <w:tcW w:w="3368" w:type="pct"/>
          </w:tcPr>
          <w:p w:rsidR="00EB20A1" w:rsidRPr="00205905" w:rsidRDefault="00EB20A1" w:rsidP="00EE3DDD">
            <w:pPr>
              <w:ind w:left="56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:rsidR="00EB20A1" w:rsidRPr="00205905" w:rsidRDefault="00EB20A1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EB20A1" w:rsidRPr="00205905" w:rsidRDefault="00EB20A1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7897" w:rsidRPr="00205905" w:rsidTr="002B138F">
        <w:trPr>
          <w:trHeight w:val="80"/>
        </w:trPr>
        <w:tc>
          <w:tcPr>
            <w:tcW w:w="3368" w:type="pct"/>
          </w:tcPr>
          <w:p w:rsidR="00607897" w:rsidRPr="00205905" w:rsidRDefault="00607897" w:rsidP="00607897">
            <w:pPr>
              <w:ind w:left="567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897" w:rsidRPr="00205905" w:rsidRDefault="00166937" w:rsidP="00607897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B46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CB46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607897" w:rsidRPr="00205905" w:rsidRDefault="00166937" w:rsidP="00607897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607897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EB20A1" w:rsidRPr="00205905" w:rsidTr="002B138F">
        <w:trPr>
          <w:trHeight w:val="80"/>
        </w:trPr>
        <w:tc>
          <w:tcPr>
            <w:tcW w:w="3368" w:type="pct"/>
          </w:tcPr>
          <w:p w:rsidR="00EB20A1" w:rsidRPr="00205905" w:rsidRDefault="00EB20A1" w:rsidP="00EE3DDD">
            <w:pPr>
              <w:ind w:left="567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ส่วนแบ่งกำไรเบ็ดเสร็จอื่นสำหรับปีจากการดำเนินงานที่ยกเลิก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20A1" w:rsidRPr="00205905" w:rsidRDefault="005F12F6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EB20A1" w:rsidRPr="00205905" w:rsidRDefault="00166937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B10A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CB10A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  <w:tr w:rsidR="00EB20A1" w:rsidRPr="00205905" w:rsidTr="002B138F">
        <w:trPr>
          <w:trHeight w:val="80"/>
        </w:trPr>
        <w:tc>
          <w:tcPr>
            <w:tcW w:w="3368" w:type="pct"/>
          </w:tcPr>
          <w:p w:rsidR="00EB20A1" w:rsidRPr="00205905" w:rsidRDefault="00EB20A1" w:rsidP="00EE3DDD">
            <w:pPr>
              <w:ind w:left="567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ส่วนแบ่งกำไรเบ็ดเสร็จรวมสำหรับปีจากการดำเนินงานที่ยกเลิก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20A1" w:rsidRPr="00205905" w:rsidRDefault="00166937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B46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CB46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EB20A1" w:rsidRPr="00205905" w:rsidRDefault="00166937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B10A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CB10A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</w:tbl>
    <w:p w:rsidR="00EB20A1" w:rsidRPr="00205905" w:rsidRDefault="00EB20A1" w:rsidP="00EE3DD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107E5F" w:rsidRPr="00205905" w:rsidRDefault="00107E5F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ในระหว่างงวดกลุ่มกิจการได้จำหน่ายเงินลงทุนบางส่วนในบริษัท ไทยโซลาร์ เอ็นเนอร์ยี่ จำกัด (มหาชน) ซึ่งเป็นบริษัทร่วมของกลุ่มกิจการ จำนวน </w:t>
      </w:r>
      <w:r w:rsidR="00166937" w:rsidRPr="00166937">
        <w:rPr>
          <w:rFonts w:ascii="Browallia New" w:hAnsi="Browallia New" w:cs="Browallia New"/>
          <w:sz w:val="26"/>
          <w:szCs w:val="26"/>
        </w:rPr>
        <w:t>7</w:t>
      </w:r>
      <w:r w:rsidR="00A9523B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90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ล้านหุ้น โดยมี</w:t>
      </w:r>
      <w:r w:rsidR="008D698C" w:rsidRPr="00205905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205905">
        <w:rPr>
          <w:rFonts w:ascii="Browallia New" w:hAnsi="Browallia New" w:cs="Browallia New"/>
          <w:sz w:val="26"/>
          <w:szCs w:val="26"/>
          <w:cs/>
        </w:rPr>
        <w:t>จากการจำหน่ายเงินลงทุนดังกล่าวแสดงอยู่ในงบกำไรขาดทุนเบ็ดเสร็จรวม</w:t>
      </w:r>
      <w:r w:rsidR="00D94192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</w:t>
      </w:r>
      <w:r w:rsidR="00D94192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16</w:t>
      </w:r>
      <w:r w:rsidR="00D94192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4192"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8D698C" w:rsidRPr="00205905">
        <w:rPr>
          <w:rFonts w:ascii="Browallia New" w:hAnsi="Browallia New" w:cs="Browallia New"/>
          <w:spacing w:val="-4"/>
          <w:sz w:val="26"/>
          <w:szCs w:val="26"/>
          <w:cs/>
        </w:rPr>
        <w:t>กำไรจากการจำหน่ายเงินลงทุนใน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งบกำไรขาดทุนเบ็ดเสร็จเฉพาะกิจการ</w:t>
      </w:r>
      <w:r w:rsidR="00D94192" w:rsidRPr="00205905">
        <w:rPr>
          <w:rFonts w:ascii="Browallia New" w:hAnsi="Browallia New" w:cs="Browallia New"/>
          <w:spacing w:val="-4"/>
          <w:sz w:val="26"/>
          <w:szCs w:val="26"/>
          <w:cs/>
        </w:rPr>
        <w:t>เป็นจำนวน</w:t>
      </w:r>
      <w:r w:rsidR="00D94192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10</w:t>
      </w:r>
      <w:r w:rsidR="00813E54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ภายหลังการจำหน่ายสัดส่วนการถือหุ้นของกลุ่มกิจการในบริษัท ไทย โซล่าร์ เอ็นเนอร์ยี่ จำกัด (มหาชน) ลดลงจากร้อยละ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5</w:t>
      </w:r>
      <w:r w:rsidR="00A9523B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59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166937" w:rsidRPr="00166937">
        <w:rPr>
          <w:rFonts w:ascii="Browallia New" w:hAnsi="Browallia New" w:cs="Browallia New"/>
          <w:sz w:val="26"/>
          <w:szCs w:val="26"/>
        </w:rPr>
        <w:t>5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22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อย่างไรก็ตามกลุ่มกิจการยังคงมีอิทธิพลอย่างเป็นสาระสำคัญในบริษัทร่วมดังกล่าว</w:t>
      </w:r>
    </w:p>
    <w:p w:rsidR="00107E5F" w:rsidRPr="00205905" w:rsidRDefault="00107E5F" w:rsidP="00EE3DD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04F1F" w:rsidRPr="00205905" w:rsidRDefault="00804F1F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059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166937" w:rsidRPr="00166937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2059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เงินลงทุนในบริษัทร่วมจัดประเภทเป็นสินทรัพย์ที่ถือไว้</w:t>
      </w:r>
      <w:r w:rsidR="00E65CC6" w:rsidRPr="00205905">
        <w:rPr>
          <w:rFonts w:ascii="Browallia New" w:hAnsi="Browallia New" w:cs="Browallia New"/>
          <w:spacing w:val="-6"/>
          <w:sz w:val="26"/>
          <w:szCs w:val="26"/>
          <w:cs/>
        </w:rPr>
        <w:t>เพื่อขาย</w:t>
      </w:r>
      <w:r w:rsidRPr="00205905">
        <w:rPr>
          <w:rFonts w:ascii="Browallia New" w:hAnsi="Browallia New" w:cs="Browallia New"/>
          <w:spacing w:val="-6"/>
          <w:sz w:val="26"/>
          <w:szCs w:val="26"/>
          <w:cs/>
        </w:rPr>
        <w:t>ถูกวัดมูลค่าโดยใช้มูลค่ายุติธรรม</w:t>
      </w:r>
      <w:r w:rsidR="00AB2A28" w:rsidRPr="00205905">
        <w:rPr>
          <w:rFonts w:ascii="Browallia New" w:hAnsi="Browallia New" w:cs="Browallia New"/>
          <w:spacing w:val="-6"/>
          <w:sz w:val="26"/>
          <w:szCs w:val="26"/>
        </w:rPr>
        <w:br/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หักต้นทุน</w:t>
      </w:r>
      <w:r w:rsidR="00E65CC6" w:rsidRPr="00205905">
        <w:rPr>
          <w:rFonts w:ascii="Browallia New" w:hAnsi="Browallia New" w:cs="Browallia New"/>
          <w:spacing w:val="-4"/>
          <w:sz w:val="26"/>
          <w:szCs w:val="26"/>
          <w:cs/>
        </w:rPr>
        <w:t>แต่ไม่เกินมูลค่าตามบัญชีเดิม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ทำให้เกิดการรับรู้</w:t>
      </w:r>
      <w:r w:rsidR="00E65CC6" w:rsidRPr="00205905">
        <w:rPr>
          <w:rFonts w:ascii="Browallia New" w:hAnsi="Browallia New" w:cs="Browallia New"/>
          <w:spacing w:val="-4"/>
          <w:sz w:val="26"/>
          <w:szCs w:val="26"/>
          <w:cs/>
        </w:rPr>
        <w:t>กำไรจา</w:t>
      </w:r>
      <w:r w:rsidR="008D4A9D" w:rsidRPr="00205905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E65CC6" w:rsidRPr="00205905">
        <w:rPr>
          <w:rFonts w:ascii="Browallia New" w:hAnsi="Browallia New" w:cs="Browallia New"/>
          <w:spacing w:val="-4"/>
          <w:sz w:val="26"/>
          <w:szCs w:val="26"/>
          <w:cs/>
        </w:rPr>
        <w:t>การเพิ่มขึ้นในภายหลัง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4CD9" w:rsidRPr="00205905">
        <w:rPr>
          <w:rFonts w:ascii="Browallia New" w:hAnsi="Browallia New" w:cs="Browallia New"/>
          <w:sz w:val="26"/>
          <w:szCs w:val="26"/>
          <w:cs/>
        </w:rPr>
        <w:t>รวมอยู่ใน</w:t>
      </w:r>
      <w:r w:rsidR="00E65CC6" w:rsidRPr="00205905">
        <w:rPr>
          <w:rFonts w:ascii="Browallia New" w:hAnsi="Browallia New" w:cs="Browallia New"/>
          <w:sz w:val="26"/>
          <w:szCs w:val="26"/>
          <w:cs/>
        </w:rPr>
        <w:t>กำไร</w:t>
      </w:r>
      <w:r w:rsidR="00AB2A28" w:rsidRPr="00205905">
        <w:rPr>
          <w:rFonts w:ascii="Browallia New" w:hAnsi="Browallia New" w:cs="Browallia New"/>
          <w:sz w:val="26"/>
          <w:szCs w:val="26"/>
        </w:rPr>
        <w:br/>
      </w:r>
      <w:r w:rsidR="00813E54" w:rsidRPr="00205905">
        <w:rPr>
          <w:rFonts w:ascii="Browallia New" w:hAnsi="Browallia New" w:cs="Browallia New"/>
          <w:spacing w:val="-2"/>
          <w:sz w:val="26"/>
          <w:szCs w:val="26"/>
          <w:cs/>
        </w:rPr>
        <w:t>จา</w:t>
      </w:r>
      <w:r w:rsidR="00462D1C" w:rsidRPr="00205905">
        <w:rPr>
          <w:rFonts w:ascii="Browallia New" w:hAnsi="Browallia New" w:cs="Browallia New"/>
          <w:spacing w:val="-2"/>
          <w:sz w:val="26"/>
          <w:szCs w:val="26"/>
          <w:cs/>
        </w:rPr>
        <w:t>ก</w:t>
      </w:r>
      <w:r w:rsidR="00813E54" w:rsidRPr="00205905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การดำเนินงานที่ยกเลิก</w:t>
      </w:r>
      <w:r w:rsidRPr="00205905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166937" w:rsidRPr="00166937">
        <w:rPr>
          <w:rFonts w:ascii="Browallia New" w:hAnsi="Browallia New" w:cs="Browallia New"/>
          <w:spacing w:val="-2"/>
          <w:sz w:val="26"/>
          <w:szCs w:val="26"/>
        </w:rPr>
        <w:t>1</w:t>
      </w:r>
      <w:r w:rsidRPr="002059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:rsidR="0057704A" w:rsidRPr="00205905" w:rsidRDefault="0057704A" w:rsidP="00EE3DD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107E5F" w:rsidRPr="00205905" w:rsidRDefault="00107E5F" w:rsidP="000765B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หุ้นของบริษัท ไทยโซลาร์ เอ็นเนอร์ยี่ จำกัด (มหาชน) จำนวน </w:t>
      </w:r>
      <w:r w:rsidR="00166937" w:rsidRPr="00166937">
        <w:rPr>
          <w:rFonts w:ascii="Browallia New" w:hAnsi="Browallia New" w:cs="Browallia New"/>
          <w:sz w:val="26"/>
          <w:szCs w:val="26"/>
        </w:rPr>
        <w:t>110</w:t>
      </w:r>
      <w:r w:rsidR="00D4100D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39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ล้านหุ้น </w:t>
      </w:r>
      <w:r w:rsidRPr="00205905">
        <w:rPr>
          <w:rFonts w:ascii="Browallia New" w:hAnsi="Browallia New" w:cs="Browallia New"/>
          <w:sz w:val="26"/>
          <w:szCs w:val="26"/>
        </w:rPr>
        <w:t>(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118</w:t>
      </w:r>
      <w:r w:rsidR="00D4100D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ล้านหุ้น) มูลค่า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298</w:t>
      </w:r>
      <w:r w:rsidR="00D4100D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ล้านบาท ได้นำไปเป็นหลักประกันเงินกู้ยืมและวงเงินกู้ยืมจากสถาบันการเงิน</w:t>
      </w:r>
    </w:p>
    <w:p w:rsidR="00BE42AC" w:rsidRPr="00205905" w:rsidRDefault="00AB2A28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65BF" w:rsidRPr="00205905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765BF" w:rsidRPr="00205905" w:rsidRDefault="00166937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0765BF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65BF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  <w:r w:rsidR="000765BF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765BF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765BF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0765BF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0765BF" w:rsidRPr="00205905" w:rsidRDefault="000765BF" w:rsidP="00EE3DDD">
      <w:pPr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bookmarkEnd w:id="3"/>
    <w:bookmarkEnd w:id="4"/>
    <w:bookmarkEnd w:id="5"/>
    <w:bookmarkEnd w:id="6"/>
    <w:p w:rsidR="00405195" w:rsidRPr="00205905" w:rsidRDefault="00405195" w:rsidP="00BF041C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 xml:space="preserve">บริษัท อินเด็กซ์ ครีเอทีฟ วิลเลจ จำกัด </w:t>
      </w:r>
      <w:r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(</w:t>
      </w:r>
      <w:r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มหาชน</w:t>
      </w:r>
      <w:r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)</w:t>
      </w:r>
    </w:p>
    <w:p w:rsidR="00405195" w:rsidRPr="00205905" w:rsidRDefault="00405195" w:rsidP="00BF041C">
      <w:pPr>
        <w:ind w:left="540" w:hanging="540"/>
        <w:jc w:val="thaiDistribute"/>
        <w:rPr>
          <w:rFonts w:ascii="Browallia New" w:hAnsi="Browallia New" w:cs="Browallia New"/>
          <w:sz w:val="8"/>
          <w:szCs w:val="8"/>
        </w:rPr>
      </w:pPr>
    </w:p>
    <w:p w:rsidR="000D5AD5" w:rsidRPr="00205905" w:rsidRDefault="00CB5B88" w:rsidP="002E29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16</w:t>
      </w:r>
      <w:r w:rsidR="00510626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205905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2563</w:t>
      </w:r>
      <w:r w:rsidR="00743C44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20590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กลุ่มกิจการได้จำหน่ายหุ้นของบริษัท อินเด็กซ์ ครีเอทีฟ วิลเลจ จำกัด </w:t>
      </w:r>
      <w:r w:rsidR="00510626" w:rsidRPr="00205905">
        <w:rPr>
          <w:rFonts w:ascii="Browallia New" w:hAnsi="Browallia New" w:cs="Browallia New"/>
          <w:sz w:val="26"/>
          <w:szCs w:val="26"/>
        </w:rPr>
        <w:t>(</w:t>
      </w:r>
      <w:r w:rsidR="00510626" w:rsidRPr="00205905">
        <w:rPr>
          <w:rFonts w:ascii="Browallia New" w:hAnsi="Browallia New" w:cs="Browallia New"/>
          <w:sz w:val="26"/>
          <w:szCs w:val="26"/>
          <w:cs/>
        </w:rPr>
        <w:t>มหาชน</w:t>
      </w:r>
      <w:r w:rsidR="00510626" w:rsidRPr="00205905">
        <w:rPr>
          <w:rFonts w:ascii="Browallia New" w:hAnsi="Browallia New" w:cs="Browallia New"/>
          <w:sz w:val="26"/>
          <w:szCs w:val="26"/>
        </w:rPr>
        <w:t xml:space="preserve">) </w:t>
      </w:r>
      <w:r w:rsidRPr="00205905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ซึ่งเป็นบริษัทย่อยของกลุ่มกิจการ</w:t>
      </w:r>
      <w:r w:rsidR="00866A48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205905">
        <w:rPr>
          <w:rFonts w:ascii="Browallia New" w:hAnsi="Browallia New" w:cs="Browallia New"/>
          <w:sz w:val="26"/>
          <w:szCs w:val="26"/>
          <w:cs/>
        </w:rPr>
        <w:t xml:space="preserve">ส่งผลให้กลุ่มกิจการสูญเสียอำนาจควบคุมในบริษัทย่อยดังกล่าว </w:t>
      </w:r>
      <w:r w:rsidR="002E296B" w:rsidRPr="00205905">
        <w:rPr>
          <w:rFonts w:ascii="Browallia New" w:hAnsi="Browallia New" w:cs="Browallia New"/>
          <w:sz w:val="26"/>
          <w:szCs w:val="26"/>
          <w:cs/>
        </w:rPr>
        <w:t>กลุ่มกิจการจึงได้จัดประเภทเงินลงทุนดังกล่าว</w:t>
      </w:r>
      <w:r w:rsidR="00AB2A28" w:rsidRPr="00205905">
        <w:rPr>
          <w:rFonts w:ascii="Browallia New" w:hAnsi="Browallia New" w:cs="Browallia New"/>
          <w:sz w:val="26"/>
          <w:szCs w:val="26"/>
        </w:rPr>
        <w:br/>
      </w:r>
      <w:r w:rsidR="002E296B" w:rsidRPr="00205905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เป็นสินทรัพย์ทางการเงินที่วัดมูลค่าด้วยมูลค่ายุติธรรมผ่านกำไรหรือขาดทุน จำนวน </w:t>
      </w:r>
      <w:r w:rsidR="00166937" w:rsidRPr="00166937">
        <w:rPr>
          <w:rFonts w:ascii="Browallia New" w:hAnsi="Browallia New" w:cs="Browallia New"/>
          <w:sz w:val="26"/>
          <w:szCs w:val="26"/>
        </w:rPr>
        <w:t>65</w:t>
      </w:r>
      <w:r w:rsidR="002E296B" w:rsidRPr="0020590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:rsidR="002E296B" w:rsidRPr="00205905" w:rsidRDefault="002E296B" w:rsidP="002E296B">
      <w:pPr>
        <w:jc w:val="thaiDistribute"/>
        <w:rPr>
          <w:rFonts w:ascii="Browallia New" w:hAnsi="Browallia New" w:cs="Browallia New"/>
          <w:sz w:val="6"/>
          <w:szCs w:val="6"/>
        </w:rPr>
      </w:pPr>
    </w:p>
    <w:p w:rsidR="00953E77" w:rsidRPr="00205905" w:rsidRDefault="00953E77" w:rsidP="002E296B">
      <w:pPr>
        <w:jc w:val="thaiDistribute"/>
        <w:rPr>
          <w:rFonts w:ascii="Browallia New" w:hAnsi="Browallia New" w:cs="Browallia New"/>
          <w:sz w:val="16"/>
          <w:szCs w:val="1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Pr="00205905">
        <w:rPr>
          <w:rFonts w:ascii="Browallia New" w:hAnsi="Browallia New" w:cs="Browallia New"/>
          <w:sz w:val="26"/>
          <w:szCs w:val="26"/>
          <w:cs/>
        </w:rPr>
        <w:t>ศ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กลุ่มกิจการมีสัดส่วนได้เสียในบริษัท อินเด็กซ์ ครีเอทีฟ วิลเลจ จำกัด </w:t>
      </w:r>
      <w:r w:rsidRPr="00205905">
        <w:rPr>
          <w:rFonts w:ascii="Browallia New" w:hAnsi="Browallia New" w:cs="Browallia New"/>
          <w:sz w:val="26"/>
          <w:szCs w:val="26"/>
        </w:rPr>
        <w:t>(</w:t>
      </w:r>
      <w:r w:rsidRPr="00205905">
        <w:rPr>
          <w:rFonts w:ascii="Browallia New" w:hAnsi="Browallia New" w:cs="Browallia New"/>
          <w:sz w:val="26"/>
          <w:szCs w:val="26"/>
          <w:cs/>
        </w:rPr>
        <w:t>มหาชน</w:t>
      </w:r>
      <w:r w:rsidRPr="00205905">
        <w:rPr>
          <w:rFonts w:ascii="Browallia New" w:hAnsi="Browallia New" w:cs="Browallia New"/>
          <w:sz w:val="26"/>
          <w:szCs w:val="26"/>
        </w:rPr>
        <w:t>)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คิดเป็น 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6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91</w:t>
      </w:r>
    </w:p>
    <w:p w:rsidR="00953E77" w:rsidRPr="00205905" w:rsidRDefault="00953E77" w:rsidP="002E296B">
      <w:pPr>
        <w:jc w:val="thaiDistribute"/>
        <w:rPr>
          <w:rFonts w:ascii="Browallia New" w:hAnsi="Browallia New" w:cs="Browallia New"/>
          <w:sz w:val="8"/>
          <w:szCs w:val="8"/>
        </w:rPr>
      </w:pPr>
    </w:p>
    <w:p w:rsidR="00BE42AC" w:rsidRPr="00205905" w:rsidRDefault="002E296B" w:rsidP="001B15F6">
      <w:pPr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ข้อมูลทางการเงินที่เกี่ยวข้องกับการดำเนินงานของกลุ่มอินเด็กซ์ สามารถแสดงแยกจากการดำเนินงานปกติของกลุ่มกิจการ</w:t>
      </w:r>
      <w:r w:rsidR="00AB2A28" w:rsidRPr="00205905">
        <w:rPr>
          <w:rFonts w:ascii="Browallia New" w:hAnsi="Browallia New" w:cs="Browallia New"/>
          <w:sz w:val="26"/>
          <w:szCs w:val="26"/>
        </w:rPr>
        <w:br/>
      </w:r>
      <w:r w:rsidRPr="00205905">
        <w:rPr>
          <w:rFonts w:ascii="Browallia New" w:hAnsi="Browallia New" w:cs="Browallia New"/>
          <w:sz w:val="26"/>
          <w:szCs w:val="26"/>
          <w:cs/>
        </w:rPr>
        <w:t>ได้ดังตารางข้างล่าง</w:t>
      </w:r>
    </w:p>
    <w:p w:rsidR="00BE42AC" w:rsidRPr="00205905" w:rsidRDefault="00BE42AC" w:rsidP="002E296B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A142D7" w:rsidRPr="00205905" w:rsidRDefault="00166937" w:rsidP="00BF041C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9" w:name="_Hlk54711615"/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64658F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A142D7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A142D7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</w:t>
      </w:r>
      <w:r w:rsidR="00C26920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ผลการดำเนินงาน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6498"/>
        <w:gridCol w:w="1527"/>
        <w:gridCol w:w="1533"/>
      </w:tblGrid>
      <w:tr w:rsidR="00FD3C4D" w:rsidRPr="00205905" w:rsidTr="00BF041C">
        <w:tc>
          <w:tcPr>
            <w:tcW w:w="3399" w:type="pct"/>
            <w:vAlign w:val="bottom"/>
          </w:tcPr>
          <w:p w:rsidR="00FD3C4D" w:rsidRPr="00205905" w:rsidRDefault="00FD3C4D" w:rsidP="00BF041C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C4D" w:rsidRPr="00205905" w:rsidRDefault="00FD3C4D" w:rsidP="00BF041C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D3C4D" w:rsidRPr="00205905" w:rsidTr="00BF041C">
        <w:tc>
          <w:tcPr>
            <w:tcW w:w="3399" w:type="pct"/>
            <w:vAlign w:val="bottom"/>
          </w:tcPr>
          <w:p w:rsidR="00FD3C4D" w:rsidRPr="00205905" w:rsidRDefault="00FD3C4D" w:rsidP="00BF041C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:rsidR="00FD3C4D" w:rsidRPr="00205905" w:rsidRDefault="00166937" w:rsidP="00BF041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D3C4D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D3C4D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802" w:type="pct"/>
            <w:tcBorders>
              <w:top w:val="single" w:sz="4" w:space="0" w:color="auto"/>
            </w:tcBorders>
            <w:vAlign w:val="bottom"/>
          </w:tcPr>
          <w:p w:rsidR="00FD3C4D" w:rsidRPr="00205905" w:rsidRDefault="00166937" w:rsidP="00BF041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D3C4D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D3C4D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FD3C4D" w:rsidRPr="00205905" w:rsidTr="00BF041C">
        <w:tc>
          <w:tcPr>
            <w:tcW w:w="3399" w:type="pct"/>
            <w:vAlign w:val="bottom"/>
          </w:tcPr>
          <w:p w:rsidR="00FD3C4D" w:rsidRPr="00205905" w:rsidRDefault="00FD3C4D" w:rsidP="00BF041C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:rsidR="00FD3C4D" w:rsidRPr="00205905" w:rsidRDefault="00FD3C4D" w:rsidP="00BF041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02" w:type="pct"/>
            <w:vAlign w:val="bottom"/>
          </w:tcPr>
          <w:p w:rsidR="00FD3C4D" w:rsidRPr="00205905" w:rsidRDefault="00FD3C4D" w:rsidP="00BF041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3C4D" w:rsidRPr="00205905" w:rsidTr="00BF041C">
        <w:tc>
          <w:tcPr>
            <w:tcW w:w="3399" w:type="pct"/>
            <w:vAlign w:val="bottom"/>
          </w:tcPr>
          <w:p w:rsidR="00FD3C4D" w:rsidRPr="00205905" w:rsidRDefault="00FD3C4D" w:rsidP="00BF041C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:rsidR="00FD3C4D" w:rsidRPr="00205905" w:rsidRDefault="00FD3C4D" w:rsidP="00BF041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bottom"/>
          </w:tcPr>
          <w:p w:rsidR="00FD3C4D" w:rsidRPr="00205905" w:rsidRDefault="00FD3C4D" w:rsidP="00BF041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3C4D" w:rsidRPr="00205905" w:rsidTr="00BF041C">
        <w:tc>
          <w:tcPr>
            <w:tcW w:w="3399" w:type="pct"/>
            <w:vAlign w:val="bottom"/>
          </w:tcPr>
          <w:p w:rsidR="00FD3C4D" w:rsidRPr="00205905" w:rsidRDefault="00FD3C4D" w:rsidP="00BF041C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C4D" w:rsidRPr="00205905" w:rsidRDefault="00FD3C4D" w:rsidP="00BF04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vAlign w:val="bottom"/>
          </w:tcPr>
          <w:p w:rsidR="00FD3C4D" w:rsidRPr="00205905" w:rsidRDefault="00FD3C4D" w:rsidP="00BF04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99" w:type="pct"/>
            <w:shd w:val="clear" w:color="auto" w:fill="FAFAFA"/>
            <w:vAlign w:val="bottom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:rsidR="00FD3C4D" w:rsidRPr="00205905" w:rsidRDefault="00166937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D3C4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FD3C4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bottom"/>
          </w:tcPr>
          <w:p w:rsidR="00FD3C4D" w:rsidRPr="00205905" w:rsidRDefault="00FD3C4D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:rsidR="00FD3C4D" w:rsidRPr="00205905" w:rsidRDefault="00166937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D3C4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FD3C4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799" w:type="pct"/>
            <w:shd w:val="clear" w:color="auto" w:fill="FAFAFA"/>
            <w:vAlign w:val="bottom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:rsidR="00FD3C4D" w:rsidRPr="00205905" w:rsidRDefault="00166937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D3C4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FD3C4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99" w:type="pct"/>
            <w:shd w:val="clear" w:color="auto" w:fill="FAFAFA"/>
            <w:vAlign w:val="bottom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:rsidR="00FD3C4D" w:rsidRPr="00205905" w:rsidRDefault="00FD3C4D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99" w:type="pct"/>
            <w:shd w:val="clear" w:color="auto" w:fill="FAFAFA"/>
            <w:vAlign w:val="bottom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:rsidR="00FD3C4D" w:rsidRPr="00205905" w:rsidRDefault="00FD3C4D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205905" w:rsidTr="00CD60AF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9" w:type="pct"/>
            <w:shd w:val="clear" w:color="auto" w:fill="FAFAFA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</w:tcPr>
          <w:p w:rsidR="00FD3C4D" w:rsidRPr="00205905" w:rsidRDefault="00FD3C4D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205905" w:rsidTr="00CD60AF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799" w:type="pct"/>
            <w:shd w:val="clear" w:color="auto" w:fill="FAFAFA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</w:tcPr>
          <w:p w:rsidR="00FD3C4D" w:rsidRPr="00205905" w:rsidRDefault="00166937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D3C4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6776E2" w:rsidP="00BF041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:rsidR="00FD3C4D" w:rsidRPr="00205905" w:rsidRDefault="000135C2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:rsidR="00FD3C4D" w:rsidRPr="00205905" w:rsidRDefault="00FD3C4D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6776E2" w:rsidP="00BF041C">
            <w:pPr>
              <w:ind w:left="54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:rsidR="00FD3C4D" w:rsidRPr="00205905" w:rsidRDefault="000135C2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FD3C4D" w:rsidP="00BF041C">
            <w:pPr>
              <w:ind w:left="54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:rsidR="00FD3C4D" w:rsidRPr="00205905" w:rsidRDefault="00166937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FD3C4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FD3C4D" w:rsidRPr="00205905" w:rsidTr="00BF041C">
        <w:trPr>
          <w:trHeight w:val="80"/>
        </w:trPr>
        <w:tc>
          <w:tcPr>
            <w:tcW w:w="3399" w:type="pct"/>
          </w:tcPr>
          <w:p w:rsidR="00FD3C4D" w:rsidRPr="00205905" w:rsidRDefault="00701429" w:rsidP="00BF041C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เบ็ดเสร็จรวมสำหรับงวดจากการดำเนินงานที่ยกเลิก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3C4D" w:rsidRPr="00205905" w:rsidRDefault="00975FA1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:rsidR="00FD3C4D" w:rsidRPr="00205905" w:rsidRDefault="000135C2" w:rsidP="00BF041C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9"/>
    </w:tbl>
    <w:p w:rsidR="00F46E32" w:rsidRPr="00205905" w:rsidRDefault="00F46E32" w:rsidP="00F46E32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16"/>
          <w:szCs w:val="16"/>
        </w:rPr>
      </w:pPr>
    </w:p>
    <w:p w:rsidR="00F46E32" w:rsidRPr="00205905" w:rsidRDefault="00166937" w:rsidP="00F46E32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F46E32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F46E32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F46E32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ข้อมูลกระแสเงินสด</w:t>
      </w:r>
    </w:p>
    <w:p w:rsidR="001B15F6" w:rsidRPr="00205905" w:rsidRDefault="001B15F6" w:rsidP="00BE42AC">
      <w:pPr>
        <w:jc w:val="left"/>
        <w:rPr>
          <w:rFonts w:ascii="Browallia New" w:hAnsi="Browallia New" w:cs="Browallia New"/>
          <w:b/>
          <w:bCs/>
          <w:sz w:val="8"/>
          <w:szCs w:val="8"/>
        </w:rPr>
      </w:pP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1B15F6" w:rsidRPr="00205905" w:rsidTr="00890798">
        <w:tc>
          <w:tcPr>
            <w:tcW w:w="6498" w:type="dxa"/>
            <w:vAlign w:val="bottom"/>
          </w:tcPr>
          <w:p w:rsidR="001B15F6" w:rsidRPr="00205905" w:rsidRDefault="001B15F6" w:rsidP="00890798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5F6" w:rsidRPr="00205905" w:rsidRDefault="001B15F6" w:rsidP="00890798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0590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B15F6" w:rsidRPr="00205905" w:rsidTr="00890798">
        <w:tc>
          <w:tcPr>
            <w:tcW w:w="6498" w:type="dxa"/>
            <w:vAlign w:val="bottom"/>
          </w:tcPr>
          <w:p w:rsidR="001B15F6" w:rsidRPr="00205905" w:rsidRDefault="001B15F6" w:rsidP="00890798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1B15F6" w:rsidRPr="00205905" w:rsidRDefault="00166937" w:rsidP="008907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1B15F6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15F6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1B15F6" w:rsidRPr="00205905" w:rsidRDefault="00166937" w:rsidP="008907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1B15F6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15F6"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1B15F6" w:rsidRPr="00205905" w:rsidTr="00890798">
        <w:tc>
          <w:tcPr>
            <w:tcW w:w="6498" w:type="dxa"/>
            <w:vAlign w:val="bottom"/>
          </w:tcPr>
          <w:p w:rsidR="001B15F6" w:rsidRPr="00205905" w:rsidRDefault="001B15F6" w:rsidP="00890798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:rsidR="001B15F6" w:rsidRPr="00205905" w:rsidRDefault="001B15F6" w:rsidP="0089079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34" w:type="dxa"/>
            <w:vAlign w:val="bottom"/>
          </w:tcPr>
          <w:p w:rsidR="001B15F6" w:rsidRPr="00205905" w:rsidRDefault="001B15F6" w:rsidP="0089079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B15F6" w:rsidRPr="00205905" w:rsidTr="00890798">
        <w:tc>
          <w:tcPr>
            <w:tcW w:w="6498" w:type="dxa"/>
            <w:vAlign w:val="bottom"/>
          </w:tcPr>
          <w:p w:rsidR="001B15F6" w:rsidRPr="00205905" w:rsidRDefault="001B15F6" w:rsidP="00890798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:rsidR="001B15F6" w:rsidRPr="00205905" w:rsidRDefault="001B15F6" w:rsidP="0089079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:rsidR="001B15F6" w:rsidRPr="00205905" w:rsidRDefault="001B15F6" w:rsidP="0089079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15F6" w:rsidRPr="00205905" w:rsidTr="00890798">
        <w:tc>
          <w:tcPr>
            <w:tcW w:w="6498" w:type="dxa"/>
            <w:vAlign w:val="bottom"/>
          </w:tcPr>
          <w:p w:rsidR="001B15F6" w:rsidRPr="00205905" w:rsidRDefault="001B15F6" w:rsidP="00890798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B15F6" w:rsidRPr="00205905" w:rsidRDefault="001B15F6" w:rsidP="0089079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1B15F6" w:rsidRPr="00205905" w:rsidRDefault="001B15F6" w:rsidP="0089079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B15F6" w:rsidRPr="00205905" w:rsidTr="00890798">
        <w:trPr>
          <w:trHeight w:val="80"/>
        </w:trPr>
        <w:tc>
          <w:tcPr>
            <w:tcW w:w="6498" w:type="dxa"/>
          </w:tcPr>
          <w:p w:rsidR="001B15F6" w:rsidRPr="00205905" w:rsidRDefault="001B15F6" w:rsidP="0089079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1B15F6" w:rsidRPr="00205905" w:rsidRDefault="00166937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1B15F6" w:rsidRPr="00205905" w:rsidTr="00890798">
        <w:trPr>
          <w:trHeight w:val="80"/>
        </w:trPr>
        <w:tc>
          <w:tcPr>
            <w:tcW w:w="6498" w:type="dxa"/>
          </w:tcPr>
          <w:p w:rsidR="001B15F6" w:rsidRPr="00205905" w:rsidRDefault="001B15F6" w:rsidP="0089079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1B15F6" w:rsidRPr="00205905" w:rsidRDefault="00166937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1B15F6" w:rsidRPr="00205905" w:rsidTr="00890798">
        <w:trPr>
          <w:trHeight w:val="80"/>
        </w:trPr>
        <w:tc>
          <w:tcPr>
            <w:tcW w:w="6498" w:type="dxa"/>
          </w:tcPr>
          <w:p w:rsidR="001B15F6" w:rsidRPr="00205905" w:rsidRDefault="001B15F6" w:rsidP="0089079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FAFAFA"/>
            <w:vAlign w:val="bottom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vAlign w:val="bottom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5F6" w:rsidRPr="00205905" w:rsidTr="00890798">
        <w:trPr>
          <w:trHeight w:val="80"/>
        </w:trPr>
        <w:tc>
          <w:tcPr>
            <w:tcW w:w="6498" w:type="dxa"/>
          </w:tcPr>
          <w:p w:rsidR="001B15F6" w:rsidRPr="00205905" w:rsidRDefault="001B15F6" w:rsidP="0089079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5F6" w:rsidRPr="00205905" w:rsidTr="00890798">
        <w:trPr>
          <w:trHeight w:val="80"/>
        </w:trPr>
        <w:tc>
          <w:tcPr>
            <w:tcW w:w="6498" w:type="dxa"/>
          </w:tcPr>
          <w:p w:rsidR="001B15F6" w:rsidRPr="00205905" w:rsidRDefault="001B15F6" w:rsidP="0089079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1B15F6" w:rsidRPr="00205905" w:rsidRDefault="00166937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1B15F6" w:rsidRPr="00205905" w:rsidTr="00890798">
        <w:trPr>
          <w:trHeight w:val="80"/>
        </w:trPr>
        <w:tc>
          <w:tcPr>
            <w:tcW w:w="6498" w:type="dxa"/>
          </w:tcPr>
          <w:p w:rsidR="001B15F6" w:rsidRPr="00205905" w:rsidRDefault="001B15F6" w:rsidP="0089079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1B15F6" w:rsidRPr="00205905" w:rsidRDefault="00166937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1B15F6" w:rsidRPr="00205905" w:rsidTr="00890798">
        <w:trPr>
          <w:trHeight w:val="80"/>
        </w:trPr>
        <w:tc>
          <w:tcPr>
            <w:tcW w:w="6498" w:type="dxa"/>
          </w:tcPr>
          <w:p w:rsidR="001B15F6" w:rsidRPr="00205905" w:rsidRDefault="001B15F6" w:rsidP="0089079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15F6" w:rsidRPr="00205905" w:rsidRDefault="001B15F6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1B15F6" w:rsidRPr="00205905" w:rsidRDefault="00166937" w:rsidP="00890798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1B15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</w:tbl>
    <w:p w:rsidR="006B144B" w:rsidRPr="00205905" w:rsidRDefault="001B15F6" w:rsidP="008E5E7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521D" w:rsidRPr="00205905" w:rsidTr="000E52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E521D" w:rsidRPr="00205905" w:rsidRDefault="00166937" w:rsidP="000E52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E521D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521D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เงินมัดจำจากการซื้อเงินลงทุน</w:t>
            </w:r>
          </w:p>
        </w:tc>
      </w:tr>
    </w:tbl>
    <w:p w:rsidR="000E521D" w:rsidRPr="00205905" w:rsidRDefault="000E521D" w:rsidP="000E521D">
      <w:pPr>
        <w:pStyle w:val="Header"/>
        <w:ind w:left="540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:rsidR="000E521D" w:rsidRPr="00205905" w:rsidRDefault="000E521D" w:rsidP="009620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ใน</w:t>
      </w:r>
      <w:r w:rsidR="00A303D3" w:rsidRPr="00205905">
        <w:rPr>
          <w:rFonts w:ascii="Browallia New" w:hAnsi="Browallia New" w:cs="Browallia New"/>
          <w:sz w:val="26"/>
          <w:szCs w:val="26"/>
          <w:cs/>
        </w:rPr>
        <w:t xml:space="preserve">ไตรมาส </w:t>
      </w:r>
      <w:r w:rsidR="00166937" w:rsidRPr="00166937">
        <w:rPr>
          <w:rFonts w:ascii="Browallia New" w:hAnsi="Browallia New" w:cs="Browallia New"/>
          <w:sz w:val="26"/>
          <w:szCs w:val="26"/>
        </w:rPr>
        <w:t>1</w:t>
      </w:r>
      <w:r w:rsidR="00A303D3" w:rsidRPr="00205905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A303D3" w:rsidRPr="00205905">
        <w:rPr>
          <w:rFonts w:ascii="Browallia New" w:hAnsi="Browallia New" w:cs="Browallia New"/>
          <w:sz w:val="26"/>
          <w:szCs w:val="26"/>
        </w:rPr>
        <w:t>.</w:t>
      </w:r>
      <w:r w:rsidR="00A303D3" w:rsidRPr="00205905">
        <w:rPr>
          <w:rFonts w:ascii="Browallia New" w:hAnsi="Browallia New" w:cs="Browallia New"/>
          <w:sz w:val="26"/>
          <w:szCs w:val="26"/>
          <w:cs/>
        </w:rPr>
        <w:t>ศ</w:t>
      </w:r>
      <w:r w:rsidR="00A303D3" w:rsidRPr="00205905">
        <w:rPr>
          <w:rFonts w:ascii="Browallia New" w:hAnsi="Browallia New" w:cs="Browallia New"/>
          <w:sz w:val="26"/>
          <w:szCs w:val="26"/>
        </w:rPr>
        <w:t xml:space="preserve">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="00A303D3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593D51" w:rsidRPr="0020590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05905">
        <w:rPr>
          <w:rFonts w:ascii="Browallia New" w:hAnsi="Browallia New" w:cs="Browallia New"/>
          <w:sz w:val="26"/>
          <w:szCs w:val="26"/>
          <w:cs/>
        </w:rPr>
        <w:t>ได้ชำระค่าหุ้น</w:t>
      </w:r>
      <w:r w:rsidR="00A303D3" w:rsidRPr="00205905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Pr="00205905">
        <w:rPr>
          <w:rFonts w:ascii="Browallia New" w:hAnsi="Browallia New" w:cs="Browallia New"/>
          <w:sz w:val="26"/>
          <w:szCs w:val="26"/>
          <w:cs/>
        </w:rPr>
        <w:t>บางส่วนสำหรับ</w:t>
      </w:r>
      <w:r w:rsidR="00593D51" w:rsidRPr="00205905">
        <w:rPr>
          <w:rFonts w:ascii="Browallia New" w:hAnsi="Browallia New" w:cs="Browallia New"/>
          <w:sz w:val="26"/>
          <w:szCs w:val="26"/>
          <w:cs/>
        </w:rPr>
        <w:t>การเพิ่มทุน</w:t>
      </w:r>
      <w:r w:rsidRPr="00205905">
        <w:rPr>
          <w:rFonts w:ascii="Browallia New" w:hAnsi="Browallia New" w:cs="Browallia New"/>
          <w:sz w:val="26"/>
          <w:szCs w:val="26"/>
          <w:cs/>
        </w:rPr>
        <w:t>ของ</w:t>
      </w:r>
      <w:r w:rsidR="00593D51" w:rsidRPr="00205905">
        <w:rPr>
          <w:rFonts w:ascii="Browallia New" w:hAnsi="Browallia New" w:cs="Browallia New"/>
          <w:sz w:val="26"/>
          <w:szCs w:val="26"/>
          <w:cs/>
        </w:rPr>
        <w:t>บริษัท เวฟ ฟู้ด กรุ๊ป จํากัด ซึ่งเป็นบริษัทย่อย</w:t>
      </w:r>
      <w:r w:rsidR="00CB26FF" w:rsidRPr="00205905">
        <w:rPr>
          <w:rFonts w:ascii="Browallia New" w:hAnsi="Browallia New" w:cs="Browallia New"/>
          <w:sz w:val="26"/>
          <w:szCs w:val="26"/>
        </w:rPr>
        <w:br/>
      </w:r>
      <w:r w:rsidR="00593D51" w:rsidRPr="00205905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166937" w:rsidRPr="00166937">
        <w:rPr>
          <w:rFonts w:ascii="Browallia New" w:hAnsi="Browallia New" w:cs="Browallia New"/>
          <w:sz w:val="26"/>
          <w:szCs w:val="26"/>
        </w:rPr>
        <w:t>25</w:t>
      </w:r>
      <w:r w:rsidR="00593D51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50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ล้านบาท อย่างไรก็ตามการโอนหุ้นดังกล่าวจะเกิดขึ้นเมื่อ</w:t>
      </w:r>
      <w:r w:rsidR="00593D51" w:rsidRPr="0020590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05905">
        <w:rPr>
          <w:rFonts w:ascii="Browallia New" w:hAnsi="Browallia New" w:cs="Browallia New"/>
          <w:sz w:val="26"/>
          <w:szCs w:val="26"/>
          <w:cs/>
        </w:rPr>
        <w:t>ได้ชำระค่าหุ้น</w:t>
      </w:r>
      <w:r w:rsidR="00593D51" w:rsidRPr="00205905">
        <w:rPr>
          <w:rFonts w:ascii="Browallia New" w:hAnsi="Browallia New" w:cs="Browallia New"/>
          <w:sz w:val="26"/>
          <w:szCs w:val="26"/>
          <w:cs/>
        </w:rPr>
        <w:t>เพิ่มทุน</w:t>
      </w:r>
      <w:r w:rsidRPr="00205905">
        <w:rPr>
          <w:rFonts w:ascii="Browallia New" w:hAnsi="Browallia New" w:cs="Browallia New"/>
          <w:sz w:val="26"/>
          <w:szCs w:val="26"/>
          <w:cs/>
        </w:rPr>
        <w:t>ทั้งหมด รายการดังกล่าวจึงจัดประเภทอยู่ในสินทรัพย์ไม่หมุนเวียน</w:t>
      </w:r>
    </w:p>
    <w:p w:rsidR="000E521D" w:rsidRPr="00205905" w:rsidRDefault="000E521D" w:rsidP="008E5E7E">
      <w:pPr>
        <w:ind w:left="540" w:hanging="540"/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205905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196D" w:rsidRPr="00205905" w:rsidRDefault="00166937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9196D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9196D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:rsidR="0009196D" w:rsidRPr="00205905" w:rsidRDefault="0009196D" w:rsidP="008E5E7E">
      <w:pPr>
        <w:ind w:left="540" w:hanging="540"/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p w:rsidR="0006627D" w:rsidRPr="00205905" w:rsidRDefault="00166937" w:rsidP="0009196D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06627D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06627D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06627D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เงินลงทุนในบริษัทย่อย</w:t>
      </w:r>
    </w:p>
    <w:p w:rsidR="0006627D" w:rsidRPr="00205905" w:rsidRDefault="0006627D" w:rsidP="00AB2A2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A23302" w:rsidRPr="00205905" w:rsidRDefault="00A23302" w:rsidP="00AB2A2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ไม่มีการเปลี่ยนแปลงของเงินลงทุนในบริษัทย่อยในระหว่างงวดสามเดือนสิ้นสุดวันที่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:rsidR="00E02C4C" w:rsidRPr="00205905" w:rsidRDefault="00E02C4C" w:rsidP="00AB2A28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916DF7" w:rsidRPr="00205905" w:rsidRDefault="00F91473" w:rsidP="00AB2A28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31</w:t>
      </w:r>
      <w:r w:rsidR="00F951EB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3AC6" w:rsidRPr="00205905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และหุ้นทั้งหมดของบริษัท</w:t>
      </w:r>
      <w:r w:rsidR="00AB2A28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เจฟเฟอร์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เรสโตรองต์ จำกัด </w:t>
      </w:r>
      <w:r w:rsidR="00901196" w:rsidRPr="00205905">
        <w:rPr>
          <w:rFonts w:ascii="Browallia New" w:hAnsi="Browallia New" w:cs="Browallia New"/>
          <w:sz w:val="26"/>
          <w:szCs w:val="26"/>
          <w:cs/>
        </w:rPr>
        <w:t>(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B5199B" w:rsidRPr="0020590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2563</w:t>
      </w:r>
      <w:r w:rsidR="00901196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1196" w:rsidRPr="00205905">
        <w:rPr>
          <w:rFonts w:ascii="Browallia New" w:hAnsi="Browallia New" w:cs="Browallia New"/>
          <w:sz w:val="26"/>
          <w:szCs w:val="26"/>
        </w:rPr>
        <w:t xml:space="preserve">: </w:t>
      </w:r>
      <w:r w:rsidR="00901196" w:rsidRPr="00205905">
        <w:rPr>
          <w:rFonts w:ascii="Browallia New" w:hAnsi="Browallia New" w:cs="Browallia New"/>
          <w:sz w:val="26"/>
          <w:szCs w:val="26"/>
          <w:cs/>
        </w:rPr>
        <w:t xml:space="preserve">หุ้นทั้งหมดของบริษัท วอลล์สตรีท อิงลิช (ประเทศไทย) จำกัด </w:t>
      </w:r>
      <w:r w:rsidR="00A14FAC" w:rsidRPr="00205905">
        <w:rPr>
          <w:rFonts w:ascii="Browallia New" w:hAnsi="Browallia New" w:cs="Browallia New"/>
          <w:sz w:val="26"/>
          <w:szCs w:val="26"/>
          <w:cs/>
        </w:rPr>
        <w:t>และ</w:t>
      </w:r>
      <w:r w:rsidR="00901196" w:rsidRPr="00205905">
        <w:rPr>
          <w:rFonts w:ascii="Browallia New" w:hAnsi="Browallia New" w:cs="Browallia New"/>
          <w:sz w:val="26"/>
          <w:szCs w:val="26"/>
          <w:cs/>
        </w:rPr>
        <w:t>หุ้นทั้งหมดของบริษัท เจฟเฟอร์ เรสโตรองต์ จำกัด</w:t>
      </w:r>
      <w:r w:rsidR="0073478C" w:rsidRPr="00205905">
        <w:rPr>
          <w:rFonts w:ascii="Browallia New" w:hAnsi="Browallia New" w:cs="Browallia New"/>
          <w:sz w:val="26"/>
          <w:szCs w:val="26"/>
        </w:rPr>
        <w:t xml:space="preserve">) </w:t>
      </w:r>
      <w:r w:rsidR="0073478C" w:rsidRPr="00205905">
        <w:rPr>
          <w:rFonts w:ascii="Browallia New" w:hAnsi="Browallia New" w:cs="Browallia New"/>
          <w:sz w:val="26"/>
          <w:szCs w:val="26"/>
          <w:cs/>
        </w:rPr>
        <w:t>ได้นำไปเป็นหลักประกันเงินกู้ยืม</w:t>
      </w:r>
      <w:r w:rsidR="00B5199B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5905">
        <w:rPr>
          <w:rFonts w:ascii="Browallia New" w:hAnsi="Browallia New" w:cs="Browallia New"/>
          <w:b/>
          <w:sz w:val="26"/>
          <w:szCs w:val="26"/>
          <w:cs/>
        </w:rPr>
        <w:t>(หมายเหตุ</w:t>
      </w:r>
      <w:r w:rsidR="000372F0" w:rsidRPr="00205905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bCs/>
          <w:sz w:val="26"/>
          <w:szCs w:val="26"/>
        </w:rPr>
        <w:t>12</w:t>
      </w:r>
      <w:r w:rsidR="000372F0" w:rsidRPr="00205905">
        <w:rPr>
          <w:rFonts w:ascii="Browallia New" w:hAnsi="Browallia New" w:cs="Browallia New"/>
          <w:bCs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bCs/>
          <w:sz w:val="26"/>
          <w:szCs w:val="26"/>
        </w:rPr>
        <w:t>2</w:t>
      </w:r>
      <w:r w:rsidR="000372F0" w:rsidRPr="00205905">
        <w:rPr>
          <w:rFonts w:ascii="Browallia New" w:hAnsi="Browallia New" w:cs="Browallia New"/>
          <w:bCs/>
          <w:sz w:val="26"/>
          <w:szCs w:val="26"/>
        </w:rPr>
        <w:t>)</w:t>
      </w:r>
    </w:p>
    <w:p w:rsidR="006B144B" w:rsidRPr="00205905" w:rsidRDefault="006B144B" w:rsidP="00AB2A28">
      <w:pPr>
        <w:ind w:left="540"/>
        <w:jc w:val="left"/>
        <w:rPr>
          <w:rFonts w:ascii="Browallia New" w:hAnsi="Browallia New" w:cs="Browallia New"/>
          <w:b/>
          <w:bCs/>
          <w:color w:val="CF4804"/>
          <w:sz w:val="20"/>
          <w:szCs w:val="20"/>
        </w:rPr>
      </w:pPr>
    </w:p>
    <w:p w:rsidR="000E517F" w:rsidRPr="00205905" w:rsidRDefault="00166937" w:rsidP="006B144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0E517F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0E517F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B97560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เงินลงทุนในบริษัทร่วม</w:t>
      </w:r>
    </w:p>
    <w:p w:rsidR="00732F81" w:rsidRPr="00205905" w:rsidRDefault="00732F81" w:rsidP="006B14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326E80" w:rsidRPr="00205905" w:rsidRDefault="00732F81" w:rsidP="006B144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626CD7" w:rsidRPr="00205905">
        <w:rPr>
          <w:rFonts w:ascii="Browallia New" w:hAnsi="Browallia New" w:cs="Browallia New"/>
          <w:sz w:val="26"/>
          <w:szCs w:val="26"/>
          <w:cs/>
        </w:rPr>
        <w:t>ของ</w:t>
      </w:r>
      <w:r w:rsidRPr="0020590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เงินลงทุนในบริษัทร่วมมีดังนี้</w:t>
      </w:r>
    </w:p>
    <w:p w:rsidR="001F3DCB" w:rsidRPr="00205905" w:rsidRDefault="001F3DCB" w:rsidP="006B14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2700"/>
        <w:gridCol w:w="1296"/>
        <w:gridCol w:w="1054"/>
        <w:gridCol w:w="1085"/>
      </w:tblGrid>
      <w:tr w:rsidR="00997649" w:rsidRPr="00205905" w:rsidTr="00AB2A28">
        <w:tc>
          <w:tcPr>
            <w:tcW w:w="3330" w:type="dxa"/>
          </w:tcPr>
          <w:p w:rsidR="00997649" w:rsidRPr="00205905" w:rsidRDefault="00997649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vAlign w:val="bottom"/>
          </w:tcPr>
          <w:p w:rsidR="00997649" w:rsidRPr="00205905" w:rsidRDefault="00997649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997649" w:rsidRPr="00205905" w:rsidRDefault="00997649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7649" w:rsidRPr="00205905" w:rsidRDefault="00997649" w:rsidP="006B144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FD3C4D" w:rsidRPr="00205905" w:rsidTr="00AB2A28">
        <w:tc>
          <w:tcPr>
            <w:tcW w:w="3330" w:type="dxa"/>
          </w:tcPr>
          <w:p w:rsidR="00FD3C4D" w:rsidRPr="00205905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vAlign w:val="bottom"/>
          </w:tcPr>
          <w:p w:rsidR="00FD3C4D" w:rsidRPr="00205905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D3C4D" w:rsidRPr="00205905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C4D" w:rsidRPr="00205905" w:rsidRDefault="00166937" w:rsidP="006B144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:rsidR="00FD3C4D" w:rsidRPr="00205905" w:rsidRDefault="00166937" w:rsidP="006B144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D3C4D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FD3C4D" w:rsidRPr="00205905" w:rsidTr="00AB2A28">
        <w:tc>
          <w:tcPr>
            <w:tcW w:w="3330" w:type="dxa"/>
          </w:tcPr>
          <w:p w:rsidR="00FD3C4D" w:rsidRPr="00205905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:rsidR="00FD3C4D" w:rsidRPr="00205905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C4D" w:rsidRPr="00205905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C4D" w:rsidRPr="00205905" w:rsidRDefault="00FD3C4D" w:rsidP="006B14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FD3C4D" w:rsidRPr="00205905" w:rsidRDefault="00FD3C4D" w:rsidP="006B14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3C4D" w:rsidRPr="00205905" w:rsidTr="00AB2A28">
        <w:tc>
          <w:tcPr>
            <w:tcW w:w="3330" w:type="dxa"/>
          </w:tcPr>
          <w:p w:rsidR="00FD3C4D" w:rsidRPr="00205905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FD3C4D" w:rsidRPr="00205905" w:rsidRDefault="00FD3C4D" w:rsidP="00FD3C4D">
            <w:pPr>
              <w:ind w:left="166" w:right="-72" w:hanging="166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D3C4D" w:rsidRPr="00205905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</w:tcPr>
          <w:p w:rsidR="00FD3C4D" w:rsidRPr="00205905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:rsidR="00FD3C4D" w:rsidRPr="00205905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3C4D" w:rsidRPr="00205905" w:rsidTr="00AB2A28">
        <w:tc>
          <w:tcPr>
            <w:tcW w:w="3330" w:type="dxa"/>
          </w:tcPr>
          <w:p w:rsidR="00FD3C4D" w:rsidRPr="00205905" w:rsidRDefault="00FD3C4D" w:rsidP="006B144B">
            <w:pPr>
              <w:ind w:left="431" w:right="-72" w:hanging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700" w:type="dxa"/>
            <w:vAlign w:val="bottom"/>
          </w:tcPr>
          <w:p w:rsidR="00FD3C4D" w:rsidRPr="00205905" w:rsidRDefault="00FD3C4D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D3C4D" w:rsidRPr="00205905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4" w:type="dxa"/>
            <w:shd w:val="clear" w:color="auto" w:fill="FAFAFA"/>
            <w:vAlign w:val="bottom"/>
          </w:tcPr>
          <w:p w:rsidR="00FD3C4D" w:rsidRPr="00205905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FD3C4D" w:rsidRPr="00205905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205905" w:rsidTr="00AB2A28">
        <w:tc>
          <w:tcPr>
            <w:tcW w:w="3330" w:type="dxa"/>
          </w:tcPr>
          <w:p w:rsidR="00FD3C4D" w:rsidRPr="00205905" w:rsidRDefault="00DB4055" w:rsidP="006B144B">
            <w:pPr>
              <w:ind w:left="431" w:right="-72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เดอะ เมกะวัตต์ จํากัด</w:t>
            </w:r>
          </w:p>
        </w:tc>
        <w:tc>
          <w:tcPr>
            <w:tcW w:w="2700" w:type="dxa"/>
          </w:tcPr>
          <w:p w:rsidR="00FD3C4D" w:rsidRPr="00205905" w:rsidRDefault="00DB4055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ผลิตกระแสไฟฟ้าจากพลังงาน</w:t>
            </w:r>
          </w:p>
        </w:tc>
        <w:tc>
          <w:tcPr>
            <w:tcW w:w="1296" w:type="dxa"/>
          </w:tcPr>
          <w:p w:rsidR="00FD3C4D" w:rsidRPr="00205905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54" w:type="dxa"/>
            <w:shd w:val="clear" w:color="auto" w:fill="FAFAFA"/>
          </w:tcPr>
          <w:p w:rsidR="00FD3C4D" w:rsidRPr="00205905" w:rsidRDefault="00166937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51076"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085" w:type="dxa"/>
            <w:shd w:val="clear" w:color="auto" w:fill="auto"/>
          </w:tcPr>
          <w:p w:rsidR="00FD3C4D" w:rsidRPr="00205905" w:rsidRDefault="00166937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E4F05" w:rsidRPr="002059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D3C4D" w:rsidRPr="00205905" w:rsidTr="00AB2A28">
        <w:tc>
          <w:tcPr>
            <w:tcW w:w="3330" w:type="dxa"/>
          </w:tcPr>
          <w:p w:rsidR="00FD3C4D" w:rsidRPr="00205905" w:rsidRDefault="00FD3C4D" w:rsidP="006B144B">
            <w:pPr>
              <w:ind w:left="431" w:right="-72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:rsidR="00FD3C4D" w:rsidRPr="00205905" w:rsidRDefault="00FD3C4D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B4055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แสงอาทิตย์พลังงานความร้อน</w:t>
            </w:r>
          </w:p>
        </w:tc>
        <w:tc>
          <w:tcPr>
            <w:tcW w:w="1296" w:type="dxa"/>
          </w:tcPr>
          <w:p w:rsidR="00FD3C4D" w:rsidRPr="00205905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4" w:type="dxa"/>
            <w:shd w:val="clear" w:color="auto" w:fill="FAFAFA"/>
          </w:tcPr>
          <w:p w:rsidR="00FD3C4D" w:rsidRPr="00205905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:rsidR="00FD3C4D" w:rsidRPr="00205905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997649" w:rsidRPr="00205905" w:rsidRDefault="00997649" w:rsidP="006B14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BD45E0" w:rsidRPr="00205905" w:rsidRDefault="00BD45E0" w:rsidP="00BD45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:rsidR="00BD45E0" w:rsidRPr="00205905" w:rsidRDefault="00BD45E0" w:rsidP="00BD45E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BD45E0" w:rsidRPr="00205905" w:rsidTr="00703E94">
        <w:tc>
          <w:tcPr>
            <w:tcW w:w="6165" w:type="dxa"/>
            <w:vAlign w:val="bottom"/>
          </w:tcPr>
          <w:p w:rsidR="00BD45E0" w:rsidRPr="00205905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D45E0" w:rsidRPr="00205905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D45E0" w:rsidRPr="00205905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D45E0" w:rsidRPr="00205905" w:rsidTr="00703E94">
        <w:tc>
          <w:tcPr>
            <w:tcW w:w="6165" w:type="dxa"/>
            <w:vAlign w:val="bottom"/>
          </w:tcPr>
          <w:p w:rsidR="00BD45E0" w:rsidRPr="00205905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:rsidR="00BD45E0" w:rsidRPr="00205905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:rsidR="00BD45E0" w:rsidRPr="00205905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D45E0" w:rsidRPr="00205905" w:rsidTr="00703E94">
        <w:tc>
          <w:tcPr>
            <w:tcW w:w="6165" w:type="dxa"/>
            <w:vAlign w:val="bottom"/>
          </w:tcPr>
          <w:p w:rsidR="00BD45E0" w:rsidRPr="00205905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D45E0" w:rsidRPr="00205905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D45E0" w:rsidRPr="00205905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45E0" w:rsidRPr="00205905" w:rsidTr="00703E94">
        <w:tc>
          <w:tcPr>
            <w:tcW w:w="6165" w:type="dxa"/>
            <w:vAlign w:val="center"/>
          </w:tcPr>
          <w:p w:rsidR="00BD45E0" w:rsidRPr="00205905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5E0" w:rsidRPr="00205905" w:rsidRDefault="00BD45E0" w:rsidP="00703E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5E0" w:rsidRPr="00205905" w:rsidRDefault="00BD45E0" w:rsidP="00703E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D45E0" w:rsidRPr="00205905" w:rsidTr="00703E94">
        <w:tc>
          <w:tcPr>
            <w:tcW w:w="6165" w:type="dxa"/>
            <w:vAlign w:val="center"/>
          </w:tcPr>
          <w:p w:rsidR="00BD45E0" w:rsidRPr="00205905" w:rsidRDefault="00BD45E0" w:rsidP="00703E94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BD45E0" w:rsidRPr="00205905" w:rsidRDefault="00BD45E0" w:rsidP="00703E9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:rsidR="00BD45E0" w:rsidRPr="00205905" w:rsidRDefault="00BD45E0" w:rsidP="00703E9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45E0" w:rsidRPr="00205905" w:rsidTr="00703E94">
        <w:tc>
          <w:tcPr>
            <w:tcW w:w="6165" w:type="dxa"/>
            <w:vAlign w:val="center"/>
          </w:tcPr>
          <w:p w:rsidR="00BD45E0" w:rsidRPr="00205905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:rsidR="00BD45E0" w:rsidRPr="00205905" w:rsidRDefault="00166937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701" w:type="dxa"/>
            <w:shd w:val="clear" w:color="auto" w:fill="FAFAFA"/>
          </w:tcPr>
          <w:p w:rsidR="00BD45E0" w:rsidRPr="00205905" w:rsidRDefault="00166937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D45E0" w:rsidRPr="00205905" w:rsidTr="00703E94">
        <w:tc>
          <w:tcPr>
            <w:tcW w:w="6165" w:type="dxa"/>
            <w:vAlign w:val="center"/>
          </w:tcPr>
          <w:p w:rsidR="00BD45E0" w:rsidRPr="00205905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FAFAFA"/>
          </w:tcPr>
          <w:p w:rsidR="00BD45E0" w:rsidRPr="00205905" w:rsidRDefault="00166937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D45E0" w:rsidRPr="00205905" w:rsidRDefault="00BD45E0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45E0" w:rsidRPr="00205905" w:rsidTr="00703E94">
        <w:tc>
          <w:tcPr>
            <w:tcW w:w="6165" w:type="dxa"/>
            <w:vAlign w:val="center"/>
          </w:tcPr>
          <w:p w:rsidR="00BD45E0" w:rsidRPr="00205905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D45E0" w:rsidRPr="00205905" w:rsidRDefault="00166937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D45E0" w:rsidRPr="00205905" w:rsidRDefault="00166937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D45E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D45E0" w:rsidRPr="00205905" w:rsidRDefault="00BD45E0" w:rsidP="00BD45E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BD45E0" w:rsidRPr="00205905" w:rsidRDefault="00BD45E0" w:rsidP="00FD79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D22609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ไตรมาส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</w:t>
      </w:r>
      <w:r w:rsidR="00D22609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="00D22609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D22609" w:rsidRPr="00205905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D22609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A54E4A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D22609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บริษัท เดอะ เมกะวัตต์ จํากัด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ได้เพิ่มทุนจดทะเบียนจาก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976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252C07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001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5905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โดยบริษัทไม่ได้ลงทุนในการเพิ่มทุนดังกล่าว </w:t>
      </w:r>
      <w:r w:rsidR="00784172" w:rsidRPr="00205905">
        <w:rPr>
          <w:rFonts w:ascii="Browallia New" w:hAnsi="Browallia New" w:cs="Browallia New"/>
          <w:spacing w:val="-2"/>
          <w:sz w:val="26"/>
          <w:szCs w:val="26"/>
          <w:cs/>
        </w:rPr>
        <w:t>ทำให้</w:t>
      </w:r>
      <w:r w:rsidRPr="00205905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ภายหลังการเพิ่มทุนดังกล่าวสัดส่วนการถือหุ้นของบริษัทในบริษัท เดอะ </w:t>
      </w:r>
      <w:r w:rsidR="00166937">
        <w:rPr>
          <w:rFonts w:ascii="Browallia New" w:hAnsi="Browallia New" w:cs="Browallia New"/>
          <w:spacing w:val="-2"/>
          <w:sz w:val="26"/>
          <w:szCs w:val="26"/>
        </w:rPr>
        <w:br/>
      </w:r>
      <w:r w:rsidRPr="00205905">
        <w:rPr>
          <w:rFonts w:ascii="Browallia New" w:hAnsi="Browallia New" w:cs="Browallia New"/>
          <w:spacing w:val="-2"/>
          <w:sz w:val="26"/>
          <w:szCs w:val="26"/>
          <w:cs/>
        </w:rPr>
        <w:t>เมกะวัตต์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จํากัด ลดลงจากร้อยละ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29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20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166937" w:rsidRPr="00166937">
        <w:rPr>
          <w:rFonts w:ascii="Browallia New" w:hAnsi="Browallia New" w:cs="Browallia New"/>
          <w:sz w:val="26"/>
          <w:szCs w:val="26"/>
        </w:rPr>
        <w:t>28</w:t>
      </w:r>
      <w:r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47</w:t>
      </w:r>
    </w:p>
    <w:p w:rsidR="00F92BE5" w:rsidRPr="00205905" w:rsidRDefault="00D064B2" w:rsidP="006B14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05905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20D1B" w:rsidRPr="00205905" w:rsidRDefault="0016693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20D1B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อาคารและอุปกรณ์และสินทรัพย์ไม่มีตัวตน</w:t>
            </w:r>
          </w:p>
        </w:tc>
      </w:tr>
    </w:tbl>
    <w:p w:rsidR="00720D1B" w:rsidRPr="00205905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205905" w:rsidTr="00720D1B">
        <w:tc>
          <w:tcPr>
            <w:tcW w:w="3978" w:type="dxa"/>
            <w:vAlign w:val="bottom"/>
          </w:tcPr>
          <w:p w:rsidR="00811B13" w:rsidRPr="00205905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1B13" w:rsidRPr="00205905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1B13" w:rsidRPr="00205905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EE36C1" w:rsidRPr="00205905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EE36C1" w:rsidRPr="00205905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E36C1" w:rsidRPr="00205905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EE36C1" w:rsidRPr="00205905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EE36C1" w:rsidRPr="00205905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EE36C1" w:rsidRPr="00205905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36C1" w:rsidRPr="00205905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3B7B6D" w:rsidRPr="00205905" w:rsidRDefault="003B7B6D" w:rsidP="00720D1B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D5395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F951EB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B7B6D" w:rsidRPr="00205905" w:rsidRDefault="003B7B6D" w:rsidP="00720D1B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3B7B6D" w:rsidRPr="00205905" w:rsidRDefault="003B7B6D" w:rsidP="00720D1B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B7B6D" w:rsidRPr="00205905" w:rsidRDefault="003B7B6D" w:rsidP="00720D1B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3B7B6D" w:rsidRPr="00205905" w:rsidRDefault="003B7B6D" w:rsidP="00720D1B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3B7B6D" w:rsidRPr="00205905" w:rsidRDefault="003B7B6D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D5395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B7B6D" w:rsidRPr="00205905" w:rsidRDefault="003B7B6D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3B7B6D" w:rsidRPr="00205905" w:rsidRDefault="003B7B6D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B7B6D" w:rsidRPr="00205905" w:rsidRDefault="003B7B6D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3B7B6D" w:rsidRPr="00205905" w:rsidRDefault="003B7B6D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B71" w:rsidRPr="00205905" w:rsidTr="00720D1B">
        <w:tc>
          <w:tcPr>
            <w:tcW w:w="3978" w:type="dxa"/>
            <w:vAlign w:val="bottom"/>
          </w:tcPr>
          <w:p w:rsidR="008D2B71" w:rsidRPr="00205905" w:rsidRDefault="008D2B7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D2B71" w:rsidRPr="00205905" w:rsidRDefault="00166937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759B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4759B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54" w:type="dxa"/>
            <w:shd w:val="clear" w:color="auto" w:fill="FAFAFA"/>
            <w:vAlign w:val="center"/>
          </w:tcPr>
          <w:p w:rsidR="008D2B71" w:rsidRPr="00205905" w:rsidRDefault="00166937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1F19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1F19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D2B71" w:rsidRPr="00205905" w:rsidRDefault="00166937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249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D0249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8D2B71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182FD8" w:rsidRPr="00205905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82FD8" w:rsidRPr="00205905" w:rsidRDefault="00166937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4759B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54" w:type="dxa"/>
            <w:shd w:val="clear" w:color="auto" w:fill="FAFAFA"/>
            <w:vAlign w:val="center"/>
          </w:tcPr>
          <w:p w:rsidR="00182FD8" w:rsidRPr="00205905" w:rsidRDefault="00166937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F19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82FD8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82FD8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182FD8" w:rsidRPr="00205905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780C37"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C37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80C37"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C37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82FD8" w:rsidRPr="00205905" w:rsidRDefault="004759B1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center"/>
          </w:tcPr>
          <w:p w:rsidR="00182FD8" w:rsidRPr="00205905" w:rsidRDefault="001F19F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82FD8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82FD8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182FD8" w:rsidRPr="00205905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82FD8" w:rsidRPr="00205905" w:rsidRDefault="004759B1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center"/>
          </w:tcPr>
          <w:p w:rsidR="00182FD8" w:rsidRPr="00205905" w:rsidRDefault="001F19F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82FD8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82FD8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205905" w:rsidTr="00720D1B">
        <w:tc>
          <w:tcPr>
            <w:tcW w:w="3978" w:type="dxa"/>
            <w:vAlign w:val="bottom"/>
          </w:tcPr>
          <w:p w:rsidR="00182FD8" w:rsidRPr="00205905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82FD8" w:rsidRPr="00205905" w:rsidRDefault="004759B1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82FD8" w:rsidRPr="00205905" w:rsidRDefault="001F19F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2FD8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2FD8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7A80" w:rsidRPr="00205905" w:rsidTr="00720D1B">
        <w:tc>
          <w:tcPr>
            <w:tcW w:w="3978" w:type="dxa"/>
            <w:vAlign w:val="bottom"/>
          </w:tcPr>
          <w:p w:rsidR="005F7A80" w:rsidRPr="00205905" w:rsidRDefault="005F7A80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F7A80" w:rsidRPr="00205905" w:rsidRDefault="00166937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759B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759B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F7A80" w:rsidRPr="00205905" w:rsidRDefault="00166937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F19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1F19F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7A80" w:rsidRPr="00205905" w:rsidRDefault="00166937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249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D0249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7A80" w:rsidRPr="00205905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3A205C" w:rsidRPr="00205905" w:rsidRDefault="003A205C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20D1B" w:rsidRPr="00205905" w:rsidRDefault="00A74208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ที่ดิน</w:t>
      </w:r>
      <w:r w:rsidR="002B1130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77AB" w:rsidRPr="00205905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2B1130" w:rsidRPr="00205905">
        <w:rPr>
          <w:rFonts w:ascii="Browallia New" w:hAnsi="Browallia New" w:cs="Browallia New"/>
          <w:spacing w:val="-4"/>
          <w:sz w:val="26"/>
          <w:szCs w:val="26"/>
          <w:cs/>
        </w:rPr>
        <w:t>และส่วนตกแต่งปรับปรุง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ที่มีราคาตามบัญชีจำนวน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</w:t>
      </w:r>
      <w:r w:rsidR="00CA520B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90</w:t>
      </w:r>
      <w:r w:rsidR="00C33648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677AB"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C0C20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205905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31</w:t>
      </w:r>
      <w:r w:rsidR="005C0C20" w:rsidRPr="0020590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20590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0B5EF6" w:rsidRPr="0020590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C92DE9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205905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="00774B74" w:rsidRPr="0020590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</w:t>
      </w:r>
      <w:r w:rsidR="00CA520B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80</w:t>
      </w:r>
      <w:r w:rsidR="00774B74" w:rsidRPr="0020590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20590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9677AB" w:rsidRPr="00205905">
        <w:rPr>
          <w:rFonts w:ascii="Browallia New" w:hAnsi="Browallia New" w:cs="Browallia New"/>
          <w:sz w:val="26"/>
          <w:szCs w:val="26"/>
          <w:cs/>
        </w:rPr>
        <w:t xml:space="preserve"> ได้นำไปเป็นหลักประกัน</w:t>
      </w:r>
      <w:r w:rsidRPr="00205905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="004F7C24" w:rsidRPr="00205905">
        <w:rPr>
          <w:rFonts w:ascii="Browallia New" w:hAnsi="Browallia New" w:cs="Browallia New"/>
          <w:b/>
          <w:sz w:val="26"/>
          <w:szCs w:val="26"/>
          <w:cs/>
        </w:rPr>
        <w:t>และวงเงินกู้ยืมจากสถาบันการเงิน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A70560" w:rsidRPr="00205905" w:rsidRDefault="00A70560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05905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20D1B" w:rsidRPr="00205905" w:rsidRDefault="0016693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20D1B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:rsidR="00E37A05" w:rsidRPr="00205905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205905" w:rsidTr="00AB2A28">
        <w:trPr>
          <w:trHeight w:val="20"/>
        </w:trPr>
        <w:tc>
          <w:tcPr>
            <w:tcW w:w="6149" w:type="dxa"/>
            <w:vAlign w:val="bottom"/>
          </w:tcPr>
          <w:p w:rsidR="003A47E3" w:rsidRPr="00205905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10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47E3" w:rsidRPr="00205905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47E3" w:rsidRPr="00205905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205905" w:rsidTr="00AB2A28">
        <w:trPr>
          <w:trHeight w:val="20"/>
        </w:trPr>
        <w:tc>
          <w:tcPr>
            <w:tcW w:w="6149" w:type="dxa"/>
            <w:vAlign w:val="bottom"/>
          </w:tcPr>
          <w:p w:rsidR="003A47E3" w:rsidRPr="00205905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47E3" w:rsidRPr="00205905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47E3" w:rsidRPr="00205905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205905" w:rsidTr="00AB2A28">
        <w:trPr>
          <w:trHeight w:val="20"/>
        </w:trPr>
        <w:tc>
          <w:tcPr>
            <w:tcW w:w="6149" w:type="dxa"/>
            <w:vAlign w:val="bottom"/>
          </w:tcPr>
          <w:p w:rsidR="003A47E3" w:rsidRPr="00205905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3A47E3" w:rsidRPr="00205905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3A47E3" w:rsidRPr="00205905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205905" w:rsidTr="00AB2A28">
        <w:trPr>
          <w:trHeight w:val="20"/>
        </w:trPr>
        <w:tc>
          <w:tcPr>
            <w:tcW w:w="6149" w:type="dxa"/>
            <w:vAlign w:val="bottom"/>
          </w:tcPr>
          <w:p w:rsidR="00F10E47" w:rsidRPr="00205905" w:rsidRDefault="00712258" w:rsidP="00720D1B">
            <w:pPr>
              <w:spacing w:before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AFAFA"/>
          </w:tcPr>
          <w:p w:rsidR="00F10E47" w:rsidRPr="00205905" w:rsidRDefault="00F10E47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:rsidR="00F10E47" w:rsidRPr="00205905" w:rsidRDefault="00F10E47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205905" w:rsidTr="00AB2A28">
        <w:trPr>
          <w:trHeight w:val="20"/>
        </w:trPr>
        <w:tc>
          <w:tcPr>
            <w:tcW w:w="6149" w:type="dxa"/>
            <w:vAlign w:val="bottom"/>
          </w:tcPr>
          <w:p w:rsidR="00F10E47" w:rsidRPr="00205905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:rsidR="00F10E47" w:rsidRPr="00205905" w:rsidRDefault="00166937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="005A1321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266</w:t>
            </w:r>
            <w:r w:rsidR="005A1321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</w:p>
        </w:tc>
        <w:tc>
          <w:tcPr>
            <w:tcW w:w="1701" w:type="dxa"/>
            <w:shd w:val="clear" w:color="auto" w:fill="FAFAFA"/>
          </w:tcPr>
          <w:p w:rsidR="00F10E47" w:rsidRPr="00205905" w:rsidRDefault="00166937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5A1321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819</w:t>
            </w:r>
            <w:r w:rsidR="005A1321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</w:tr>
      <w:tr w:rsidR="001024E1" w:rsidRPr="00205905" w:rsidTr="00AB2A28">
        <w:trPr>
          <w:trHeight w:val="20"/>
        </w:trPr>
        <w:tc>
          <w:tcPr>
            <w:tcW w:w="6149" w:type="dxa"/>
            <w:vAlign w:val="bottom"/>
          </w:tcPr>
          <w:p w:rsidR="001024E1" w:rsidRPr="00205905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:rsidR="001024E1" w:rsidRPr="00205905" w:rsidRDefault="0016693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0690D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666</w:t>
            </w:r>
            <w:r w:rsidR="0000690D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909</w:t>
            </w:r>
          </w:p>
        </w:tc>
        <w:tc>
          <w:tcPr>
            <w:tcW w:w="1701" w:type="dxa"/>
            <w:shd w:val="clear" w:color="auto" w:fill="FAFAFA"/>
          </w:tcPr>
          <w:p w:rsidR="001024E1" w:rsidRPr="00205905" w:rsidRDefault="005A1321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24E1" w:rsidRPr="00205905" w:rsidTr="00AB2A28">
        <w:trPr>
          <w:trHeight w:val="20"/>
        </w:trPr>
        <w:tc>
          <w:tcPr>
            <w:tcW w:w="6149" w:type="dxa"/>
            <w:vAlign w:val="bottom"/>
          </w:tcPr>
          <w:p w:rsidR="001024E1" w:rsidRPr="00205905" w:rsidRDefault="007B3CE3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</w:tcPr>
          <w:p w:rsidR="001024E1" w:rsidRPr="00205905" w:rsidRDefault="0000690D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298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618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:rsidR="001024E1" w:rsidRPr="00205905" w:rsidRDefault="005A1321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9360F" w:rsidRPr="00205905" w:rsidTr="00AB2A28">
        <w:trPr>
          <w:trHeight w:val="20"/>
        </w:trPr>
        <w:tc>
          <w:tcPr>
            <w:tcW w:w="6149" w:type="dxa"/>
            <w:vAlign w:val="bottom"/>
          </w:tcPr>
          <w:p w:rsidR="00FF0644" w:rsidRPr="00205905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FF0644" w:rsidRPr="00205905" w:rsidRDefault="0000690D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391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956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FF0644" w:rsidRPr="00205905" w:rsidRDefault="005A1321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486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862</w:t>
            </w:r>
            <w:r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205905" w:rsidTr="00AB2A28">
        <w:trPr>
          <w:trHeight w:val="20"/>
        </w:trPr>
        <w:tc>
          <w:tcPr>
            <w:tcW w:w="6149" w:type="dxa"/>
            <w:vAlign w:val="bottom"/>
          </w:tcPr>
          <w:p w:rsidR="00FF0644" w:rsidRPr="00205905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0644" w:rsidRPr="00205905" w:rsidRDefault="0016693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121</w:t>
            </w:r>
            <w:r w:rsidR="00046B81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  <w:r w:rsidR="00046B81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0644" w:rsidRPr="00205905" w:rsidRDefault="0016693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5A1321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332</w:t>
            </w:r>
            <w:r w:rsidR="005A1321" w:rsidRPr="002059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672</w:t>
            </w:r>
          </w:p>
        </w:tc>
      </w:tr>
      <w:bookmarkEnd w:id="10"/>
    </w:tbl>
    <w:p w:rsidR="00F608D3" w:rsidRPr="00205905" w:rsidRDefault="00F608D3" w:rsidP="005D539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720D1B" w:rsidRPr="00205905" w:rsidRDefault="00F608D3" w:rsidP="005D539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059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205905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20D1B" w:rsidRPr="00205905" w:rsidRDefault="0016693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720D1B" w:rsidRPr="00205905" w:rsidRDefault="00720D1B" w:rsidP="005D539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36DEB" w:rsidRPr="00205905" w:rsidRDefault="00166937" w:rsidP="00720D1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12</w:t>
      </w:r>
      <w:r w:rsidR="00236DEB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236DEB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เงินกู้ยืมระยะสั้นจากบุคคล</w:t>
      </w:r>
      <w:r w:rsidR="00940DAE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ภายนอก</w:t>
      </w:r>
    </w:p>
    <w:p w:rsidR="00236DEB" w:rsidRPr="00205905" w:rsidRDefault="00236DEB" w:rsidP="00720D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53812" w:rsidRPr="00205905" w:rsidRDefault="00565B38" w:rsidP="00720D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เงินกู้ยืมระยะสั้นจากบุคคลภายนอกอยู่ในสกุลเงินบาท และมีอัตราดอกเบี้ยร้อยละ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4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ค้ำประกันโดยหุ้นจำนวน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7</w:t>
      </w:r>
      <w:r w:rsidR="00D30125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32</w:t>
      </w:r>
      <w:r w:rsidR="0077472F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7</w:t>
      </w:r>
      <w:r w:rsidR="00FB4248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32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ล้านหุ้น) ของบริษัท อินเด็กซ์ ครีเอทีฟ วิลเลจ จำกัด (มหาชน) และมีกำหนดชำระคืนเมื่อทวงถาม</w:t>
      </w:r>
    </w:p>
    <w:p w:rsidR="00A70560" w:rsidRPr="00205905" w:rsidRDefault="00A70560" w:rsidP="00720D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F25E4" w:rsidRPr="00205905" w:rsidRDefault="00166937" w:rsidP="00720D1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12</w:t>
      </w:r>
      <w:r w:rsidR="00063466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DF25E4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เงินกู้ยืมระยะยาว</w:t>
      </w:r>
      <w:r w:rsidR="00D46C83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จากสถาบันการเงิน</w:t>
      </w:r>
    </w:p>
    <w:p w:rsidR="00080B85" w:rsidRPr="00205905" w:rsidRDefault="00080B85" w:rsidP="00720D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8C56F6" w:rsidRPr="00205905" w:rsidTr="00494D66">
        <w:trPr>
          <w:cantSplit/>
        </w:trPr>
        <w:tc>
          <w:tcPr>
            <w:tcW w:w="4258" w:type="dxa"/>
            <w:vAlign w:val="bottom"/>
          </w:tcPr>
          <w:p w:rsidR="008C56F6" w:rsidRPr="00205905" w:rsidRDefault="008C56F6" w:rsidP="00720D1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56F6" w:rsidRPr="00205905" w:rsidRDefault="00AD5D96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56F6" w:rsidRPr="00205905" w:rsidRDefault="00AD5D96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61151" w:rsidRPr="00205905" w:rsidTr="00494D66">
        <w:trPr>
          <w:cantSplit/>
        </w:trPr>
        <w:tc>
          <w:tcPr>
            <w:tcW w:w="4258" w:type="dxa"/>
            <w:vAlign w:val="bottom"/>
          </w:tcPr>
          <w:p w:rsidR="00061151" w:rsidRPr="00205905" w:rsidRDefault="00061151" w:rsidP="00720D1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1151" w:rsidRPr="00205905" w:rsidRDefault="00166937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1151" w:rsidRPr="00205905" w:rsidRDefault="00166937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1151" w:rsidRPr="00205905" w:rsidRDefault="00166937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1151" w:rsidRPr="00205905" w:rsidRDefault="00166937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1151" w:rsidRPr="00205905" w:rsidTr="00494D66">
        <w:trPr>
          <w:cantSplit/>
        </w:trPr>
        <w:tc>
          <w:tcPr>
            <w:tcW w:w="4258" w:type="dxa"/>
            <w:vAlign w:val="bottom"/>
          </w:tcPr>
          <w:p w:rsidR="00061151" w:rsidRPr="00205905" w:rsidRDefault="00061151" w:rsidP="00720D1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61151" w:rsidRPr="00205905" w:rsidTr="00494D66">
        <w:trPr>
          <w:cantSplit/>
        </w:trPr>
        <w:tc>
          <w:tcPr>
            <w:tcW w:w="4258" w:type="dxa"/>
            <w:vAlign w:val="bottom"/>
          </w:tcPr>
          <w:p w:rsidR="00061151" w:rsidRPr="00205905" w:rsidRDefault="00061151" w:rsidP="00720D1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1151" w:rsidRPr="00205905" w:rsidTr="00494D66">
        <w:trPr>
          <w:cantSplit/>
        </w:trPr>
        <w:tc>
          <w:tcPr>
            <w:tcW w:w="4258" w:type="dxa"/>
            <w:vAlign w:val="bottom"/>
          </w:tcPr>
          <w:p w:rsidR="00061151" w:rsidRPr="00205905" w:rsidRDefault="00061151" w:rsidP="00720D1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1151" w:rsidRPr="00205905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1151" w:rsidRPr="00205905" w:rsidTr="00494D66">
        <w:trPr>
          <w:cantSplit/>
        </w:trPr>
        <w:tc>
          <w:tcPr>
            <w:tcW w:w="4258" w:type="dxa"/>
            <w:vAlign w:val="bottom"/>
          </w:tcPr>
          <w:p w:rsidR="00061151" w:rsidRPr="00205905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1151" w:rsidRPr="00205905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1151" w:rsidRPr="00205905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1151" w:rsidRPr="00205905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1151" w:rsidRPr="00205905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061151" w:rsidRPr="00205905" w:rsidTr="00494D66">
        <w:trPr>
          <w:cantSplit/>
        </w:trPr>
        <w:tc>
          <w:tcPr>
            <w:tcW w:w="4258" w:type="dxa"/>
            <w:vAlign w:val="bottom"/>
          </w:tcPr>
          <w:p w:rsidR="00061151" w:rsidRPr="00205905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OLE_LINK126"/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6" w:type="dxa"/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061151" w:rsidRPr="00205905" w:rsidTr="00494D66">
        <w:trPr>
          <w:cantSplit/>
        </w:trPr>
        <w:tc>
          <w:tcPr>
            <w:tcW w:w="4258" w:type="dxa"/>
            <w:vAlign w:val="bottom"/>
          </w:tcPr>
          <w:p w:rsidR="00061151" w:rsidRPr="00205905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061151" w:rsidRPr="00205905" w:rsidTr="00494D66">
        <w:trPr>
          <w:cantSplit/>
        </w:trPr>
        <w:tc>
          <w:tcPr>
            <w:tcW w:w="4258" w:type="dxa"/>
            <w:vAlign w:val="bottom"/>
          </w:tcPr>
          <w:p w:rsidR="00061151" w:rsidRPr="00205905" w:rsidRDefault="00061151" w:rsidP="00720D1B">
            <w:pPr>
              <w:pStyle w:val="Heading6"/>
              <w:spacing w:before="0" w:after="0"/>
              <w:ind w:left="417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B5FE9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1151" w:rsidRPr="00205905" w:rsidRDefault="00166937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bookmarkEnd w:id="11"/>
    </w:tbl>
    <w:p w:rsidR="009B1C2C" w:rsidRPr="00205905" w:rsidRDefault="009B1C2C" w:rsidP="00FB45F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26769" w:rsidRPr="00205905" w:rsidRDefault="00F26769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820610" w:rsidRPr="00205905" w:rsidRDefault="00820610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205905" w:rsidTr="00820610">
        <w:tc>
          <w:tcPr>
            <w:tcW w:w="6408" w:type="dxa"/>
            <w:vAlign w:val="bottom"/>
          </w:tcPr>
          <w:p w:rsidR="00080B85" w:rsidRPr="00205905" w:rsidRDefault="00080B85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80B85" w:rsidRPr="00205905" w:rsidRDefault="008E5E7E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80B85" w:rsidRPr="00205905" w:rsidRDefault="00080B85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205905" w:rsidTr="008E5E7E">
        <w:tc>
          <w:tcPr>
            <w:tcW w:w="6408" w:type="dxa"/>
            <w:vAlign w:val="bottom"/>
          </w:tcPr>
          <w:p w:rsidR="00391E3C" w:rsidRPr="00205905" w:rsidRDefault="00391E3C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391E3C" w:rsidRPr="00205905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59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:rsidR="00391E3C" w:rsidRPr="00205905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205905" w:rsidTr="00820610">
        <w:tc>
          <w:tcPr>
            <w:tcW w:w="6408" w:type="dxa"/>
            <w:vAlign w:val="bottom"/>
          </w:tcPr>
          <w:p w:rsidR="00391E3C" w:rsidRPr="00205905" w:rsidRDefault="00391E3C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391E3C" w:rsidRPr="00205905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391E3C" w:rsidRPr="00205905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205905" w:rsidTr="00820610">
        <w:tc>
          <w:tcPr>
            <w:tcW w:w="6408" w:type="dxa"/>
            <w:vAlign w:val="center"/>
          </w:tcPr>
          <w:p w:rsidR="00391E3C" w:rsidRPr="00205905" w:rsidRDefault="00391E3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91E3C" w:rsidRPr="00205905" w:rsidRDefault="00391E3C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91E3C" w:rsidRPr="00205905" w:rsidRDefault="00391E3C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205905" w:rsidTr="00820610">
        <w:tc>
          <w:tcPr>
            <w:tcW w:w="6408" w:type="dxa"/>
          </w:tcPr>
          <w:p w:rsidR="00391E3C" w:rsidRPr="00205905" w:rsidRDefault="00061151" w:rsidP="00FB45FF">
            <w:pPr>
              <w:spacing w:before="10"/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B5EF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:rsidR="00391E3C" w:rsidRPr="00205905" w:rsidRDefault="00391E3C" w:rsidP="0082061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391E3C" w:rsidRPr="00205905" w:rsidRDefault="00391E3C" w:rsidP="0082061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205905" w:rsidTr="00EF705E">
        <w:tc>
          <w:tcPr>
            <w:tcW w:w="6408" w:type="dxa"/>
            <w:vAlign w:val="center"/>
          </w:tcPr>
          <w:p w:rsidR="0011367C" w:rsidRPr="00205905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:rsidR="0011367C" w:rsidRPr="00205905" w:rsidRDefault="00166937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445</w:t>
            </w:r>
            <w:r w:rsidR="00AF37FD"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622</w:t>
            </w:r>
            <w:r w:rsidR="00AF37FD"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879</w:t>
            </w:r>
          </w:p>
        </w:tc>
        <w:tc>
          <w:tcPr>
            <w:tcW w:w="1584" w:type="dxa"/>
            <w:shd w:val="clear" w:color="auto" w:fill="FAFAFA"/>
          </w:tcPr>
          <w:p w:rsidR="0011367C" w:rsidRPr="00205905" w:rsidRDefault="00166937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286</w:t>
            </w:r>
            <w:r w:rsidR="00B20FC7"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812</w:t>
            </w:r>
            <w:r w:rsidR="00B20FC7"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474</w:t>
            </w:r>
          </w:p>
        </w:tc>
      </w:tr>
      <w:tr w:rsidR="00C60576" w:rsidRPr="00205905" w:rsidTr="00EF705E">
        <w:tc>
          <w:tcPr>
            <w:tcW w:w="6408" w:type="dxa"/>
            <w:vAlign w:val="center"/>
          </w:tcPr>
          <w:p w:rsidR="0011367C" w:rsidRPr="00205905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1367C" w:rsidRPr="00205905" w:rsidRDefault="00AF37FD" w:rsidP="00EF705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27</w:t>
            </w:r>
            <w:r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813</w:t>
            </w:r>
            <w:r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211</w:t>
            </w:r>
            <w:r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1367C" w:rsidRPr="00205905" w:rsidRDefault="00B20FC7" w:rsidP="00EF705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310</w:t>
            </w:r>
            <w:r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000</w:t>
            </w:r>
            <w:r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205905" w:rsidTr="00EF705E">
        <w:tc>
          <w:tcPr>
            <w:tcW w:w="6408" w:type="dxa"/>
            <w:vAlign w:val="center"/>
          </w:tcPr>
          <w:p w:rsidR="0011367C" w:rsidRPr="00205905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367C" w:rsidRPr="00205905" w:rsidRDefault="00166937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417</w:t>
            </w:r>
            <w:r w:rsidR="00AF37FD"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809</w:t>
            </w:r>
            <w:r w:rsidR="00AF37FD"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367C" w:rsidRPr="00205905" w:rsidRDefault="00166937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284</w:t>
            </w:r>
            <w:r w:rsidR="00B20FC7"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502</w:t>
            </w:r>
            <w:r w:rsidR="00B20FC7" w:rsidRPr="0020590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474</w:t>
            </w:r>
          </w:p>
        </w:tc>
      </w:tr>
    </w:tbl>
    <w:p w:rsidR="00093224" w:rsidRPr="00205905" w:rsidRDefault="00093224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E638F" w:rsidRPr="00205905" w:rsidRDefault="001F37EF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166937" w:rsidRPr="00166937">
        <w:rPr>
          <w:rFonts w:ascii="Browallia New" w:hAnsi="Browallia New" w:cs="Browallia New"/>
          <w:sz w:val="26"/>
          <w:szCs w:val="26"/>
        </w:rPr>
        <w:t>414</w:t>
      </w:r>
      <w:r w:rsidR="005B10AE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30</w:t>
      </w:r>
      <w:r w:rsidR="009E638F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ล้านบาท ค้ำประกันโดยหุ้นทั้งหมดของ</w:t>
      </w:r>
      <w:r w:rsidR="00D3258C" w:rsidRPr="00205905">
        <w:rPr>
          <w:rFonts w:ascii="Browallia New" w:hAnsi="Browallia New" w:cs="Browallia New"/>
          <w:sz w:val="26"/>
          <w:szCs w:val="26"/>
          <w:cs/>
        </w:rPr>
        <w:t>บริษัท วอลล์สตรีท อิงลิช</w:t>
      </w:r>
      <w:r w:rsidR="00D3258C" w:rsidRPr="00205905">
        <w:rPr>
          <w:rFonts w:ascii="Browallia New" w:hAnsi="Browallia New" w:cs="Browallia New"/>
          <w:sz w:val="26"/>
          <w:szCs w:val="26"/>
        </w:rPr>
        <w:t xml:space="preserve"> (</w:t>
      </w:r>
      <w:r w:rsidR="00D3258C" w:rsidRPr="00205905">
        <w:rPr>
          <w:rFonts w:ascii="Browallia New" w:hAnsi="Browallia New" w:cs="Browallia New"/>
          <w:sz w:val="26"/>
          <w:szCs w:val="26"/>
          <w:cs/>
        </w:rPr>
        <w:t>ประเทศไทย) จำกัด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หุ้นทั้งหมดของบริษัท เจฟเฟอร์ เรสโตรองต์ จำกัด (มหาชน) </w:t>
      </w:r>
      <w:r w:rsidR="004A3D5A" w:rsidRPr="00205905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166937" w:rsidRPr="00166937">
        <w:rPr>
          <w:rFonts w:ascii="Browallia New" w:hAnsi="Browallia New" w:cs="Browallia New"/>
          <w:sz w:val="26"/>
          <w:szCs w:val="26"/>
        </w:rPr>
        <w:t>90</w:t>
      </w:r>
      <w:r w:rsidR="00413177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4A3D5A" w:rsidRPr="00205905">
        <w:rPr>
          <w:rFonts w:ascii="Browallia New" w:hAnsi="Browallia New" w:cs="Browallia New"/>
          <w:sz w:val="26"/>
          <w:szCs w:val="26"/>
          <w:cs/>
        </w:rPr>
        <w:t>ล้านหุ้นของบริษัท เวฟ เอ็นเตอร์เทนเมนท์ จำกัด (มหาชน)</w:t>
      </w:r>
      <w:r w:rsidR="004A3D5A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และหุ้นจำนวน</w:t>
      </w:r>
      <w:r w:rsidR="003E315D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99</w:t>
      </w:r>
      <w:r w:rsidR="005B10AE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58</w:t>
      </w:r>
      <w:r w:rsidR="0077472F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="002F6E85" w:rsidRPr="00205905">
        <w:rPr>
          <w:rFonts w:ascii="Browallia New" w:hAnsi="Browallia New" w:cs="Browallia New"/>
          <w:sz w:val="26"/>
          <w:szCs w:val="26"/>
          <w:cs/>
        </w:rPr>
        <w:t>(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2F6E85" w:rsidRPr="0020590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2059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2563</w:t>
      </w:r>
      <w:r w:rsidR="002F6E85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6E85" w:rsidRPr="00205905">
        <w:rPr>
          <w:rFonts w:ascii="Browallia New" w:hAnsi="Browallia New" w:cs="Browallia New"/>
          <w:sz w:val="26"/>
          <w:szCs w:val="26"/>
        </w:rPr>
        <w:t>:</w:t>
      </w:r>
      <w:r w:rsidR="00D77262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107</w:t>
      </w:r>
      <w:r w:rsidR="005B10AE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48</w:t>
      </w:r>
      <w:r w:rsidR="002F6E85" w:rsidRPr="00205905">
        <w:rPr>
          <w:rFonts w:ascii="Browallia New" w:hAnsi="Browallia New" w:cs="Browallia New"/>
          <w:sz w:val="26"/>
          <w:szCs w:val="26"/>
          <w:cs/>
        </w:rPr>
        <w:t xml:space="preserve"> ล้านหุ้น) </w:t>
      </w:r>
      <w:r w:rsidRPr="00205905">
        <w:rPr>
          <w:rFonts w:ascii="Browallia New" w:hAnsi="Browallia New" w:cs="Browallia New"/>
          <w:sz w:val="26"/>
          <w:szCs w:val="26"/>
          <w:cs/>
        </w:rPr>
        <w:t>ของบริษัท ไทยโซลาร์ เอ็นเนอร์ยี่ จำกัด (มหาชน)</w:t>
      </w:r>
      <w:r w:rsidR="00D46C83" w:rsidRPr="00205905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="00723D55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7</w:t>
      </w:r>
      <w:r w:rsidR="00D46C83" w:rsidRPr="00205905">
        <w:rPr>
          <w:rFonts w:ascii="Browallia New" w:hAnsi="Browallia New" w:cs="Browallia New"/>
          <w:sz w:val="26"/>
          <w:szCs w:val="26"/>
        </w:rPr>
        <w:t>)</w:t>
      </w:r>
      <w:r w:rsidR="00D823B7" w:rsidRPr="00205905">
        <w:rPr>
          <w:rFonts w:ascii="Browallia New" w:hAnsi="Browallia New" w:cs="Browallia New"/>
          <w:sz w:val="26"/>
          <w:szCs w:val="26"/>
        </w:rPr>
        <w:t xml:space="preserve"> </w:t>
      </w:r>
    </w:p>
    <w:p w:rsidR="00EB5CE9" w:rsidRPr="00205905" w:rsidRDefault="00EB5CE9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C7BB5" w:rsidRPr="00205905" w:rsidRDefault="001F37EF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</w:t>
      </w:r>
      <w:r w:rsidR="00CE2915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51</w:t>
      </w:r>
      <w:r w:rsidR="00A5432D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B5EF6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E315D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</w:t>
      </w:r>
      <w:r w:rsidR="00486173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51</w:t>
      </w:r>
      <w:r w:rsidR="00486173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ล้านบาท) ค้ำประกันโดยส่วนตกแต่งปรับปรุงมูลค่า</w:t>
      </w:r>
      <w:r w:rsidR="006C7BB5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</w:t>
      </w:r>
      <w:r w:rsidR="00CE2915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90</w:t>
      </w:r>
      <w:r w:rsidR="00B83E3C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B5EF6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E315D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</w:t>
      </w:r>
      <w:r w:rsidR="00CE2915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80</w:t>
      </w:r>
      <w:r w:rsidR="003E315D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2A3E87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นอกจากนี้เงินกู้ยืมดังกล่าวถูกค้ำประกันโดยบริษัท เวฟ เอ็นเตอร์เทนเมนท์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</w:p>
    <w:p w:rsidR="00867282" w:rsidRPr="00205905" w:rsidRDefault="00867282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D1CE6" w:rsidRPr="00205905" w:rsidRDefault="006C7BB5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:rsidR="00A70560" w:rsidRPr="00205905" w:rsidRDefault="00A70560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205905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820610" w:rsidRPr="00205905" w:rsidRDefault="0016693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20610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:rsidR="00820610" w:rsidRPr="00205905" w:rsidRDefault="00820610" w:rsidP="0082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205905" w:rsidTr="00820610">
        <w:tc>
          <w:tcPr>
            <w:tcW w:w="3686" w:type="dxa"/>
            <w:vAlign w:val="bottom"/>
          </w:tcPr>
          <w:p w:rsidR="00F134DC" w:rsidRPr="00205905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4DC" w:rsidRPr="00205905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4DC" w:rsidRPr="00205905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151" w:rsidRPr="00205905" w:rsidTr="00820610">
        <w:tc>
          <w:tcPr>
            <w:tcW w:w="3686" w:type="dxa"/>
            <w:vAlign w:val="bottom"/>
          </w:tcPr>
          <w:p w:rsidR="00061151" w:rsidRPr="00205905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3287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1151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93287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3287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1151" w:rsidRPr="00205905" w:rsidTr="00820610">
        <w:tc>
          <w:tcPr>
            <w:tcW w:w="3686" w:type="dxa"/>
            <w:vAlign w:val="bottom"/>
          </w:tcPr>
          <w:p w:rsidR="00061151" w:rsidRPr="00205905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61151" w:rsidRPr="00205905" w:rsidTr="00820610">
        <w:tc>
          <w:tcPr>
            <w:tcW w:w="3686" w:type="dxa"/>
            <w:vAlign w:val="bottom"/>
          </w:tcPr>
          <w:p w:rsidR="00061151" w:rsidRPr="00205905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1151" w:rsidRPr="00205905" w:rsidTr="00B115FE">
        <w:tc>
          <w:tcPr>
            <w:tcW w:w="3686" w:type="dxa"/>
            <w:vAlign w:val="bottom"/>
          </w:tcPr>
          <w:p w:rsidR="00061151" w:rsidRPr="00205905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1151" w:rsidRPr="00205905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1151" w:rsidRPr="00205905" w:rsidTr="00B115FE">
        <w:tc>
          <w:tcPr>
            <w:tcW w:w="3686" w:type="dxa"/>
            <w:vAlign w:val="bottom"/>
          </w:tcPr>
          <w:p w:rsidR="00061151" w:rsidRPr="00205905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3227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227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shd w:val="clear" w:color="auto" w:fill="FAFAFA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shd w:val="clear" w:color="auto" w:fill="FAFAFA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0CB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4F0CB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061151" w:rsidRPr="00205905" w:rsidTr="00B115FE">
        <w:tc>
          <w:tcPr>
            <w:tcW w:w="3686" w:type="dxa"/>
            <w:vAlign w:val="bottom"/>
          </w:tcPr>
          <w:p w:rsidR="00061151" w:rsidRPr="00205905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227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3227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061151" w:rsidRPr="00205905" w:rsidTr="00B115FE">
        <w:tc>
          <w:tcPr>
            <w:tcW w:w="3686" w:type="dxa"/>
            <w:vAlign w:val="bottom"/>
          </w:tcPr>
          <w:p w:rsidR="00061151" w:rsidRPr="00205905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227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32272C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1151" w:rsidRPr="00205905" w:rsidRDefault="00166937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8B73E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:rsidR="006D0E66" w:rsidRPr="00205905" w:rsidRDefault="006D0E66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134DC" w:rsidRPr="00205905" w:rsidRDefault="00F134DC" w:rsidP="00B115FE">
      <w:pPr>
        <w:jc w:val="thaiDistribute"/>
        <w:rPr>
          <w:rFonts w:ascii="Browallia New" w:hAnsi="Browallia New" w:cs="Browallia New"/>
          <w:color w:val="CF4804"/>
          <w:sz w:val="26"/>
          <w:szCs w:val="26"/>
        </w:rPr>
      </w:pPr>
      <w:r w:rsidRPr="00205905">
        <w:rPr>
          <w:rFonts w:ascii="Browallia New" w:hAnsi="Browallia New" w:cs="Browallia New"/>
          <w:color w:val="CF4804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:rsidR="00F134DC" w:rsidRPr="00205905" w:rsidRDefault="00F134DC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276"/>
        <w:gridCol w:w="1358"/>
        <w:gridCol w:w="1584"/>
      </w:tblGrid>
      <w:tr w:rsidR="00061151" w:rsidRPr="00205905" w:rsidTr="00665B88">
        <w:trPr>
          <w:trHeight w:val="20"/>
        </w:trPr>
        <w:tc>
          <w:tcPr>
            <w:tcW w:w="5245" w:type="dxa"/>
            <w:vAlign w:val="center"/>
          </w:tcPr>
          <w:p w:rsidR="00061151" w:rsidRPr="00205905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61151" w:rsidRPr="00205905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205905" w:rsidTr="00665B88">
        <w:trPr>
          <w:trHeight w:val="20"/>
        </w:trPr>
        <w:tc>
          <w:tcPr>
            <w:tcW w:w="5245" w:type="dxa"/>
            <w:vAlign w:val="center"/>
          </w:tcPr>
          <w:p w:rsidR="00061151" w:rsidRPr="00205905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:rsidR="00061151" w:rsidRPr="00205905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  <w:hideMark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205905" w:rsidTr="00175267">
        <w:trPr>
          <w:trHeight w:val="20"/>
        </w:trPr>
        <w:tc>
          <w:tcPr>
            <w:tcW w:w="5245" w:type="dxa"/>
            <w:vAlign w:val="center"/>
          </w:tcPr>
          <w:p w:rsidR="00954819" w:rsidRPr="00205905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54819" w:rsidRPr="00205905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954819" w:rsidRPr="00205905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54819" w:rsidRPr="00205905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  <w:vAlign w:val="center"/>
          </w:tcPr>
          <w:p w:rsidR="00061151" w:rsidRPr="00205905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61151" w:rsidRPr="00205905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:rsidR="00061151" w:rsidRPr="00205905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061151" w:rsidRPr="00205905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  <w:hideMark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:rsidR="00061151" w:rsidRPr="00205905" w:rsidRDefault="00166937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58" w:type="dxa"/>
            <w:shd w:val="clear" w:color="auto" w:fill="auto"/>
          </w:tcPr>
          <w:p w:rsidR="00061151" w:rsidRPr="00205905" w:rsidRDefault="00061151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61151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  <w:hideMark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276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8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954819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276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การจัดประเภทรายการใหม่</w:t>
            </w:r>
          </w:p>
        </w:tc>
        <w:tc>
          <w:tcPr>
            <w:tcW w:w="1276" w:type="dxa"/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352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669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1358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917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751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276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406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690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406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690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276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  <w:hideMark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212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212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  <w:hideMark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มีนาคม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310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141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642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294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402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499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:rsidR="00061151" w:rsidRPr="00205905" w:rsidRDefault="00166937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987A5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987A5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58" w:type="dxa"/>
            <w:shd w:val="clear" w:color="auto" w:fill="FAFAFA"/>
          </w:tcPr>
          <w:p w:rsidR="00061151" w:rsidRPr="00205905" w:rsidRDefault="00987A50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166937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987A5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987A5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276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8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987A50" w:rsidRPr="00205905" w:rsidTr="00E5284B">
        <w:trPr>
          <w:trHeight w:val="20"/>
        </w:trPr>
        <w:tc>
          <w:tcPr>
            <w:tcW w:w="5245" w:type="dxa"/>
          </w:tcPr>
          <w:p w:rsidR="00987A50" w:rsidRPr="00205905" w:rsidRDefault="00987A50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276" w:type="dxa"/>
            <w:shd w:val="clear" w:color="auto" w:fill="FAFAFA"/>
          </w:tcPr>
          <w:p w:rsidR="00987A50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703E94" w:rsidRPr="0020590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947</w:t>
            </w:r>
            <w:r w:rsidR="00703E94" w:rsidRPr="0020590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378</w:t>
            </w:r>
          </w:p>
        </w:tc>
        <w:tc>
          <w:tcPr>
            <w:tcW w:w="1358" w:type="dxa"/>
            <w:shd w:val="clear" w:color="auto" w:fill="FAFAFA"/>
          </w:tcPr>
          <w:p w:rsidR="00987A50" w:rsidRPr="00205905" w:rsidRDefault="00987A50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280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469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987A50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987A50" w:rsidRPr="0020590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666</w:t>
            </w:r>
            <w:r w:rsidR="00987A50" w:rsidRPr="0020590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909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E5284B"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การยกเลิกสัญญา</w:t>
            </w:r>
          </w:p>
        </w:tc>
        <w:tc>
          <w:tcPr>
            <w:tcW w:w="1276" w:type="dxa"/>
            <w:shd w:val="clear" w:color="auto" w:fill="FAFAFA"/>
          </w:tcPr>
          <w:p w:rsidR="00061151" w:rsidRPr="00205905" w:rsidRDefault="00703E94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177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379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703E94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574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21133E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667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805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276" w:type="dxa"/>
            <w:shd w:val="clear" w:color="auto" w:fill="FAFAFA"/>
          </w:tcPr>
          <w:p w:rsidR="00061151" w:rsidRPr="00205905" w:rsidRDefault="00987A50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8" w:type="dxa"/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03E94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896</w:t>
            </w:r>
            <w:r w:rsidR="00703E94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201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21133E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896</w:t>
            </w:r>
            <w:r w:rsidR="0021133E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201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276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061151" w:rsidRPr="00205905" w:rsidRDefault="00703E94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045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:rsidR="00061151" w:rsidRPr="00205905" w:rsidRDefault="00987A50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61151" w:rsidRPr="00205905" w:rsidRDefault="0021133E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045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061151" w:rsidRPr="00205905" w:rsidTr="00E5284B">
        <w:trPr>
          <w:trHeight w:val="20"/>
        </w:trPr>
        <w:tc>
          <w:tcPr>
            <w:tcW w:w="5245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มีนาคม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128</w:t>
            </w:r>
            <w:r w:rsidR="00703E94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431</w:t>
            </w:r>
            <w:r w:rsidR="00703E94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038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1151" w:rsidRPr="00205905" w:rsidRDefault="00987A50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123</w:t>
            </w:r>
            <w:r w:rsidR="0021133E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415</w:t>
            </w:r>
            <w:r w:rsidR="0021133E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</w:p>
        </w:tc>
      </w:tr>
    </w:tbl>
    <w:p w:rsidR="00B115FE" w:rsidRPr="00205905" w:rsidRDefault="00B115FE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360CD" w:rsidRPr="00205905" w:rsidRDefault="00B115FE" w:rsidP="007360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60CD" w:rsidRPr="00205905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360CD" w:rsidRPr="00205905" w:rsidRDefault="00166937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360CD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60CD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7360CD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7360CD" w:rsidRPr="00205905" w:rsidRDefault="007360CD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3"/>
        <w:gridCol w:w="1584"/>
        <w:gridCol w:w="1584"/>
        <w:gridCol w:w="1584"/>
      </w:tblGrid>
      <w:tr w:rsidR="00061151" w:rsidRPr="00205905" w:rsidTr="00665B88">
        <w:tc>
          <w:tcPr>
            <w:tcW w:w="4693" w:type="dxa"/>
            <w:vAlign w:val="center"/>
          </w:tcPr>
          <w:p w:rsidR="00061151" w:rsidRPr="00205905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61151" w:rsidRPr="00205905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205905" w:rsidTr="00665B88">
        <w:tc>
          <w:tcPr>
            <w:tcW w:w="4693" w:type="dxa"/>
            <w:vAlign w:val="center"/>
          </w:tcPr>
          <w:p w:rsidR="00061151" w:rsidRPr="00205905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61151" w:rsidRPr="00205905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:rsidR="00061151" w:rsidRPr="00205905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61151" w:rsidRPr="00205905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061151" w:rsidRPr="00205905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61151" w:rsidRPr="00205905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061151" w:rsidRPr="00205905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205905" w:rsidTr="00175267">
        <w:tc>
          <w:tcPr>
            <w:tcW w:w="4693" w:type="dxa"/>
            <w:vAlign w:val="center"/>
          </w:tcPr>
          <w:p w:rsidR="00954819" w:rsidRPr="00205905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54819" w:rsidRPr="00205905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54819" w:rsidRPr="00205905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54819" w:rsidRPr="00205905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205905" w:rsidTr="00B115FE">
        <w:tc>
          <w:tcPr>
            <w:tcW w:w="4693" w:type="dxa"/>
            <w:vAlign w:val="center"/>
          </w:tcPr>
          <w:p w:rsidR="00061151" w:rsidRPr="00205905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151" w:rsidRPr="00205905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151" w:rsidRPr="00205905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151" w:rsidRPr="00205905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061151" w:rsidRPr="00205905" w:rsidTr="005D3C7E">
        <w:tc>
          <w:tcPr>
            <w:tcW w:w="4693" w:type="dxa"/>
            <w:hideMark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322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449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357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359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</w:p>
        </w:tc>
      </w:tr>
      <w:tr w:rsidR="00061151" w:rsidRPr="00205905" w:rsidTr="005D3C7E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5D3C7E">
        <w:tc>
          <w:tcPr>
            <w:tcW w:w="4693" w:type="dxa"/>
          </w:tcPr>
          <w:p w:rsidR="00061151" w:rsidRPr="00205905" w:rsidRDefault="00954819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5D3C7E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516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615</w:t>
            </w:r>
          </w:p>
        </w:tc>
      </w:tr>
      <w:tr w:rsidR="00061151" w:rsidRPr="00205905" w:rsidTr="005D3C7E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253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388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253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388</w:t>
            </w:r>
          </w:p>
        </w:tc>
      </w:tr>
      <w:tr w:rsidR="00061151" w:rsidRPr="00205905" w:rsidTr="00B115FE">
        <w:tc>
          <w:tcPr>
            <w:tcW w:w="4693" w:type="dxa"/>
            <w:hideMark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B115FE">
        <w:tc>
          <w:tcPr>
            <w:tcW w:w="4693" w:type="dxa"/>
            <w:hideMark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061151" w:rsidRPr="00205905" w:rsidTr="00B115FE">
        <w:tc>
          <w:tcPr>
            <w:tcW w:w="4693" w:type="dxa"/>
            <w:hideMark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มีนาคม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739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528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850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210</w:t>
            </w:r>
            <w:r w:rsidR="00061151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462</w:t>
            </w:r>
          </w:p>
        </w:tc>
      </w:tr>
      <w:tr w:rsidR="00061151" w:rsidRPr="00205905" w:rsidTr="00B115FE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6337FB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892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037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5F4A1B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487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010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550</w:t>
            </w:r>
          </w:p>
        </w:tc>
      </w:tr>
      <w:tr w:rsidR="00061151" w:rsidRPr="00205905" w:rsidTr="006337FB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6337FB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5F4A1B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177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161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177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161</w:t>
            </w:r>
          </w:p>
        </w:tc>
      </w:tr>
      <w:tr w:rsidR="00061151" w:rsidRPr="00205905" w:rsidTr="006337FB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:rsidR="00061151" w:rsidRPr="00205905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205905" w:rsidTr="006337FB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61151" w:rsidRPr="00205905" w:rsidRDefault="005F4A1B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615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757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61151" w:rsidRPr="00205905" w:rsidRDefault="005F4A1B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61151" w:rsidRPr="00205905" w:rsidRDefault="005F4A1B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615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757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061151" w:rsidRPr="00205905" w:rsidTr="006337FB">
        <w:tc>
          <w:tcPr>
            <w:tcW w:w="4693" w:type="dxa"/>
          </w:tcPr>
          <w:p w:rsidR="00061151" w:rsidRPr="00205905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มีนาคม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276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1151" w:rsidRPr="00205905" w:rsidRDefault="005F4A1B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704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166937"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326</w:t>
            </w:r>
            <w:r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1151" w:rsidRPr="00205905" w:rsidRDefault="00166937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571</w:t>
            </w:r>
            <w:r w:rsidR="005F4A1B" w:rsidRPr="0020590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1669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954</w:t>
            </w:r>
          </w:p>
        </w:tc>
      </w:tr>
    </w:tbl>
    <w:p w:rsidR="00014201" w:rsidRPr="00205905" w:rsidRDefault="00014201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134DC" w:rsidRPr="00205905" w:rsidRDefault="00550576" w:rsidP="006337F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31</w:t>
      </w:r>
      <w:r w:rsidR="00061151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61151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061151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 ร้อยละ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4</w:t>
      </w:r>
      <w:r w:rsidR="005F4A1B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78</w:t>
      </w:r>
      <w:r w:rsidR="00F43112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8</w:t>
      </w:r>
      <w:r w:rsidR="00F43112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88</w:t>
      </w:r>
    </w:p>
    <w:p w:rsidR="006337FB" w:rsidRPr="00205905" w:rsidRDefault="006337FB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205905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A454A" w:rsidRPr="00205905" w:rsidRDefault="00166937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A454A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3A454A" w:rsidRPr="00205905" w:rsidRDefault="003A454A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A454A" w:rsidRPr="00205905" w:rsidRDefault="006B08D2" w:rsidP="003A454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AB2A28" w:rsidRPr="00205905">
        <w:rPr>
          <w:rFonts w:ascii="Browallia New" w:hAnsi="Browallia New" w:cs="Browallia New"/>
          <w:sz w:val="26"/>
          <w:szCs w:val="26"/>
        </w:rPr>
        <w:br/>
      </w:r>
      <w:r w:rsidRPr="00205905">
        <w:rPr>
          <w:rFonts w:ascii="Browallia New" w:hAnsi="Browallia New" w:cs="Browallia New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D6649B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AB2A28" w:rsidRPr="00205905">
        <w:rPr>
          <w:rFonts w:ascii="Browallia New" w:hAnsi="Browallia New" w:cs="Browallia New"/>
          <w:sz w:val="26"/>
          <w:szCs w:val="26"/>
        </w:rPr>
        <w:br/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D6649B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D6649B" w:rsidRPr="0020590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1</w:t>
      </w:r>
      <w:r w:rsidR="00443C28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26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เปรียบเทียบกับประมาณการอัตราภาษีเงินได้ที่ใช้ในงวดระหว่างกาลสามเดือนสิ้นสุดวันที่</w:t>
      </w:r>
      <w:r w:rsidR="00B34D83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D6649B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D6649B" w:rsidRPr="0020590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2563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คืออัตราร้อยละ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0</w:t>
      </w:r>
      <w:r w:rsidR="00D6649B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44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ต่อปี ทั้งนี้อัตราภาษีเงินได้</w:t>
      </w:r>
      <w:r w:rsidR="009923D6" w:rsidRPr="00205905">
        <w:rPr>
          <w:rFonts w:ascii="Browallia New" w:hAnsi="Browallia New" w:cs="Browallia New"/>
          <w:sz w:val="26"/>
          <w:szCs w:val="26"/>
          <w:cs/>
        </w:rPr>
        <w:t>เพิ่มขึ้นเนื่องจากการลดลงของค่าใช้จ่ายที่มีสิทธิหักภาษีได้เพิ่มขึ้น</w:t>
      </w:r>
    </w:p>
    <w:p w:rsidR="00A428C5" w:rsidRPr="00205905" w:rsidRDefault="00C022F5" w:rsidP="003A45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205905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61A6C" w:rsidRPr="00205905" w:rsidRDefault="00166937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61A6C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8E5E7E" w:rsidRPr="00205905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205905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 ได้แก่ ครอบครัวมาลีนนท์ ครอบครัวจุฬางกูร บริษัท บีอีซี เวิลด์ จำกัด (มหาชน) และบริษัท เดอะ มอลล์ กรุ๊ป จำกัด ซึ่งตั้งอยู่ในประเทศไทย โดยถือหุ้นในบริษัทจำนวนร้อยละ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21</w:t>
      </w:r>
      <w:r w:rsidR="00976A82" w:rsidRPr="00205905">
        <w:rPr>
          <w:rFonts w:ascii="Browallia New" w:hAnsi="Browallia New" w:cs="Browallia New"/>
          <w:sz w:val="26"/>
          <w:szCs w:val="26"/>
          <w:cs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26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11</w:t>
      </w:r>
      <w:r w:rsidR="00603BC4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92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7</w:t>
      </w:r>
      <w:r w:rsidR="00603BC4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42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5</w:t>
      </w:r>
      <w:r w:rsidR="00603BC4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95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53</w:t>
      </w:r>
      <w:r w:rsidR="00976A82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45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  <w:r w:rsidR="00D32E8D" w:rsidRPr="00205905">
        <w:rPr>
          <w:rFonts w:ascii="Browallia New" w:hAnsi="Browallia New" w:cs="Browallia New"/>
          <w:sz w:val="26"/>
          <w:szCs w:val="26"/>
        </w:rPr>
        <w:t xml:space="preserve"> </w:t>
      </w:r>
    </w:p>
    <w:p w:rsidR="00C022F5" w:rsidRPr="00205905" w:rsidRDefault="00C022F5" w:rsidP="00C022F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205905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C022F5" w:rsidRPr="00205905" w:rsidRDefault="00C022F5" w:rsidP="00C022F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205905" w:rsidRDefault="00166937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15</w:t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รายได้จากการขายและบริการ</w:t>
      </w:r>
    </w:p>
    <w:p w:rsidR="008E5E7E" w:rsidRPr="00205905" w:rsidRDefault="008E5E7E" w:rsidP="00761A6C">
      <w:pPr>
        <w:ind w:left="540" w:right="-28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  <w:hideMark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C022F5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462D1C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บีอีซี เวิลด์ จำกัด (มหาชน)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7523CA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7523CA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C022F5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7523CA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23C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523C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7523CA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7523CA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7523CA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23C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523C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C022F5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  <w:trHeight w:val="83"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7523CA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7523CA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</w:tbl>
    <w:p w:rsidR="00B47846" w:rsidRPr="00205905" w:rsidRDefault="00B47846" w:rsidP="00761A6C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205905" w:rsidRDefault="00166937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15</w:t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การซื้อสินค้าและบริการ</w:t>
      </w:r>
    </w:p>
    <w:p w:rsidR="008E5E7E" w:rsidRPr="00205905" w:rsidRDefault="008E5E7E" w:rsidP="00761A6C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B47846" w:rsidRPr="00205905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B47846" w:rsidRPr="00205905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  <w:hideMark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B47846" w:rsidRPr="00205905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B47846" w:rsidRPr="00205905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B47846" w:rsidRPr="00205905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B47846" w:rsidRPr="00205905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  <w:hideMark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166937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0B2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4D0B2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166937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AB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8828AB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  <w:hideMark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7846" w:rsidRPr="00205905" w:rsidRDefault="00B47846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  <w:hideMark/>
          </w:tcPr>
          <w:p w:rsidR="00B47846" w:rsidRPr="00205905" w:rsidRDefault="00B47846" w:rsidP="00761A6C">
            <w:pPr>
              <w:spacing w:before="10"/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B47846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8828AB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47846" w:rsidRPr="00205905" w:rsidRDefault="008828AB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47846" w:rsidRPr="00205905" w:rsidRDefault="00166937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8828AB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8828AB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B47846" w:rsidRPr="00205905" w:rsidTr="00761A6C">
        <w:trPr>
          <w:cantSplit/>
        </w:trPr>
        <w:tc>
          <w:tcPr>
            <w:tcW w:w="4266" w:type="dxa"/>
            <w:vAlign w:val="bottom"/>
          </w:tcPr>
          <w:p w:rsidR="00B47846" w:rsidRPr="00205905" w:rsidRDefault="00B47846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8828AB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8828AB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7846" w:rsidRPr="00205905" w:rsidRDefault="00166937" w:rsidP="00761A6C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</w:tbl>
    <w:p w:rsidR="00CA2595" w:rsidRPr="00205905" w:rsidRDefault="008E5E7E" w:rsidP="00CA2595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2059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2595" w:rsidRPr="00205905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A2595" w:rsidRPr="00205905" w:rsidRDefault="00166937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A2595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2595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CA2595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A2595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A2595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A2595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CA2595" w:rsidRPr="00205905" w:rsidRDefault="00CA2595" w:rsidP="00CA259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205905" w:rsidRDefault="00166937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15</w:t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8E5E7E" w:rsidRPr="00205905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205905" w:rsidRDefault="008E5E7E" w:rsidP="00761A6C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:rsidR="008E5E7E" w:rsidRPr="00205905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4332"/>
        <w:gridCol w:w="1306"/>
        <w:gridCol w:w="1308"/>
        <w:gridCol w:w="1308"/>
        <w:gridCol w:w="1306"/>
      </w:tblGrid>
      <w:tr w:rsidR="00B47846" w:rsidRPr="00205905" w:rsidTr="00761A6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7846" w:rsidRPr="00205905" w:rsidRDefault="00CD5A34" w:rsidP="00FB45FF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7846" w:rsidRPr="00205905" w:rsidRDefault="00CD5A34" w:rsidP="00FB4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B47846" w:rsidRPr="00205905" w:rsidRDefault="00166937" w:rsidP="00FB45F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B47846" w:rsidRPr="00205905" w:rsidRDefault="00166937" w:rsidP="00FB45F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B47846" w:rsidRPr="00205905" w:rsidRDefault="00166937" w:rsidP="00FB45F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B47846" w:rsidRPr="00205905" w:rsidRDefault="00166937" w:rsidP="00FB45F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47846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4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84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3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7846" w:rsidRPr="00205905" w:rsidTr="00171CAC">
        <w:trPr>
          <w:cantSplit/>
          <w:trHeight w:val="80"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05905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20590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205905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B47846" w:rsidRPr="00205905" w:rsidRDefault="00E906DD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  <w:vAlign w:val="bottom"/>
          </w:tcPr>
          <w:p w:rsidR="00B47846" w:rsidRPr="00205905" w:rsidRDefault="00166937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906D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E906D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683" w:type="pct"/>
            <w:vAlign w:val="bottom"/>
          </w:tcPr>
          <w:p w:rsidR="00B47846" w:rsidRPr="00205905" w:rsidRDefault="00166937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463D2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E906DD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E906DD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E906DD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166937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06D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E906DD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7846" w:rsidRPr="00205905" w:rsidRDefault="00166937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="00E906DD" w:rsidRPr="002059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205905" w:rsidTr="00171CAC">
        <w:trPr>
          <w:cantSplit/>
        </w:trPr>
        <w:tc>
          <w:tcPr>
            <w:tcW w:w="2266" w:type="pct"/>
            <w:vAlign w:val="bottom"/>
          </w:tcPr>
          <w:p w:rsidR="00B47846" w:rsidRPr="00205905" w:rsidRDefault="00CD5A34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B47846" w:rsidRPr="00205905" w:rsidRDefault="00E906DD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  <w:vAlign w:val="bottom"/>
          </w:tcPr>
          <w:p w:rsidR="00B47846" w:rsidRPr="00205905" w:rsidRDefault="00166937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80F7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80F7F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683" w:type="pct"/>
            <w:vAlign w:val="bottom"/>
          </w:tcPr>
          <w:p w:rsidR="00B47846" w:rsidRPr="00205905" w:rsidRDefault="00166937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B47846" w:rsidRPr="00205905" w:rsidTr="00C05510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463D2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E906DD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D80F7F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846" w:rsidRPr="00205905" w:rsidTr="00C05510">
        <w:trPr>
          <w:cantSplit/>
        </w:trPr>
        <w:tc>
          <w:tcPr>
            <w:tcW w:w="2266" w:type="pct"/>
            <w:vAlign w:val="bottom"/>
          </w:tcPr>
          <w:p w:rsidR="00B47846" w:rsidRPr="00205905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E906DD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7846" w:rsidRPr="00205905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846" w:rsidRPr="00205905" w:rsidRDefault="00166937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132D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2132D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7846" w:rsidRPr="00205905" w:rsidRDefault="00166937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47846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C05510" w:rsidRPr="00205905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C05510" w:rsidRPr="00205905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AB2A2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205905" w:rsidTr="00C05510">
        <w:trPr>
          <w:cantSplit/>
        </w:trPr>
        <w:tc>
          <w:tcPr>
            <w:tcW w:w="2266" w:type="pct"/>
            <w:vAlign w:val="bottom"/>
          </w:tcPr>
          <w:p w:rsidR="00C05510" w:rsidRPr="00205905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C05510" w:rsidRPr="00205905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C05510" w:rsidRPr="00205905" w:rsidRDefault="00166937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C05510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</w:tbl>
    <w:p w:rsidR="00B47846" w:rsidRPr="00205905" w:rsidRDefault="00B47846" w:rsidP="0005209B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B47846" w:rsidRPr="00205905" w:rsidRDefault="00B47846" w:rsidP="0005209B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CA2595" w:rsidRPr="00205905" w:rsidRDefault="008E5E7E" w:rsidP="00CA2595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2059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2595" w:rsidRPr="00205905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A2595" w:rsidRPr="00205905" w:rsidRDefault="00166937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A2595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2595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CA2595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A2595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A2595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A2595" w:rsidRPr="002059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CA2595" w:rsidRPr="00205905" w:rsidRDefault="00CA2595" w:rsidP="00CA259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205905" w:rsidRDefault="00166937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15</w:t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4</w:t>
      </w:r>
      <w:r w:rsidR="008E5E7E" w:rsidRPr="00205905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:rsidR="00E63124" w:rsidRPr="00205905" w:rsidRDefault="00E63124" w:rsidP="00761A6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8"/>
        <w:gridCol w:w="1441"/>
        <w:gridCol w:w="1439"/>
      </w:tblGrid>
      <w:tr w:rsidR="00907AA3" w:rsidRPr="00205905" w:rsidTr="00761A6C">
        <w:trPr>
          <w:cantSplit/>
        </w:trPr>
        <w:tc>
          <w:tcPr>
            <w:tcW w:w="3493" w:type="pct"/>
            <w:vAlign w:val="bottom"/>
          </w:tcPr>
          <w:p w:rsidR="00907AA3" w:rsidRPr="00205905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7AA3" w:rsidRPr="00205905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D0052" w:rsidRPr="00205905" w:rsidTr="00761A6C">
        <w:trPr>
          <w:cantSplit/>
        </w:trPr>
        <w:tc>
          <w:tcPr>
            <w:tcW w:w="3493" w:type="pct"/>
            <w:vAlign w:val="bottom"/>
          </w:tcPr>
          <w:p w:rsidR="006D0052" w:rsidRPr="00205905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:rsidR="006D0052" w:rsidRPr="00205905" w:rsidRDefault="00166937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6D0052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D0052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6D0052" w:rsidRPr="00205905" w:rsidRDefault="00166937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6D0052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D0052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6D0052" w:rsidRPr="00205905" w:rsidTr="00761A6C">
        <w:trPr>
          <w:cantSplit/>
        </w:trPr>
        <w:tc>
          <w:tcPr>
            <w:tcW w:w="3493" w:type="pct"/>
            <w:vAlign w:val="bottom"/>
          </w:tcPr>
          <w:p w:rsidR="006D0052" w:rsidRPr="00205905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:rsidR="006D0052" w:rsidRPr="00205905" w:rsidRDefault="006D0052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53" w:type="pct"/>
            <w:vAlign w:val="bottom"/>
          </w:tcPr>
          <w:p w:rsidR="006D0052" w:rsidRPr="00205905" w:rsidRDefault="006D0052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D0052" w:rsidRPr="00205905" w:rsidTr="00761A6C">
        <w:trPr>
          <w:cantSplit/>
        </w:trPr>
        <w:tc>
          <w:tcPr>
            <w:tcW w:w="3493" w:type="pct"/>
            <w:vAlign w:val="bottom"/>
          </w:tcPr>
          <w:p w:rsidR="006D0052" w:rsidRPr="00205905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:rsidR="006D0052" w:rsidRPr="00205905" w:rsidRDefault="006D0052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:rsidR="006D0052" w:rsidRPr="00205905" w:rsidRDefault="006D0052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0052" w:rsidRPr="00205905" w:rsidTr="00761A6C">
        <w:trPr>
          <w:cantSplit/>
        </w:trPr>
        <w:tc>
          <w:tcPr>
            <w:tcW w:w="3493" w:type="pct"/>
            <w:vAlign w:val="bottom"/>
          </w:tcPr>
          <w:p w:rsidR="006D0052" w:rsidRPr="00205905" w:rsidRDefault="006D0052" w:rsidP="00761A6C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0052" w:rsidRPr="00205905" w:rsidRDefault="006D0052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0052" w:rsidRPr="00205905" w:rsidRDefault="006D0052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052" w:rsidRPr="00205905" w:rsidTr="00761A6C">
        <w:trPr>
          <w:cantSplit/>
        </w:trPr>
        <w:tc>
          <w:tcPr>
            <w:tcW w:w="3493" w:type="pct"/>
            <w:vAlign w:val="bottom"/>
          </w:tcPr>
          <w:p w:rsidR="006D0052" w:rsidRPr="00205905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4" w:type="pct"/>
            <w:shd w:val="clear" w:color="auto" w:fill="FAFAFA"/>
            <w:vAlign w:val="bottom"/>
          </w:tcPr>
          <w:p w:rsidR="006D0052" w:rsidRPr="00205905" w:rsidRDefault="00166937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714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03714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3714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6D0052" w:rsidRPr="00205905" w:rsidRDefault="00166937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05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D005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6D005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6D0052" w:rsidRPr="00205905" w:rsidTr="00761A6C">
        <w:trPr>
          <w:cantSplit/>
        </w:trPr>
        <w:tc>
          <w:tcPr>
            <w:tcW w:w="3493" w:type="pct"/>
            <w:vAlign w:val="bottom"/>
          </w:tcPr>
          <w:p w:rsidR="006D0052" w:rsidRPr="00205905" w:rsidRDefault="006D0052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9A3AD1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0052" w:rsidRPr="00205905" w:rsidRDefault="00FE4655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0052" w:rsidRPr="00205905" w:rsidRDefault="006D0052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052" w:rsidRPr="00205905" w:rsidTr="00761A6C">
        <w:trPr>
          <w:cantSplit/>
        </w:trPr>
        <w:tc>
          <w:tcPr>
            <w:tcW w:w="3493" w:type="pct"/>
            <w:vAlign w:val="bottom"/>
          </w:tcPr>
          <w:p w:rsidR="006D0052" w:rsidRPr="00205905" w:rsidRDefault="006D0052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0052" w:rsidRPr="00205905" w:rsidRDefault="00166937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03714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03714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052" w:rsidRPr="00205905" w:rsidRDefault="00166937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6D005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D0052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</w:tbl>
    <w:p w:rsidR="00E64BCB" w:rsidRPr="00205905" w:rsidRDefault="00E64BCB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205905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</w:t>
      </w:r>
      <w:r w:rsidR="001F137B" w:rsidRPr="00205905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8E5E7E" w:rsidRPr="00205905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8029"/>
        <w:gridCol w:w="1541"/>
      </w:tblGrid>
      <w:tr w:rsidR="000C1AD8" w:rsidRPr="00205905" w:rsidTr="00761A6C">
        <w:tc>
          <w:tcPr>
            <w:tcW w:w="4195" w:type="pct"/>
            <w:vAlign w:val="bottom"/>
          </w:tcPr>
          <w:p w:rsidR="000C1AD8" w:rsidRPr="00205905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:rsidR="000C1AD8" w:rsidRPr="00205905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1AD8" w:rsidRPr="00205905" w:rsidTr="00761A6C">
        <w:tc>
          <w:tcPr>
            <w:tcW w:w="4195" w:type="pct"/>
            <w:vAlign w:val="bottom"/>
          </w:tcPr>
          <w:p w:rsidR="000C1AD8" w:rsidRPr="00205905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5" w:type="pct"/>
            <w:vAlign w:val="bottom"/>
          </w:tcPr>
          <w:p w:rsidR="000C1AD8" w:rsidRPr="00205905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C1AD8" w:rsidRPr="00205905" w:rsidTr="00761A6C">
        <w:tc>
          <w:tcPr>
            <w:tcW w:w="4195" w:type="pct"/>
            <w:vAlign w:val="bottom"/>
          </w:tcPr>
          <w:p w:rsidR="000C1AD8" w:rsidRPr="00205905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:rsidR="000C1AD8" w:rsidRPr="00205905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1AD8" w:rsidRPr="00205905" w:rsidTr="00761A6C">
        <w:tc>
          <w:tcPr>
            <w:tcW w:w="4195" w:type="pct"/>
            <w:vAlign w:val="bottom"/>
          </w:tcPr>
          <w:p w:rsidR="000C1AD8" w:rsidRPr="00205905" w:rsidRDefault="000C1AD8" w:rsidP="00761A6C">
            <w:pPr>
              <w:spacing w:before="10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D0052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F951EB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0052"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66937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1AD8" w:rsidRPr="00205905" w:rsidRDefault="000C1AD8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1AD8" w:rsidRPr="00205905" w:rsidTr="00761A6C">
        <w:tc>
          <w:tcPr>
            <w:tcW w:w="4195" w:type="pct"/>
            <w:vAlign w:val="bottom"/>
          </w:tcPr>
          <w:p w:rsidR="000C1AD8" w:rsidRPr="00205905" w:rsidRDefault="000C1AD8" w:rsidP="00761A6C">
            <w:pPr>
              <w:ind w:left="5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ราคาตามบัญชีต้นงวด </w:t>
            </w:r>
            <w:r w:rsidRPr="0020590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05" w:type="pct"/>
            <w:shd w:val="clear" w:color="auto" w:fill="FAFAFA"/>
            <w:vAlign w:val="bottom"/>
          </w:tcPr>
          <w:p w:rsidR="000C1AD8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33327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333278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0C1AD8" w:rsidRPr="00205905" w:rsidTr="00135D6E">
        <w:tc>
          <w:tcPr>
            <w:tcW w:w="4195" w:type="pct"/>
            <w:vAlign w:val="bottom"/>
          </w:tcPr>
          <w:p w:rsidR="000C1AD8" w:rsidRPr="00205905" w:rsidRDefault="006A43DF" w:rsidP="00761A6C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52552B"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1AD8" w:rsidRPr="00205905" w:rsidRDefault="00FE4655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205905" w:rsidTr="00135D6E">
        <w:tc>
          <w:tcPr>
            <w:tcW w:w="4195" w:type="pct"/>
            <w:vAlign w:val="bottom"/>
          </w:tcPr>
          <w:p w:rsidR="000C1AD8" w:rsidRPr="00205905" w:rsidRDefault="000C1AD8" w:rsidP="00761A6C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1AD8" w:rsidRPr="00205905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03714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03714E" w:rsidRPr="002059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</w:tbl>
    <w:p w:rsidR="008E5E7E" w:rsidRPr="00205905" w:rsidRDefault="008E5E7E" w:rsidP="00CB26FF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:rsidR="00A54E4A" w:rsidRPr="00205905" w:rsidRDefault="00A54E4A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เงินให้กู้ยืมระยะสั้นแก่บริษัทย่อยอยู่ในสกุลเงินบาท</w:t>
      </w:r>
      <w:r w:rsidR="00DA7229" w:rsidRPr="0020590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DA7229" w:rsidRPr="00205905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  <w:r w:rsidR="00DA7229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โดยเงินกู้ยืมจำนวน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58</w:t>
      </w:r>
      <w:r w:rsidR="00DA7229" w:rsidRPr="0020590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20</w:t>
      </w:r>
      <w:r w:rsidR="00DA7229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166937">
        <w:rPr>
          <w:rFonts w:ascii="Browallia New" w:hAnsi="Browallia New" w:cs="Browallia New"/>
          <w:spacing w:val="-4"/>
          <w:sz w:val="26"/>
          <w:szCs w:val="26"/>
        </w:rPr>
        <w:br/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="00DA7229" w:rsidRPr="00205905">
        <w:rPr>
          <w:rFonts w:ascii="Browallia New" w:hAnsi="Browallia New" w:cs="Browallia New"/>
          <w:spacing w:val="-4"/>
          <w:sz w:val="26"/>
          <w:szCs w:val="26"/>
          <w:cs/>
        </w:rPr>
        <w:t>ี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อัตราดอกเบี้ยเท่ากับ 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MOR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บวกร้อยละ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0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Pr="00205905">
        <w:rPr>
          <w:rFonts w:ascii="Browallia New" w:hAnsi="Browallia New" w:cs="Browallia New"/>
          <w:sz w:val="26"/>
          <w:szCs w:val="26"/>
          <w:cs/>
        </w:rPr>
        <w:t>และ</w:t>
      </w:r>
      <w:r w:rsidR="00DA7229" w:rsidRPr="0020590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66937" w:rsidRPr="00166937">
        <w:rPr>
          <w:rFonts w:ascii="Browallia New" w:hAnsi="Browallia New" w:cs="Browallia New"/>
          <w:sz w:val="26"/>
          <w:szCs w:val="26"/>
        </w:rPr>
        <w:t>1</w:t>
      </w:r>
      <w:r w:rsidR="00DA7229" w:rsidRPr="00205905">
        <w:rPr>
          <w:rFonts w:ascii="Browallia New" w:hAnsi="Browallia New" w:cs="Browallia New"/>
          <w:sz w:val="26"/>
          <w:szCs w:val="26"/>
        </w:rPr>
        <w:t>,</w:t>
      </w:r>
      <w:r w:rsidR="00166937" w:rsidRPr="00166937">
        <w:rPr>
          <w:rFonts w:ascii="Browallia New" w:hAnsi="Browallia New" w:cs="Browallia New"/>
          <w:sz w:val="26"/>
          <w:szCs w:val="26"/>
        </w:rPr>
        <w:t>137</w:t>
      </w:r>
      <w:r w:rsidR="00DA7229" w:rsidRPr="00205905">
        <w:rPr>
          <w:rFonts w:ascii="Browallia New" w:hAnsi="Browallia New" w:cs="Browallia New"/>
          <w:sz w:val="26"/>
          <w:szCs w:val="26"/>
          <w:cs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15</w:t>
      </w:r>
      <w:r w:rsidR="00DA7229" w:rsidRPr="0020590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ไม่มีดอกเบี้ย </w:t>
      </w:r>
    </w:p>
    <w:p w:rsidR="00DF4433" w:rsidRPr="00166937" w:rsidRDefault="00B42148" w:rsidP="0016693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0590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433" w:rsidRPr="0016693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F4433" w:rsidRPr="00166937" w:rsidRDefault="00166937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F4433"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4433"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DF4433"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F4433" w:rsidRPr="0016693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F4433" w:rsidRPr="0016693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DF4433" w:rsidRPr="0016693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DF4433" w:rsidRPr="00166937" w:rsidRDefault="00DF4433" w:rsidP="00DF443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166937" w:rsidRDefault="00166937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15</w:t>
      </w:r>
      <w:r w:rsidR="008E5E7E" w:rsidRPr="00166937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.</w:t>
      </w:r>
      <w:r w:rsidRPr="00166937">
        <w:rPr>
          <w:rFonts w:ascii="Browallia New" w:hAnsi="Browallia New" w:cs="Browallia New"/>
          <w:b/>
          <w:bCs/>
          <w:color w:val="CF4804"/>
          <w:sz w:val="26"/>
          <w:szCs w:val="26"/>
        </w:rPr>
        <w:t>5</w:t>
      </w:r>
      <w:r w:rsidR="008E5E7E" w:rsidRPr="00166937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tbl>
      <w:tblPr>
        <w:tblW w:w="4942" w:type="pct"/>
        <w:tblLook w:val="0000" w:firstRow="0" w:lastRow="0" w:firstColumn="0" w:lastColumn="0" w:noHBand="0" w:noVBand="0"/>
      </w:tblPr>
      <w:tblGrid>
        <w:gridCol w:w="5904"/>
        <w:gridCol w:w="1826"/>
        <w:gridCol w:w="1832"/>
      </w:tblGrid>
      <w:tr w:rsidR="00DF4433" w:rsidRPr="00166937" w:rsidTr="00A70560">
        <w:trPr>
          <w:cantSplit/>
        </w:trPr>
        <w:tc>
          <w:tcPr>
            <w:tcW w:w="3087" w:type="pct"/>
            <w:vAlign w:val="bottom"/>
          </w:tcPr>
          <w:p w:rsidR="00DF4433" w:rsidRPr="00166937" w:rsidRDefault="00DF4433" w:rsidP="00A7056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4433" w:rsidRPr="00166937" w:rsidRDefault="00DF443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F4433" w:rsidRPr="00166937" w:rsidTr="00A70560">
        <w:trPr>
          <w:cantSplit/>
        </w:trPr>
        <w:tc>
          <w:tcPr>
            <w:tcW w:w="3087" w:type="pct"/>
            <w:vAlign w:val="bottom"/>
          </w:tcPr>
          <w:p w:rsidR="00DF4433" w:rsidRPr="00166937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vAlign w:val="bottom"/>
          </w:tcPr>
          <w:p w:rsidR="00DF4433" w:rsidRPr="00166937" w:rsidRDefault="00166937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4433"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4433"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957" w:type="pct"/>
            <w:tcBorders>
              <w:top w:val="single" w:sz="4" w:space="0" w:color="auto"/>
            </w:tcBorders>
          </w:tcPr>
          <w:p w:rsidR="00DF4433" w:rsidRPr="00166937" w:rsidRDefault="00166937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4433"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4433"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DF4433" w:rsidRPr="00166937" w:rsidTr="00A70560">
        <w:trPr>
          <w:cantSplit/>
        </w:trPr>
        <w:tc>
          <w:tcPr>
            <w:tcW w:w="3087" w:type="pct"/>
            <w:vAlign w:val="bottom"/>
          </w:tcPr>
          <w:p w:rsidR="00DF4433" w:rsidRPr="00166937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5" w:type="pct"/>
            <w:vAlign w:val="bottom"/>
          </w:tcPr>
          <w:p w:rsidR="00DF4433" w:rsidRPr="00166937" w:rsidRDefault="00DF4433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57" w:type="pct"/>
            <w:vAlign w:val="bottom"/>
          </w:tcPr>
          <w:p w:rsidR="00DF4433" w:rsidRPr="00166937" w:rsidRDefault="00DF4433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F4433" w:rsidRPr="00166937" w:rsidTr="00A70560">
        <w:trPr>
          <w:cantSplit/>
        </w:trPr>
        <w:tc>
          <w:tcPr>
            <w:tcW w:w="3087" w:type="pct"/>
            <w:vAlign w:val="bottom"/>
          </w:tcPr>
          <w:p w:rsidR="00DF4433" w:rsidRPr="00166937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  <w:vAlign w:val="bottom"/>
          </w:tcPr>
          <w:p w:rsidR="00DF4433" w:rsidRPr="00166937" w:rsidRDefault="00DF4433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:rsidR="00DF4433" w:rsidRPr="00166937" w:rsidRDefault="00DF4433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4433" w:rsidRPr="00166937" w:rsidTr="00A70560">
        <w:trPr>
          <w:cantSplit/>
        </w:trPr>
        <w:tc>
          <w:tcPr>
            <w:tcW w:w="3087" w:type="pct"/>
            <w:vAlign w:val="bottom"/>
          </w:tcPr>
          <w:p w:rsidR="00DF4433" w:rsidRPr="00166937" w:rsidRDefault="00DF4433" w:rsidP="00A70560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4433" w:rsidRPr="00166937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4433" w:rsidRPr="00166937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4433" w:rsidRPr="00166937" w:rsidTr="00A70560">
        <w:trPr>
          <w:cantSplit/>
        </w:trPr>
        <w:tc>
          <w:tcPr>
            <w:tcW w:w="3087" w:type="pct"/>
            <w:vAlign w:val="bottom"/>
          </w:tcPr>
          <w:p w:rsidR="00DF4433" w:rsidRPr="00166937" w:rsidRDefault="00DF4433" w:rsidP="00A70560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DF4433" w:rsidRPr="00166937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auto"/>
            <w:vAlign w:val="bottom"/>
          </w:tcPr>
          <w:p w:rsidR="00DF4433" w:rsidRPr="00166937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4433" w:rsidRPr="00166937" w:rsidTr="00A70560">
        <w:trPr>
          <w:cantSplit/>
        </w:trPr>
        <w:tc>
          <w:tcPr>
            <w:tcW w:w="3087" w:type="pct"/>
            <w:vAlign w:val="bottom"/>
          </w:tcPr>
          <w:p w:rsidR="00DF4433" w:rsidRPr="00166937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DF4433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67FB1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7FB1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57" w:type="pct"/>
            <w:shd w:val="clear" w:color="auto" w:fill="auto"/>
            <w:vAlign w:val="bottom"/>
          </w:tcPr>
          <w:p w:rsidR="00DF4433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443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443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F4433" w:rsidRPr="00166937" w:rsidTr="00A70560">
        <w:trPr>
          <w:cantSplit/>
        </w:trPr>
        <w:tc>
          <w:tcPr>
            <w:tcW w:w="3087" w:type="pct"/>
            <w:vAlign w:val="bottom"/>
          </w:tcPr>
          <w:p w:rsidR="00DF4433" w:rsidRPr="00166937" w:rsidRDefault="00DF4433" w:rsidP="00A7056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4433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67FB1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7FB1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4433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443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443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42148" w:rsidRPr="00166937" w:rsidRDefault="00B4214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166937" w:rsidRDefault="007322B6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166937">
        <w:rPr>
          <w:rFonts w:ascii="Browallia New" w:hAnsi="Browallia New" w:cs="Browallia New"/>
          <w:sz w:val="26"/>
          <w:szCs w:val="26"/>
          <w:cs/>
        </w:rPr>
        <w:t>ไม่มี</w:t>
      </w:r>
      <w:r w:rsidR="008E5E7E" w:rsidRPr="0016693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</w:t>
      </w:r>
      <w:r w:rsidRPr="00166937">
        <w:rPr>
          <w:rFonts w:ascii="Browallia New" w:hAnsi="Browallia New" w:cs="Browallia New"/>
          <w:sz w:val="26"/>
          <w:szCs w:val="26"/>
          <w:cs/>
        </w:rPr>
        <w:t>ในระหว่างงวด</w:t>
      </w:r>
    </w:p>
    <w:p w:rsidR="008E5E7E" w:rsidRPr="00166937" w:rsidRDefault="008E5E7E" w:rsidP="00A7056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166937" w:rsidRDefault="008E5E7E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6937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เงินกู้ยืมระยะสั้นจากบริษัทย่อยอยู่ในสกุลเงินบาท มีอัตราดอกเบี้ยเท่ากับ </w:t>
      </w:r>
      <w:r w:rsidRPr="00166937">
        <w:rPr>
          <w:rFonts w:ascii="Browallia New" w:hAnsi="Browallia New" w:cs="Browallia New"/>
          <w:sz w:val="26"/>
          <w:szCs w:val="26"/>
        </w:rPr>
        <w:t>MOR</w:t>
      </w:r>
      <w:r w:rsidRPr="00166937">
        <w:rPr>
          <w:rFonts w:ascii="Browallia New" w:hAnsi="Browallia New" w:cs="Browallia New"/>
          <w:sz w:val="26"/>
          <w:szCs w:val="26"/>
          <w:cs/>
        </w:rPr>
        <w:t xml:space="preserve"> บวกร้อยละ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0</w:t>
      </w:r>
      <w:r w:rsidRPr="00166937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25</w:t>
      </w:r>
      <w:r w:rsidRPr="00166937">
        <w:rPr>
          <w:rFonts w:ascii="Browallia New" w:hAnsi="Browallia New" w:cs="Browallia New"/>
          <w:sz w:val="26"/>
          <w:szCs w:val="26"/>
          <w:cs/>
        </w:rPr>
        <w:t xml:space="preserve"> ต่อปี และ</w:t>
      </w:r>
      <w:r w:rsidR="00F1622D" w:rsidRPr="00166937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:rsidR="008E5E7E" w:rsidRPr="00166937" w:rsidRDefault="008E5E7E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166937" w:rsidRDefault="00166937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</w:pPr>
      <w:r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15</w:t>
      </w:r>
      <w:r w:rsidR="008E5E7E"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6</w:t>
      </w:r>
      <w:r w:rsidR="008E5E7E"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  <w:tab/>
      </w:r>
      <w:r w:rsidR="008E5E7E"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:rsidR="008E5E7E" w:rsidRPr="00166937" w:rsidRDefault="008E5E7E" w:rsidP="00761A6C">
      <w:pPr>
        <w:autoSpaceDE w:val="0"/>
        <w:autoSpaceDN w:val="0"/>
        <w:ind w:left="540"/>
        <w:contextualSpacing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:rsidR="008E5E7E" w:rsidRPr="00166937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6937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:rsidR="008E5E7E" w:rsidRPr="00166937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166937" w:rsidTr="00761A6C">
        <w:trPr>
          <w:cantSplit/>
        </w:trPr>
        <w:tc>
          <w:tcPr>
            <w:tcW w:w="4266" w:type="dxa"/>
            <w:vAlign w:val="bottom"/>
          </w:tcPr>
          <w:p w:rsidR="008E5E7E" w:rsidRPr="00166937" w:rsidRDefault="008E5E7E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E5E7E" w:rsidRPr="00166937" w:rsidRDefault="008E5E7E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E5E7E" w:rsidRPr="00166937" w:rsidRDefault="008E5E7E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556DE" w:rsidRPr="00166937" w:rsidTr="00761A6C">
        <w:trPr>
          <w:cantSplit/>
        </w:trPr>
        <w:tc>
          <w:tcPr>
            <w:tcW w:w="4266" w:type="dxa"/>
            <w:vAlign w:val="bottom"/>
            <w:hideMark/>
          </w:tcPr>
          <w:p w:rsidR="00C556DE" w:rsidRPr="00166937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556DE" w:rsidRPr="00166937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556DE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6DE"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556DE" w:rsidRPr="00166937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556DE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6DE"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556DE" w:rsidRPr="00166937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556DE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6DE"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556DE" w:rsidRPr="00166937" w:rsidRDefault="00166937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556DE" w:rsidRPr="001669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6DE"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556DE" w:rsidRPr="00166937" w:rsidTr="00761A6C">
        <w:trPr>
          <w:cantSplit/>
        </w:trPr>
        <w:tc>
          <w:tcPr>
            <w:tcW w:w="4266" w:type="dxa"/>
            <w:vAlign w:val="bottom"/>
          </w:tcPr>
          <w:p w:rsidR="00C556DE" w:rsidRPr="00166937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C556DE" w:rsidRPr="00166937" w:rsidTr="00761A6C">
        <w:trPr>
          <w:cantSplit/>
        </w:trPr>
        <w:tc>
          <w:tcPr>
            <w:tcW w:w="4266" w:type="dxa"/>
            <w:vAlign w:val="bottom"/>
          </w:tcPr>
          <w:p w:rsidR="00C556DE" w:rsidRPr="00166937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DE" w:rsidRPr="00166937" w:rsidTr="00761A6C">
        <w:trPr>
          <w:cantSplit/>
          <w:trHeight w:val="74"/>
        </w:trPr>
        <w:tc>
          <w:tcPr>
            <w:tcW w:w="4266" w:type="dxa"/>
            <w:vAlign w:val="bottom"/>
          </w:tcPr>
          <w:p w:rsidR="00C556DE" w:rsidRPr="00166937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56DE" w:rsidRPr="00166937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6DE" w:rsidRPr="00166937" w:rsidTr="00761A6C">
        <w:trPr>
          <w:cantSplit/>
        </w:trPr>
        <w:tc>
          <w:tcPr>
            <w:tcW w:w="4266" w:type="dxa"/>
            <w:vAlign w:val="bottom"/>
            <w:hideMark/>
          </w:tcPr>
          <w:p w:rsidR="00C556DE" w:rsidRPr="00166937" w:rsidRDefault="00C556DE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556DE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556DE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56DE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C556DE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C556DE" w:rsidRPr="00166937" w:rsidTr="00761A6C">
        <w:trPr>
          <w:cantSplit/>
        </w:trPr>
        <w:tc>
          <w:tcPr>
            <w:tcW w:w="4266" w:type="dxa"/>
            <w:vAlign w:val="bottom"/>
            <w:hideMark/>
          </w:tcPr>
          <w:p w:rsidR="00C556DE" w:rsidRPr="00166937" w:rsidRDefault="00C556DE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0E2B31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C556DE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C556DE" w:rsidRPr="00166937" w:rsidTr="00761A6C">
        <w:trPr>
          <w:cantSplit/>
        </w:trPr>
        <w:tc>
          <w:tcPr>
            <w:tcW w:w="4266" w:type="dxa"/>
            <w:vAlign w:val="bottom"/>
          </w:tcPr>
          <w:p w:rsidR="00C556DE" w:rsidRPr="00166937" w:rsidRDefault="00C556DE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317743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56DE" w:rsidRPr="00166937" w:rsidRDefault="00166937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56DE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C556DE" w:rsidRPr="00166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</w:tbl>
    <w:p w:rsidR="00A70560" w:rsidRPr="00166937" w:rsidRDefault="00A70560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:rsidR="008E5E7E" w:rsidRPr="00166937" w:rsidRDefault="00A70560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16693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205905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F27E3A" w:rsidRPr="00205905" w:rsidRDefault="00166937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27E3A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</w:tbl>
    <w:p w:rsidR="00761A6C" w:rsidRPr="00205905" w:rsidRDefault="00761A6C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:rsidR="00C85AD8" w:rsidRPr="00205905" w:rsidRDefault="00166937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16</w:t>
      </w:r>
      <w:r w:rsidR="00C85AD8" w:rsidRPr="00205905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</w:t>
      </w:r>
      <w:r w:rsidR="00C85AD8" w:rsidRPr="00205905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>การค้ำประกัน</w:t>
      </w:r>
    </w:p>
    <w:p w:rsidR="00C85AD8" w:rsidRPr="00205905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:rsidR="00C85AD8" w:rsidRPr="00205905" w:rsidRDefault="00C85AD8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C556DE" w:rsidRPr="00205905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บริษัทมีภาระจากการค้ำประกันการขายสัญญาขายและเช่ากลับคืนให้กับบริษัทย่อย </w:t>
      </w:r>
      <w:r w:rsidR="00AB2A28" w:rsidRPr="00205905">
        <w:rPr>
          <w:rFonts w:ascii="Browallia New" w:hAnsi="Browallia New" w:cs="Browallia New"/>
          <w:sz w:val="26"/>
          <w:szCs w:val="26"/>
          <w:lang w:val="en-US"/>
        </w:rPr>
        <w:br/>
      </w:r>
      <w:r w:rsidRPr="00205905">
        <w:rPr>
          <w:rFonts w:ascii="Browallia New" w:hAnsi="Browallia New" w:cs="Browallia New"/>
          <w:sz w:val="26"/>
          <w:szCs w:val="26"/>
          <w:cs/>
          <w:lang w:val="en-US"/>
        </w:rPr>
        <w:t>เป็นจำนวน</w:t>
      </w:r>
      <w:r w:rsidRPr="0020590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3</w:t>
      </w:r>
      <w:r w:rsidR="00A16069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51</w:t>
      </w:r>
      <w:r w:rsidR="00A16069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205905">
        <w:rPr>
          <w:rFonts w:ascii="Browallia New" w:hAnsi="Browallia New" w:cs="Browallia New"/>
          <w:sz w:val="26"/>
          <w:szCs w:val="26"/>
          <w:lang w:val="en-US"/>
        </w:rPr>
        <w:t>(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2563</w:t>
      </w:r>
      <w:r w:rsidRPr="00205905">
        <w:rPr>
          <w:rFonts w:ascii="Browallia New" w:hAnsi="Browallia New" w:cs="Browallia New"/>
          <w:sz w:val="26"/>
          <w:szCs w:val="26"/>
        </w:rPr>
        <w:t xml:space="preserve"> : </w:t>
      </w:r>
      <w:r w:rsidRPr="00205905">
        <w:rPr>
          <w:rFonts w:ascii="Browallia New" w:hAnsi="Browallia New" w:cs="Browallia New"/>
          <w:sz w:val="26"/>
          <w:szCs w:val="26"/>
          <w:cs/>
        </w:rPr>
        <w:t>จำนวน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3</w:t>
      </w:r>
      <w:r w:rsidR="00990F1B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51</w:t>
      </w:r>
      <w:r w:rsidR="00990F1B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05905">
        <w:rPr>
          <w:rFonts w:ascii="Browallia New" w:hAnsi="Browallia New" w:cs="Browallia New"/>
          <w:sz w:val="26"/>
          <w:szCs w:val="26"/>
        </w:rPr>
        <w:t>)</w:t>
      </w:r>
      <w:r w:rsidR="00014F15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</w:rPr>
        <w:t>(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166937" w:rsidRPr="00166937">
        <w:rPr>
          <w:rFonts w:ascii="Browallia New" w:hAnsi="Browallia New" w:cs="Browallia New"/>
          <w:sz w:val="26"/>
          <w:szCs w:val="26"/>
        </w:rPr>
        <w:t>12</w:t>
      </w:r>
      <w:r w:rsidR="00AD2AD3" w:rsidRPr="00205905">
        <w:rPr>
          <w:rFonts w:ascii="Browallia New" w:hAnsi="Browallia New" w:cs="Browallia New"/>
          <w:sz w:val="26"/>
          <w:szCs w:val="26"/>
        </w:rPr>
        <w:t>.</w:t>
      </w:r>
      <w:r w:rsidR="00166937" w:rsidRPr="00166937">
        <w:rPr>
          <w:rFonts w:ascii="Browallia New" w:hAnsi="Browallia New" w:cs="Browallia New"/>
          <w:sz w:val="26"/>
          <w:szCs w:val="26"/>
        </w:rPr>
        <w:t>2</w:t>
      </w:r>
      <w:r w:rsidRPr="00205905">
        <w:rPr>
          <w:rFonts w:ascii="Browallia New" w:hAnsi="Browallia New" w:cs="Browallia New"/>
          <w:sz w:val="26"/>
          <w:szCs w:val="26"/>
        </w:rPr>
        <w:t>)</w:t>
      </w:r>
    </w:p>
    <w:p w:rsidR="00C85AD8" w:rsidRPr="00205905" w:rsidRDefault="00C85AD8" w:rsidP="00F27E3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C85AD8" w:rsidRPr="00205905" w:rsidRDefault="00166937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16</w:t>
      </w:r>
      <w:r w:rsidR="00C85AD8" w:rsidRPr="00205905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2</w:t>
      </w:r>
      <w:r w:rsidR="00C85AD8" w:rsidRPr="00205905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:rsidR="00C85AD8" w:rsidRPr="00205905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:rsidR="00C85AD8" w:rsidRPr="00205905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990F1B" w:rsidRPr="00205905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2563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:rsidR="00C85AD8" w:rsidRPr="00205905" w:rsidRDefault="00C85AD8" w:rsidP="00F27E3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C85AD8" w:rsidRPr="00205905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205905">
        <w:rPr>
          <w:rFonts w:ascii="Browallia New" w:hAnsi="Browallia New" w:cs="Browallia New"/>
          <w:sz w:val="26"/>
          <w:szCs w:val="26"/>
          <w:cs/>
        </w:rPr>
        <w:tab/>
      </w:r>
      <w:r w:rsidR="00C85AD8" w:rsidRPr="00205905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:rsidR="00C85AD8" w:rsidRPr="00205905" w:rsidRDefault="00C85AD8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C85AD8" w:rsidRPr="00205905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205905">
        <w:rPr>
          <w:rFonts w:ascii="Browallia New" w:hAnsi="Browallia New" w:cs="Browallia New"/>
          <w:sz w:val="26"/>
          <w:szCs w:val="26"/>
        </w:rPr>
        <w:tab/>
      </w:r>
      <w:r w:rsidR="00C85AD8" w:rsidRPr="00205905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:rsidR="00F27E3A" w:rsidRPr="00205905" w:rsidRDefault="00F27E3A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C85AD8" w:rsidRPr="00205905" w:rsidRDefault="00166937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16</w:t>
      </w:r>
      <w:r w:rsidR="00C85AD8" w:rsidRPr="00205905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166937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3</w:t>
      </w:r>
      <w:r w:rsidR="00C85AD8" w:rsidRPr="00205905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 xml:space="preserve">ภาระผูกพันที่เป็นข้อผูกตามสัญญาเช่าดำเนินงาน </w:t>
      </w:r>
      <w:r w:rsidR="00C85AD8" w:rsidRPr="00205905"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  <w:t>-</w:t>
      </w:r>
      <w:r w:rsidR="00C85AD8" w:rsidRPr="00205905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:rsidR="00C85AD8" w:rsidRPr="00205905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:rsidR="002F43B6" w:rsidRPr="00205905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6937" w:rsidRPr="00166937">
        <w:rPr>
          <w:rFonts w:ascii="Browallia New" w:hAnsi="Browallia New" w:cs="Browallia New"/>
          <w:sz w:val="26"/>
          <w:szCs w:val="26"/>
        </w:rPr>
        <w:t>31</w:t>
      </w:r>
      <w:r w:rsidR="00990F1B" w:rsidRPr="00205905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6937" w:rsidRPr="00166937">
        <w:rPr>
          <w:rFonts w:ascii="Browallia New" w:hAnsi="Browallia New" w:cs="Browallia New"/>
          <w:sz w:val="26"/>
          <w:szCs w:val="26"/>
        </w:rPr>
        <w:t>2564</w:t>
      </w:r>
      <w:r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:rsidR="00376E3B" w:rsidRPr="00205905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:rsidR="00C85AD8" w:rsidRPr="00205905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C85AD8" w:rsidRPr="00205905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205905" w:rsidTr="00F27E3A">
        <w:trPr>
          <w:cantSplit/>
          <w:trHeight w:val="20"/>
        </w:trPr>
        <w:tc>
          <w:tcPr>
            <w:tcW w:w="4267" w:type="dxa"/>
            <w:vAlign w:val="bottom"/>
          </w:tcPr>
          <w:p w:rsidR="00C85AD8" w:rsidRPr="00205905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AD8" w:rsidRPr="00205905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AD8" w:rsidRPr="00205905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90F1B" w:rsidRPr="00205905" w:rsidTr="00F27E3A">
        <w:trPr>
          <w:cantSplit/>
          <w:trHeight w:val="20"/>
        </w:trPr>
        <w:tc>
          <w:tcPr>
            <w:tcW w:w="4267" w:type="dxa"/>
            <w:vAlign w:val="bottom"/>
          </w:tcPr>
          <w:p w:rsidR="00990F1B" w:rsidRPr="00205905" w:rsidRDefault="00990F1B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90F1B" w:rsidRPr="00205905" w:rsidRDefault="00166937" w:rsidP="00F27E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90F1B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90F1B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90F1B" w:rsidRPr="00205905" w:rsidRDefault="00166937" w:rsidP="00F27E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90F1B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90F1B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90F1B" w:rsidRPr="00205905" w:rsidRDefault="00166937" w:rsidP="00F27E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90F1B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90F1B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90F1B" w:rsidRPr="00205905" w:rsidRDefault="00166937" w:rsidP="00F27E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6693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90F1B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90F1B" w:rsidRPr="0020590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90F1B" w:rsidRPr="00205905" w:rsidTr="00F27E3A">
        <w:trPr>
          <w:cantSplit/>
          <w:trHeight w:val="20"/>
        </w:trPr>
        <w:tc>
          <w:tcPr>
            <w:tcW w:w="4267" w:type="dxa"/>
            <w:vAlign w:val="bottom"/>
          </w:tcPr>
          <w:p w:rsidR="00990F1B" w:rsidRPr="00205905" w:rsidRDefault="00990F1B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590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6937" w:rsidRPr="0016693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90F1B" w:rsidRPr="00205905" w:rsidTr="00F27E3A">
        <w:trPr>
          <w:cantSplit/>
          <w:trHeight w:val="20"/>
        </w:trPr>
        <w:tc>
          <w:tcPr>
            <w:tcW w:w="4267" w:type="dxa"/>
            <w:vAlign w:val="bottom"/>
          </w:tcPr>
          <w:p w:rsidR="00990F1B" w:rsidRPr="00205905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F1B" w:rsidRPr="00205905" w:rsidTr="00531540">
        <w:trPr>
          <w:cantSplit/>
          <w:trHeight w:val="20"/>
        </w:trPr>
        <w:tc>
          <w:tcPr>
            <w:tcW w:w="4267" w:type="dxa"/>
            <w:vAlign w:val="bottom"/>
          </w:tcPr>
          <w:p w:rsidR="00990F1B" w:rsidRPr="00205905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0F1B" w:rsidRPr="00205905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0F1B" w:rsidRPr="00205905" w:rsidTr="00531540">
        <w:trPr>
          <w:cantSplit/>
          <w:trHeight w:val="20"/>
        </w:trPr>
        <w:tc>
          <w:tcPr>
            <w:tcW w:w="4267" w:type="dxa"/>
            <w:vAlign w:val="bottom"/>
          </w:tcPr>
          <w:p w:rsidR="00990F1B" w:rsidRPr="00205905" w:rsidRDefault="00990F1B" w:rsidP="00F27E3A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66937" w:rsidRPr="0016693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59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590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0F1B" w:rsidRPr="00205905" w:rsidRDefault="00166937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166937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2479A4" w:rsidRPr="0020590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kern w:val="36"/>
                <w:sz w:val="26"/>
                <w:szCs w:val="26"/>
              </w:rPr>
              <w:t>765</w:t>
            </w:r>
            <w:r w:rsidR="002479A4" w:rsidRPr="0020590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166937">
              <w:rPr>
                <w:rFonts w:ascii="Browallia New" w:hAnsi="Browallia New" w:cs="Browallia New"/>
                <w:kern w:val="36"/>
                <w:sz w:val="26"/>
                <w:szCs w:val="26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F1B" w:rsidRPr="00205905" w:rsidRDefault="00166937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166937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990F1B" w:rsidRPr="00205905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166937">
              <w:rPr>
                <w:rFonts w:ascii="Browallia New" w:hAnsi="Browallia New" w:cs="Browallia New"/>
                <w:kern w:val="36"/>
                <w:sz w:val="26"/>
                <w:szCs w:val="26"/>
              </w:rPr>
              <w:t>408</w:t>
            </w:r>
            <w:r w:rsidR="00990F1B" w:rsidRPr="00205905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166937">
              <w:rPr>
                <w:rFonts w:ascii="Browallia New" w:hAnsi="Browallia New" w:cs="Browallia New"/>
                <w:kern w:val="36"/>
                <w:sz w:val="26"/>
                <w:szCs w:val="26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0F1B" w:rsidRPr="00205905" w:rsidRDefault="00DB058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205905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F1B" w:rsidRPr="00205905" w:rsidRDefault="00990F1B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05905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:rsidR="00C85AD8" w:rsidRPr="00205905" w:rsidRDefault="00C85AD8" w:rsidP="00B2249C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:rsidR="00A70560" w:rsidRPr="00205905" w:rsidRDefault="00A70560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205905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F27E3A" w:rsidRPr="00205905" w:rsidRDefault="00166937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27E3A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:rsidR="00F27E3A" w:rsidRPr="00205905" w:rsidRDefault="00F27E3A" w:rsidP="00F27E3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B53DB3" w:rsidRPr="00166937" w:rsidRDefault="00166937" w:rsidP="00F27E3A">
      <w:pPr>
        <w:tabs>
          <w:tab w:val="left" w:pos="1134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6937">
        <w:rPr>
          <w:rFonts w:ascii="Browallia New" w:hAnsi="Browallia New" w:cs="Browallia New"/>
          <w:sz w:val="26"/>
          <w:szCs w:val="26"/>
        </w:rPr>
        <w:t>17</w:t>
      </w:r>
      <w:r w:rsidR="000E1242" w:rsidRPr="00205905">
        <w:rPr>
          <w:rFonts w:ascii="Browallia New" w:hAnsi="Browallia New" w:cs="Browallia New"/>
          <w:sz w:val="26"/>
          <w:szCs w:val="26"/>
          <w:cs/>
        </w:rPr>
        <w:t>.</w:t>
      </w:r>
      <w:r w:rsidRPr="00166937">
        <w:rPr>
          <w:rFonts w:ascii="Browallia New" w:hAnsi="Browallia New" w:cs="Browallia New"/>
          <w:sz w:val="26"/>
          <w:szCs w:val="26"/>
        </w:rPr>
        <w:t>1</w:t>
      </w:r>
      <w:r w:rsidR="000E1242" w:rsidRPr="00205905">
        <w:rPr>
          <w:rFonts w:ascii="Browallia New" w:hAnsi="Browallia New" w:cs="Browallia New"/>
          <w:sz w:val="26"/>
          <w:szCs w:val="26"/>
          <w:cs/>
        </w:rPr>
        <w:tab/>
      </w:r>
      <w:r w:rsidR="00972B53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7</w:t>
      </w:r>
      <w:r w:rsidR="00972B53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972B53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3950CD" w:rsidRPr="00205905">
        <w:rPr>
          <w:rFonts w:ascii="Browallia New" w:hAnsi="Browallia New" w:cs="Browallia New"/>
          <w:sz w:val="26"/>
          <w:szCs w:val="26"/>
          <w:cs/>
        </w:rPr>
        <w:t>กลุ่ม</w:t>
      </w:r>
      <w:r w:rsidR="00972B53" w:rsidRPr="00205905">
        <w:rPr>
          <w:rFonts w:ascii="Browallia New" w:hAnsi="Browallia New" w:cs="Browallia New"/>
          <w:sz w:val="26"/>
          <w:szCs w:val="26"/>
          <w:cs/>
        </w:rPr>
        <w:t xml:space="preserve">กิจการได้จำหน่ายเงินลงทุนบางส่วนในบริษัท ไทยโซลาร์ เอ็นเนอร์ยี่ จำกัด (มหาชน) จำนวน </w:t>
      </w:r>
      <w:r w:rsidRPr="00166937">
        <w:rPr>
          <w:rFonts w:ascii="Browallia New" w:hAnsi="Browallia New" w:cs="Browallia New"/>
          <w:sz w:val="26"/>
          <w:szCs w:val="26"/>
        </w:rPr>
        <w:t>4</w:t>
      </w:r>
      <w:r w:rsidR="00972B53" w:rsidRPr="00166937">
        <w:rPr>
          <w:rFonts w:ascii="Browallia New" w:hAnsi="Browallia New" w:cs="Browallia New"/>
          <w:sz w:val="26"/>
          <w:szCs w:val="26"/>
        </w:rPr>
        <w:t>.</w:t>
      </w:r>
      <w:r w:rsidRPr="00166937">
        <w:rPr>
          <w:rFonts w:ascii="Browallia New" w:hAnsi="Browallia New" w:cs="Browallia New"/>
          <w:sz w:val="26"/>
          <w:szCs w:val="26"/>
        </w:rPr>
        <w:t>03</w:t>
      </w:r>
      <w:r w:rsidR="00972B53" w:rsidRPr="00166937">
        <w:rPr>
          <w:rFonts w:ascii="Browallia New" w:hAnsi="Browallia New" w:cs="Browallia New"/>
          <w:sz w:val="26"/>
          <w:szCs w:val="26"/>
        </w:rPr>
        <w:t xml:space="preserve"> </w:t>
      </w:r>
      <w:r w:rsidR="00972B53" w:rsidRPr="00166937">
        <w:rPr>
          <w:rFonts w:ascii="Browallia New" w:hAnsi="Browallia New" w:cs="Browallia New"/>
          <w:sz w:val="26"/>
          <w:szCs w:val="26"/>
          <w:cs/>
        </w:rPr>
        <w:t>ล้านหุ้น ซึ่ง</w:t>
      </w:r>
      <w:r w:rsidR="003950CD" w:rsidRPr="00166937">
        <w:rPr>
          <w:rFonts w:ascii="Browallia New" w:hAnsi="Browallia New" w:cs="Browallia New"/>
          <w:sz w:val="26"/>
          <w:szCs w:val="26"/>
          <w:cs/>
        </w:rPr>
        <w:t>กลุ่ม</w:t>
      </w:r>
      <w:r w:rsidR="00972B53" w:rsidRPr="00166937">
        <w:rPr>
          <w:rFonts w:ascii="Browallia New" w:hAnsi="Browallia New" w:cs="Browallia New"/>
          <w:sz w:val="26"/>
          <w:szCs w:val="26"/>
          <w:cs/>
        </w:rPr>
        <w:t xml:space="preserve">กิจการได้รับสิ่งตอบแทนเป็นจำนวน </w:t>
      </w:r>
      <w:r w:rsidRPr="00166937">
        <w:rPr>
          <w:rFonts w:ascii="Browallia New" w:hAnsi="Browallia New" w:cs="Browallia New"/>
          <w:sz w:val="26"/>
          <w:szCs w:val="26"/>
        </w:rPr>
        <w:t>11</w:t>
      </w:r>
      <w:r w:rsidR="00972B53" w:rsidRPr="00166937">
        <w:rPr>
          <w:rFonts w:ascii="Browallia New" w:hAnsi="Browallia New" w:cs="Browallia New"/>
          <w:sz w:val="26"/>
          <w:szCs w:val="26"/>
        </w:rPr>
        <w:t>.</w:t>
      </w:r>
      <w:r w:rsidRPr="00166937">
        <w:rPr>
          <w:rFonts w:ascii="Browallia New" w:hAnsi="Browallia New" w:cs="Browallia New"/>
          <w:sz w:val="26"/>
          <w:szCs w:val="26"/>
        </w:rPr>
        <w:t>01</w:t>
      </w:r>
      <w:r w:rsidR="00972B53" w:rsidRPr="00166937">
        <w:rPr>
          <w:rFonts w:ascii="Browallia New" w:hAnsi="Browallia New" w:cs="Browallia New"/>
          <w:sz w:val="26"/>
          <w:szCs w:val="26"/>
        </w:rPr>
        <w:t xml:space="preserve"> </w:t>
      </w:r>
      <w:r w:rsidR="00972B53" w:rsidRPr="00166937">
        <w:rPr>
          <w:rFonts w:ascii="Browallia New" w:hAnsi="Browallia New" w:cs="Browallia New"/>
          <w:sz w:val="26"/>
          <w:szCs w:val="26"/>
          <w:cs/>
        </w:rPr>
        <w:t>ล้านบาท ภายหลังการจำหน่ายสัดส่วนการถือหุ้นของ</w:t>
      </w:r>
      <w:r>
        <w:rPr>
          <w:rFonts w:ascii="Browallia New" w:hAnsi="Browallia New" w:cs="Browallia New"/>
          <w:sz w:val="26"/>
          <w:szCs w:val="26"/>
        </w:rPr>
        <w:br/>
      </w:r>
      <w:r w:rsidR="00972B53" w:rsidRPr="00166937">
        <w:rPr>
          <w:rFonts w:ascii="Browallia New" w:hAnsi="Browallia New" w:cs="Browallia New"/>
          <w:sz w:val="26"/>
          <w:szCs w:val="26"/>
          <w:cs/>
        </w:rPr>
        <w:t xml:space="preserve">กลุ่มกิจการในบริษัท ไทย โซล่าร์ เอ็นเนอร์ยี่ จำกัด (มหาชน) ลดลงจากร้อยละ </w:t>
      </w:r>
      <w:r w:rsidRPr="00166937">
        <w:rPr>
          <w:rFonts w:ascii="Browallia New" w:hAnsi="Browallia New" w:cs="Browallia New"/>
          <w:sz w:val="26"/>
          <w:szCs w:val="26"/>
        </w:rPr>
        <w:t>5</w:t>
      </w:r>
      <w:r w:rsidR="00555F9C" w:rsidRPr="00166937">
        <w:rPr>
          <w:rFonts w:ascii="Browallia New" w:hAnsi="Browallia New" w:cs="Browallia New"/>
          <w:sz w:val="26"/>
          <w:szCs w:val="26"/>
        </w:rPr>
        <w:t>.</w:t>
      </w:r>
      <w:r w:rsidRPr="00166937">
        <w:rPr>
          <w:rFonts w:ascii="Browallia New" w:hAnsi="Browallia New" w:cs="Browallia New"/>
          <w:sz w:val="26"/>
          <w:szCs w:val="26"/>
        </w:rPr>
        <w:t>22</w:t>
      </w:r>
      <w:r w:rsidR="00972B53" w:rsidRPr="00166937">
        <w:rPr>
          <w:rFonts w:ascii="Browallia New" w:hAnsi="Browallia New" w:cs="Browallia New"/>
          <w:sz w:val="26"/>
          <w:szCs w:val="26"/>
        </w:rPr>
        <w:t xml:space="preserve"> </w:t>
      </w:r>
      <w:r w:rsidR="00972B53" w:rsidRPr="00166937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Pr="00166937">
        <w:rPr>
          <w:rFonts w:ascii="Browallia New" w:hAnsi="Browallia New" w:cs="Browallia New"/>
          <w:sz w:val="26"/>
          <w:szCs w:val="26"/>
        </w:rPr>
        <w:t>5</w:t>
      </w:r>
      <w:r w:rsidR="00972B53" w:rsidRPr="00166937">
        <w:rPr>
          <w:rFonts w:ascii="Browallia New" w:hAnsi="Browallia New" w:cs="Browallia New"/>
          <w:sz w:val="26"/>
          <w:szCs w:val="26"/>
        </w:rPr>
        <w:t>.</w:t>
      </w:r>
      <w:r w:rsidRPr="00166937">
        <w:rPr>
          <w:rFonts w:ascii="Browallia New" w:hAnsi="Browallia New" w:cs="Browallia New"/>
          <w:sz w:val="26"/>
          <w:szCs w:val="26"/>
        </w:rPr>
        <w:t>03</w:t>
      </w:r>
      <w:r w:rsidR="00972B53" w:rsidRPr="00166937">
        <w:rPr>
          <w:rFonts w:ascii="Browallia New" w:hAnsi="Browallia New" w:cs="Browallia New"/>
          <w:sz w:val="26"/>
          <w:szCs w:val="26"/>
        </w:rPr>
        <w:t xml:space="preserve"> </w:t>
      </w:r>
    </w:p>
    <w:p w:rsidR="00B2249C" w:rsidRPr="00205905" w:rsidRDefault="00B2249C" w:rsidP="00F27E3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660538" w:rsidRPr="00205905" w:rsidRDefault="00166937" w:rsidP="00660538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66937">
        <w:rPr>
          <w:rFonts w:ascii="Browallia New" w:hAnsi="Browallia New" w:cs="Browallia New"/>
          <w:sz w:val="26"/>
          <w:szCs w:val="26"/>
        </w:rPr>
        <w:t>17</w:t>
      </w:r>
      <w:r w:rsidR="009C1857" w:rsidRPr="00205905">
        <w:rPr>
          <w:rFonts w:ascii="Browallia New" w:hAnsi="Browallia New" w:cs="Browallia New"/>
          <w:sz w:val="26"/>
          <w:szCs w:val="26"/>
        </w:rPr>
        <w:t>.</w:t>
      </w:r>
      <w:r w:rsidRPr="00166937">
        <w:rPr>
          <w:rFonts w:ascii="Browallia New" w:hAnsi="Browallia New" w:cs="Browallia New"/>
          <w:sz w:val="26"/>
          <w:szCs w:val="26"/>
        </w:rPr>
        <w:t>2</w:t>
      </w:r>
      <w:bookmarkStart w:id="12" w:name="_Hlk55549503"/>
      <w:r w:rsidR="009C1857" w:rsidRPr="00205905">
        <w:rPr>
          <w:rFonts w:ascii="Browallia New" w:hAnsi="Browallia New" w:cs="Browallia New"/>
          <w:sz w:val="26"/>
          <w:szCs w:val="26"/>
        </w:rPr>
        <w:tab/>
      </w:r>
      <w:bookmarkEnd w:id="12"/>
      <w:r w:rsidR="00660538"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166937">
        <w:rPr>
          <w:rFonts w:ascii="Browallia New" w:hAnsi="Browallia New" w:cs="Browallia New"/>
          <w:spacing w:val="-6"/>
          <w:sz w:val="26"/>
          <w:szCs w:val="26"/>
        </w:rPr>
        <w:t>29</w:t>
      </w:r>
      <w:r w:rsidR="00660538"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Pr="00166937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660538"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ที่ประชุมสามัญผู้ถือหุ้นประจําปี พ.ศ. </w:t>
      </w:r>
      <w:r w:rsidRPr="00166937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660538"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ได้มีมติให้ลดทุนจดทะเบียนจำนวน </w:t>
      </w:r>
      <w:r w:rsidRPr="00166937">
        <w:rPr>
          <w:rFonts w:ascii="Browallia New" w:hAnsi="Browallia New" w:cs="Browallia New"/>
          <w:spacing w:val="-6"/>
          <w:sz w:val="26"/>
          <w:szCs w:val="26"/>
        </w:rPr>
        <w:t>576</w:t>
      </w:r>
      <w:r w:rsidR="00660538" w:rsidRPr="00205905">
        <w:rPr>
          <w:rFonts w:ascii="Browallia New" w:hAnsi="Browallia New" w:cs="Browallia New"/>
          <w:spacing w:val="-6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6"/>
          <w:sz w:val="26"/>
          <w:szCs w:val="26"/>
        </w:rPr>
        <w:t>925</w:t>
      </w:r>
      <w:r w:rsidR="00660538" w:rsidRPr="00205905">
        <w:rPr>
          <w:rFonts w:ascii="Browallia New" w:hAnsi="Browallia New" w:cs="Browallia New"/>
          <w:spacing w:val="-6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6"/>
          <w:sz w:val="26"/>
          <w:szCs w:val="26"/>
        </w:rPr>
        <w:t>916</w:t>
      </w:r>
      <w:r w:rsidR="00660538" w:rsidRPr="002059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0538" w:rsidRPr="00205905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="00660538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0538" w:rsidRPr="00205905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โดยตัดหุ้นที่ยังไม่ออกและเสนอขาย และอนุมัติการออกหุ้นสามัญเพิ่มทุนใหม่เป็นจํานวนไม่เกิน </w:t>
      </w:r>
      <w:r w:rsidRPr="00166937">
        <w:rPr>
          <w:rFonts w:ascii="Browallia New" w:hAnsi="Browallia New" w:cs="Browallia New"/>
          <w:spacing w:val="-2"/>
          <w:sz w:val="26"/>
          <w:szCs w:val="26"/>
        </w:rPr>
        <w:t>471</w:t>
      </w:r>
      <w:r w:rsidR="003A2667" w:rsidRPr="00205905">
        <w:rPr>
          <w:rFonts w:ascii="Browallia New" w:hAnsi="Browallia New" w:cs="Browallia New"/>
          <w:spacing w:val="-2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2"/>
          <w:sz w:val="26"/>
          <w:szCs w:val="26"/>
        </w:rPr>
        <w:t>083</w:t>
      </w:r>
      <w:r w:rsidR="003A2667" w:rsidRPr="00205905">
        <w:rPr>
          <w:rFonts w:ascii="Browallia New" w:hAnsi="Browallia New" w:cs="Browallia New"/>
          <w:spacing w:val="-2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2"/>
          <w:sz w:val="26"/>
          <w:szCs w:val="26"/>
        </w:rPr>
        <w:t>244</w:t>
      </w:r>
      <w:r w:rsidR="003A2667" w:rsidRPr="002059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60538" w:rsidRPr="00205905">
        <w:rPr>
          <w:rFonts w:ascii="Browallia New" w:hAnsi="Browallia New" w:cs="Browallia New"/>
          <w:spacing w:val="-2"/>
          <w:sz w:val="26"/>
          <w:szCs w:val="26"/>
          <w:cs/>
        </w:rPr>
        <w:t>หุ้น มูลค่าที่ตราไว้</w:t>
      </w:r>
      <w:r w:rsidR="00660538" w:rsidRPr="00205905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Pr="00166937">
        <w:rPr>
          <w:rFonts w:ascii="Browallia New" w:hAnsi="Browallia New" w:cs="Browallia New"/>
          <w:sz w:val="26"/>
          <w:szCs w:val="26"/>
        </w:rPr>
        <w:t>1</w:t>
      </w:r>
      <w:r w:rsidR="00660538" w:rsidRPr="00205905">
        <w:rPr>
          <w:rFonts w:ascii="Browallia New" w:hAnsi="Browallia New" w:cs="Browallia New"/>
          <w:sz w:val="26"/>
          <w:szCs w:val="26"/>
          <w:cs/>
        </w:rPr>
        <w:t xml:space="preserve"> บาท โดยแบ่งออกเป็น</w:t>
      </w:r>
    </w:p>
    <w:p w:rsidR="00660538" w:rsidRPr="00205905" w:rsidRDefault="00660538" w:rsidP="00E250ED">
      <w:pPr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ก)</w:t>
      </w:r>
      <w:r w:rsidRPr="00205905">
        <w:rPr>
          <w:rFonts w:ascii="Browallia New" w:hAnsi="Browallia New" w:cs="Browallia New"/>
          <w:sz w:val="26"/>
          <w:szCs w:val="26"/>
          <w:cs/>
        </w:rPr>
        <w:tab/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 xml:space="preserve">จัดสรรหุ้นสามัญเพิ่มทุนใหม่เป็นจํานวนไม่เกิน </w:t>
      </w:r>
      <w:r w:rsidR="00166937" w:rsidRPr="00166937">
        <w:rPr>
          <w:rFonts w:ascii="Browallia New" w:hAnsi="Browallia New" w:cs="Browallia New"/>
          <w:sz w:val="26"/>
          <w:szCs w:val="26"/>
        </w:rPr>
        <w:t>235</w:t>
      </w:r>
      <w:r w:rsidR="00E250ED" w:rsidRPr="00205905">
        <w:rPr>
          <w:rFonts w:ascii="Browallia New" w:hAnsi="Browallia New" w:cs="Browallia New"/>
          <w:sz w:val="26"/>
          <w:szCs w:val="26"/>
        </w:rPr>
        <w:t>,</w:t>
      </w:r>
      <w:r w:rsidR="00166937" w:rsidRPr="00166937">
        <w:rPr>
          <w:rFonts w:ascii="Browallia New" w:hAnsi="Browallia New" w:cs="Browallia New"/>
          <w:sz w:val="26"/>
          <w:szCs w:val="26"/>
        </w:rPr>
        <w:t>541</w:t>
      </w:r>
      <w:r w:rsidR="00E250ED" w:rsidRPr="00205905">
        <w:rPr>
          <w:rFonts w:ascii="Browallia New" w:hAnsi="Browallia New" w:cs="Browallia New"/>
          <w:sz w:val="26"/>
          <w:szCs w:val="26"/>
        </w:rPr>
        <w:t>,</w:t>
      </w:r>
      <w:r w:rsidR="00166937" w:rsidRPr="00166937">
        <w:rPr>
          <w:rFonts w:ascii="Browallia New" w:hAnsi="Browallia New" w:cs="Browallia New"/>
          <w:sz w:val="26"/>
          <w:szCs w:val="26"/>
        </w:rPr>
        <w:t>622</w:t>
      </w:r>
      <w:r w:rsidR="00E250ED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166937" w:rsidRPr="00166937">
        <w:rPr>
          <w:rFonts w:ascii="Browallia New" w:hAnsi="Browallia New" w:cs="Browallia New"/>
          <w:sz w:val="26"/>
          <w:szCs w:val="26"/>
        </w:rPr>
        <w:t>1</w:t>
      </w:r>
      <w:r w:rsidR="00E250ED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>บาท คิดเป็นร้อยละ</w:t>
      </w:r>
      <w:r w:rsidR="00E250ED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30</w:t>
      </w:r>
      <w:r w:rsidR="00E250ED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>ของทุนชําระแล้ว เพื่อเสนอขายให้แก่ผู้ถือหุ้นเดิมของบริษัทฯ ตามสัดส่วนการถือหุ้น (</w:t>
      </w:r>
      <w:r w:rsidR="00E250ED" w:rsidRPr="00205905">
        <w:rPr>
          <w:rFonts w:ascii="Browallia New" w:hAnsi="Browallia New" w:cs="Browallia New"/>
          <w:sz w:val="26"/>
          <w:szCs w:val="26"/>
        </w:rPr>
        <w:t xml:space="preserve">Rights Offering) 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>หรือ</w:t>
      </w:r>
    </w:p>
    <w:p w:rsidR="00660538" w:rsidRPr="00205905" w:rsidRDefault="00660538" w:rsidP="00E250ED">
      <w:pPr>
        <w:tabs>
          <w:tab w:val="left" w:pos="567"/>
        </w:tabs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ข)</w:t>
      </w:r>
      <w:r w:rsidRPr="00205905">
        <w:rPr>
          <w:rFonts w:ascii="Browallia New" w:hAnsi="Browallia New" w:cs="Browallia New"/>
          <w:sz w:val="26"/>
          <w:szCs w:val="26"/>
          <w:cs/>
        </w:rPr>
        <w:tab/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 xml:space="preserve">จัดสรรหุ้นสามัญเพิ่มทุนใหม่เป็นจํานวนไม่เกิน </w:t>
      </w:r>
      <w:r w:rsidR="00166937" w:rsidRPr="00166937">
        <w:rPr>
          <w:rFonts w:ascii="Browallia New" w:hAnsi="Browallia New" w:cs="Browallia New"/>
          <w:sz w:val="26"/>
          <w:szCs w:val="26"/>
        </w:rPr>
        <w:t>157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>,</w:t>
      </w:r>
      <w:r w:rsidR="00166937" w:rsidRPr="00166937">
        <w:rPr>
          <w:rFonts w:ascii="Browallia New" w:hAnsi="Browallia New" w:cs="Browallia New"/>
          <w:sz w:val="26"/>
          <w:szCs w:val="26"/>
        </w:rPr>
        <w:t>027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>,</w:t>
      </w:r>
      <w:r w:rsidR="00166937" w:rsidRPr="00166937">
        <w:rPr>
          <w:rFonts w:ascii="Browallia New" w:hAnsi="Browallia New" w:cs="Browallia New"/>
          <w:sz w:val="26"/>
          <w:szCs w:val="26"/>
        </w:rPr>
        <w:t>748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166937" w:rsidRPr="00166937">
        <w:rPr>
          <w:rFonts w:ascii="Browallia New" w:hAnsi="Browallia New" w:cs="Browallia New"/>
          <w:sz w:val="26"/>
          <w:szCs w:val="26"/>
        </w:rPr>
        <w:t>1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 xml:space="preserve"> บาท คิดเป็นร้อยละ</w:t>
      </w:r>
      <w:r w:rsidR="00B11410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166937" w:rsidRPr="00166937">
        <w:rPr>
          <w:rFonts w:ascii="Browallia New" w:hAnsi="Browallia New" w:cs="Browallia New"/>
          <w:sz w:val="26"/>
          <w:szCs w:val="26"/>
        </w:rPr>
        <w:t>20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 xml:space="preserve"> ของทุนชําระแล้ว เพื่อเสนอขายให้แก่ประชาชนทั่วไป (</w:t>
      </w:r>
      <w:r w:rsidR="00E250ED" w:rsidRPr="00205905">
        <w:rPr>
          <w:rFonts w:ascii="Browallia New" w:hAnsi="Browallia New" w:cs="Browallia New"/>
          <w:sz w:val="26"/>
          <w:szCs w:val="26"/>
        </w:rPr>
        <w:t xml:space="preserve">Public Offering) </w:t>
      </w:r>
      <w:r w:rsidR="00E250ED" w:rsidRPr="00205905">
        <w:rPr>
          <w:rFonts w:ascii="Browallia New" w:hAnsi="Browallia New" w:cs="Browallia New"/>
          <w:sz w:val="26"/>
          <w:szCs w:val="26"/>
          <w:cs/>
        </w:rPr>
        <w:t>หรือ</w:t>
      </w:r>
    </w:p>
    <w:p w:rsidR="00E250ED" w:rsidRPr="00205905" w:rsidRDefault="00E250ED" w:rsidP="00E250ED">
      <w:pPr>
        <w:tabs>
          <w:tab w:val="left" w:pos="567"/>
        </w:tabs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205905">
        <w:rPr>
          <w:rFonts w:ascii="Browallia New" w:hAnsi="Browallia New" w:cs="Browallia New"/>
          <w:sz w:val="26"/>
          <w:szCs w:val="26"/>
          <w:cs/>
        </w:rPr>
        <w:t>ค)</w:t>
      </w:r>
      <w:r w:rsidRPr="00205905">
        <w:rPr>
          <w:rFonts w:ascii="Browallia New" w:hAnsi="Browallia New" w:cs="Browallia New"/>
          <w:sz w:val="26"/>
          <w:szCs w:val="26"/>
          <w:cs/>
        </w:rPr>
        <w:tab/>
        <w:t xml:space="preserve">จัดสรรหุ้นสามัญเพิ่มทุนใหม่เป็นจํานวนไม่เกิน </w:t>
      </w:r>
      <w:r w:rsidR="00166937" w:rsidRPr="00166937">
        <w:rPr>
          <w:rFonts w:ascii="Browallia New" w:hAnsi="Browallia New" w:cs="Browallia New"/>
          <w:sz w:val="26"/>
          <w:szCs w:val="26"/>
        </w:rPr>
        <w:t>78</w:t>
      </w:r>
      <w:r w:rsidRPr="00205905">
        <w:rPr>
          <w:rFonts w:ascii="Browallia New" w:hAnsi="Browallia New" w:cs="Browallia New"/>
          <w:sz w:val="26"/>
          <w:szCs w:val="26"/>
          <w:cs/>
        </w:rPr>
        <w:t>,</w:t>
      </w:r>
      <w:r w:rsidR="00166937" w:rsidRPr="00166937">
        <w:rPr>
          <w:rFonts w:ascii="Browallia New" w:hAnsi="Browallia New" w:cs="Browallia New"/>
          <w:sz w:val="26"/>
          <w:szCs w:val="26"/>
        </w:rPr>
        <w:t>513</w:t>
      </w:r>
      <w:r w:rsidRPr="00205905">
        <w:rPr>
          <w:rFonts w:ascii="Browallia New" w:hAnsi="Browallia New" w:cs="Browallia New"/>
          <w:sz w:val="26"/>
          <w:szCs w:val="26"/>
          <w:cs/>
        </w:rPr>
        <w:t>,</w:t>
      </w:r>
      <w:r w:rsidR="00166937" w:rsidRPr="00166937">
        <w:rPr>
          <w:rFonts w:ascii="Browallia New" w:hAnsi="Browallia New" w:cs="Browallia New"/>
          <w:sz w:val="26"/>
          <w:szCs w:val="26"/>
        </w:rPr>
        <w:t>874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166937" w:rsidRPr="00166937">
        <w:rPr>
          <w:rFonts w:ascii="Browallia New" w:hAnsi="Browallia New" w:cs="Browallia New"/>
          <w:sz w:val="26"/>
          <w:szCs w:val="26"/>
        </w:rPr>
        <w:t>1</w:t>
      </w:r>
      <w:r w:rsidRPr="00205905">
        <w:rPr>
          <w:rFonts w:ascii="Browallia New" w:hAnsi="Browallia New" w:cs="Browallia New"/>
          <w:sz w:val="26"/>
          <w:szCs w:val="26"/>
          <w:cs/>
        </w:rPr>
        <w:t xml:space="preserve"> บาท คิดเป็นร้อยละ </w:t>
      </w:r>
      <w:r w:rsidR="00166937" w:rsidRPr="00166937">
        <w:rPr>
          <w:rFonts w:ascii="Browallia New" w:hAnsi="Browallia New" w:cs="Browallia New"/>
          <w:sz w:val="26"/>
          <w:szCs w:val="26"/>
        </w:rPr>
        <w:t>10</w:t>
      </w:r>
      <w:r w:rsidR="00DE1B89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z w:val="26"/>
          <w:szCs w:val="26"/>
          <w:cs/>
        </w:rPr>
        <w:t>ของทุนชําระแล้ว เพื่อเสนอขายให้แก่บุคคลในวงจํากัด (</w:t>
      </w:r>
      <w:r w:rsidRPr="00205905">
        <w:rPr>
          <w:rFonts w:ascii="Browallia New" w:hAnsi="Browallia New" w:cs="Browallia New"/>
          <w:sz w:val="26"/>
          <w:szCs w:val="26"/>
        </w:rPr>
        <w:t>Private Placement)</w:t>
      </w:r>
    </w:p>
    <w:p w:rsidR="00CF7708" w:rsidRPr="00205905" w:rsidRDefault="00CF7708" w:rsidP="00E250ED">
      <w:pPr>
        <w:tabs>
          <w:tab w:val="left" w:pos="567"/>
        </w:tabs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</w:p>
    <w:p w:rsidR="009C1857" w:rsidRPr="00205905" w:rsidRDefault="00166937" w:rsidP="00972B53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66937">
        <w:rPr>
          <w:rFonts w:ascii="Browallia New" w:hAnsi="Browallia New" w:cs="Browallia New"/>
          <w:spacing w:val="-4"/>
          <w:sz w:val="26"/>
          <w:szCs w:val="26"/>
        </w:rPr>
        <w:t>17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>.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3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ab/>
      </w:r>
      <w:r w:rsidR="00CF7708"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166937">
        <w:rPr>
          <w:rFonts w:ascii="Browallia New" w:hAnsi="Browallia New" w:cs="Browallia New"/>
          <w:spacing w:val="-6"/>
          <w:sz w:val="26"/>
          <w:szCs w:val="26"/>
        </w:rPr>
        <w:t>30</w:t>
      </w:r>
      <w:r w:rsidR="00CF7708"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Pr="00166937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CF7708" w:rsidRPr="0020590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  <w:cs/>
        </w:rPr>
        <w:t>บริษัท เดอะ เมกะวัตต์ จํากัด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ซึ่งเป็นบริษัทร่วมของกลุ่มกิจการได้เพิ่มทุนจดทะเบียนจาก 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1</w:t>
      </w:r>
      <w:r w:rsidR="00891DEB"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001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000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000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 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1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126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000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166937">
        <w:rPr>
          <w:rFonts w:ascii="Browallia New" w:hAnsi="Browallia New" w:cs="Browallia New"/>
          <w:spacing w:val="-4"/>
          <w:sz w:val="26"/>
          <w:szCs w:val="26"/>
        </w:rPr>
        <w:t>000</w:t>
      </w:r>
      <w:r w:rsidR="00CF7708"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CF7708" w:rsidRPr="002059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7708" w:rsidRPr="00205905">
        <w:rPr>
          <w:rFonts w:ascii="Browallia New" w:hAnsi="Browallia New" w:cs="Browallia New"/>
          <w:spacing w:val="-2"/>
          <w:sz w:val="26"/>
          <w:szCs w:val="26"/>
          <w:cs/>
        </w:rPr>
        <w:t>โดยบริษัทไม่ได้ลงทุนในการเพิ่มทุนดังกล่าว ภายหลังการเพิ่มทุนดังกล่าวสัดส่วนการถือหุ้นของบริษัทในบริษัท เดอะ เมกะวัตต์</w:t>
      </w:r>
      <w:r w:rsidR="00CF7708" w:rsidRPr="00205905">
        <w:rPr>
          <w:rFonts w:ascii="Browallia New" w:hAnsi="Browallia New" w:cs="Browallia New"/>
          <w:sz w:val="26"/>
          <w:szCs w:val="26"/>
          <w:cs/>
        </w:rPr>
        <w:t xml:space="preserve"> จํากัด ลดลงจากร้อยละ </w:t>
      </w:r>
      <w:r w:rsidRPr="00166937">
        <w:rPr>
          <w:rFonts w:ascii="Browallia New" w:hAnsi="Browallia New" w:cs="Browallia New"/>
          <w:sz w:val="26"/>
          <w:szCs w:val="26"/>
        </w:rPr>
        <w:t>28</w:t>
      </w:r>
      <w:r w:rsidR="00CF7708" w:rsidRPr="00205905">
        <w:rPr>
          <w:rFonts w:ascii="Browallia New" w:hAnsi="Browallia New" w:cs="Browallia New"/>
          <w:sz w:val="26"/>
          <w:szCs w:val="26"/>
        </w:rPr>
        <w:t>.</w:t>
      </w:r>
      <w:r w:rsidRPr="00166937">
        <w:rPr>
          <w:rFonts w:ascii="Browallia New" w:hAnsi="Browallia New" w:cs="Browallia New"/>
          <w:sz w:val="26"/>
          <w:szCs w:val="26"/>
        </w:rPr>
        <w:t>47</w:t>
      </w:r>
      <w:r w:rsidR="00CF7708" w:rsidRPr="00205905">
        <w:rPr>
          <w:rFonts w:ascii="Browallia New" w:hAnsi="Browallia New" w:cs="Browallia New"/>
          <w:sz w:val="26"/>
          <w:szCs w:val="26"/>
        </w:rPr>
        <w:t xml:space="preserve"> </w:t>
      </w:r>
      <w:r w:rsidR="00CF7708" w:rsidRPr="00205905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Pr="00166937">
        <w:rPr>
          <w:rFonts w:ascii="Browallia New" w:hAnsi="Browallia New" w:cs="Browallia New"/>
          <w:sz w:val="26"/>
          <w:szCs w:val="26"/>
        </w:rPr>
        <w:t>25</w:t>
      </w:r>
      <w:r w:rsidR="00CF7708" w:rsidRPr="00205905">
        <w:rPr>
          <w:rFonts w:ascii="Browallia New" w:hAnsi="Browallia New" w:cs="Browallia New"/>
          <w:sz w:val="26"/>
          <w:szCs w:val="26"/>
        </w:rPr>
        <w:t>.</w:t>
      </w:r>
      <w:r w:rsidRPr="00166937">
        <w:rPr>
          <w:rFonts w:ascii="Browallia New" w:hAnsi="Browallia New" w:cs="Browallia New"/>
          <w:sz w:val="26"/>
          <w:szCs w:val="26"/>
        </w:rPr>
        <w:t>31</w:t>
      </w:r>
    </w:p>
    <w:p w:rsidR="00CF7708" w:rsidRPr="00205905" w:rsidRDefault="00CF7708" w:rsidP="00972B53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205905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475828" w:rsidRPr="00205905" w:rsidRDefault="00166937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669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475828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2059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:rsidR="00475828" w:rsidRPr="00205905" w:rsidRDefault="00475828" w:rsidP="0047582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990F1B" w:rsidRPr="00205905" w:rsidRDefault="00475828" w:rsidP="0047582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205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5905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166937" w:rsidRPr="00166937">
        <w:rPr>
          <w:rFonts w:ascii="Browallia New" w:hAnsi="Browallia New" w:cs="Browallia New"/>
          <w:spacing w:val="-4"/>
          <w:sz w:val="26"/>
          <w:szCs w:val="26"/>
        </w:rPr>
        <w:t>2564</w:t>
      </w:r>
    </w:p>
    <w:p w:rsidR="00A70560" w:rsidRPr="00205905" w:rsidRDefault="00A70560" w:rsidP="00F27E3A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A70560" w:rsidRPr="00205905" w:rsidSect="00494D66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024" w:rsidRDefault="00E13024">
      <w:r>
        <w:separator/>
      </w:r>
    </w:p>
  </w:endnote>
  <w:endnote w:type="continuationSeparator" w:id="0">
    <w:p w:rsidR="00E13024" w:rsidRDefault="00E1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905" w:rsidRPr="009F7F30" w:rsidRDefault="00205905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39327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024" w:rsidRDefault="00E13024">
      <w:r>
        <w:separator/>
      </w:r>
    </w:p>
  </w:footnote>
  <w:footnote w:type="continuationSeparator" w:id="0">
    <w:p w:rsidR="00E13024" w:rsidRDefault="00E1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905" w:rsidRPr="0099360F" w:rsidRDefault="00205905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:rsidR="00205905" w:rsidRPr="0099360F" w:rsidRDefault="00205905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205905" w:rsidRPr="009F7F30" w:rsidRDefault="00205905" w:rsidP="000B2962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AD6FC5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AD6FC5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6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9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23"/>
  </w:num>
  <w:num w:numId="4">
    <w:abstractNumId w:val="8"/>
  </w:num>
  <w:num w:numId="5">
    <w:abstractNumId w:val="20"/>
  </w:num>
  <w:num w:numId="6">
    <w:abstractNumId w:val="4"/>
  </w:num>
  <w:num w:numId="7">
    <w:abstractNumId w:val="17"/>
  </w:num>
  <w:num w:numId="8">
    <w:abstractNumId w:val="9"/>
  </w:num>
  <w:num w:numId="9">
    <w:abstractNumId w:val="26"/>
  </w:num>
  <w:num w:numId="10">
    <w:abstractNumId w:val="18"/>
  </w:num>
  <w:num w:numId="11">
    <w:abstractNumId w:val="2"/>
  </w:num>
  <w:num w:numId="12">
    <w:abstractNumId w:val="29"/>
  </w:num>
  <w:num w:numId="13">
    <w:abstractNumId w:val="7"/>
  </w:num>
  <w:num w:numId="14">
    <w:abstractNumId w:val="13"/>
  </w:num>
  <w:num w:numId="15">
    <w:abstractNumId w:val="1"/>
  </w:num>
  <w:num w:numId="16">
    <w:abstractNumId w:val="22"/>
  </w:num>
  <w:num w:numId="17">
    <w:abstractNumId w:val="30"/>
  </w:num>
  <w:num w:numId="18">
    <w:abstractNumId w:val="6"/>
  </w:num>
  <w:num w:numId="19">
    <w:abstractNumId w:val="16"/>
  </w:num>
  <w:num w:numId="20">
    <w:abstractNumId w:val="11"/>
  </w:num>
  <w:num w:numId="21">
    <w:abstractNumId w:val="5"/>
  </w:num>
  <w:num w:numId="22">
    <w:abstractNumId w:val="21"/>
  </w:num>
  <w:num w:numId="23">
    <w:abstractNumId w:val="15"/>
  </w:num>
  <w:num w:numId="24">
    <w:abstractNumId w:val="27"/>
  </w:num>
  <w:num w:numId="25">
    <w:abstractNumId w:val="31"/>
  </w:num>
  <w:num w:numId="26">
    <w:abstractNumId w:val="12"/>
  </w:num>
  <w:num w:numId="27">
    <w:abstractNumId w:val="3"/>
  </w:num>
  <w:num w:numId="28">
    <w:abstractNumId w:val="19"/>
  </w:num>
  <w:num w:numId="29">
    <w:abstractNumId w:val="0"/>
  </w:num>
  <w:num w:numId="30">
    <w:abstractNumId w:val="14"/>
  </w:num>
  <w:num w:numId="31">
    <w:abstractNumId w:val="25"/>
  </w:num>
  <w:num w:numId="3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3D33"/>
    <w:rsid w:val="000006C3"/>
    <w:rsid w:val="000006C8"/>
    <w:rsid w:val="00000C6F"/>
    <w:rsid w:val="0000109F"/>
    <w:rsid w:val="000012F6"/>
    <w:rsid w:val="00001473"/>
    <w:rsid w:val="00001E20"/>
    <w:rsid w:val="00001EA9"/>
    <w:rsid w:val="000026B6"/>
    <w:rsid w:val="00002A55"/>
    <w:rsid w:val="00002E70"/>
    <w:rsid w:val="00003237"/>
    <w:rsid w:val="0000465C"/>
    <w:rsid w:val="00004B6A"/>
    <w:rsid w:val="00004CFB"/>
    <w:rsid w:val="00005314"/>
    <w:rsid w:val="0000690D"/>
    <w:rsid w:val="0000697D"/>
    <w:rsid w:val="00007017"/>
    <w:rsid w:val="00007206"/>
    <w:rsid w:val="00007C78"/>
    <w:rsid w:val="00007E6D"/>
    <w:rsid w:val="00010564"/>
    <w:rsid w:val="00010895"/>
    <w:rsid w:val="00010BF7"/>
    <w:rsid w:val="0001102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3BA"/>
    <w:rsid w:val="000166DA"/>
    <w:rsid w:val="000168AA"/>
    <w:rsid w:val="00016A24"/>
    <w:rsid w:val="00016B52"/>
    <w:rsid w:val="00016B73"/>
    <w:rsid w:val="00016D3A"/>
    <w:rsid w:val="00016E61"/>
    <w:rsid w:val="000171E4"/>
    <w:rsid w:val="00017633"/>
    <w:rsid w:val="000178B6"/>
    <w:rsid w:val="00017A43"/>
    <w:rsid w:val="0002071E"/>
    <w:rsid w:val="00020830"/>
    <w:rsid w:val="00020866"/>
    <w:rsid w:val="000208C4"/>
    <w:rsid w:val="000217EE"/>
    <w:rsid w:val="000219AD"/>
    <w:rsid w:val="00021D38"/>
    <w:rsid w:val="00023384"/>
    <w:rsid w:val="000234CD"/>
    <w:rsid w:val="0002353C"/>
    <w:rsid w:val="0002389C"/>
    <w:rsid w:val="00023A39"/>
    <w:rsid w:val="00024065"/>
    <w:rsid w:val="0002424B"/>
    <w:rsid w:val="00024706"/>
    <w:rsid w:val="000249B6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4CD"/>
    <w:rsid w:val="0003274C"/>
    <w:rsid w:val="0003275F"/>
    <w:rsid w:val="000327E8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402F3"/>
    <w:rsid w:val="00040316"/>
    <w:rsid w:val="00041308"/>
    <w:rsid w:val="000413A3"/>
    <w:rsid w:val="00041789"/>
    <w:rsid w:val="000419C3"/>
    <w:rsid w:val="000426FE"/>
    <w:rsid w:val="00042794"/>
    <w:rsid w:val="00042926"/>
    <w:rsid w:val="00042D28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F5"/>
    <w:rsid w:val="00045707"/>
    <w:rsid w:val="00045813"/>
    <w:rsid w:val="00045A18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430D"/>
    <w:rsid w:val="00064331"/>
    <w:rsid w:val="00064893"/>
    <w:rsid w:val="00064C6E"/>
    <w:rsid w:val="00064FDE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8D1"/>
    <w:rsid w:val="00073F28"/>
    <w:rsid w:val="000742B6"/>
    <w:rsid w:val="00074328"/>
    <w:rsid w:val="000744D4"/>
    <w:rsid w:val="00074B33"/>
    <w:rsid w:val="00074E12"/>
    <w:rsid w:val="00075258"/>
    <w:rsid w:val="00075DDA"/>
    <w:rsid w:val="0007642F"/>
    <w:rsid w:val="000765BF"/>
    <w:rsid w:val="00076A49"/>
    <w:rsid w:val="000770B3"/>
    <w:rsid w:val="0007774B"/>
    <w:rsid w:val="00077E5D"/>
    <w:rsid w:val="0008003B"/>
    <w:rsid w:val="000800D5"/>
    <w:rsid w:val="000804F6"/>
    <w:rsid w:val="000808B9"/>
    <w:rsid w:val="00080B85"/>
    <w:rsid w:val="00080CF6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EA3"/>
    <w:rsid w:val="00084718"/>
    <w:rsid w:val="000850C6"/>
    <w:rsid w:val="00085383"/>
    <w:rsid w:val="000856EE"/>
    <w:rsid w:val="0008570E"/>
    <w:rsid w:val="00085F4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2A4"/>
    <w:rsid w:val="000913B8"/>
    <w:rsid w:val="0009196D"/>
    <w:rsid w:val="00091A6D"/>
    <w:rsid w:val="000921D8"/>
    <w:rsid w:val="00092393"/>
    <w:rsid w:val="00092A5C"/>
    <w:rsid w:val="00093224"/>
    <w:rsid w:val="0009374D"/>
    <w:rsid w:val="0009376B"/>
    <w:rsid w:val="000937FF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BE"/>
    <w:rsid w:val="00096F72"/>
    <w:rsid w:val="00096FD4"/>
    <w:rsid w:val="000970C4"/>
    <w:rsid w:val="000971EB"/>
    <w:rsid w:val="000973EC"/>
    <w:rsid w:val="00097BBE"/>
    <w:rsid w:val="00097DD0"/>
    <w:rsid w:val="000A000B"/>
    <w:rsid w:val="000A073D"/>
    <w:rsid w:val="000A10A3"/>
    <w:rsid w:val="000A19A9"/>
    <w:rsid w:val="000A1CF0"/>
    <w:rsid w:val="000A1D83"/>
    <w:rsid w:val="000A1F43"/>
    <w:rsid w:val="000A1FC7"/>
    <w:rsid w:val="000A2710"/>
    <w:rsid w:val="000A2787"/>
    <w:rsid w:val="000A2C31"/>
    <w:rsid w:val="000A3077"/>
    <w:rsid w:val="000A34C0"/>
    <w:rsid w:val="000A366F"/>
    <w:rsid w:val="000A3A56"/>
    <w:rsid w:val="000A3C49"/>
    <w:rsid w:val="000A3C8A"/>
    <w:rsid w:val="000A4431"/>
    <w:rsid w:val="000A4EC6"/>
    <w:rsid w:val="000A5C17"/>
    <w:rsid w:val="000A5E56"/>
    <w:rsid w:val="000A6355"/>
    <w:rsid w:val="000A65AC"/>
    <w:rsid w:val="000A6BB5"/>
    <w:rsid w:val="000A6FB5"/>
    <w:rsid w:val="000A7032"/>
    <w:rsid w:val="000A70B7"/>
    <w:rsid w:val="000A75FA"/>
    <w:rsid w:val="000A7A29"/>
    <w:rsid w:val="000A7BDF"/>
    <w:rsid w:val="000B0351"/>
    <w:rsid w:val="000B0538"/>
    <w:rsid w:val="000B0D74"/>
    <w:rsid w:val="000B0FFF"/>
    <w:rsid w:val="000B1398"/>
    <w:rsid w:val="000B150A"/>
    <w:rsid w:val="000B1633"/>
    <w:rsid w:val="000B18A8"/>
    <w:rsid w:val="000B1FD2"/>
    <w:rsid w:val="000B261D"/>
    <w:rsid w:val="000B2962"/>
    <w:rsid w:val="000B3B55"/>
    <w:rsid w:val="000B4509"/>
    <w:rsid w:val="000B4848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F8C"/>
    <w:rsid w:val="000C0079"/>
    <w:rsid w:val="000C019D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6F0"/>
    <w:rsid w:val="000C3DE1"/>
    <w:rsid w:val="000C4029"/>
    <w:rsid w:val="000C47DA"/>
    <w:rsid w:val="000C486A"/>
    <w:rsid w:val="000C4D9E"/>
    <w:rsid w:val="000C4EA2"/>
    <w:rsid w:val="000C51F5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C6D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318"/>
    <w:rsid w:val="000D3578"/>
    <w:rsid w:val="000D3AD1"/>
    <w:rsid w:val="000D3B50"/>
    <w:rsid w:val="000D3FEB"/>
    <w:rsid w:val="000D4081"/>
    <w:rsid w:val="000D4316"/>
    <w:rsid w:val="000D45A5"/>
    <w:rsid w:val="000D46CC"/>
    <w:rsid w:val="000D53D9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D03"/>
    <w:rsid w:val="000E07F9"/>
    <w:rsid w:val="000E0A15"/>
    <w:rsid w:val="000E0AAA"/>
    <w:rsid w:val="000E10FF"/>
    <w:rsid w:val="000E1242"/>
    <w:rsid w:val="000E1368"/>
    <w:rsid w:val="000E1798"/>
    <w:rsid w:val="000E28D6"/>
    <w:rsid w:val="000E2B31"/>
    <w:rsid w:val="000E2BBE"/>
    <w:rsid w:val="000E2C87"/>
    <w:rsid w:val="000E3AB9"/>
    <w:rsid w:val="000E3B73"/>
    <w:rsid w:val="000E3BB3"/>
    <w:rsid w:val="000E42AA"/>
    <w:rsid w:val="000E4A96"/>
    <w:rsid w:val="000E4DF9"/>
    <w:rsid w:val="000E517F"/>
    <w:rsid w:val="000E521D"/>
    <w:rsid w:val="000E52B3"/>
    <w:rsid w:val="000E54F4"/>
    <w:rsid w:val="000E5DF7"/>
    <w:rsid w:val="000E6081"/>
    <w:rsid w:val="000E6193"/>
    <w:rsid w:val="000E6426"/>
    <w:rsid w:val="000E6C68"/>
    <w:rsid w:val="000E6E1A"/>
    <w:rsid w:val="000E6F44"/>
    <w:rsid w:val="000E7064"/>
    <w:rsid w:val="000E719E"/>
    <w:rsid w:val="000E76F5"/>
    <w:rsid w:val="000F00A0"/>
    <w:rsid w:val="000F06BD"/>
    <w:rsid w:val="000F107B"/>
    <w:rsid w:val="000F15F4"/>
    <w:rsid w:val="000F2183"/>
    <w:rsid w:val="000F2265"/>
    <w:rsid w:val="000F233B"/>
    <w:rsid w:val="000F265A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DE"/>
    <w:rsid w:val="0010183B"/>
    <w:rsid w:val="0010183C"/>
    <w:rsid w:val="00101C45"/>
    <w:rsid w:val="00101C79"/>
    <w:rsid w:val="00102223"/>
    <w:rsid w:val="001024E1"/>
    <w:rsid w:val="00102780"/>
    <w:rsid w:val="00102DC2"/>
    <w:rsid w:val="001034F7"/>
    <w:rsid w:val="001036A7"/>
    <w:rsid w:val="00103D80"/>
    <w:rsid w:val="001044E1"/>
    <w:rsid w:val="001050A1"/>
    <w:rsid w:val="001059EF"/>
    <w:rsid w:val="00106073"/>
    <w:rsid w:val="0010633D"/>
    <w:rsid w:val="001063A2"/>
    <w:rsid w:val="001065C5"/>
    <w:rsid w:val="00106603"/>
    <w:rsid w:val="00106682"/>
    <w:rsid w:val="00106957"/>
    <w:rsid w:val="00106EF7"/>
    <w:rsid w:val="00107D92"/>
    <w:rsid w:val="00107E5F"/>
    <w:rsid w:val="00107F95"/>
    <w:rsid w:val="00110019"/>
    <w:rsid w:val="0011072C"/>
    <w:rsid w:val="0011091D"/>
    <w:rsid w:val="00110B20"/>
    <w:rsid w:val="00110CCE"/>
    <w:rsid w:val="001112B4"/>
    <w:rsid w:val="001113D3"/>
    <w:rsid w:val="00111A06"/>
    <w:rsid w:val="00112002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60AD"/>
    <w:rsid w:val="001161EB"/>
    <w:rsid w:val="00116480"/>
    <w:rsid w:val="00117E36"/>
    <w:rsid w:val="0012059C"/>
    <w:rsid w:val="00120728"/>
    <w:rsid w:val="00120744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9A"/>
    <w:rsid w:val="001250EE"/>
    <w:rsid w:val="0012526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303CC"/>
    <w:rsid w:val="0013048A"/>
    <w:rsid w:val="0013065A"/>
    <w:rsid w:val="00130B9F"/>
    <w:rsid w:val="0013101E"/>
    <w:rsid w:val="00131451"/>
    <w:rsid w:val="001316C3"/>
    <w:rsid w:val="00132021"/>
    <w:rsid w:val="001326AA"/>
    <w:rsid w:val="0013305F"/>
    <w:rsid w:val="00133467"/>
    <w:rsid w:val="001335C2"/>
    <w:rsid w:val="001339C9"/>
    <w:rsid w:val="00133A99"/>
    <w:rsid w:val="00133BD0"/>
    <w:rsid w:val="00134C50"/>
    <w:rsid w:val="00134CB9"/>
    <w:rsid w:val="00134CBD"/>
    <w:rsid w:val="00135D6E"/>
    <w:rsid w:val="00135E40"/>
    <w:rsid w:val="001360B0"/>
    <w:rsid w:val="0013625C"/>
    <w:rsid w:val="001363BE"/>
    <w:rsid w:val="0013666A"/>
    <w:rsid w:val="0013672A"/>
    <w:rsid w:val="00136E29"/>
    <w:rsid w:val="001371F1"/>
    <w:rsid w:val="00140458"/>
    <w:rsid w:val="00140B5B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B07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233B"/>
    <w:rsid w:val="001524FF"/>
    <w:rsid w:val="001525D8"/>
    <w:rsid w:val="00153892"/>
    <w:rsid w:val="00153A6A"/>
    <w:rsid w:val="00153B65"/>
    <w:rsid w:val="001543EA"/>
    <w:rsid w:val="0015486F"/>
    <w:rsid w:val="00154B3E"/>
    <w:rsid w:val="00154B61"/>
    <w:rsid w:val="00154FC5"/>
    <w:rsid w:val="001560C8"/>
    <w:rsid w:val="00156273"/>
    <w:rsid w:val="00156B76"/>
    <w:rsid w:val="00157123"/>
    <w:rsid w:val="00157273"/>
    <w:rsid w:val="00157479"/>
    <w:rsid w:val="00157598"/>
    <w:rsid w:val="00157BAB"/>
    <w:rsid w:val="00160AB7"/>
    <w:rsid w:val="00160D35"/>
    <w:rsid w:val="00161ACC"/>
    <w:rsid w:val="001625E7"/>
    <w:rsid w:val="0016319E"/>
    <w:rsid w:val="00163764"/>
    <w:rsid w:val="0016381E"/>
    <w:rsid w:val="00163ABC"/>
    <w:rsid w:val="00164464"/>
    <w:rsid w:val="00164598"/>
    <w:rsid w:val="00164AF8"/>
    <w:rsid w:val="00165603"/>
    <w:rsid w:val="00165699"/>
    <w:rsid w:val="001656D0"/>
    <w:rsid w:val="00165750"/>
    <w:rsid w:val="001657F6"/>
    <w:rsid w:val="0016618D"/>
    <w:rsid w:val="00166937"/>
    <w:rsid w:val="00166D3E"/>
    <w:rsid w:val="001677D4"/>
    <w:rsid w:val="001679B3"/>
    <w:rsid w:val="00167B31"/>
    <w:rsid w:val="0017006E"/>
    <w:rsid w:val="00170A12"/>
    <w:rsid w:val="00170CCC"/>
    <w:rsid w:val="00170FCC"/>
    <w:rsid w:val="00171166"/>
    <w:rsid w:val="001713AA"/>
    <w:rsid w:val="00171410"/>
    <w:rsid w:val="00171B44"/>
    <w:rsid w:val="00171CAC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CE"/>
    <w:rsid w:val="00176DB4"/>
    <w:rsid w:val="00177463"/>
    <w:rsid w:val="00177DD9"/>
    <w:rsid w:val="00177F81"/>
    <w:rsid w:val="00180152"/>
    <w:rsid w:val="00180CEF"/>
    <w:rsid w:val="00180D38"/>
    <w:rsid w:val="00180EC6"/>
    <w:rsid w:val="00181141"/>
    <w:rsid w:val="001814E7"/>
    <w:rsid w:val="00181E19"/>
    <w:rsid w:val="00181EEF"/>
    <w:rsid w:val="00182571"/>
    <w:rsid w:val="001826E7"/>
    <w:rsid w:val="001827EC"/>
    <w:rsid w:val="00182C01"/>
    <w:rsid w:val="00182FD8"/>
    <w:rsid w:val="00183198"/>
    <w:rsid w:val="0018325C"/>
    <w:rsid w:val="0018333F"/>
    <w:rsid w:val="0018350A"/>
    <w:rsid w:val="001836B5"/>
    <w:rsid w:val="0018480C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41B2"/>
    <w:rsid w:val="001947A2"/>
    <w:rsid w:val="00194909"/>
    <w:rsid w:val="001954F3"/>
    <w:rsid w:val="0019565A"/>
    <w:rsid w:val="00195F25"/>
    <w:rsid w:val="0019671F"/>
    <w:rsid w:val="0019679D"/>
    <w:rsid w:val="001968D8"/>
    <w:rsid w:val="00197127"/>
    <w:rsid w:val="00197CCA"/>
    <w:rsid w:val="001A164E"/>
    <w:rsid w:val="001A1663"/>
    <w:rsid w:val="001A182D"/>
    <w:rsid w:val="001A1AE4"/>
    <w:rsid w:val="001A1B69"/>
    <w:rsid w:val="001A2196"/>
    <w:rsid w:val="001A2622"/>
    <w:rsid w:val="001A26D1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B0541"/>
    <w:rsid w:val="001B0826"/>
    <w:rsid w:val="001B09BE"/>
    <w:rsid w:val="001B09CA"/>
    <w:rsid w:val="001B140E"/>
    <w:rsid w:val="001B15F6"/>
    <w:rsid w:val="001B195D"/>
    <w:rsid w:val="001B20C3"/>
    <w:rsid w:val="001B20DF"/>
    <w:rsid w:val="001B24BC"/>
    <w:rsid w:val="001B2587"/>
    <w:rsid w:val="001B2D78"/>
    <w:rsid w:val="001B3339"/>
    <w:rsid w:val="001B36A2"/>
    <w:rsid w:val="001B3961"/>
    <w:rsid w:val="001B3BED"/>
    <w:rsid w:val="001B40F1"/>
    <w:rsid w:val="001B4934"/>
    <w:rsid w:val="001B4DD8"/>
    <w:rsid w:val="001B5698"/>
    <w:rsid w:val="001B5BE6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5E0"/>
    <w:rsid w:val="001C0B9D"/>
    <w:rsid w:val="001C0D43"/>
    <w:rsid w:val="001C0DE2"/>
    <w:rsid w:val="001C0E9C"/>
    <w:rsid w:val="001C0F32"/>
    <w:rsid w:val="001C1B79"/>
    <w:rsid w:val="001C1C62"/>
    <w:rsid w:val="001C1CD0"/>
    <w:rsid w:val="001C2A28"/>
    <w:rsid w:val="001C341C"/>
    <w:rsid w:val="001C38C4"/>
    <w:rsid w:val="001C3B24"/>
    <w:rsid w:val="001C42A0"/>
    <w:rsid w:val="001C4391"/>
    <w:rsid w:val="001C4A2D"/>
    <w:rsid w:val="001C5A06"/>
    <w:rsid w:val="001C6529"/>
    <w:rsid w:val="001C6C9C"/>
    <w:rsid w:val="001C75BD"/>
    <w:rsid w:val="001C7AB4"/>
    <w:rsid w:val="001D0B9A"/>
    <w:rsid w:val="001D0FE7"/>
    <w:rsid w:val="001D1DF2"/>
    <w:rsid w:val="001D2298"/>
    <w:rsid w:val="001D26D0"/>
    <w:rsid w:val="001D27A5"/>
    <w:rsid w:val="001D2E35"/>
    <w:rsid w:val="001D34D3"/>
    <w:rsid w:val="001D38DE"/>
    <w:rsid w:val="001D4A99"/>
    <w:rsid w:val="001D4EDA"/>
    <w:rsid w:val="001D51E8"/>
    <w:rsid w:val="001D6285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91F"/>
    <w:rsid w:val="001E1C61"/>
    <w:rsid w:val="001E2452"/>
    <w:rsid w:val="001E2485"/>
    <w:rsid w:val="001E27FD"/>
    <w:rsid w:val="001E2D4F"/>
    <w:rsid w:val="001E316B"/>
    <w:rsid w:val="001E35E7"/>
    <w:rsid w:val="001E3C91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7B"/>
    <w:rsid w:val="001F1389"/>
    <w:rsid w:val="001F17AA"/>
    <w:rsid w:val="001F19F6"/>
    <w:rsid w:val="001F1A68"/>
    <w:rsid w:val="001F2408"/>
    <w:rsid w:val="001F298F"/>
    <w:rsid w:val="001F2D7E"/>
    <w:rsid w:val="001F2F69"/>
    <w:rsid w:val="001F301C"/>
    <w:rsid w:val="001F333D"/>
    <w:rsid w:val="001F37EF"/>
    <w:rsid w:val="001F3CD4"/>
    <w:rsid w:val="001F3D1B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7AD"/>
    <w:rsid w:val="001F5A7E"/>
    <w:rsid w:val="001F5F11"/>
    <w:rsid w:val="001F67A7"/>
    <w:rsid w:val="001F72B0"/>
    <w:rsid w:val="001F779A"/>
    <w:rsid w:val="00200265"/>
    <w:rsid w:val="00200A00"/>
    <w:rsid w:val="00200D70"/>
    <w:rsid w:val="00200F19"/>
    <w:rsid w:val="00201EC1"/>
    <w:rsid w:val="00201F95"/>
    <w:rsid w:val="0020279C"/>
    <w:rsid w:val="00202924"/>
    <w:rsid w:val="0020335A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5905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07FF5"/>
    <w:rsid w:val="00210AEE"/>
    <w:rsid w:val="0021106B"/>
    <w:rsid w:val="0021133E"/>
    <w:rsid w:val="00211970"/>
    <w:rsid w:val="00211A26"/>
    <w:rsid w:val="00211AC4"/>
    <w:rsid w:val="00212008"/>
    <w:rsid w:val="0021210B"/>
    <w:rsid w:val="0021226C"/>
    <w:rsid w:val="00212F35"/>
    <w:rsid w:val="002130BD"/>
    <w:rsid w:val="002130FE"/>
    <w:rsid w:val="002132DE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E61"/>
    <w:rsid w:val="0021725E"/>
    <w:rsid w:val="00217825"/>
    <w:rsid w:val="002204F2"/>
    <w:rsid w:val="0022075B"/>
    <w:rsid w:val="00220CA0"/>
    <w:rsid w:val="00221045"/>
    <w:rsid w:val="00221CA4"/>
    <w:rsid w:val="00221DDA"/>
    <w:rsid w:val="00222280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7D6"/>
    <w:rsid w:val="002269F2"/>
    <w:rsid w:val="00226CCF"/>
    <w:rsid w:val="00226D75"/>
    <w:rsid w:val="00227225"/>
    <w:rsid w:val="002275B5"/>
    <w:rsid w:val="00230253"/>
    <w:rsid w:val="0023069F"/>
    <w:rsid w:val="00230880"/>
    <w:rsid w:val="002321F2"/>
    <w:rsid w:val="00232475"/>
    <w:rsid w:val="00232A65"/>
    <w:rsid w:val="00232B5D"/>
    <w:rsid w:val="00232B60"/>
    <w:rsid w:val="0023381D"/>
    <w:rsid w:val="00233F73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60EF"/>
    <w:rsid w:val="0023648B"/>
    <w:rsid w:val="00236DEB"/>
    <w:rsid w:val="002370C5"/>
    <w:rsid w:val="0023764D"/>
    <w:rsid w:val="002377A0"/>
    <w:rsid w:val="002406A5"/>
    <w:rsid w:val="002406B6"/>
    <w:rsid w:val="002417B0"/>
    <w:rsid w:val="00242147"/>
    <w:rsid w:val="00242897"/>
    <w:rsid w:val="00242F81"/>
    <w:rsid w:val="00243302"/>
    <w:rsid w:val="00243976"/>
    <w:rsid w:val="00243A64"/>
    <w:rsid w:val="00243C91"/>
    <w:rsid w:val="0024403A"/>
    <w:rsid w:val="002440E8"/>
    <w:rsid w:val="00244817"/>
    <w:rsid w:val="00244A90"/>
    <w:rsid w:val="00245B82"/>
    <w:rsid w:val="002460A9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E9A"/>
    <w:rsid w:val="002504D8"/>
    <w:rsid w:val="002504F5"/>
    <w:rsid w:val="00250DCE"/>
    <w:rsid w:val="0025101B"/>
    <w:rsid w:val="00251076"/>
    <w:rsid w:val="00251ACF"/>
    <w:rsid w:val="00251AFD"/>
    <w:rsid w:val="00252246"/>
    <w:rsid w:val="00252C07"/>
    <w:rsid w:val="00252CD2"/>
    <w:rsid w:val="0025322C"/>
    <w:rsid w:val="00253521"/>
    <w:rsid w:val="002535E5"/>
    <w:rsid w:val="00253684"/>
    <w:rsid w:val="00253848"/>
    <w:rsid w:val="00253D01"/>
    <w:rsid w:val="00254078"/>
    <w:rsid w:val="0025453D"/>
    <w:rsid w:val="002546C4"/>
    <w:rsid w:val="00254CE1"/>
    <w:rsid w:val="00254F6C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57D47"/>
    <w:rsid w:val="00260274"/>
    <w:rsid w:val="0026027D"/>
    <w:rsid w:val="00260BC1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A95"/>
    <w:rsid w:val="002654C4"/>
    <w:rsid w:val="002658DB"/>
    <w:rsid w:val="00265942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6E"/>
    <w:rsid w:val="00271A65"/>
    <w:rsid w:val="00271DAF"/>
    <w:rsid w:val="00272022"/>
    <w:rsid w:val="0027359B"/>
    <w:rsid w:val="0027369C"/>
    <w:rsid w:val="0027391D"/>
    <w:rsid w:val="00273C4C"/>
    <w:rsid w:val="002742A4"/>
    <w:rsid w:val="002743F5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5C6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A77"/>
    <w:rsid w:val="00284C8B"/>
    <w:rsid w:val="00285100"/>
    <w:rsid w:val="00286231"/>
    <w:rsid w:val="00286544"/>
    <w:rsid w:val="00286DB8"/>
    <w:rsid w:val="002873DE"/>
    <w:rsid w:val="00287BEF"/>
    <w:rsid w:val="00290006"/>
    <w:rsid w:val="00290625"/>
    <w:rsid w:val="0029092D"/>
    <w:rsid w:val="002914C5"/>
    <w:rsid w:val="00291A0F"/>
    <w:rsid w:val="00291D45"/>
    <w:rsid w:val="00291E15"/>
    <w:rsid w:val="00291FEF"/>
    <w:rsid w:val="0029220E"/>
    <w:rsid w:val="002925F9"/>
    <w:rsid w:val="00292657"/>
    <w:rsid w:val="00292B91"/>
    <w:rsid w:val="00292E80"/>
    <w:rsid w:val="00293DB9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66B"/>
    <w:rsid w:val="002978AA"/>
    <w:rsid w:val="00297C51"/>
    <w:rsid w:val="00297C95"/>
    <w:rsid w:val="00297E46"/>
    <w:rsid w:val="00297FF4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A7E"/>
    <w:rsid w:val="002A1FFE"/>
    <w:rsid w:val="002A2037"/>
    <w:rsid w:val="002A24FE"/>
    <w:rsid w:val="002A27CC"/>
    <w:rsid w:val="002A2CB9"/>
    <w:rsid w:val="002A383D"/>
    <w:rsid w:val="002A38F0"/>
    <w:rsid w:val="002A3E87"/>
    <w:rsid w:val="002A40BF"/>
    <w:rsid w:val="002A498B"/>
    <w:rsid w:val="002A4C3B"/>
    <w:rsid w:val="002A4CBE"/>
    <w:rsid w:val="002A501A"/>
    <w:rsid w:val="002A57BF"/>
    <w:rsid w:val="002A5DD7"/>
    <w:rsid w:val="002A61C8"/>
    <w:rsid w:val="002A61CA"/>
    <w:rsid w:val="002A65FD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93A"/>
    <w:rsid w:val="002B0B3D"/>
    <w:rsid w:val="002B1130"/>
    <w:rsid w:val="002B1280"/>
    <w:rsid w:val="002B138F"/>
    <w:rsid w:val="002B1796"/>
    <w:rsid w:val="002B3C5D"/>
    <w:rsid w:val="002B3F75"/>
    <w:rsid w:val="002B44DB"/>
    <w:rsid w:val="002B478B"/>
    <w:rsid w:val="002B5CCC"/>
    <w:rsid w:val="002B5EF7"/>
    <w:rsid w:val="002B65E4"/>
    <w:rsid w:val="002B6DB7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0891"/>
    <w:rsid w:val="002C0E2E"/>
    <w:rsid w:val="002C2649"/>
    <w:rsid w:val="002C26B3"/>
    <w:rsid w:val="002C2B5B"/>
    <w:rsid w:val="002C30D6"/>
    <w:rsid w:val="002C3294"/>
    <w:rsid w:val="002C358F"/>
    <w:rsid w:val="002C3CC9"/>
    <w:rsid w:val="002C423E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D05D1"/>
    <w:rsid w:val="002D111E"/>
    <w:rsid w:val="002D1C49"/>
    <w:rsid w:val="002D28C9"/>
    <w:rsid w:val="002D324E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61D"/>
    <w:rsid w:val="002D5903"/>
    <w:rsid w:val="002D5C32"/>
    <w:rsid w:val="002D640A"/>
    <w:rsid w:val="002D69B2"/>
    <w:rsid w:val="002D6F1C"/>
    <w:rsid w:val="002D7495"/>
    <w:rsid w:val="002D7CB2"/>
    <w:rsid w:val="002D7DB5"/>
    <w:rsid w:val="002D7F16"/>
    <w:rsid w:val="002D7F50"/>
    <w:rsid w:val="002E0251"/>
    <w:rsid w:val="002E0582"/>
    <w:rsid w:val="002E0BAE"/>
    <w:rsid w:val="002E0D56"/>
    <w:rsid w:val="002E173A"/>
    <w:rsid w:val="002E1A73"/>
    <w:rsid w:val="002E204F"/>
    <w:rsid w:val="002E207A"/>
    <w:rsid w:val="002E212D"/>
    <w:rsid w:val="002E2396"/>
    <w:rsid w:val="002E296B"/>
    <w:rsid w:val="002E32B6"/>
    <w:rsid w:val="002E33D3"/>
    <w:rsid w:val="002E35D0"/>
    <w:rsid w:val="002E3C07"/>
    <w:rsid w:val="002E417B"/>
    <w:rsid w:val="002E50D3"/>
    <w:rsid w:val="002E52FC"/>
    <w:rsid w:val="002E540E"/>
    <w:rsid w:val="002E5754"/>
    <w:rsid w:val="002E5831"/>
    <w:rsid w:val="002E5C38"/>
    <w:rsid w:val="002E5E54"/>
    <w:rsid w:val="002E629C"/>
    <w:rsid w:val="002E685F"/>
    <w:rsid w:val="002E69AE"/>
    <w:rsid w:val="002E69BD"/>
    <w:rsid w:val="002E6D94"/>
    <w:rsid w:val="002E777B"/>
    <w:rsid w:val="002E7DF6"/>
    <w:rsid w:val="002F000A"/>
    <w:rsid w:val="002F0091"/>
    <w:rsid w:val="002F05C0"/>
    <w:rsid w:val="002F0685"/>
    <w:rsid w:val="002F071B"/>
    <w:rsid w:val="002F159D"/>
    <w:rsid w:val="002F19CD"/>
    <w:rsid w:val="002F1D11"/>
    <w:rsid w:val="002F1EB2"/>
    <w:rsid w:val="002F24A8"/>
    <w:rsid w:val="002F2EB6"/>
    <w:rsid w:val="002F3A70"/>
    <w:rsid w:val="002F3B21"/>
    <w:rsid w:val="002F43B6"/>
    <w:rsid w:val="002F45FA"/>
    <w:rsid w:val="002F467D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8B9"/>
    <w:rsid w:val="002F6E85"/>
    <w:rsid w:val="002F7012"/>
    <w:rsid w:val="002F7247"/>
    <w:rsid w:val="002F72F9"/>
    <w:rsid w:val="002F780A"/>
    <w:rsid w:val="002F7AE6"/>
    <w:rsid w:val="002F7C60"/>
    <w:rsid w:val="0030029B"/>
    <w:rsid w:val="0030066A"/>
    <w:rsid w:val="00300D0E"/>
    <w:rsid w:val="00300DFD"/>
    <w:rsid w:val="00300E7A"/>
    <w:rsid w:val="00301825"/>
    <w:rsid w:val="003027D5"/>
    <w:rsid w:val="00302C1F"/>
    <w:rsid w:val="00302DC2"/>
    <w:rsid w:val="00302DC9"/>
    <w:rsid w:val="00302EEE"/>
    <w:rsid w:val="00302FAB"/>
    <w:rsid w:val="0030388F"/>
    <w:rsid w:val="00303976"/>
    <w:rsid w:val="00303B86"/>
    <w:rsid w:val="00303FDB"/>
    <w:rsid w:val="00304204"/>
    <w:rsid w:val="00304C09"/>
    <w:rsid w:val="00304CEB"/>
    <w:rsid w:val="003059AD"/>
    <w:rsid w:val="00306136"/>
    <w:rsid w:val="00307213"/>
    <w:rsid w:val="00310527"/>
    <w:rsid w:val="00310613"/>
    <w:rsid w:val="003108D3"/>
    <w:rsid w:val="00310946"/>
    <w:rsid w:val="00310C6E"/>
    <w:rsid w:val="003115B1"/>
    <w:rsid w:val="003115F6"/>
    <w:rsid w:val="00311E45"/>
    <w:rsid w:val="003122C9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C4"/>
    <w:rsid w:val="00316505"/>
    <w:rsid w:val="00316538"/>
    <w:rsid w:val="00316BE6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417"/>
    <w:rsid w:val="00321C2A"/>
    <w:rsid w:val="00321D3A"/>
    <w:rsid w:val="00321E17"/>
    <w:rsid w:val="00321EE2"/>
    <w:rsid w:val="003225C6"/>
    <w:rsid w:val="0032272C"/>
    <w:rsid w:val="0032275D"/>
    <w:rsid w:val="00322AB9"/>
    <w:rsid w:val="00322C5E"/>
    <w:rsid w:val="00323112"/>
    <w:rsid w:val="003232DD"/>
    <w:rsid w:val="00323399"/>
    <w:rsid w:val="00323555"/>
    <w:rsid w:val="00323B44"/>
    <w:rsid w:val="00323CD0"/>
    <w:rsid w:val="003241C5"/>
    <w:rsid w:val="00324DE0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31AD9"/>
    <w:rsid w:val="00331FCE"/>
    <w:rsid w:val="0033207B"/>
    <w:rsid w:val="0033274B"/>
    <w:rsid w:val="00332DF6"/>
    <w:rsid w:val="00333278"/>
    <w:rsid w:val="003336E9"/>
    <w:rsid w:val="00333C14"/>
    <w:rsid w:val="00333D1A"/>
    <w:rsid w:val="00333F80"/>
    <w:rsid w:val="003340F3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C12"/>
    <w:rsid w:val="00337EBF"/>
    <w:rsid w:val="00337F12"/>
    <w:rsid w:val="00340354"/>
    <w:rsid w:val="00340383"/>
    <w:rsid w:val="003412AC"/>
    <w:rsid w:val="003415E7"/>
    <w:rsid w:val="0034183B"/>
    <w:rsid w:val="003418BB"/>
    <w:rsid w:val="0034239F"/>
    <w:rsid w:val="00342F6A"/>
    <w:rsid w:val="00343629"/>
    <w:rsid w:val="00343F3C"/>
    <w:rsid w:val="00344743"/>
    <w:rsid w:val="00344749"/>
    <w:rsid w:val="00344BFF"/>
    <w:rsid w:val="0034505D"/>
    <w:rsid w:val="003452AC"/>
    <w:rsid w:val="00345964"/>
    <w:rsid w:val="00345F36"/>
    <w:rsid w:val="00346486"/>
    <w:rsid w:val="00346BEE"/>
    <w:rsid w:val="00347107"/>
    <w:rsid w:val="00350A63"/>
    <w:rsid w:val="00350C76"/>
    <w:rsid w:val="00350CDE"/>
    <w:rsid w:val="00350D81"/>
    <w:rsid w:val="00350F7A"/>
    <w:rsid w:val="003510E1"/>
    <w:rsid w:val="00351760"/>
    <w:rsid w:val="00351B0B"/>
    <w:rsid w:val="00351BD0"/>
    <w:rsid w:val="00351C23"/>
    <w:rsid w:val="00351C56"/>
    <w:rsid w:val="0035240D"/>
    <w:rsid w:val="00353577"/>
    <w:rsid w:val="003535A3"/>
    <w:rsid w:val="00353869"/>
    <w:rsid w:val="0035398E"/>
    <w:rsid w:val="00353A4C"/>
    <w:rsid w:val="00354D05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C2B"/>
    <w:rsid w:val="00357D72"/>
    <w:rsid w:val="003600CD"/>
    <w:rsid w:val="00361760"/>
    <w:rsid w:val="003630EF"/>
    <w:rsid w:val="003633E6"/>
    <w:rsid w:val="0036355A"/>
    <w:rsid w:val="00363ACC"/>
    <w:rsid w:val="003644EE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70630"/>
    <w:rsid w:val="00371638"/>
    <w:rsid w:val="00371852"/>
    <w:rsid w:val="0037293A"/>
    <w:rsid w:val="00372957"/>
    <w:rsid w:val="00372AB0"/>
    <w:rsid w:val="00372D38"/>
    <w:rsid w:val="00372E43"/>
    <w:rsid w:val="00372FF6"/>
    <w:rsid w:val="00373288"/>
    <w:rsid w:val="00373296"/>
    <w:rsid w:val="003733A1"/>
    <w:rsid w:val="00373481"/>
    <w:rsid w:val="003739BE"/>
    <w:rsid w:val="00373C20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FC"/>
    <w:rsid w:val="003810EC"/>
    <w:rsid w:val="003812B5"/>
    <w:rsid w:val="00381835"/>
    <w:rsid w:val="003818F7"/>
    <w:rsid w:val="0038220E"/>
    <w:rsid w:val="00382492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129F"/>
    <w:rsid w:val="00391E3C"/>
    <w:rsid w:val="003920C3"/>
    <w:rsid w:val="00392110"/>
    <w:rsid w:val="003923C4"/>
    <w:rsid w:val="003924FC"/>
    <w:rsid w:val="00392570"/>
    <w:rsid w:val="003925FF"/>
    <w:rsid w:val="00392CB4"/>
    <w:rsid w:val="00392FBC"/>
    <w:rsid w:val="00393274"/>
    <w:rsid w:val="00393382"/>
    <w:rsid w:val="00393696"/>
    <w:rsid w:val="00393E24"/>
    <w:rsid w:val="00394561"/>
    <w:rsid w:val="0039494E"/>
    <w:rsid w:val="00394BF9"/>
    <w:rsid w:val="003950CD"/>
    <w:rsid w:val="00395236"/>
    <w:rsid w:val="00395644"/>
    <w:rsid w:val="003960BD"/>
    <w:rsid w:val="00396ACA"/>
    <w:rsid w:val="00397326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EBD"/>
    <w:rsid w:val="003A2FBA"/>
    <w:rsid w:val="003A30F9"/>
    <w:rsid w:val="003A31A3"/>
    <w:rsid w:val="003A31F8"/>
    <w:rsid w:val="003A3216"/>
    <w:rsid w:val="003A3547"/>
    <w:rsid w:val="003A3748"/>
    <w:rsid w:val="003A3B08"/>
    <w:rsid w:val="003A3D32"/>
    <w:rsid w:val="003A418C"/>
    <w:rsid w:val="003A420C"/>
    <w:rsid w:val="003A454A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6C9B"/>
    <w:rsid w:val="003A71C9"/>
    <w:rsid w:val="003B0061"/>
    <w:rsid w:val="003B0271"/>
    <w:rsid w:val="003B084C"/>
    <w:rsid w:val="003B08C6"/>
    <w:rsid w:val="003B0C4D"/>
    <w:rsid w:val="003B11A0"/>
    <w:rsid w:val="003B23D6"/>
    <w:rsid w:val="003B26CD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6D"/>
    <w:rsid w:val="003C0682"/>
    <w:rsid w:val="003C0FD6"/>
    <w:rsid w:val="003C1092"/>
    <w:rsid w:val="003C12A7"/>
    <w:rsid w:val="003C1457"/>
    <w:rsid w:val="003C1597"/>
    <w:rsid w:val="003C1A47"/>
    <w:rsid w:val="003C1DC9"/>
    <w:rsid w:val="003C21D7"/>
    <w:rsid w:val="003C2ED7"/>
    <w:rsid w:val="003C473A"/>
    <w:rsid w:val="003C4A96"/>
    <w:rsid w:val="003C5CEE"/>
    <w:rsid w:val="003C61CD"/>
    <w:rsid w:val="003C62B9"/>
    <w:rsid w:val="003C641E"/>
    <w:rsid w:val="003C6A4D"/>
    <w:rsid w:val="003C6EC3"/>
    <w:rsid w:val="003C761E"/>
    <w:rsid w:val="003D0F48"/>
    <w:rsid w:val="003D14A8"/>
    <w:rsid w:val="003D1882"/>
    <w:rsid w:val="003D1AAE"/>
    <w:rsid w:val="003D1CE6"/>
    <w:rsid w:val="003D21F4"/>
    <w:rsid w:val="003D2347"/>
    <w:rsid w:val="003D242A"/>
    <w:rsid w:val="003D254C"/>
    <w:rsid w:val="003D2568"/>
    <w:rsid w:val="003D2622"/>
    <w:rsid w:val="003D2CAC"/>
    <w:rsid w:val="003D2EF3"/>
    <w:rsid w:val="003D306B"/>
    <w:rsid w:val="003D386F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39"/>
    <w:rsid w:val="003D70E5"/>
    <w:rsid w:val="003D7500"/>
    <w:rsid w:val="003D77A6"/>
    <w:rsid w:val="003D7BC3"/>
    <w:rsid w:val="003E00AD"/>
    <w:rsid w:val="003E0175"/>
    <w:rsid w:val="003E04B7"/>
    <w:rsid w:val="003E078D"/>
    <w:rsid w:val="003E0BEA"/>
    <w:rsid w:val="003E0EA2"/>
    <w:rsid w:val="003E1990"/>
    <w:rsid w:val="003E1D11"/>
    <w:rsid w:val="003E20B7"/>
    <w:rsid w:val="003E22DE"/>
    <w:rsid w:val="003E3076"/>
    <w:rsid w:val="003E315D"/>
    <w:rsid w:val="003E3699"/>
    <w:rsid w:val="003E3E02"/>
    <w:rsid w:val="003E40D4"/>
    <w:rsid w:val="003E41FB"/>
    <w:rsid w:val="003E42E3"/>
    <w:rsid w:val="003E4478"/>
    <w:rsid w:val="003E4A8A"/>
    <w:rsid w:val="003E51B6"/>
    <w:rsid w:val="003E5541"/>
    <w:rsid w:val="003E5690"/>
    <w:rsid w:val="003E5819"/>
    <w:rsid w:val="003E5C0A"/>
    <w:rsid w:val="003E5FAC"/>
    <w:rsid w:val="003E6D45"/>
    <w:rsid w:val="003E70C8"/>
    <w:rsid w:val="003E7705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4CB"/>
    <w:rsid w:val="003F3F49"/>
    <w:rsid w:val="003F4023"/>
    <w:rsid w:val="003F49B2"/>
    <w:rsid w:val="003F4CAF"/>
    <w:rsid w:val="003F4F3C"/>
    <w:rsid w:val="003F5162"/>
    <w:rsid w:val="003F5302"/>
    <w:rsid w:val="003F5B79"/>
    <w:rsid w:val="003F5C13"/>
    <w:rsid w:val="003F5DE4"/>
    <w:rsid w:val="003F6041"/>
    <w:rsid w:val="003F62C0"/>
    <w:rsid w:val="003F6452"/>
    <w:rsid w:val="003F6506"/>
    <w:rsid w:val="003F6CFB"/>
    <w:rsid w:val="003F7BBC"/>
    <w:rsid w:val="00400029"/>
    <w:rsid w:val="004006CF"/>
    <w:rsid w:val="0040072A"/>
    <w:rsid w:val="00400924"/>
    <w:rsid w:val="00400A84"/>
    <w:rsid w:val="004012C1"/>
    <w:rsid w:val="004014A1"/>
    <w:rsid w:val="004014B8"/>
    <w:rsid w:val="0040155F"/>
    <w:rsid w:val="004025D8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1"/>
    <w:rsid w:val="00404560"/>
    <w:rsid w:val="00404A72"/>
    <w:rsid w:val="00404DF9"/>
    <w:rsid w:val="00405195"/>
    <w:rsid w:val="004051B2"/>
    <w:rsid w:val="0040558C"/>
    <w:rsid w:val="00405904"/>
    <w:rsid w:val="004063E0"/>
    <w:rsid w:val="00406A4C"/>
    <w:rsid w:val="00406CE1"/>
    <w:rsid w:val="00406EDC"/>
    <w:rsid w:val="00407A63"/>
    <w:rsid w:val="0041036D"/>
    <w:rsid w:val="0041049C"/>
    <w:rsid w:val="00410559"/>
    <w:rsid w:val="0041083C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DF8"/>
    <w:rsid w:val="0041420E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CF"/>
    <w:rsid w:val="00417B88"/>
    <w:rsid w:val="00420229"/>
    <w:rsid w:val="00420B0E"/>
    <w:rsid w:val="00420E60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E96"/>
    <w:rsid w:val="0042623C"/>
    <w:rsid w:val="00426393"/>
    <w:rsid w:val="0042664E"/>
    <w:rsid w:val="00426D25"/>
    <w:rsid w:val="00427026"/>
    <w:rsid w:val="00427161"/>
    <w:rsid w:val="004279E9"/>
    <w:rsid w:val="00427BDC"/>
    <w:rsid w:val="00427CD0"/>
    <w:rsid w:val="00427D32"/>
    <w:rsid w:val="0043040F"/>
    <w:rsid w:val="00430522"/>
    <w:rsid w:val="00430632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A33"/>
    <w:rsid w:val="00433F78"/>
    <w:rsid w:val="0043417D"/>
    <w:rsid w:val="004341CE"/>
    <w:rsid w:val="004346B7"/>
    <w:rsid w:val="0043490A"/>
    <w:rsid w:val="00434C18"/>
    <w:rsid w:val="004350AF"/>
    <w:rsid w:val="00435661"/>
    <w:rsid w:val="0043598D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A33"/>
    <w:rsid w:val="00445D70"/>
    <w:rsid w:val="00445DAB"/>
    <w:rsid w:val="0044635E"/>
    <w:rsid w:val="004465C3"/>
    <w:rsid w:val="00446D5D"/>
    <w:rsid w:val="0044723E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314F"/>
    <w:rsid w:val="00453784"/>
    <w:rsid w:val="00453CF8"/>
    <w:rsid w:val="004541A2"/>
    <w:rsid w:val="00454808"/>
    <w:rsid w:val="00454903"/>
    <w:rsid w:val="00454CA2"/>
    <w:rsid w:val="004550E6"/>
    <w:rsid w:val="0045539D"/>
    <w:rsid w:val="004556A5"/>
    <w:rsid w:val="0045584D"/>
    <w:rsid w:val="0045669F"/>
    <w:rsid w:val="00456DCF"/>
    <w:rsid w:val="0045758E"/>
    <w:rsid w:val="0045786D"/>
    <w:rsid w:val="00457E09"/>
    <w:rsid w:val="00460054"/>
    <w:rsid w:val="004602C3"/>
    <w:rsid w:val="004610F5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5014"/>
    <w:rsid w:val="0046550B"/>
    <w:rsid w:val="004657E2"/>
    <w:rsid w:val="00465F45"/>
    <w:rsid w:val="0046612C"/>
    <w:rsid w:val="0046637A"/>
    <w:rsid w:val="00466437"/>
    <w:rsid w:val="004669CB"/>
    <w:rsid w:val="00467A01"/>
    <w:rsid w:val="00467C85"/>
    <w:rsid w:val="00467EE4"/>
    <w:rsid w:val="00467F22"/>
    <w:rsid w:val="00470375"/>
    <w:rsid w:val="00470B23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5E5"/>
    <w:rsid w:val="004737AA"/>
    <w:rsid w:val="00473A83"/>
    <w:rsid w:val="00473CD5"/>
    <w:rsid w:val="00474154"/>
    <w:rsid w:val="004746E9"/>
    <w:rsid w:val="004752EF"/>
    <w:rsid w:val="0047568B"/>
    <w:rsid w:val="00475828"/>
    <w:rsid w:val="004759B1"/>
    <w:rsid w:val="00475AF6"/>
    <w:rsid w:val="004761F5"/>
    <w:rsid w:val="004763E9"/>
    <w:rsid w:val="00476501"/>
    <w:rsid w:val="00476510"/>
    <w:rsid w:val="00476542"/>
    <w:rsid w:val="004769B4"/>
    <w:rsid w:val="00476BCC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AC1"/>
    <w:rsid w:val="0048114B"/>
    <w:rsid w:val="004816CF"/>
    <w:rsid w:val="00481A66"/>
    <w:rsid w:val="00481A9F"/>
    <w:rsid w:val="00481C6E"/>
    <w:rsid w:val="0048218F"/>
    <w:rsid w:val="00482D5D"/>
    <w:rsid w:val="00482D67"/>
    <w:rsid w:val="0048341F"/>
    <w:rsid w:val="00483CA7"/>
    <w:rsid w:val="00483E49"/>
    <w:rsid w:val="004843C2"/>
    <w:rsid w:val="0048456E"/>
    <w:rsid w:val="00484A68"/>
    <w:rsid w:val="00484CC7"/>
    <w:rsid w:val="00485444"/>
    <w:rsid w:val="00485C72"/>
    <w:rsid w:val="00486045"/>
    <w:rsid w:val="00486173"/>
    <w:rsid w:val="00486C2E"/>
    <w:rsid w:val="00486CCB"/>
    <w:rsid w:val="00486ED8"/>
    <w:rsid w:val="004871E5"/>
    <w:rsid w:val="00487735"/>
    <w:rsid w:val="00487902"/>
    <w:rsid w:val="00487AE0"/>
    <w:rsid w:val="0049026E"/>
    <w:rsid w:val="00490442"/>
    <w:rsid w:val="00490503"/>
    <w:rsid w:val="004908A7"/>
    <w:rsid w:val="004915BF"/>
    <w:rsid w:val="004919EB"/>
    <w:rsid w:val="00491BF8"/>
    <w:rsid w:val="00491F1B"/>
    <w:rsid w:val="00493C1C"/>
    <w:rsid w:val="00493C9F"/>
    <w:rsid w:val="004947BF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C2D"/>
    <w:rsid w:val="004A1240"/>
    <w:rsid w:val="004A1816"/>
    <w:rsid w:val="004A2361"/>
    <w:rsid w:val="004A2E7C"/>
    <w:rsid w:val="004A2E97"/>
    <w:rsid w:val="004A38CA"/>
    <w:rsid w:val="004A39B9"/>
    <w:rsid w:val="004A3B3E"/>
    <w:rsid w:val="004A3D5A"/>
    <w:rsid w:val="004A3E7A"/>
    <w:rsid w:val="004A4707"/>
    <w:rsid w:val="004A47F0"/>
    <w:rsid w:val="004A4967"/>
    <w:rsid w:val="004A581F"/>
    <w:rsid w:val="004A59BE"/>
    <w:rsid w:val="004A62D5"/>
    <w:rsid w:val="004A6761"/>
    <w:rsid w:val="004A6976"/>
    <w:rsid w:val="004A6A17"/>
    <w:rsid w:val="004A6AEA"/>
    <w:rsid w:val="004A6CAF"/>
    <w:rsid w:val="004A71F7"/>
    <w:rsid w:val="004A7314"/>
    <w:rsid w:val="004A7ECF"/>
    <w:rsid w:val="004B0644"/>
    <w:rsid w:val="004B0951"/>
    <w:rsid w:val="004B0A02"/>
    <w:rsid w:val="004B0CA6"/>
    <w:rsid w:val="004B0F62"/>
    <w:rsid w:val="004B0FA5"/>
    <w:rsid w:val="004B14C0"/>
    <w:rsid w:val="004B1577"/>
    <w:rsid w:val="004B15E9"/>
    <w:rsid w:val="004B18C2"/>
    <w:rsid w:val="004B1B0D"/>
    <w:rsid w:val="004B1B9C"/>
    <w:rsid w:val="004B1D08"/>
    <w:rsid w:val="004B2185"/>
    <w:rsid w:val="004B24CD"/>
    <w:rsid w:val="004B2668"/>
    <w:rsid w:val="004B3011"/>
    <w:rsid w:val="004B30A7"/>
    <w:rsid w:val="004B3244"/>
    <w:rsid w:val="004B364C"/>
    <w:rsid w:val="004B4344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B9B"/>
    <w:rsid w:val="004C049D"/>
    <w:rsid w:val="004C07FC"/>
    <w:rsid w:val="004C080E"/>
    <w:rsid w:val="004C0EEC"/>
    <w:rsid w:val="004C0F7E"/>
    <w:rsid w:val="004C142D"/>
    <w:rsid w:val="004C1F7F"/>
    <w:rsid w:val="004C1F88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A8C"/>
    <w:rsid w:val="004D1AF5"/>
    <w:rsid w:val="004D1B3A"/>
    <w:rsid w:val="004D1F31"/>
    <w:rsid w:val="004D1FCA"/>
    <w:rsid w:val="004D2021"/>
    <w:rsid w:val="004D21E3"/>
    <w:rsid w:val="004D2711"/>
    <w:rsid w:val="004D2C51"/>
    <w:rsid w:val="004D34B8"/>
    <w:rsid w:val="004D3761"/>
    <w:rsid w:val="004D3D7E"/>
    <w:rsid w:val="004D43A7"/>
    <w:rsid w:val="004D490A"/>
    <w:rsid w:val="004D49DA"/>
    <w:rsid w:val="004D4CE8"/>
    <w:rsid w:val="004D569E"/>
    <w:rsid w:val="004D57C0"/>
    <w:rsid w:val="004D65C3"/>
    <w:rsid w:val="004D6D43"/>
    <w:rsid w:val="004D7156"/>
    <w:rsid w:val="004D7231"/>
    <w:rsid w:val="004D7336"/>
    <w:rsid w:val="004D74B9"/>
    <w:rsid w:val="004D79EA"/>
    <w:rsid w:val="004D7D7C"/>
    <w:rsid w:val="004D7F5C"/>
    <w:rsid w:val="004D7FA1"/>
    <w:rsid w:val="004E07C4"/>
    <w:rsid w:val="004E1180"/>
    <w:rsid w:val="004E141E"/>
    <w:rsid w:val="004E1497"/>
    <w:rsid w:val="004E16B6"/>
    <w:rsid w:val="004E1FC1"/>
    <w:rsid w:val="004E2BC2"/>
    <w:rsid w:val="004E2E8E"/>
    <w:rsid w:val="004E3286"/>
    <w:rsid w:val="004E3571"/>
    <w:rsid w:val="004E3687"/>
    <w:rsid w:val="004E36A2"/>
    <w:rsid w:val="004E36D3"/>
    <w:rsid w:val="004E3CAE"/>
    <w:rsid w:val="004E4A37"/>
    <w:rsid w:val="004E4A86"/>
    <w:rsid w:val="004E4E32"/>
    <w:rsid w:val="004E5315"/>
    <w:rsid w:val="004E5582"/>
    <w:rsid w:val="004E5873"/>
    <w:rsid w:val="004E593B"/>
    <w:rsid w:val="004E59B2"/>
    <w:rsid w:val="004E60E3"/>
    <w:rsid w:val="004E64C1"/>
    <w:rsid w:val="004E6722"/>
    <w:rsid w:val="004E6832"/>
    <w:rsid w:val="004E6961"/>
    <w:rsid w:val="004E6A14"/>
    <w:rsid w:val="004E6CC9"/>
    <w:rsid w:val="004E6F5C"/>
    <w:rsid w:val="004E77AB"/>
    <w:rsid w:val="004F0252"/>
    <w:rsid w:val="004F09F0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635F"/>
    <w:rsid w:val="004F6364"/>
    <w:rsid w:val="004F64D2"/>
    <w:rsid w:val="004F696B"/>
    <w:rsid w:val="004F6F11"/>
    <w:rsid w:val="004F6F4D"/>
    <w:rsid w:val="004F6F57"/>
    <w:rsid w:val="004F7534"/>
    <w:rsid w:val="004F76FC"/>
    <w:rsid w:val="004F785B"/>
    <w:rsid w:val="004F79DB"/>
    <w:rsid w:val="004F7AE3"/>
    <w:rsid w:val="004F7B3D"/>
    <w:rsid w:val="004F7C24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0A2"/>
    <w:rsid w:val="00503751"/>
    <w:rsid w:val="0050393B"/>
    <w:rsid w:val="00503A18"/>
    <w:rsid w:val="00504033"/>
    <w:rsid w:val="005040B7"/>
    <w:rsid w:val="00504617"/>
    <w:rsid w:val="00504BA5"/>
    <w:rsid w:val="0050505D"/>
    <w:rsid w:val="0050514B"/>
    <w:rsid w:val="005057E4"/>
    <w:rsid w:val="005058C6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7A"/>
    <w:rsid w:val="00511279"/>
    <w:rsid w:val="00512396"/>
    <w:rsid w:val="005125F4"/>
    <w:rsid w:val="0051277F"/>
    <w:rsid w:val="005129F6"/>
    <w:rsid w:val="00512FBB"/>
    <w:rsid w:val="00513387"/>
    <w:rsid w:val="00513FE9"/>
    <w:rsid w:val="0051464C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11C1"/>
    <w:rsid w:val="0052190C"/>
    <w:rsid w:val="005219BE"/>
    <w:rsid w:val="00521A20"/>
    <w:rsid w:val="0052232A"/>
    <w:rsid w:val="0052265E"/>
    <w:rsid w:val="00522E3F"/>
    <w:rsid w:val="0052370B"/>
    <w:rsid w:val="00523951"/>
    <w:rsid w:val="00523EBB"/>
    <w:rsid w:val="00524821"/>
    <w:rsid w:val="00524A27"/>
    <w:rsid w:val="00524B37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D6A"/>
    <w:rsid w:val="00534A76"/>
    <w:rsid w:val="00534E21"/>
    <w:rsid w:val="005351CD"/>
    <w:rsid w:val="00535274"/>
    <w:rsid w:val="0053575F"/>
    <w:rsid w:val="00535A04"/>
    <w:rsid w:val="00535A55"/>
    <w:rsid w:val="00536144"/>
    <w:rsid w:val="005361A7"/>
    <w:rsid w:val="005365FB"/>
    <w:rsid w:val="00536731"/>
    <w:rsid w:val="0053704C"/>
    <w:rsid w:val="005377AB"/>
    <w:rsid w:val="00537C3C"/>
    <w:rsid w:val="0054042E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69"/>
    <w:rsid w:val="005458B3"/>
    <w:rsid w:val="00545ABD"/>
    <w:rsid w:val="00545C98"/>
    <w:rsid w:val="00545D68"/>
    <w:rsid w:val="00545DD6"/>
    <w:rsid w:val="00545F6A"/>
    <w:rsid w:val="005461CC"/>
    <w:rsid w:val="00546884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31A9"/>
    <w:rsid w:val="00553517"/>
    <w:rsid w:val="00553A49"/>
    <w:rsid w:val="00553DBF"/>
    <w:rsid w:val="00554265"/>
    <w:rsid w:val="00554C1A"/>
    <w:rsid w:val="0055506E"/>
    <w:rsid w:val="00555580"/>
    <w:rsid w:val="00555962"/>
    <w:rsid w:val="00555E63"/>
    <w:rsid w:val="00555F9C"/>
    <w:rsid w:val="00556490"/>
    <w:rsid w:val="00556FD6"/>
    <w:rsid w:val="00557348"/>
    <w:rsid w:val="005573D6"/>
    <w:rsid w:val="005578FD"/>
    <w:rsid w:val="0055792F"/>
    <w:rsid w:val="0055796A"/>
    <w:rsid w:val="00557DC1"/>
    <w:rsid w:val="0056078C"/>
    <w:rsid w:val="00560E4B"/>
    <w:rsid w:val="005612B5"/>
    <w:rsid w:val="0056150A"/>
    <w:rsid w:val="00561A7A"/>
    <w:rsid w:val="00561C10"/>
    <w:rsid w:val="00561D1A"/>
    <w:rsid w:val="00562035"/>
    <w:rsid w:val="00562561"/>
    <w:rsid w:val="00562671"/>
    <w:rsid w:val="005629A5"/>
    <w:rsid w:val="005629CF"/>
    <w:rsid w:val="00562A65"/>
    <w:rsid w:val="00563CCB"/>
    <w:rsid w:val="00564781"/>
    <w:rsid w:val="00564C03"/>
    <w:rsid w:val="00564F86"/>
    <w:rsid w:val="005651BD"/>
    <w:rsid w:val="005653FF"/>
    <w:rsid w:val="005654E4"/>
    <w:rsid w:val="005656A1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76AC"/>
    <w:rsid w:val="00567B78"/>
    <w:rsid w:val="005703AE"/>
    <w:rsid w:val="00570711"/>
    <w:rsid w:val="00571123"/>
    <w:rsid w:val="00571AE0"/>
    <w:rsid w:val="00571CB7"/>
    <w:rsid w:val="00572432"/>
    <w:rsid w:val="00572555"/>
    <w:rsid w:val="00572F1C"/>
    <w:rsid w:val="005732EF"/>
    <w:rsid w:val="00573843"/>
    <w:rsid w:val="005739D7"/>
    <w:rsid w:val="00573C49"/>
    <w:rsid w:val="00573ED5"/>
    <w:rsid w:val="00574253"/>
    <w:rsid w:val="00574708"/>
    <w:rsid w:val="00574BA5"/>
    <w:rsid w:val="005754B0"/>
    <w:rsid w:val="005759BA"/>
    <w:rsid w:val="005759EE"/>
    <w:rsid w:val="005761E2"/>
    <w:rsid w:val="005768EA"/>
    <w:rsid w:val="00576CD9"/>
    <w:rsid w:val="00576F99"/>
    <w:rsid w:val="0057704A"/>
    <w:rsid w:val="00577500"/>
    <w:rsid w:val="005775F1"/>
    <w:rsid w:val="005777BA"/>
    <w:rsid w:val="00577860"/>
    <w:rsid w:val="005779C1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234"/>
    <w:rsid w:val="005825E7"/>
    <w:rsid w:val="005829B3"/>
    <w:rsid w:val="005833AD"/>
    <w:rsid w:val="00583798"/>
    <w:rsid w:val="005837B7"/>
    <w:rsid w:val="005837F1"/>
    <w:rsid w:val="00583F8A"/>
    <w:rsid w:val="00583FA9"/>
    <w:rsid w:val="005840EC"/>
    <w:rsid w:val="005846BB"/>
    <w:rsid w:val="00584899"/>
    <w:rsid w:val="00584DB5"/>
    <w:rsid w:val="0058541A"/>
    <w:rsid w:val="00585508"/>
    <w:rsid w:val="00586207"/>
    <w:rsid w:val="0058683E"/>
    <w:rsid w:val="005868FF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FE"/>
    <w:rsid w:val="00593421"/>
    <w:rsid w:val="00593D51"/>
    <w:rsid w:val="00594601"/>
    <w:rsid w:val="00594ADC"/>
    <w:rsid w:val="00594BF8"/>
    <w:rsid w:val="00594DD7"/>
    <w:rsid w:val="00594E1A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E83"/>
    <w:rsid w:val="005A3330"/>
    <w:rsid w:val="005A3687"/>
    <w:rsid w:val="005A370B"/>
    <w:rsid w:val="005A3AF3"/>
    <w:rsid w:val="005A3E5B"/>
    <w:rsid w:val="005A4A86"/>
    <w:rsid w:val="005A5806"/>
    <w:rsid w:val="005A5919"/>
    <w:rsid w:val="005A5F08"/>
    <w:rsid w:val="005A60D2"/>
    <w:rsid w:val="005A62F3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4097"/>
    <w:rsid w:val="005B44EA"/>
    <w:rsid w:val="005B4A14"/>
    <w:rsid w:val="005B514F"/>
    <w:rsid w:val="005B580D"/>
    <w:rsid w:val="005B68E1"/>
    <w:rsid w:val="005B6D0F"/>
    <w:rsid w:val="005B6F6B"/>
    <w:rsid w:val="005C019D"/>
    <w:rsid w:val="005C0C20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973"/>
    <w:rsid w:val="005C3B88"/>
    <w:rsid w:val="005C52CA"/>
    <w:rsid w:val="005C53CE"/>
    <w:rsid w:val="005C575B"/>
    <w:rsid w:val="005C59D2"/>
    <w:rsid w:val="005C5A35"/>
    <w:rsid w:val="005C6063"/>
    <w:rsid w:val="005C64B4"/>
    <w:rsid w:val="005C686F"/>
    <w:rsid w:val="005C73A0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D39"/>
    <w:rsid w:val="005D7240"/>
    <w:rsid w:val="005D7928"/>
    <w:rsid w:val="005D7DB8"/>
    <w:rsid w:val="005E044F"/>
    <w:rsid w:val="005E1AB0"/>
    <w:rsid w:val="005E1E9E"/>
    <w:rsid w:val="005E2400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F5A"/>
    <w:rsid w:val="005E5669"/>
    <w:rsid w:val="005E568C"/>
    <w:rsid w:val="005E6CBB"/>
    <w:rsid w:val="005E7E2D"/>
    <w:rsid w:val="005F0513"/>
    <w:rsid w:val="005F0A38"/>
    <w:rsid w:val="005F12F6"/>
    <w:rsid w:val="005F15A8"/>
    <w:rsid w:val="005F1A90"/>
    <w:rsid w:val="005F213A"/>
    <w:rsid w:val="005F25D9"/>
    <w:rsid w:val="005F2624"/>
    <w:rsid w:val="005F333C"/>
    <w:rsid w:val="005F35E8"/>
    <w:rsid w:val="005F38EA"/>
    <w:rsid w:val="005F4A1B"/>
    <w:rsid w:val="005F52D1"/>
    <w:rsid w:val="005F5531"/>
    <w:rsid w:val="005F553E"/>
    <w:rsid w:val="005F5E70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460B"/>
    <w:rsid w:val="00604667"/>
    <w:rsid w:val="00605689"/>
    <w:rsid w:val="00605BD1"/>
    <w:rsid w:val="00605C98"/>
    <w:rsid w:val="00606344"/>
    <w:rsid w:val="00606504"/>
    <w:rsid w:val="006069DD"/>
    <w:rsid w:val="006071D7"/>
    <w:rsid w:val="0060740B"/>
    <w:rsid w:val="00607734"/>
    <w:rsid w:val="00607897"/>
    <w:rsid w:val="00607FA2"/>
    <w:rsid w:val="0061005A"/>
    <w:rsid w:val="006102EB"/>
    <w:rsid w:val="00610372"/>
    <w:rsid w:val="006107D6"/>
    <w:rsid w:val="006108BC"/>
    <w:rsid w:val="00610AA3"/>
    <w:rsid w:val="00610BAD"/>
    <w:rsid w:val="006114AF"/>
    <w:rsid w:val="0061152B"/>
    <w:rsid w:val="0061180B"/>
    <w:rsid w:val="00612033"/>
    <w:rsid w:val="006123A0"/>
    <w:rsid w:val="006123F7"/>
    <w:rsid w:val="00612C38"/>
    <w:rsid w:val="0061376D"/>
    <w:rsid w:val="00613EFF"/>
    <w:rsid w:val="006143C1"/>
    <w:rsid w:val="006148FF"/>
    <w:rsid w:val="00614F9E"/>
    <w:rsid w:val="00614FA4"/>
    <w:rsid w:val="00615155"/>
    <w:rsid w:val="00615183"/>
    <w:rsid w:val="00615646"/>
    <w:rsid w:val="006156D6"/>
    <w:rsid w:val="0061584E"/>
    <w:rsid w:val="0061620E"/>
    <w:rsid w:val="00616975"/>
    <w:rsid w:val="00616DA8"/>
    <w:rsid w:val="00617354"/>
    <w:rsid w:val="0061792D"/>
    <w:rsid w:val="00617976"/>
    <w:rsid w:val="00617BDF"/>
    <w:rsid w:val="00620491"/>
    <w:rsid w:val="00620888"/>
    <w:rsid w:val="00620FE1"/>
    <w:rsid w:val="00621DE6"/>
    <w:rsid w:val="00622167"/>
    <w:rsid w:val="006224DB"/>
    <w:rsid w:val="006238C8"/>
    <w:rsid w:val="006241AC"/>
    <w:rsid w:val="00624371"/>
    <w:rsid w:val="006246AE"/>
    <w:rsid w:val="00625B85"/>
    <w:rsid w:val="006266F3"/>
    <w:rsid w:val="00626CD7"/>
    <w:rsid w:val="006270DE"/>
    <w:rsid w:val="0063023C"/>
    <w:rsid w:val="006306C2"/>
    <w:rsid w:val="00630C75"/>
    <w:rsid w:val="00630D2D"/>
    <w:rsid w:val="00631419"/>
    <w:rsid w:val="00631497"/>
    <w:rsid w:val="006317BB"/>
    <w:rsid w:val="00631B9C"/>
    <w:rsid w:val="00632164"/>
    <w:rsid w:val="006327CA"/>
    <w:rsid w:val="006328CE"/>
    <w:rsid w:val="0063296D"/>
    <w:rsid w:val="00632C06"/>
    <w:rsid w:val="00632E25"/>
    <w:rsid w:val="006337FB"/>
    <w:rsid w:val="00633E1F"/>
    <w:rsid w:val="006346F7"/>
    <w:rsid w:val="00634947"/>
    <w:rsid w:val="00634CB1"/>
    <w:rsid w:val="00634E41"/>
    <w:rsid w:val="006353D2"/>
    <w:rsid w:val="00635684"/>
    <w:rsid w:val="00636563"/>
    <w:rsid w:val="00637808"/>
    <w:rsid w:val="006400A7"/>
    <w:rsid w:val="00640F31"/>
    <w:rsid w:val="00641028"/>
    <w:rsid w:val="006413E3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96"/>
    <w:rsid w:val="00645DB5"/>
    <w:rsid w:val="0064658F"/>
    <w:rsid w:val="00646631"/>
    <w:rsid w:val="006469B8"/>
    <w:rsid w:val="00647188"/>
    <w:rsid w:val="00647639"/>
    <w:rsid w:val="00647BC6"/>
    <w:rsid w:val="00650077"/>
    <w:rsid w:val="0065059E"/>
    <w:rsid w:val="0065133B"/>
    <w:rsid w:val="00651E87"/>
    <w:rsid w:val="00651EF2"/>
    <w:rsid w:val="00652B53"/>
    <w:rsid w:val="006530A0"/>
    <w:rsid w:val="0065356C"/>
    <w:rsid w:val="00653577"/>
    <w:rsid w:val="00653AD3"/>
    <w:rsid w:val="00654205"/>
    <w:rsid w:val="00655F8D"/>
    <w:rsid w:val="00655FC6"/>
    <w:rsid w:val="006560DC"/>
    <w:rsid w:val="00656F8D"/>
    <w:rsid w:val="006577C7"/>
    <w:rsid w:val="006578BD"/>
    <w:rsid w:val="00657A24"/>
    <w:rsid w:val="00657C95"/>
    <w:rsid w:val="006602F6"/>
    <w:rsid w:val="00660538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4872"/>
    <w:rsid w:val="006649F1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73AF"/>
    <w:rsid w:val="00667FE8"/>
    <w:rsid w:val="00670027"/>
    <w:rsid w:val="00670578"/>
    <w:rsid w:val="0067085B"/>
    <w:rsid w:val="00670A49"/>
    <w:rsid w:val="00670B17"/>
    <w:rsid w:val="00670C95"/>
    <w:rsid w:val="006711A5"/>
    <w:rsid w:val="006716BA"/>
    <w:rsid w:val="00671788"/>
    <w:rsid w:val="00671DCB"/>
    <w:rsid w:val="00672136"/>
    <w:rsid w:val="00672350"/>
    <w:rsid w:val="00672651"/>
    <w:rsid w:val="00672A4F"/>
    <w:rsid w:val="006734A5"/>
    <w:rsid w:val="00673561"/>
    <w:rsid w:val="006738EE"/>
    <w:rsid w:val="00674509"/>
    <w:rsid w:val="00674D3E"/>
    <w:rsid w:val="00675402"/>
    <w:rsid w:val="00675456"/>
    <w:rsid w:val="00675523"/>
    <w:rsid w:val="00675A8C"/>
    <w:rsid w:val="00675AEB"/>
    <w:rsid w:val="00675D2D"/>
    <w:rsid w:val="00675E5C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431F"/>
    <w:rsid w:val="00684563"/>
    <w:rsid w:val="006845E8"/>
    <w:rsid w:val="00684C34"/>
    <w:rsid w:val="00684D1B"/>
    <w:rsid w:val="006861D1"/>
    <w:rsid w:val="0068620E"/>
    <w:rsid w:val="0068649E"/>
    <w:rsid w:val="006864AB"/>
    <w:rsid w:val="00686715"/>
    <w:rsid w:val="00686B09"/>
    <w:rsid w:val="00686CE9"/>
    <w:rsid w:val="00686D6B"/>
    <w:rsid w:val="00687147"/>
    <w:rsid w:val="00687414"/>
    <w:rsid w:val="00687CDC"/>
    <w:rsid w:val="00690388"/>
    <w:rsid w:val="006905DC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287"/>
    <w:rsid w:val="006932DD"/>
    <w:rsid w:val="00693308"/>
    <w:rsid w:val="00693725"/>
    <w:rsid w:val="006938EF"/>
    <w:rsid w:val="00693A9B"/>
    <w:rsid w:val="00693E7D"/>
    <w:rsid w:val="006941C4"/>
    <w:rsid w:val="00694275"/>
    <w:rsid w:val="00694CF3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786B"/>
    <w:rsid w:val="0069797E"/>
    <w:rsid w:val="00697A97"/>
    <w:rsid w:val="006A0302"/>
    <w:rsid w:val="006A056C"/>
    <w:rsid w:val="006A0749"/>
    <w:rsid w:val="006A0AAD"/>
    <w:rsid w:val="006A0ACF"/>
    <w:rsid w:val="006A13AB"/>
    <w:rsid w:val="006A14C5"/>
    <w:rsid w:val="006A220C"/>
    <w:rsid w:val="006A22F9"/>
    <w:rsid w:val="006A23D9"/>
    <w:rsid w:val="006A25AC"/>
    <w:rsid w:val="006A401C"/>
    <w:rsid w:val="006A43A3"/>
    <w:rsid w:val="006A43DF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637"/>
    <w:rsid w:val="006A7785"/>
    <w:rsid w:val="006A7A7E"/>
    <w:rsid w:val="006A7FDD"/>
    <w:rsid w:val="006B056F"/>
    <w:rsid w:val="006B08D2"/>
    <w:rsid w:val="006B0DBE"/>
    <w:rsid w:val="006B144B"/>
    <w:rsid w:val="006B165C"/>
    <w:rsid w:val="006B176B"/>
    <w:rsid w:val="006B2C69"/>
    <w:rsid w:val="006B2DD6"/>
    <w:rsid w:val="006B2DF0"/>
    <w:rsid w:val="006B31CB"/>
    <w:rsid w:val="006B344F"/>
    <w:rsid w:val="006B3611"/>
    <w:rsid w:val="006B3EF6"/>
    <w:rsid w:val="006B4313"/>
    <w:rsid w:val="006B519D"/>
    <w:rsid w:val="006B5230"/>
    <w:rsid w:val="006B6F1A"/>
    <w:rsid w:val="006B76B6"/>
    <w:rsid w:val="006B76DC"/>
    <w:rsid w:val="006B7937"/>
    <w:rsid w:val="006B7C95"/>
    <w:rsid w:val="006B7F84"/>
    <w:rsid w:val="006C06BD"/>
    <w:rsid w:val="006C07A2"/>
    <w:rsid w:val="006C0FD1"/>
    <w:rsid w:val="006C13F3"/>
    <w:rsid w:val="006C1A3B"/>
    <w:rsid w:val="006C2447"/>
    <w:rsid w:val="006C27A1"/>
    <w:rsid w:val="006C300A"/>
    <w:rsid w:val="006C3296"/>
    <w:rsid w:val="006C347C"/>
    <w:rsid w:val="006C34B4"/>
    <w:rsid w:val="006C3A93"/>
    <w:rsid w:val="006C3DC2"/>
    <w:rsid w:val="006C3DFE"/>
    <w:rsid w:val="006C4221"/>
    <w:rsid w:val="006C44D0"/>
    <w:rsid w:val="006C47DD"/>
    <w:rsid w:val="006C496A"/>
    <w:rsid w:val="006C4CE3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2339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6369"/>
    <w:rsid w:val="006D65FD"/>
    <w:rsid w:val="006D7BA7"/>
    <w:rsid w:val="006D7BB9"/>
    <w:rsid w:val="006D7F72"/>
    <w:rsid w:val="006D7FCA"/>
    <w:rsid w:val="006E0094"/>
    <w:rsid w:val="006E09F2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64E"/>
    <w:rsid w:val="006E57A2"/>
    <w:rsid w:val="006E5959"/>
    <w:rsid w:val="006E5F78"/>
    <w:rsid w:val="006E6333"/>
    <w:rsid w:val="006E6437"/>
    <w:rsid w:val="006E66F5"/>
    <w:rsid w:val="006E678C"/>
    <w:rsid w:val="006E69E5"/>
    <w:rsid w:val="006E78AE"/>
    <w:rsid w:val="006F0192"/>
    <w:rsid w:val="006F0302"/>
    <w:rsid w:val="006F0F54"/>
    <w:rsid w:val="006F102A"/>
    <w:rsid w:val="006F165A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A36"/>
    <w:rsid w:val="006F7B83"/>
    <w:rsid w:val="006F7D5F"/>
    <w:rsid w:val="006F7E12"/>
    <w:rsid w:val="007003C8"/>
    <w:rsid w:val="007006BB"/>
    <w:rsid w:val="007006E1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8E0"/>
    <w:rsid w:val="00704F85"/>
    <w:rsid w:val="007052B8"/>
    <w:rsid w:val="00705BAD"/>
    <w:rsid w:val="00705FC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D6B"/>
    <w:rsid w:val="007115EC"/>
    <w:rsid w:val="007118EB"/>
    <w:rsid w:val="00711AF4"/>
    <w:rsid w:val="00711B9B"/>
    <w:rsid w:val="00712258"/>
    <w:rsid w:val="007127D4"/>
    <w:rsid w:val="00712C2E"/>
    <w:rsid w:val="0071378D"/>
    <w:rsid w:val="007140A5"/>
    <w:rsid w:val="007146D0"/>
    <w:rsid w:val="0071482F"/>
    <w:rsid w:val="00714EC5"/>
    <w:rsid w:val="007153AA"/>
    <w:rsid w:val="007153C9"/>
    <w:rsid w:val="007156D9"/>
    <w:rsid w:val="007158C8"/>
    <w:rsid w:val="00715C05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658"/>
    <w:rsid w:val="00720896"/>
    <w:rsid w:val="00720D1B"/>
    <w:rsid w:val="00721796"/>
    <w:rsid w:val="00721914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523D"/>
    <w:rsid w:val="00726208"/>
    <w:rsid w:val="00726243"/>
    <w:rsid w:val="0072677B"/>
    <w:rsid w:val="00726B86"/>
    <w:rsid w:val="00726DA9"/>
    <w:rsid w:val="00727227"/>
    <w:rsid w:val="00727912"/>
    <w:rsid w:val="00727B48"/>
    <w:rsid w:val="00727BAF"/>
    <w:rsid w:val="00730175"/>
    <w:rsid w:val="007303DF"/>
    <w:rsid w:val="00730992"/>
    <w:rsid w:val="00730B71"/>
    <w:rsid w:val="007310CE"/>
    <w:rsid w:val="0073132F"/>
    <w:rsid w:val="00731399"/>
    <w:rsid w:val="00731CF3"/>
    <w:rsid w:val="007322B6"/>
    <w:rsid w:val="00732706"/>
    <w:rsid w:val="00732A21"/>
    <w:rsid w:val="00732F81"/>
    <w:rsid w:val="0073347C"/>
    <w:rsid w:val="0073393A"/>
    <w:rsid w:val="00734365"/>
    <w:rsid w:val="0073478C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727A"/>
    <w:rsid w:val="00737D0C"/>
    <w:rsid w:val="00737D12"/>
    <w:rsid w:val="0074034A"/>
    <w:rsid w:val="00740529"/>
    <w:rsid w:val="00740576"/>
    <w:rsid w:val="00740D3C"/>
    <w:rsid w:val="00740EB4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B3"/>
    <w:rsid w:val="007451E7"/>
    <w:rsid w:val="007453DE"/>
    <w:rsid w:val="00745457"/>
    <w:rsid w:val="0074552B"/>
    <w:rsid w:val="0074560F"/>
    <w:rsid w:val="00745A6D"/>
    <w:rsid w:val="00745E91"/>
    <w:rsid w:val="00745F4E"/>
    <w:rsid w:val="007463FF"/>
    <w:rsid w:val="00746BE0"/>
    <w:rsid w:val="0074747E"/>
    <w:rsid w:val="007501ED"/>
    <w:rsid w:val="007502E4"/>
    <w:rsid w:val="00750BF2"/>
    <w:rsid w:val="00750EF1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D68"/>
    <w:rsid w:val="007560FC"/>
    <w:rsid w:val="0075615A"/>
    <w:rsid w:val="0075648E"/>
    <w:rsid w:val="007564BB"/>
    <w:rsid w:val="007566B0"/>
    <w:rsid w:val="007566BD"/>
    <w:rsid w:val="00756EC2"/>
    <w:rsid w:val="00756F4C"/>
    <w:rsid w:val="0075715D"/>
    <w:rsid w:val="0075765C"/>
    <w:rsid w:val="0075793E"/>
    <w:rsid w:val="00757E23"/>
    <w:rsid w:val="00760E68"/>
    <w:rsid w:val="007610C6"/>
    <w:rsid w:val="00761339"/>
    <w:rsid w:val="00761A6C"/>
    <w:rsid w:val="00761F31"/>
    <w:rsid w:val="00761F3A"/>
    <w:rsid w:val="00762100"/>
    <w:rsid w:val="00763789"/>
    <w:rsid w:val="00763A48"/>
    <w:rsid w:val="00763BE2"/>
    <w:rsid w:val="00763DF8"/>
    <w:rsid w:val="00763EA8"/>
    <w:rsid w:val="00763EAE"/>
    <w:rsid w:val="0076411C"/>
    <w:rsid w:val="007647C0"/>
    <w:rsid w:val="007647C1"/>
    <w:rsid w:val="00764BC9"/>
    <w:rsid w:val="00764F11"/>
    <w:rsid w:val="007654AD"/>
    <w:rsid w:val="00765690"/>
    <w:rsid w:val="00765C73"/>
    <w:rsid w:val="00765D25"/>
    <w:rsid w:val="00765F87"/>
    <w:rsid w:val="007664A5"/>
    <w:rsid w:val="00766AF9"/>
    <w:rsid w:val="00766EF3"/>
    <w:rsid w:val="007672D5"/>
    <w:rsid w:val="00770300"/>
    <w:rsid w:val="00770876"/>
    <w:rsid w:val="00770CC0"/>
    <w:rsid w:val="00771404"/>
    <w:rsid w:val="0077180F"/>
    <w:rsid w:val="00771D87"/>
    <w:rsid w:val="007732DE"/>
    <w:rsid w:val="007737FF"/>
    <w:rsid w:val="007739F8"/>
    <w:rsid w:val="00773D07"/>
    <w:rsid w:val="007745CB"/>
    <w:rsid w:val="0077472F"/>
    <w:rsid w:val="00774B74"/>
    <w:rsid w:val="00774C1B"/>
    <w:rsid w:val="00774CBE"/>
    <w:rsid w:val="00774D71"/>
    <w:rsid w:val="0077571D"/>
    <w:rsid w:val="0077592E"/>
    <w:rsid w:val="00775D90"/>
    <w:rsid w:val="00775DBF"/>
    <w:rsid w:val="007761C0"/>
    <w:rsid w:val="00776882"/>
    <w:rsid w:val="00776923"/>
    <w:rsid w:val="007770F0"/>
    <w:rsid w:val="0077715C"/>
    <w:rsid w:val="00777462"/>
    <w:rsid w:val="007779AB"/>
    <w:rsid w:val="00777E70"/>
    <w:rsid w:val="00777EF8"/>
    <w:rsid w:val="00780055"/>
    <w:rsid w:val="00780160"/>
    <w:rsid w:val="00780235"/>
    <w:rsid w:val="0078025B"/>
    <w:rsid w:val="007809AF"/>
    <w:rsid w:val="00780C37"/>
    <w:rsid w:val="00780FF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0D57"/>
    <w:rsid w:val="00791306"/>
    <w:rsid w:val="00791606"/>
    <w:rsid w:val="00791785"/>
    <w:rsid w:val="007918B7"/>
    <w:rsid w:val="007920FD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EBA"/>
    <w:rsid w:val="007952AA"/>
    <w:rsid w:val="00795DD0"/>
    <w:rsid w:val="00795EEA"/>
    <w:rsid w:val="007972A3"/>
    <w:rsid w:val="00797B56"/>
    <w:rsid w:val="00797ED4"/>
    <w:rsid w:val="007A001B"/>
    <w:rsid w:val="007A05D4"/>
    <w:rsid w:val="007A0DE4"/>
    <w:rsid w:val="007A12EA"/>
    <w:rsid w:val="007A1709"/>
    <w:rsid w:val="007A21EE"/>
    <w:rsid w:val="007A27EE"/>
    <w:rsid w:val="007A2839"/>
    <w:rsid w:val="007A324B"/>
    <w:rsid w:val="007A35F7"/>
    <w:rsid w:val="007A36C1"/>
    <w:rsid w:val="007A3E83"/>
    <w:rsid w:val="007A3EB8"/>
    <w:rsid w:val="007A4596"/>
    <w:rsid w:val="007A4E8F"/>
    <w:rsid w:val="007A5BB4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1005"/>
    <w:rsid w:val="007B1221"/>
    <w:rsid w:val="007B1561"/>
    <w:rsid w:val="007B158B"/>
    <w:rsid w:val="007B16E0"/>
    <w:rsid w:val="007B19F2"/>
    <w:rsid w:val="007B229A"/>
    <w:rsid w:val="007B2860"/>
    <w:rsid w:val="007B28BD"/>
    <w:rsid w:val="007B2B8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A21"/>
    <w:rsid w:val="007B5FE9"/>
    <w:rsid w:val="007B6249"/>
    <w:rsid w:val="007B62B1"/>
    <w:rsid w:val="007B6514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C5A"/>
    <w:rsid w:val="007C16EA"/>
    <w:rsid w:val="007C1901"/>
    <w:rsid w:val="007C19DE"/>
    <w:rsid w:val="007C1ABA"/>
    <w:rsid w:val="007C1EA2"/>
    <w:rsid w:val="007C20B1"/>
    <w:rsid w:val="007C211B"/>
    <w:rsid w:val="007C24BD"/>
    <w:rsid w:val="007C2D29"/>
    <w:rsid w:val="007C345E"/>
    <w:rsid w:val="007C3829"/>
    <w:rsid w:val="007C4A77"/>
    <w:rsid w:val="007C5738"/>
    <w:rsid w:val="007C5780"/>
    <w:rsid w:val="007C5AA6"/>
    <w:rsid w:val="007C5BEA"/>
    <w:rsid w:val="007C62CF"/>
    <w:rsid w:val="007C667F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4D1"/>
    <w:rsid w:val="007D4344"/>
    <w:rsid w:val="007D4E20"/>
    <w:rsid w:val="007D5010"/>
    <w:rsid w:val="007D5294"/>
    <w:rsid w:val="007D547C"/>
    <w:rsid w:val="007D5698"/>
    <w:rsid w:val="007D6133"/>
    <w:rsid w:val="007D706C"/>
    <w:rsid w:val="007D72EA"/>
    <w:rsid w:val="007D731F"/>
    <w:rsid w:val="007D7880"/>
    <w:rsid w:val="007D7A77"/>
    <w:rsid w:val="007E0906"/>
    <w:rsid w:val="007E0B77"/>
    <w:rsid w:val="007E0F06"/>
    <w:rsid w:val="007E11D4"/>
    <w:rsid w:val="007E14D7"/>
    <w:rsid w:val="007E16C5"/>
    <w:rsid w:val="007E175B"/>
    <w:rsid w:val="007E1989"/>
    <w:rsid w:val="007E1AD9"/>
    <w:rsid w:val="007E1DB1"/>
    <w:rsid w:val="007E2A86"/>
    <w:rsid w:val="007E2B81"/>
    <w:rsid w:val="007E3727"/>
    <w:rsid w:val="007E4E80"/>
    <w:rsid w:val="007E677A"/>
    <w:rsid w:val="007E6C61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4D0"/>
    <w:rsid w:val="007F25DB"/>
    <w:rsid w:val="007F2731"/>
    <w:rsid w:val="007F27FB"/>
    <w:rsid w:val="007F2EA7"/>
    <w:rsid w:val="007F4657"/>
    <w:rsid w:val="007F4800"/>
    <w:rsid w:val="007F49B8"/>
    <w:rsid w:val="007F4BAB"/>
    <w:rsid w:val="007F50B0"/>
    <w:rsid w:val="007F5455"/>
    <w:rsid w:val="007F5616"/>
    <w:rsid w:val="007F5714"/>
    <w:rsid w:val="007F5E8B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24D3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57DA"/>
    <w:rsid w:val="00805810"/>
    <w:rsid w:val="0080673B"/>
    <w:rsid w:val="0080755F"/>
    <w:rsid w:val="0080759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E54"/>
    <w:rsid w:val="00813FC9"/>
    <w:rsid w:val="00814101"/>
    <w:rsid w:val="00814829"/>
    <w:rsid w:val="008152E8"/>
    <w:rsid w:val="00816247"/>
    <w:rsid w:val="0081631B"/>
    <w:rsid w:val="008163EE"/>
    <w:rsid w:val="0081651B"/>
    <w:rsid w:val="008169D7"/>
    <w:rsid w:val="008170D2"/>
    <w:rsid w:val="008171C9"/>
    <w:rsid w:val="00817383"/>
    <w:rsid w:val="00817782"/>
    <w:rsid w:val="00820610"/>
    <w:rsid w:val="00820FD0"/>
    <w:rsid w:val="008213A6"/>
    <w:rsid w:val="0082226C"/>
    <w:rsid w:val="008223C1"/>
    <w:rsid w:val="008229E9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8D8"/>
    <w:rsid w:val="00830FEC"/>
    <w:rsid w:val="008315BD"/>
    <w:rsid w:val="0083166B"/>
    <w:rsid w:val="008318C7"/>
    <w:rsid w:val="00831A80"/>
    <w:rsid w:val="00831C7F"/>
    <w:rsid w:val="008325DE"/>
    <w:rsid w:val="00832753"/>
    <w:rsid w:val="008327E7"/>
    <w:rsid w:val="00832A92"/>
    <w:rsid w:val="00832A99"/>
    <w:rsid w:val="0083368D"/>
    <w:rsid w:val="0083376B"/>
    <w:rsid w:val="0083411C"/>
    <w:rsid w:val="008342D8"/>
    <w:rsid w:val="0083432A"/>
    <w:rsid w:val="0083439A"/>
    <w:rsid w:val="008344AD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4023D"/>
    <w:rsid w:val="00840B0D"/>
    <w:rsid w:val="00840D8C"/>
    <w:rsid w:val="00840DE1"/>
    <w:rsid w:val="0084104B"/>
    <w:rsid w:val="008418C6"/>
    <w:rsid w:val="00841984"/>
    <w:rsid w:val="00841FE2"/>
    <w:rsid w:val="00842467"/>
    <w:rsid w:val="0084293E"/>
    <w:rsid w:val="00842DB3"/>
    <w:rsid w:val="00842E24"/>
    <w:rsid w:val="0084349F"/>
    <w:rsid w:val="0084354E"/>
    <w:rsid w:val="00843808"/>
    <w:rsid w:val="008438E9"/>
    <w:rsid w:val="00843A61"/>
    <w:rsid w:val="00843AD3"/>
    <w:rsid w:val="00843CFE"/>
    <w:rsid w:val="00843FCA"/>
    <w:rsid w:val="00844019"/>
    <w:rsid w:val="008444A9"/>
    <w:rsid w:val="00844693"/>
    <w:rsid w:val="0084477E"/>
    <w:rsid w:val="00844B09"/>
    <w:rsid w:val="00844DDC"/>
    <w:rsid w:val="00844E45"/>
    <w:rsid w:val="008463D5"/>
    <w:rsid w:val="008467E9"/>
    <w:rsid w:val="008469C9"/>
    <w:rsid w:val="00846B4C"/>
    <w:rsid w:val="00846DAB"/>
    <w:rsid w:val="008470FA"/>
    <w:rsid w:val="00847845"/>
    <w:rsid w:val="00847DE9"/>
    <w:rsid w:val="008500A3"/>
    <w:rsid w:val="00850591"/>
    <w:rsid w:val="00850B74"/>
    <w:rsid w:val="00850C07"/>
    <w:rsid w:val="0085181B"/>
    <w:rsid w:val="008519D2"/>
    <w:rsid w:val="008523EB"/>
    <w:rsid w:val="008525AE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DA5"/>
    <w:rsid w:val="008565EB"/>
    <w:rsid w:val="00856640"/>
    <w:rsid w:val="00857322"/>
    <w:rsid w:val="00857A31"/>
    <w:rsid w:val="00857C02"/>
    <w:rsid w:val="00857C8E"/>
    <w:rsid w:val="0086057E"/>
    <w:rsid w:val="008605BA"/>
    <w:rsid w:val="008605D8"/>
    <w:rsid w:val="008608A1"/>
    <w:rsid w:val="00861870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AD3"/>
    <w:rsid w:val="00877FAD"/>
    <w:rsid w:val="008800AF"/>
    <w:rsid w:val="0088035F"/>
    <w:rsid w:val="00880664"/>
    <w:rsid w:val="0088086C"/>
    <w:rsid w:val="00880B63"/>
    <w:rsid w:val="0088101D"/>
    <w:rsid w:val="00881527"/>
    <w:rsid w:val="008815C3"/>
    <w:rsid w:val="00881B02"/>
    <w:rsid w:val="00881E74"/>
    <w:rsid w:val="00882443"/>
    <w:rsid w:val="008824BA"/>
    <w:rsid w:val="008828AB"/>
    <w:rsid w:val="00882CAB"/>
    <w:rsid w:val="00882EB7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DA1"/>
    <w:rsid w:val="00887F71"/>
    <w:rsid w:val="00890798"/>
    <w:rsid w:val="00890987"/>
    <w:rsid w:val="008909D2"/>
    <w:rsid w:val="00890A57"/>
    <w:rsid w:val="00890D77"/>
    <w:rsid w:val="0089130C"/>
    <w:rsid w:val="0089189E"/>
    <w:rsid w:val="00891A22"/>
    <w:rsid w:val="00891DEB"/>
    <w:rsid w:val="00892356"/>
    <w:rsid w:val="00892576"/>
    <w:rsid w:val="00892CB0"/>
    <w:rsid w:val="00892D8A"/>
    <w:rsid w:val="00892F79"/>
    <w:rsid w:val="008932C2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502"/>
    <w:rsid w:val="008975F7"/>
    <w:rsid w:val="0089768B"/>
    <w:rsid w:val="008A0612"/>
    <w:rsid w:val="008A107C"/>
    <w:rsid w:val="008A1558"/>
    <w:rsid w:val="008A16BB"/>
    <w:rsid w:val="008A1B32"/>
    <w:rsid w:val="008A1C91"/>
    <w:rsid w:val="008A214B"/>
    <w:rsid w:val="008A2F02"/>
    <w:rsid w:val="008A3335"/>
    <w:rsid w:val="008A3FD3"/>
    <w:rsid w:val="008A3FF8"/>
    <w:rsid w:val="008A422B"/>
    <w:rsid w:val="008A424C"/>
    <w:rsid w:val="008A4447"/>
    <w:rsid w:val="008A4813"/>
    <w:rsid w:val="008A4986"/>
    <w:rsid w:val="008A4C99"/>
    <w:rsid w:val="008A4DA3"/>
    <w:rsid w:val="008A5291"/>
    <w:rsid w:val="008A5994"/>
    <w:rsid w:val="008A6037"/>
    <w:rsid w:val="008A648E"/>
    <w:rsid w:val="008A6B2D"/>
    <w:rsid w:val="008A7235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D15"/>
    <w:rsid w:val="008B4062"/>
    <w:rsid w:val="008B45BF"/>
    <w:rsid w:val="008B4670"/>
    <w:rsid w:val="008B489C"/>
    <w:rsid w:val="008B53F7"/>
    <w:rsid w:val="008B5816"/>
    <w:rsid w:val="008B6680"/>
    <w:rsid w:val="008B69EA"/>
    <w:rsid w:val="008B6BA4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211D"/>
    <w:rsid w:val="008C2DE4"/>
    <w:rsid w:val="008C2FA5"/>
    <w:rsid w:val="008C31F8"/>
    <w:rsid w:val="008C339D"/>
    <w:rsid w:val="008C3909"/>
    <w:rsid w:val="008C3A3C"/>
    <w:rsid w:val="008C3F16"/>
    <w:rsid w:val="008C4AA0"/>
    <w:rsid w:val="008C4D66"/>
    <w:rsid w:val="008C5099"/>
    <w:rsid w:val="008C56F6"/>
    <w:rsid w:val="008C5BFC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39C"/>
    <w:rsid w:val="008D1959"/>
    <w:rsid w:val="008D245E"/>
    <w:rsid w:val="008D278B"/>
    <w:rsid w:val="008D2B71"/>
    <w:rsid w:val="008D33D6"/>
    <w:rsid w:val="008D38AE"/>
    <w:rsid w:val="008D394F"/>
    <w:rsid w:val="008D3E98"/>
    <w:rsid w:val="008D496E"/>
    <w:rsid w:val="008D4A9D"/>
    <w:rsid w:val="008D51EB"/>
    <w:rsid w:val="008D5E2C"/>
    <w:rsid w:val="008D64EA"/>
    <w:rsid w:val="008D65F9"/>
    <w:rsid w:val="008D66A7"/>
    <w:rsid w:val="008D6867"/>
    <w:rsid w:val="008D698C"/>
    <w:rsid w:val="008D6A1A"/>
    <w:rsid w:val="008D6A96"/>
    <w:rsid w:val="008D6AA6"/>
    <w:rsid w:val="008D73B7"/>
    <w:rsid w:val="008D75FD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BA4"/>
    <w:rsid w:val="008E3C8B"/>
    <w:rsid w:val="008E3D06"/>
    <w:rsid w:val="008E3F13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F0318"/>
    <w:rsid w:val="008F052F"/>
    <w:rsid w:val="008F081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579"/>
    <w:rsid w:val="008F35F6"/>
    <w:rsid w:val="008F3893"/>
    <w:rsid w:val="008F405E"/>
    <w:rsid w:val="008F415C"/>
    <w:rsid w:val="008F43D8"/>
    <w:rsid w:val="008F44C1"/>
    <w:rsid w:val="008F4972"/>
    <w:rsid w:val="008F4A06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90"/>
    <w:rsid w:val="00901196"/>
    <w:rsid w:val="00901665"/>
    <w:rsid w:val="009016D2"/>
    <w:rsid w:val="00901C27"/>
    <w:rsid w:val="00903043"/>
    <w:rsid w:val="00903C27"/>
    <w:rsid w:val="0090475B"/>
    <w:rsid w:val="00904A49"/>
    <w:rsid w:val="00904A85"/>
    <w:rsid w:val="00904DDE"/>
    <w:rsid w:val="00904F34"/>
    <w:rsid w:val="00904F86"/>
    <w:rsid w:val="00905029"/>
    <w:rsid w:val="00905AAC"/>
    <w:rsid w:val="00906425"/>
    <w:rsid w:val="00906928"/>
    <w:rsid w:val="009069E8"/>
    <w:rsid w:val="00906BF7"/>
    <w:rsid w:val="00906C67"/>
    <w:rsid w:val="00907AA3"/>
    <w:rsid w:val="00907D8A"/>
    <w:rsid w:val="0091041A"/>
    <w:rsid w:val="00910655"/>
    <w:rsid w:val="009107FF"/>
    <w:rsid w:val="009116ED"/>
    <w:rsid w:val="009118DB"/>
    <w:rsid w:val="00911AD9"/>
    <w:rsid w:val="00912101"/>
    <w:rsid w:val="00913657"/>
    <w:rsid w:val="00913667"/>
    <w:rsid w:val="00913FBB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39"/>
    <w:rsid w:val="00923D9F"/>
    <w:rsid w:val="00923E28"/>
    <w:rsid w:val="0092434A"/>
    <w:rsid w:val="009249D0"/>
    <w:rsid w:val="00924B85"/>
    <w:rsid w:val="00924BFB"/>
    <w:rsid w:val="00924C0D"/>
    <w:rsid w:val="00924D77"/>
    <w:rsid w:val="00924EDB"/>
    <w:rsid w:val="00925137"/>
    <w:rsid w:val="00925BBC"/>
    <w:rsid w:val="0092677E"/>
    <w:rsid w:val="009268D0"/>
    <w:rsid w:val="00926AC0"/>
    <w:rsid w:val="00926C92"/>
    <w:rsid w:val="00926CD0"/>
    <w:rsid w:val="00927719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AC9"/>
    <w:rsid w:val="00932B17"/>
    <w:rsid w:val="00932B24"/>
    <w:rsid w:val="00932E27"/>
    <w:rsid w:val="009340C8"/>
    <w:rsid w:val="009340F4"/>
    <w:rsid w:val="0093480A"/>
    <w:rsid w:val="00934B85"/>
    <w:rsid w:val="00934CEF"/>
    <w:rsid w:val="00935C59"/>
    <w:rsid w:val="00935F78"/>
    <w:rsid w:val="0093611E"/>
    <w:rsid w:val="009366DE"/>
    <w:rsid w:val="00936D8B"/>
    <w:rsid w:val="00936DEF"/>
    <w:rsid w:val="00936E56"/>
    <w:rsid w:val="009370A9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F11"/>
    <w:rsid w:val="009453A9"/>
    <w:rsid w:val="00945673"/>
    <w:rsid w:val="0094584A"/>
    <w:rsid w:val="00945863"/>
    <w:rsid w:val="00945C3A"/>
    <w:rsid w:val="00945E35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DDB"/>
    <w:rsid w:val="00955EF0"/>
    <w:rsid w:val="009560E8"/>
    <w:rsid w:val="009566FD"/>
    <w:rsid w:val="0095717A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B4A"/>
    <w:rsid w:val="00961A7D"/>
    <w:rsid w:val="00961AB6"/>
    <w:rsid w:val="009620B0"/>
    <w:rsid w:val="00962367"/>
    <w:rsid w:val="009626B5"/>
    <w:rsid w:val="009628EE"/>
    <w:rsid w:val="00962E33"/>
    <w:rsid w:val="00963824"/>
    <w:rsid w:val="00964092"/>
    <w:rsid w:val="0096423C"/>
    <w:rsid w:val="00964322"/>
    <w:rsid w:val="00965078"/>
    <w:rsid w:val="00965AE8"/>
    <w:rsid w:val="00965DC5"/>
    <w:rsid w:val="00966582"/>
    <w:rsid w:val="009667B5"/>
    <w:rsid w:val="00966B0B"/>
    <w:rsid w:val="00966E76"/>
    <w:rsid w:val="00966F18"/>
    <w:rsid w:val="00967284"/>
    <w:rsid w:val="009675C5"/>
    <w:rsid w:val="009677AB"/>
    <w:rsid w:val="009702C5"/>
    <w:rsid w:val="00970412"/>
    <w:rsid w:val="00970BF6"/>
    <w:rsid w:val="00971125"/>
    <w:rsid w:val="009711CF"/>
    <w:rsid w:val="00971525"/>
    <w:rsid w:val="00971AE5"/>
    <w:rsid w:val="00971F67"/>
    <w:rsid w:val="009724E3"/>
    <w:rsid w:val="009725C3"/>
    <w:rsid w:val="00972B53"/>
    <w:rsid w:val="009731C7"/>
    <w:rsid w:val="00973A65"/>
    <w:rsid w:val="00973F21"/>
    <w:rsid w:val="00974185"/>
    <w:rsid w:val="009749EA"/>
    <w:rsid w:val="00975461"/>
    <w:rsid w:val="00975FA1"/>
    <w:rsid w:val="0097645D"/>
    <w:rsid w:val="00976533"/>
    <w:rsid w:val="00976A82"/>
    <w:rsid w:val="00976CB2"/>
    <w:rsid w:val="009771F3"/>
    <w:rsid w:val="00977DA8"/>
    <w:rsid w:val="00977EF7"/>
    <w:rsid w:val="009803AA"/>
    <w:rsid w:val="009803D6"/>
    <w:rsid w:val="009809E1"/>
    <w:rsid w:val="00980A2B"/>
    <w:rsid w:val="00980B45"/>
    <w:rsid w:val="009818F1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5287"/>
    <w:rsid w:val="00985A2D"/>
    <w:rsid w:val="00985DE0"/>
    <w:rsid w:val="0098640B"/>
    <w:rsid w:val="009866BE"/>
    <w:rsid w:val="009868C6"/>
    <w:rsid w:val="009871A5"/>
    <w:rsid w:val="009874CD"/>
    <w:rsid w:val="00987A50"/>
    <w:rsid w:val="00990D62"/>
    <w:rsid w:val="00990F1B"/>
    <w:rsid w:val="00991732"/>
    <w:rsid w:val="009919C2"/>
    <w:rsid w:val="00991BCD"/>
    <w:rsid w:val="00991D07"/>
    <w:rsid w:val="00991FD0"/>
    <w:rsid w:val="0099218B"/>
    <w:rsid w:val="009923D6"/>
    <w:rsid w:val="00992F54"/>
    <w:rsid w:val="00993372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948"/>
    <w:rsid w:val="00996F35"/>
    <w:rsid w:val="0099722C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B6D"/>
    <w:rsid w:val="009A21E5"/>
    <w:rsid w:val="009A24D0"/>
    <w:rsid w:val="009A2B35"/>
    <w:rsid w:val="009A32D9"/>
    <w:rsid w:val="009A3AD1"/>
    <w:rsid w:val="009A3F18"/>
    <w:rsid w:val="009A42AF"/>
    <w:rsid w:val="009A4DB4"/>
    <w:rsid w:val="009A4F8A"/>
    <w:rsid w:val="009A5348"/>
    <w:rsid w:val="009A58A7"/>
    <w:rsid w:val="009A607A"/>
    <w:rsid w:val="009A63C2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79E"/>
    <w:rsid w:val="009B0A79"/>
    <w:rsid w:val="009B0BE4"/>
    <w:rsid w:val="009B0E30"/>
    <w:rsid w:val="009B1471"/>
    <w:rsid w:val="009B15C5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32D"/>
    <w:rsid w:val="009B73D8"/>
    <w:rsid w:val="009B73D9"/>
    <w:rsid w:val="009B74AE"/>
    <w:rsid w:val="009B770D"/>
    <w:rsid w:val="009B79CF"/>
    <w:rsid w:val="009B7D14"/>
    <w:rsid w:val="009C0BB4"/>
    <w:rsid w:val="009C0CC6"/>
    <w:rsid w:val="009C11E5"/>
    <w:rsid w:val="009C12C5"/>
    <w:rsid w:val="009C1857"/>
    <w:rsid w:val="009C1A1D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CF4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A3E"/>
    <w:rsid w:val="009D2B6C"/>
    <w:rsid w:val="009D2E5C"/>
    <w:rsid w:val="009D38F9"/>
    <w:rsid w:val="009D3C64"/>
    <w:rsid w:val="009D421A"/>
    <w:rsid w:val="009D45B1"/>
    <w:rsid w:val="009D5530"/>
    <w:rsid w:val="009D56C9"/>
    <w:rsid w:val="009D58DB"/>
    <w:rsid w:val="009D668E"/>
    <w:rsid w:val="009D66D5"/>
    <w:rsid w:val="009D6782"/>
    <w:rsid w:val="009D6C06"/>
    <w:rsid w:val="009D6EDA"/>
    <w:rsid w:val="009D736E"/>
    <w:rsid w:val="009D74F9"/>
    <w:rsid w:val="009D754D"/>
    <w:rsid w:val="009D785B"/>
    <w:rsid w:val="009D7C5F"/>
    <w:rsid w:val="009E075D"/>
    <w:rsid w:val="009E0AE0"/>
    <w:rsid w:val="009E0EC6"/>
    <w:rsid w:val="009E1AC0"/>
    <w:rsid w:val="009E1E30"/>
    <w:rsid w:val="009E1F30"/>
    <w:rsid w:val="009E2354"/>
    <w:rsid w:val="009E25BF"/>
    <w:rsid w:val="009E2940"/>
    <w:rsid w:val="009E2AF9"/>
    <w:rsid w:val="009E2CB3"/>
    <w:rsid w:val="009E3A9F"/>
    <w:rsid w:val="009E3AE1"/>
    <w:rsid w:val="009E3EAC"/>
    <w:rsid w:val="009E4042"/>
    <w:rsid w:val="009E41E0"/>
    <w:rsid w:val="009E4C00"/>
    <w:rsid w:val="009E4C40"/>
    <w:rsid w:val="009E5086"/>
    <w:rsid w:val="009E50EA"/>
    <w:rsid w:val="009E55D5"/>
    <w:rsid w:val="009E5D2B"/>
    <w:rsid w:val="009E638F"/>
    <w:rsid w:val="009E656C"/>
    <w:rsid w:val="009E68D3"/>
    <w:rsid w:val="009E70C4"/>
    <w:rsid w:val="009E7206"/>
    <w:rsid w:val="009E7428"/>
    <w:rsid w:val="009E75ED"/>
    <w:rsid w:val="009E7B15"/>
    <w:rsid w:val="009F145D"/>
    <w:rsid w:val="009F14F7"/>
    <w:rsid w:val="009F1C1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5001"/>
    <w:rsid w:val="009F5CDC"/>
    <w:rsid w:val="009F602B"/>
    <w:rsid w:val="009F6070"/>
    <w:rsid w:val="009F68F3"/>
    <w:rsid w:val="009F690C"/>
    <w:rsid w:val="009F6BCE"/>
    <w:rsid w:val="009F7542"/>
    <w:rsid w:val="009F7770"/>
    <w:rsid w:val="009F7BFB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F0A"/>
    <w:rsid w:val="00A03122"/>
    <w:rsid w:val="00A03827"/>
    <w:rsid w:val="00A039CE"/>
    <w:rsid w:val="00A03DD8"/>
    <w:rsid w:val="00A0442B"/>
    <w:rsid w:val="00A0476F"/>
    <w:rsid w:val="00A059E1"/>
    <w:rsid w:val="00A05E23"/>
    <w:rsid w:val="00A05F62"/>
    <w:rsid w:val="00A0630E"/>
    <w:rsid w:val="00A06A58"/>
    <w:rsid w:val="00A06B0C"/>
    <w:rsid w:val="00A06C62"/>
    <w:rsid w:val="00A06D82"/>
    <w:rsid w:val="00A06E78"/>
    <w:rsid w:val="00A07CC4"/>
    <w:rsid w:val="00A105A7"/>
    <w:rsid w:val="00A10771"/>
    <w:rsid w:val="00A109FD"/>
    <w:rsid w:val="00A10A91"/>
    <w:rsid w:val="00A10CEA"/>
    <w:rsid w:val="00A11261"/>
    <w:rsid w:val="00A11625"/>
    <w:rsid w:val="00A11B30"/>
    <w:rsid w:val="00A126E7"/>
    <w:rsid w:val="00A12902"/>
    <w:rsid w:val="00A13403"/>
    <w:rsid w:val="00A138DA"/>
    <w:rsid w:val="00A13CE0"/>
    <w:rsid w:val="00A142D7"/>
    <w:rsid w:val="00A14565"/>
    <w:rsid w:val="00A1457E"/>
    <w:rsid w:val="00A14F2E"/>
    <w:rsid w:val="00A14FAC"/>
    <w:rsid w:val="00A15323"/>
    <w:rsid w:val="00A15528"/>
    <w:rsid w:val="00A158A6"/>
    <w:rsid w:val="00A16069"/>
    <w:rsid w:val="00A16248"/>
    <w:rsid w:val="00A16A80"/>
    <w:rsid w:val="00A16C7C"/>
    <w:rsid w:val="00A16CF1"/>
    <w:rsid w:val="00A16DBB"/>
    <w:rsid w:val="00A17B95"/>
    <w:rsid w:val="00A17C64"/>
    <w:rsid w:val="00A20C42"/>
    <w:rsid w:val="00A20FCF"/>
    <w:rsid w:val="00A213CC"/>
    <w:rsid w:val="00A2170F"/>
    <w:rsid w:val="00A21A0B"/>
    <w:rsid w:val="00A22039"/>
    <w:rsid w:val="00A221C0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6A2"/>
    <w:rsid w:val="00A2678A"/>
    <w:rsid w:val="00A268A8"/>
    <w:rsid w:val="00A26A84"/>
    <w:rsid w:val="00A26C3E"/>
    <w:rsid w:val="00A26D33"/>
    <w:rsid w:val="00A272E2"/>
    <w:rsid w:val="00A274DA"/>
    <w:rsid w:val="00A303D3"/>
    <w:rsid w:val="00A305A1"/>
    <w:rsid w:val="00A30605"/>
    <w:rsid w:val="00A3171B"/>
    <w:rsid w:val="00A319F3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F22"/>
    <w:rsid w:val="00A354E5"/>
    <w:rsid w:val="00A35B46"/>
    <w:rsid w:val="00A35C1C"/>
    <w:rsid w:val="00A35CF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657"/>
    <w:rsid w:val="00A449A7"/>
    <w:rsid w:val="00A44E15"/>
    <w:rsid w:val="00A4528C"/>
    <w:rsid w:val="00A45632"/>
    <w:rsid w:val="00A45745"/>
    <w:rsid w:val="00A458DC"/>
    <w:rsid w:val="00A45D5E"/>
    <w:rsid w:val="00A45F4D"/>
    <w:rsid w:val="00A461E7"/>
    <w:rsid w:val="00A47665"/>
    <w:rsid w:val="00A47B73"/>
    <w:rsid w:val="00A5040D"/>
    <w:rsid w:val="00A51049"/>
    <w:rsid w:val="00A5104D"/>
    <w:rsid w:val="00A512B0"/>
    <w:rsid w:val="00A519BB"/>
    <w:rsid w:val="00A51B64"/>
    <w:rsid w:val="00A521A4"/>
    <w:rsid w:val="00A52885"/>
    <w:rsid w:val="00A53642"/>
    <w:rsid w:val="00A53F22"/>
    <w:rsid w:val="00A5407A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BB"/>
    <w:rsid w:val="00A568AD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768"/>
    <w:rsid w:val="00A62B13"/>
    <w:rsid w:val="00A62F49"/>
    <w:rsid w:val="00A630C1"/>
    <w:rsid w:val="00A631C5"/>
    <w:rsid w:val="00A63898"/>
    <w:rsid w:val="00A638F3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7C2"/>
    <w:rsid w:val="00A67BCB"/>
    <w:rsid w:val="00A70560"/>
    <w:rsid w:val="00A70873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2FA8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F53"/>
    <w:rsid w:val="00A8157D"/>
    <w:rsid w:val="00A81978"/>
    <w:rsid w:val="00A81C30"/>
    <w:rsid w:val="00A82031"/>
    <w:rsid w:val="00A8211F"/>
    <w:rsid w:val="00A822D9"/>
    <w:rsid w:val="00A82803"/>
    <w:rsid w:val="00A8286F"/>
    <w:rsid w:val="00A82DAF"/>
    <w:rsid w:val="00A82E79"/>
    <w:rsid w:val="00A82F1D"/>
    <w:rsid w:val="00A83333"/>
    <w:rsid w:val="00A833CB"/>
    <w:rsid w:val="00A83695"/>
    <w:rsid w:val="00A83A28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7283"/>
    <w:rsid w:val="00A87584"/>
    <w:rsid w:val="00A8761F"/>
    <w:rsid w:val="00A8766D"/>
    <w:rsid w:val="00A87AAF"/>
    <w:rsid w:val="00A90240"/>
    <w:rsid w:val="00A906F2"/>
    <w:rsid w:val="00A90782"/>
    <w:rsid w:val="00A909E5"/>
    <w:rsid w:val="00A90F8F"/>
    <w:rsid w:val="00A916E9"/>
    <w:rsid w:val="00A91A9F"/>
    <w:rsid w:val="00A91C16"/>
    <w:rsid w:val="00A9220D"/>
    <w:rsid w:val="00A9277B"/>
    <w:rsid w:val="00A92C11"/>
    <w:rsid w:val="00A93035"/>
    <w:rsid w:val="00A932A9"/>
    <w:rsid w:val="00A9330C"/>
    <w:rsid w:val="00A93330"/>
    <w:rsid w:val="00A934E8"/>
    <w:rsid w:val="00A9367A"/>
    <w:rsid w:val="00A9378C"/>
    <w:rsid w:val="00A93A5F"/>
    <w:rsid w:val="00A940E8"/>
    <w:rsid w:val="00A94132"/>
    <w:rsid w:val="00A94259"/>
    <w:rsid w:val="00A94A96"/>
    <w:rsid w:val="00A94E4C"/>
    <w:rsid w:val="00A94EE8"/>
    <w:rsid w:val="00A9523B"/>
    <w:rsid w:val="00A95633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FD8"/>
    <w:rsid w:val="00AA3374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FFA"/>
    <w:rsid w:val="00AA71CC"/>
    <w:rsid w:val="00AA73C9"/>
    <w:rsid w:val="00AA77B6"/>
    <w:rsid w:val="00AA7D2B"/>
    <w:rsid w:val="00AB03B9"/>
    <w:rsid w:val="00AB0586"/>
    <w:rsid w:val="00AB063E"/>
    <w:rsid w:val="00AB070B"/>
    <w:rsid w:val="00AB083D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A9"/>
    <w:rsid w:val="00AB2A28"/>
    <w:rsid w:val="00AB2C01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7C2"/>
    <w:rsid w:val="00AC1F62"/>
    <w:rsid w:val="00AC1FC8"/>
    <w:rsid w:val="00AC246F"/>
    <w:rsid w:val="00AC24C8"/>
    <w:rsid w:val="00AC296F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8B9"/>
    <w:rsid w:val="00AD58F5"/>
    <w:rsid w:val="00AD5973"/>
    <w:rsid w:val="00AD5B98"/>
    <w:rsid w:val="00AD5D96"/>
    <w:rsid w:val="00AD614F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91B"/>
    <w:rsid w:val="00AE1D2E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D79"/>
    <w:rsid w:val="00AE6715"/>
    <w:rsid w:val="00AE6D72"/>
    <w:rsid w:val="00AE7D23"/>
    <w:rsid w:val="00AF0B84"/>
    <w:rsid w:val="00AF0E02"/>
    <w:rsid w:val="00AF15D0"/>
    <w:rsid w:val="00AF171F"/>
    <w:rsid w:val="00AF1A00"/>
    <w:rsid w:val="00AF249D"/>
    <w:rsid w:val="00AF2EC2"/>
    <w:rsid w:val="00AF30B6"/>
    <w:rsid w:val="00AF37FD"/>
    <w:rsid w:val="00AF3840"/>
    <w:rsid w:val="00AF3CA1"/>
    <w:rsid w:val="00AF4104"/>
    <w:rsid w:val="00AF4249"/>
    <w:rsid w:val="00AF442E"/>
    <w:rsid w:val="00AF453B"/>
    <w:rsid w:val="00AF4717"/>
    <w:rsid w:val="00AF48F8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A80"/>
    <w:rsid w:val="00AF7D4D"/>
    <w:rsid w:val="00B00475"/>
    <w:rsid w:val="00B00782"/>
    <w:rsid w:val="00B00AFC"/>
    <w:rsid w:val="00B00FEC"/>
    <w:rsid w:val="00B01560"/>
    <w:rsid w:val="00B0185B"/>
    <w:rsid w:val="00B01A56"/>
    <w:rsid w:val="00B01B8E"/>
    <w:rsid w:val="00B01D00"/>
    <w:rsid w:val="00B020E3"/>
    <w:rsid w:val="00B02BBE"/>
    <w:rsid w:val="00B02BD6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6015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23AF"/>
    <w:rsid w:val="00B12533"/>
    <w:rsid w:val="00B12D49"/>
    <w:rsid w:val="00B13103"/>
    <w:rsid w:val="00B13323"/>
    <w:rsid w:val="00B138C2"/>
    <w:rsid w:val="00B14D25"/>
    <w:rsid w:val="00B1500C"/>
    <w:rsid w:val="00B1533C"/>
    <w:rsid w:val="00B15E2E"/>
    <w:rsid w:val="00B15EED"/>
    <w:rsid w:val="00B15F11"/>
    <w:rsid w:val="00B15FCC"/>
    <w:rsid w:val="00B16052"/>
    <w:rsid w:val="00B160F5"/>
    <w:rsid w:val="00B16818"/>
    <w:rsid w:val="00B1695F"/>
    <w:rsid w:val="00B16FBB"/>
    <w:rsid w:val="00B176D1"/>
    <w:rsid w:val="00B17705"/>
    <w:rsid w:val="00B17D63"/>
    <w:rsid w:val="00B17D94"/>
    <w:rsid w:val="00B17E1A"/>
    <w:rsid w:val="00B203D2"/>
    <w:rsid w:val="00B20A88"/>
    <w:rsid w:val="00B20FC7"/>
    <w:rsid w:val="00B2157A"/>
    <w:rsid w:val="00B21817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5CD7"/>
    <w:rsid w:val="00B25D89"/>
    <w:rsid w:val="00B261D1"/>
    <w:rsid w:val="00B267EB"/>
    <w:rsid w:val="00B2698D"/>
    <w:rsid w:val="00B26FDF"/>
    <w:rsid w:val="00B27460"/>
    <w:rsid w:val="00B278E0"/>
    <w:rsid w:val="00B27A97"/>
    <w:rsid w:val="00B30A70"/>
    <w:rsid w:val="00B30E5F"/>
    <w:rsid w:val="00B31127"/>
    <w:rsid w:val="00B31DD7"/>
    <w:rsid w:val="00B32114"/>
    <w:rsid w:val="00B326AD"/>
    <w:rsid w:val="00B32E71"/>
    <w:rsid w:val="00B33D7F"/>
    <w:rsid w:val="00B34D83"/>
    <w:rsid w:val="00B34FBF"/>
    <w:rsid w:val="00B351A9"/>
    <w:rsid w:val="00B35483"/>
    <w:rsid w:val="00B36574"/>
    <w:rsid w:val="00B36B05"/>
    <w:rsid w:val="00B37E28"/>
    <w:rsid w:val="00B37F85"/>
    <w:rsid w:val="00B37F9D"/>
    <w:rsid w:val="00B37FB9"/>
    <w:rsid w:val="00B40BCA"/>
    <w:rsid w:val="00B40EC6"/>
    <w:rsid w:val="00B41058"/>
    <w:rsid w:val="00B419B1"/>
    <w:rsid w:val="00B419E6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C23"/>
    <w:rsid w:val="00B44036"/>
    <w:rsid w:val="00B441D2"/>
    <w:rsid w:val="00B44799"/>
    <w:rsid w:val="00B449FF"/>
    <w:rsid w:val="00B4526F"/>
    <w:rsid w:val="00B45536"/>
    <w:rsid w:val="00B456F3"/>
    <w:rsid w:val="00B45A82"/>
    <w:rsid w:val="00B45DB9"/>
    <w:rsid w:val="00B46048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472"/>
    <w:rsid w:val="00B54605"/>
    <w:rsid w:val="00B54990"/>
    <w:rsid w:val="00B551A3"/>
    <w:rsid w:val="00B55671"/>
    <w:rsid w:val="00B55B24"/>
    <w:rsid w:val="00B560E5"/>
    <w:rsid w:val="00B56477"/>
    <w:rsid w:val="00B5662D"/>
    <w:rsid w:val="00B56815"/>
    <w:rsid w:val="00B56980"/>
    <w:rsid w:val="00B56D0B"/>
    <w:rsid w:val="00B56D0D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B99"/>
    <w:rsid w:val="00B63C9B"/>
    <w:rsid w:val="00B646A5"/>
    <w:rsid w:val="00B64A81"/>
    <w:rsid w:val="00B64BFD"/>
    <w:rsid w:val="00B653DA"/>
    <w:rsid w:val="00B655C8"/>
    <w:rsid w:val="00B659BD"/>
    <w:rsid w:val="00B65AC5"/>
    <w:rsid w:val="00B65EAE"/>
    <w:rsid w:val="00B6616D"/>
    <w:rsid w:val="00B66327"/>
    <w:rsid w:val="00B6657A"/>
    <w:rsid w:val="00B6695E"/>
    <w:rsid w:val="00B6777D"/>
    <w:rsid w:val="00B67B3A"/>
    <w:rsid w:val="00B70999"/>
    <w:rsid w:val="00B70B15"/>
    <w:rsid w:val="00B70F22"/>
    <w:rsid w:val="00B710B6"/>
    <w:rsid w:val="00B71762"/>
    <w:rsid w:val="00B71C1B"/>
    <w:rsid w:val="00B71D55"/>
    <w:rsid w:val="00B7328E"/>
    <w:rsid w:val="00B7337F"/>
    <w:rsid w:val="00B736CA"/>
    <w:rsid w:val="00B73893"/>
    <w:rsid w:val="00B7389D"/>
    <w:rsid w:val="00B75B37"/>
    <w:rsid w:val="00B761CD"/>
    <w:rsid w:val="00B76D75"/>
    <w:rsid w:val="00B770CA"/>
    <w:rsid w:val="00B77256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E3C"/>
    <w:rsid w:val="00B842F3"/>
    <w:rsid w:val="00B846BE"/>
    <w:rsid w:val="00B84A57"/>
    <w:rsid w:val="00B84B31"/>
    <w:rsid w:val="00B84B48"/>
    <w:rsid w:val="00B856D8"/>
    <w:rsid w:val="00B85E45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CE0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3023"/>
    <w:rsid w:val="00B93291"/>
    <w:rsid w:val="00B93399"/>
    <w:rsid w:val="00B933C9"/>
    <w:rsid w:val="00B93D8D"/>
    <w:rsid w:val="00B9400F"/>
    <w:rsid w:val="00B94B95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555"/>
    <w:rsid w:val="00BA081A"/>
    <w:rsid w:val="00BA095E"/>
    <w:rsid w:val="00BA0FC9"/>
    <w:rsid w:val="00BA1909"/>
    <w:rsid w:val="00BA19D6"/>
    <w:rsid w:val="00BA1AFC"/>
    <w:rsid w:val="00BA208D"/>
    <w:rsid w:val="00BA20DA"/>
    <w:rsid w:val="00BA2643"/>
    <w:rsid w:val="00BA2871"/>
    <w:rsid w:val="00BA29A4"/>
    <w:rsid w:val="00BA3212"/>
    <w:rsid w:val="00BA3518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51AB"/>
    <w:rsid w:val="00BB6ADB"/>
    <w:rsid w:val="00BB6CF2"/>
    <w:rsid w:val="00BB713D"/>
    <w:rsid w:val="00BB77B5"/>
    <w:rsid w:val="00BB7A68"/>
    <w:rsid w:val="00BB7FE2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449D"/>
    <w:rsid w:val="00BC5014"/>
    <w:rsid w:val="00BC532A"/>
    <w:rsid w:val="00BC545E"/>
    <w:rsid w:val="00BC596D"/>
    <w:rsid w:val="00BC598F"/>
    <w:rsid w:val="00BC5C5C"/>
    <w:rsid w:val="00BC5F88"/>
    <w:rsid w:val="00BC623F"/>
    <w:rsid w:val="00BC6665"/>
    <w:rsid w:val="00BC67A9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90B"/>
    <w:rsid w:val="00BD6EF6"/>
    <w:rsid w:val="00BD6EF9"/>
    <w:rsid w:val="00BD6F09"/>
    <w:rsid w:val="00BD7292"/>
    <w:rsid w:val="00BE0C10"/>
    <w:rsid w:val="00BE0EC9"/>
    <w:rsid w:val="00BE1427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D2D"/>
    <w:rsid w:val="00BE502B"/>
    <w:rsid w:val="00BE5423"/>
    <w:rsid w:val="00BE5770"/>
    <w:rsid w:val="00BE5B2A"/>
    <w:rsid w:val="00BE6758"/>
    <w:rsid w:val="00BE6A0B"/>
    <w:rsid w:val="00BE6A93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AB0"/>
    <w:rsid w:val="00BF2C0E"/>
    <w:rsid w:val="00BF329B"/>
    <w:rsid w:val="00BF3300"/>
    <w:rsid w:val="00BF3901"/>
    <w:rsid w:val="00BF3AA5"/>
    <w:rsid w:val="00BF42CA"/>
    <w:rsid w:val="00BF43E8"/>
    <w:rsid w:val="00BF570E"/>
    <w:rsid w:val="00BF5D76"/>
    <w:rsid w:val="00BF5D89"/>
    <w:rsid w:val="00BF6116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4FC1"/>
    <w:rsid w:val="00C051AF"/>
    <w:rsid w:val="00C053FE"/>
    <w:rsid w:val="00C05510"/>
    <w:rsid w:val="00C05D52"/>
    <w:rsid w:val="00C05F7A"/>
    <w:rsid w:val="00C065E5"/>
    <w:rsid w:val="00C066EE"/>
    <w:rsid w:val="00C072B6"/>
    <w:rsid w:val="00C078DC"/>
    <w:rsid w:val="00C07CE8"/>
    <w:rsid w:val="00C07E73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6D7"/>
    <w:rsid w:val="00C15E81"/>
    <w:rsid w:val="00C15EF8"/>
    <w:rsid w:val="00C16165"/>
    <w:rsid w:val="00C16488"/>
    <w:rsid w:val="00C164B7"/>
    <w:rsid w:val="00C16B00"/>
    <w:rsid w:val="00C17B25"/>
    <w:rsid w:val="00C17BC2"/>
    <w:rsid w:val="00C17D92"/>
    <w:rsid w:val="00C17DAE"/>
    <w:rsid w:val="00C202C2"/>
    <w:rsid w:val="00C20A86"/>
    <w:rsid w:val="00C20B3C"/>
    <w:rsid w:val="00C216E2"/>
    <w:rsid w:val="00C220AE"/>
    <w:rsid w:val="00C227DD"/>
    <w:rsid w:val="00C22853"/>
    <w:rsid w:val="00C231F1"/>
    <w:rsid w:val="00C238C0"/>
    <w:rsid w:val="00C238EE"/>
    <w:rsid w:val="00C249C8"/>
    <w:rsid w:val="00C24D69"/>
    <w:rsid w:val="00C25101"/>
    <w:rsid w:val="00C25B74"/>
    <w:rsid w:val="00C26082"/>
    <w:rsid w:val="00C26920"/>
    <w:rsid w:val="00C27396"/>
    <w:rsid w:val="00C275B2"/>
    <w:rsid w:val="00C279A3"/>
    <w:rsid w:val="00C27B0D"/>
    <w:rsid w:val="00C27EB4"/>
    <w:rsid w:val="00C30BAB"/>
    <w:rsid w:val="00C30CEB"/>
    <w:rsid w:val="00C313F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782"/>
    <w:rsid w:val="00C36572"/>
    <w:rsid w:val="00C36742"/>
    <w:rsid w:val="00C36D35"/>
    <w:rsid w:val="00C36E17"/>
    <w:rsid w:val="00C3742C"/>
    <w:rsid w:val="00C37A3B"/>
    <w:rsid w:val="00C37B17"/>
    <w:rsid w:val="00C37B33"/>
    <w:rsid w:val="00C401F6"/>
    <w:rsid w:val="00C4042C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914"/>
    <w:rsid w:val="00C43C24"/>
    <w:rsid w:val="00C43D73"/>
    <w:rsid w:val="00C4540C"/>
    <w:rsid w:val="00C4571B"/>
    <w:rsid w:val="00C45792"/>
    <w:rsid w:val="00C4579F"/>
    <w:rsid w:val="00C45FDA"/>
    <w:rsid w:val="00C460C0"/>
    <w:rsid w:val="00C46D07"/>
    <w:rsid w:val="00C473F7"/>
    <w:rsid w:val="00C476E7"/>
    <w:rsid w:val="00C47EC4"/>
    <w:rsid w:val="00C47F1F"/>
    <w:rsid w:val="00C505D7"/>
    <w:rsid w:val="00C50833"/>
    <w:rsid w:val="00C50BB3"/>
    <w:rsid w:val="00C51604"/>
    <w:rsid w:val="00C51C8B"/>
    <w:rsid w:val="00C5297E"/>
    <w:rsid w:val="00C52B76"/>
    <w:rsid w:val="00C52BF8"/>
    <w:rsid w:val="00C53166"/>
    <w:rsid w:val="00C5344E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676"/>
    <w:rsid w:val="00C56A4B"/>
    <w:rsid w:val="00C56D6B"/>
    <w:rsid w:val="00C56DC9"/>
    <w:rsid w:val="00C57068"/>
    <w:rsid w:val="00C57361"/>
    <w:rsid w:val="00C57B3E"/>
    <w:rsid w:val="00C60576"/>
    <w:rsid w:val="00C61B27"/>
    <w:rsid w:val="00C61B37"/>
    <w:rsid w:val="00C62274"/>
    <w:rsid w:val="00C62375"/>
    <w:rsid w:val="00C62544"/>
    <w:rsid w:val="00C6285C"/>
    <w:rsid w:val="00C62958"/>
    <w:rsid w:val="00C629F6"/>
    <w:rsid w:val="00C62DDF"/>
    <w:rsid w:val="00C6318A"/>
    <w:rsid w:val="00C63460"/>
    <w:rsid w:val="00C63D33"/>
    <w:rsid w:val="00C63F3C"/>
    <w:rsid w:val="00C64225"/>
    <w:rsid w:val="00C646A4"/>
    <w:rsid w:val="00C65F65"/>
    <w:rsid w:val="00C667EC"/>
    <w:rsid w:val="00C66864"/>
    <w:rsid w:val="00C66CA9"/>
    <w:rsid w:val="00C672BC"/>
    <w:rsid w:val="00C672D4"/>
    <w:rsid w:val="00C70236"/>
    <w:rsid w:val="00C7036C"/>
    <w:rsid w:val="00C7097F"/>
    <w:rsid w:val="00C70BC3"/>
    <w:rsid w:val="00C70EB1"/>
    <w:rsid w:val="00C711C5"/>
    <w:rsid w:val="00C71545"/>
    <w:rsid w:val="00C723D0"/>
    <w:rsid w:val="00C7242C"/>
    <w:rsid w:val="00C72649"/>
    <w:rsid w:val="00C72843"/>
    <w:rsid w:val="00C72977"/>
    <w:rsid w:val="00C730AA"/>
    <w:rsid w:val="00C73A9D"/>
    <w:rsid w:val="00C73F0F"/>
    <w:rsid w:val="00C744F5"/>
    <w:rsid w:val="00C74BAE"/>
    <w:rsid w:val="00C755D5"/>
    <w:rsid w:val="00C75A7F"/>
    <w:rsid w:val="00C75CD5"/>
    <w:rsid w:val="00C75DA1"/>
    <w:rsid w:val="00C75F39"/>
    <w:rsid w:val="00C76536"/>
    <w:rsid w:val="00C7662F"/>
    <w:rsid w:val="00C766E6"/>
    <w:rsid w:val="00C77A50"/>
    <w:rsid w:val="00C77B5A"/>
    <w:rsid w:val="00C77E1C"/>
    <w:rsid w:val="00C80026"/>
    <w:rsid w:val="00C80C91"/>
    <w:rsid w:val="00C80EB4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923"/>
    <w:rsid w:val="00C85A17"/>
    <w:rsid w:val="00C85AD8"/>
    <w:rsid w:val="00C86069"/>
    <w:rsid w:val="00C86377"/>
    <w:rsid w:val="00C87282"/>
    <w:rsid w:val="00C90114"/>
    <w:rsid w:val="00C90582"/>
    <w:rsid w:val="00C9082A"/>
    <w:rsid w:val="00C90852"/>
    <w:rsid w:val="00C90B6B"/>
    <w:rsid w:val="00C90EE0"/>
    <w:rsid w:val="00C91355"/>
    <w:rsid w:val="00C91A0F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5114"/>
    <w:rsid w:val="00C9546A"/>
    <w:rsid w:val="00C955E9"/>
    <w:rsid w:val="00C96072"/>
    <w:rsid w:val="00C96231"/>
    <w:rsid w:val="00C9636B"/>
    <w:rsid w:val="00C9697C"/>
    <w:rsid w:val="00C972D5"/>
    <w:rsid w:val="00C9747E"/>
    <w:rsid w:val="00C97482"/>
    <w:rsid w:val="00C97BB3"/>
    <w:rsid w:val="00C97D26"/>
    <w:rsid w:val="00CA056F"/>
    <w:rsid w:val="00CA08AC"/>
    <w:rsid w:val="00CA0A95"/>
    <w:rsid w:val="00CA0B9D"/>
    <w:rsid w:val="00CA1312"/>
    <w:rsid w:val="00CA1603"/>
    <w:rsid w:val="00CA1EBE"/>
    <w:rsid w:val="00CA1EC5"/>
    <w:rsid w:val="00CA2595"/>
    <w:rsid w:val="00CA25D1"/>
    <w:rsid w:val="00CA2F21"/>
    <w:rsid w:val="00CA334E"/>
    <w:rsid w:val="00CA35C5"/>
    <w:rsid w:val="00CA365B"/>
    <w:rsid w:val="00CA369C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69F6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52F"/>
    <w:rsid w:val="00CB5B88"/>
    <w:rsid w:val="00CB5E05"/>
    <w:rsid w:val="00CB6509"/>
    <w:rsid w:val="00CB68C5"/>
    <w:rsid w:val="00CB76BF"/>
    <w:rsid w:val="00CB7729"/>
    <w:rsid w:val="00CB7740"/>
    <w:rsid w:val="00CB7873"/>
    <w:rsid w:val="00CC00CB"/>
    <w:rsid w:val="00CC0752"/>
    <w:rsid w:val="00CC07E0"/>
    <w:rsid w:val="00CC0C1F"/>
    <w:rsid w:val="00CC0E3A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F7E"/>
    <w:rsid w:val="00CC422F"/>
    <w:rsid w:val="00CC45F3"/>
    <w:rsid w:val="00CC4B67"/>
    <w:rsid w:val="00CC4D39"/>
    <w:rsid w:val="00CC5979"/>
    <w:rsid w:val="00CC60A4"/>
    <w:rsid w:val="00CC6144"/>
    <w:rsid w:val="00CC6656"/>
    <w:rsid w:val="00CC69B7"/>
    <w:rsid w:val="00CC6B4A"/>
    <w:rsid w:val="00CC6D08"/>
    <w:rsid w:val="00CC6DCE"/>
    <w:rsid w:val="00CC6FC3"/>
    <w:rsid w:val="00CC797B"/>
    <w:rsid w:val="00CC7C9F"/>
    <w:rsid w:val="00CD091A"/>
    <w:rsid w:val="00CD0B9E"/>
    <w:rsid w:val="00CD1530"/>
    <w:rsid w:val="00CD1C93"/>
    <w:rsid w:val="00CD21B3"/>
    <w:rsid w:val="00CD21C1"/>
    <w:rsid w:val="00CD28FF"/>
    <w:rsid w:val="00CD34D3"/>
    <w:rsid w:val="00CD3FED"/>
    <w:rsid w:val="00CD4507"/>
    <w:rsid w:val="00CD46B2"/>
    <w:rsid w:val="00CD48F7"/>
    <w:rsid w:val="00CD4E2F"/>
    <w:rsid w:val="00CD4E4C"/>
    <w:rsid w:val="00CD51CA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806"/>
    <w:rsid w:val="00CE08D0"/>
    <w:rsid w:val="00CE0ADF"/>
    <w:rsid w:val="00CE1539"/>
    <w:rsid w:val="00CE1737"/>
    <w:rsid w:val="00CE1873"/>
    <w:rsid w:val="00CE223E"/>
    <w:rsid w:val="00CE2308"/>
    <w:rsid w:val="00CE2398"/>
    <w:rsid w:val="00CE2828"/>
    <w:rsid w:val="00CE2915"/>
    <w:rsid w:val="00CE316A"/>
    <w:rsid w:val="00CE342D"/>
    <w:rsid w:val="00CE36C4"/>
    <w:rsid w:val="00CE3F04"/>
    <w:rsid w:val="00CE3F06"/>
    <w:rsid w:val="00CE41D2"/>
    <w:rsid w:val="00CE4383"/>
    <w:rsid w:val="00CE441F"/>
    <w:rsid w:val="00CE611C"/>
    <w:rsid w:val="00CE6AC8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AD6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BF4"/>
    <w:rsid w:val="00CF4070"/>
    <w:rsid w:val="00CF4355"/>
    <w:rsid w:val="00CF437C"/>
    <w:rsid w:val="00CF44EF"/>
    <w:rsid w:val="00CF4F4B"/>
    <w:rsid w:val="00CF5A1A"/>
    <w:rsid w:val="00CF5A2B"/>
    <w:rsid w:val="00CF5BCF"/>
    <w:rsid w:val="00CF6010"/>
    <w:rsid w:val="00CF60DB"/>
    <w:rsid w:val="00CF65B7"/>
    <w:rsid w:val="00CF7383"/>
    <w:rsid w:val="00CF73E6"/>
    <w:rsid w:val="00CF7708"/>
    <w:rsid w:val="00CF7A79"/>
    <w:rsid w:val="00D00414"/>
    <w:rsid w:val="00D0041E"/>
    <w:rsid w:val="00D00470"/>
    <w:rsid w:val="00D01FC1"/>
    <w:rsid w:val="00D02183"/>
    <w:rsid w:val="00D0248B"/>
    <w:rsid w:val="00D02498"/>
    <w:rsid w:val="00D02D1F"/>
    <w:rsid w:val="00D03069"/>
    <w:rsid w:val="00D0309E"/>
    <w:rsid w:val="00D033DD"/>
    <w:rsid w:val="00D034F0"/>
    <w:rsid w:val="00D05701"/>
    <w:rsid w:val="00D0575F"/>
    <w:rsid w:val="00D05AB0"/>
    <w:rsid w:val="00D064B2"/>
    <w:rsid w:val="00D06EF9"/>
    <w:rsid w:val="00D07033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3397"/>
    <w:rsid w:val="00D137AF"/>
    <w:rsid w:val="00D13D24"/>
    <w:rsid w:val="00D142E8"/>
    <w:rsid w:val="00D143C3"/>
    <w:rsid w:val="00D14718"/>
    <w:rsid w:val="00D14759"/>
    <w:rsid w:val="00D14CD9"/>
    <w:rsid w:val="00D14ED1"/>
    <w:rsid w:val="00D1599A"/>
    <w:rsid w:val="00D15C41"/>
    <w:rsid w:val="00D15DFB"/>
    <w:rsid w:val="00D17914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E74"/>
    <w:rsid w:val="00D23853"/>
    <w:rsid w:val="00D23FAE"/>
    <w:rsid w:val="00D240B7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3F1"/>
    <w:rsid w:val="00D2744B"/>
    <w:rsid w:val="00D276E0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2E8D"/>
    <w:rsid w:val="00D33136"/>
    <w:rsid w:val="00D335C3"/>
    <w:rsid w:val="00D33C4B"/>
    <w:rsid w:val="00D33C5E"/>
    <w:rsid w:val="00D3412A"/>
    <w:rsid w:val="00D34CF5"/>
    <w:rsid w:val="00D34EFF"/>
    <w:rsid w:val="00D352AA"/>
    <w:rsid w:val="00D35669"/>
    <w:rsid w:val="00D36C0C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F3A"/>
    <w:rsid w:val="00D42901"/>
    <w:rsid w:val="00D435C7"/>
    <w:rsid w:val="00D435E0"/>
    <w:rsid w:val="00D4373A"/>
    <w:rsid w:val="00D43DB7"/>
    <w:rsid w:val="00D43EBC"/>
    <w:rsid w:val="00D4465D"/>
    <w:rsid w:val="00D44B1C"/>
    <w:rsid w:val="00D44C41"/>
    <w:rsid w:val="00D44C6C"/>
    <w:rsid w:val="00D44DE7"/>
    <w:rsid w:val="00D458EA"/>
    <w:rsid w:val="00D45A51"/>
    <w:rsid w:val="00D45A63"/>
    <w:rsid w:val="00D46297"/>
    <w:rsid w:val="00D46C83"/>
    <w:rsid w:val="00D46CB1"/>
    <w:rsid w:val="00D46CE3"/>
    <w:rsid w:val="00D46F31"/>
    <w:rsid w:val="00D47C21"/>
    <w:rsid w:val="00D47FBA"/>
    <w:rsid w:val="00D501EB"/>
    <w:rsid w:val="00D50600"/>
    <w:rsid w:val="00D50712"/>
    <w:rsid w:val="00D508CF"/>
    <w:rsid w:val="00D5098B"/>
    <w:rsid w:val="00D50A70"/>
    <w:rsid w:val="00D50CB3"/>
    <w:rsid w:val="00D51C96"/>
    <w:rsid w:val="00D522F5"/>
    <w:rsid w:val="00D5298E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CD"/>
    <w:rsid w:val="00D55B1D"/>
    <w:rsid w:val="00D56100"/>
    <w:rsid w:val="00D5623A"/>
    <w:rsid w:val="00D562EC"/>
    <w:rsid w:val="00D5675F"/>
    <w:rsid w:val="00D569DE"/>
    <w:rsid w:val="00D5740F"/>
    <w:rsid w:val="00D574F9"/>
    <w:rsid w:val="00D57870"/>
    <w:rsid w:val="00D57DF2"/>
    <w:rsid w:val="00D6020F"/>
    <w:rsid w:val="00D60283"/>
    <w:rsid w:val="00D60660"/>
    <w:rsid w:val="00D60747"/>
    <w:rsid w:val="00D60818"/>
    <w:rsid w:val="00D61213"/>
    <w:rsid w:val="00D61298"/>
    <w:rsid w:val="00D6285C"/>
    <w:rsid w:val="00D62E93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49B"/>
    <w:rsid w:val="00D66AC9"/>
    <w:rsid w:val="00D66BF4"/>
    <w:rsid w:val="00D67C67"/>
    <w:rsid w:val="00D67F03"/>
    <w:rsid w:val="00D704EB"/>
    <w:rsid w:val="00D71592"/>
    <w:rsid w:val="00D71933"/>
    <w:rsid w:val="00D71DD2"/>
    <w:rsid w:val="00D71EAA"/>
    <w:rsid w:val="00D72081"/>
    <w:rsid w:val="00D72501"/>
    <w:rsid w:val="00D72A18"/>
    <w:rsid w:val="00D7355E"/>
    <w:rsid w:val="00D73716"/>
    <w:rsid w:val="00D73729"/>
    <w:rsid w:val="00D7384B"/>
    <w:rsid w:val="00D749C2"/>
    <w:rsid w:val="00D74B05"/>
    <w:rsid w:val="00D75203"/>
    <w:rsid w:val="00D75236"/>
    <w:rsid w:val="00D75245"/>
    <w:rsid w:val="00D754C5"/>
    <w:rsid w:val="00D75F8C"/>
    <w:rsid w:val="00D760C1"/>
    <w:rsid w:val="00D76787"/>
    <w:rsid w:val="00D76BAD"/>
    <w:rsid w:val="00D76E52"/>
    <w:rsid w:val="00D77262"/>
    <w:rsid w:val="00D77A9A"/>
    <w:rsid w:val="00D77D69"/>
    <w:rsid w:val="00D8086A"/>
    <w:rsid w:val="00D80F7F"/>
    <w:rsid w:val="00D81039"/>
    <w:rsid w:val="00D81048"/>
    <w:rsid w:val="00D81163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68B0"/>
    <w:rsid w:val="00D87742"/>
    <w:rsid w:val="00D8779B"/>
    <w:rsid w:val="00D90211"/>
    <w:rsid w:val="00D906CC"/>
    <w:rsid w:val="00D90822"/>
    <w:rsid w:val="00D911C1"/>
    <w:rsid w:val="00D913EC"/>
    <w:rsid w:val="00D91695"/>
    <w:rsid w:val="00D91A33"/>
    <w:rsid w:val="00D91E76"/>
    <w:rsid w:val="00D91FFB"/>
    <w:rsid w:val="00D920B9"/>
    <w:rsid w:val="00D9246C"/>
    <w:rsid w:val="00D924D5"/>
    <w:rsid w:val="00D92796"/>
    <w:rsid w:val="00D92A6C"/>
    <w:rsid w:val="00D92C1A"/>
    <w:rsid w:val="00D92D76"/>
    <w:rsid w:val="00D9331A"/>
    <w:rsid w:val="00D94192"/>
    <w:rsid w:val="00D94763"/>
    <w:rsid w:val="00D94924"/>
    <w:rsid w:val="00D94CA3"/>
    <w:rsid w:val="00D950EA"/>
    <w:rsid w:val="00D95247"/>
    <w:rsid w:val="00D9590A"/>
    <w:rsid w:val="00D964F9"/>
    <w:rsid w:val="00D9657A"/>
    <w:rsid w:val="00D96A32"/>
    <w:rsid w:val="00D979A4"/>
    <w:rsid w:val="00D97B68"/>
    <w:rsid w:val="00D97EEF"/>
    <w:rsid w:val="00D97F2A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2EDC"/>
    <w:rsid w:val="00DA316D"/>
    <w:rsid w:val="00DA34B7"/>
    <w:rsid w:val="00DA3B33"/>
    <w:rsid w:val="00DA4F9B"/>
    <w:rsid w:val="00DA530D"/>
    <w:rsid w:val="00DA5803"/>
    <w:rsid w:val="00DA5E46"/>
    <w:rsid w:val="00DA6871"/>
    <w:rsid w:val="00DA7229"/>
    <w:rsid w:val="00DA75BE"/>
    <w:rsid w:val="00DB0494"/>
    <w:rsid w:val="00DB058E"/>
    <w:rsid w:val="00DB0622"/>
    <w:rsid w:val="00DB062B"/>
    <w:rsid w:val="00DB0746"/>
    <w:rsid w:val="00DB0944"/>
    <w:rsid w:val="00DB0A7C"/>
    <w:rsid w:val="00DB1101"/>
    <w:rsid w:val="00DB120B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60F8"/>
    <w:rsid w:val="00DB64E7"/>
    <w:rsid w:val="00DB719A"/>
    <w:rsid w:val="00DB7D5F"/>
    <w:rsid w:val="00DB7E78"/>
    <w:rsid w:val="00DC007F"/>
    <w:rsid w:val="00DC0110"/>
    <w:rsid w:val="00DC0545"/>
    <w:rsid w:val="00DC05FF"/>
    <w:rsid w:val="00DC0A8C"/>
    <w:rsid w:val="00DC0B9D"/>
    <w:rsid w:val="00DC1A9A"/>
    <w:rsid w:val="00DC1E92"/>
    <w:rsid w:val="00DC1F27"/>
    <w:rsid w:val="00DC1F8D"/>
    <w:rsid w:val="00DC2477"/>
    <w:rsid w:val="00DC2B7C"/>
    <w:rsid w:val="00DC31F1"/>
    <w:rsid w:val="00DC32ED"/>
    <w:rsid w:val="00DC3CD8"/>
    <w:rsid w:val="00DC3FD4"/>
    <w:rsid w:val="00DC417A"/>
    <w:rsid w:val="00DC4751"/>
    <w:rsid w:val="00DC4BDA"/>
    <w:rsid w:val="00DC4ECB"/>
    <w:rsid w:val="00DC4F82"/>
    <w:rsid w:val="00DC5555"/>
    <w:rsid w:val="00DC55E0"/>
    <w:rsid w:val="00DC5AF5"/>
    <w:rsid w:val="00DC6ED7"/>
    <w:rsid w:val="00DC769C"/>
    <w:rsid w:val="00DC771F"/>
    <w:rsid w:val="00DC7C86"/>
    <w:rsid w:val="00DC7DA9"/>
    <w:rsid w:val="00DC7EBA"/>
    <w:rsid w:val="00DD0591"/>
    <w:rsid w:val="00DD0778"/>
    <w:rsid w:val="00DD1787"/>
    <w:rsid w:val="00DD1919"/>
    <w:rsid w:val="00DD21C1"/>
    <w:rsid w:val="00DD2383"/>
    <w:rsid w:val="00DD30D0"/>
    <w:rsid w:val="00DD34EC"/>
    <w:rsid w:val="00DD394D"/>
    <w:rsid w:val="00DD3EC1"/>
    <w:rsid w:val="00DD41FE"/>
    <w:rsid w:val="00DD4271"/>
    <w:rsid w:val="00DD53FE"/>
    <w:rsid w:val="00DD5501"/>
    <w:rsid w:val="00DD556A"/>
    <w:rsid w:val="00DD5790"/>
    <w:rsid w:val="00DD57CB"/>
    <w:rsid w:val="00DD5E6D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9E"/>
    <w:rsid w:val="00DE23C9"/>
    <w:rsid w:val="00DE26CE"/>
    <w:rsid w:val="00DE2960"/>
    <w:rsid w:val="00DE29F6"/>
    <w:rsid w:val="00DE2FD3"/>
    <w:rsid w:val="00DE3095"/>
    <w:rsid w:val="00DE3150"/>
    <w:rsid w:val="00DE31CF"/>
    <w:rsid w:val="00DE3296"/>
    <w:rsid w:val="00DE3FE1"/>
    <w:rsid w:val="00DE469D"/>
    <w:rsid w:val="00DE4BDB"/>
    <w:rsid w:val="00DE4F05"/>
    <w:rsid w:val="00DE5140"/>
    <w:rsid w:val="00DE529B"/>
    <w:rsid w:val="00DE5602"/>
    <w:rsid w:val="00DE5DFB"/>
    <w:rsid w:val="00DE5EB2"/>
    <w:rsid w:val="00DE60E1"/>
    <w:rsid w:val="00DE6144"/>
    <w:rsid w:val="00DE6275"/>
    <w:rsid w:val="00DE6F6A"/>
    <w:rsid w:val="00DE7149"/>
    <w:rsid w:val="00DE7B58"/>
    <w:rsid w:val="00DF05B6"/>
    <w:rsid w:val="00DF0667"/>
    <w:rsid w:val="00DF0AE3"/>
    <w:rsid w:val="00DF129C"/>
    <w:rsid w:val="00DF185E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48D"/>
    <w:rsid w:val="00DF393F"/>
    <w:rsid w:val="00DF3998"/>
    <w:rsid w:val="00DF3F9F"/>
    <w:rsid w:val="00DF4433"/>
    <w:rsid w:val="00DF4B28"/>
    <w:rsid w:val="00DF57B2"/>
    <w:rsid w:val="00DF57ED"/>
    <w:rsid w:val="00DF6772"/>
    <w:rsid w:val="00DF77BE"/>
    <w:rsid w:val="00DF7BA6"/>
    <w:rsid w:val="00DF7CC7"/>
    <w:rsid w:val="00E00257"/>
    <w:rsid w:val="00E00863"/>
    <w:rsid w:val="00E00DB4"/>
    <w:rsid w:val="00E00F68"/>
    <w:rsid w:val="00E0107C"/>
    <w:rsid w:val="00E01402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309F"/>
    <w:rsid w:val="00E0390C"/>
    <w:rsid w:val="00E03B88"/>
    <w:rsid w:val="00E03F19"/>
    <w:rsid w:val="00E0404D"/>
    <w:rsid w:val="00E044E2"/>
    <w:rsid w:val="00E05200"/>
    <w:rsid w:val="00E058F6"/>
    <w:rsid w:val="00E05B30"/>
    <w:rsid w:val="00E05B41"/>
    <w:rsid w:val="00E05EAF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3024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7F7"/>
    <w:rsid w:val="00E16B8B"/>
    <w:rsid w:val="00E17EDB"/>
    <w:rsid w:val="00E200F4"/>
    <w:rsid w:val="00E2020B"/>
    <w:rsid w:val="00E2043C"/>
    <w:rsid w:val="00E20DF3"/>
    <w:rsid w:val="00E21119"/>
    <w:rsid w:val="00E21672"/>
    <w:rsid w:val="00E218B5"/>
    <w:rsid w:val="00E21AC5"/>
    <w:rsid w:val="00E21C56"/>
    <w:rsid w:val="00E21D91"/>
    <w:rsid w:val="00E21F40"/>
    <w:rsid w:val="00E224A6"/>
    <w:rsid w:val="00E224CE"/>
    <w:rsid w:val="00E22576"/>
    <w:rsid w:val="00E22898"/>
    <w:rsid w:val="00E22973"/>
    <w:rsid w:val="00E22AFE"/>
    <w:rsid w:val="00E23B7D"/>
    <w:rsid w:val="00E23C7B"/>
    <w:rsid w:val="00E240D7"/>
    <w:rsid w:val="00E241A8"/>
    <w:rsid w:val="00E244F9"/>
    <w:rsid w:val="00E2450D"/>
    <w:rsid w:val="00E247D7"/>
    <w:rsid w:val="00E250ED"/>
    <w:rsid w:val="00E2519A"/>
    <w:rsid w:val="00E2567E"/>
    <w:rsid w:val="00E25D5F"/>
    <w:rsid w:val="00E27335"/>
    <w:rsid w:val="00E27422"/>
    <w:rsid w:val="00E276EA"/>
    <w:rsid w:val="00E27713"/>
    <w:rsid w:val="00E27C57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AEC"/>
    <w:rsid w:val="00E33D48"/>
    <w:rsid w:val="00E34246"/>
    <w:rsid w:val="00E344D9"/>
    <w:rsid w:val="00E34DAE"/>
    <w:rsid w:val="00E35247"/>
    <w:rsid w:val="00E3526D"/>
    <w:rsid w:val="00E35FFA"/>
    <w:rsid w:val="00E36605"/>
    <w:rsid w:val="00E36938"/>
    <w:rsid w:val="00E36978"/>
    <w:rsid w:val="00E36A5C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6984"/>
    <w:rsid w:val="00E46A62"/>
    <w:rsid w:val="00E46BD0"/>
    <w:rsid w:val="00E46CD4"/>
    <w:rsid w:val="00E4730D"/>
    <w:rsid w:val="00E473A1"/>
    <w:rsid w:val="00E475F5"/>
    <w:rsid w:val="00E4795F"/>
    <w:rsid w:val="00E511C1"/>
    <w:rsid w:val="00E51B8C"/>
    <w:rsid w:val="00E51C78"/>
    <w:rsid w:val="00E5284B"/>
    <w:rsid w:val="00E53812"/>
    <w:rsid w:val="00E53B33"/>
    <w:rsid w:val="00E54160"/>
    <w:rsid w:val="00E54278"/>
    <w:rsid w:val="00E54C24"/>
    <w:rsid w:val="00E54DE2"/>
    <w:rsid w:val="00E5505C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4BCB"/>
    <w:rsid w:val="00E64BDC"/>
    <w:rsid w:val="00E656D9"/>
    <w:rsid w:val="00E65CC6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386C"/>
    <w:rsid w:val="00E73997"/>
    <w:rsid w:val="00E73B9D"/>
    <w:rsid w:val="00E74D42"/>
    <w:rsid w:val="00E750B8"/>
    <w:rsid w:val="00E752BE"/>
    <w:rsid w:val="00E761C6"/>
    <w:rsid w:val="00E7716A"/>
    <w:rsid w:val="00E776B0"/>
    <w:rsid w:val="00E77744"/>
    <w:rsid w:val="00E778E5"/>
    <w:rsid w:val="00E77C45"/>
    <w:rsid w:val="00E803F9"/>
    <w:rsid w:val="00E80884"/>
    <w:rsid w:val="00E808A6"/>
    <w:rsid w:val="00E80EC0"/>
    <w:rsid w:val="00E8116E"/>
    <w:rsid w:val="00E811BC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87F"/>
    <w:rsid w:val="00E84C29"/>
    <w:rsid w:val="00E84FB9"/>
    <w:rsid w:val="00E851A8"/>
    <w:rsid w:val="00E8531F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9058E"/>
    <w:rsid w:val="00E906DD"/>
    <w:rsid w:val="00E90EB8"/>
    <w:rsid w:val="00E913C9"/>
    <w:rsid w:val="00E9168C"/>
    <w:rsid w:val="00E91833"/>
    <w:rsid w:val="00E91BE6"/>
    <w:rsid w:val="00E92103"/>
    <w:rsid w:val="00E92839"/>
    <w:rsid w:val="00E92840"/>
    <w:rsid w:val="00E92BD5"/>
    <w:rsid w:val="00E92D00"/>
    <w:rsid w:val="00E92F54"/>
    <w:rsid w:val="00E93AAE"/>
    <w:rsid w:val="00E9431A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61E"/>
    <w:rsid w:val="00E97F89"/>
    <w:rsid w:val="00EA0D5D"/>
    <w:rsid w:val="00EA15E2"/>
    <w:rsid w:val="00EA18C6"/>
    <w:rsid w:val="00EA18E1"/>
    <w:rsid w:val="00EA1967"/>
    <w:rsid w:val="00EA32A0"/>
    <w:rsid w:val="00EA34B3"/>
    <w:rsid w:val="00EA35B8"/>
    <w:rsid w:val="00EA3828"/>
    <w:rsid w:val="00EA38F2"/>
    <w:rsid w:val="00EA391D"/>
    <w:rsid w:val="00EA3EC9"/>
    <w:rsid w:val="00EA3FCC"/>
    <w:rsid w:val="00EA4689"/>
    <w:rsid w:val="00EA4773"/>
    <w:rsid w:val="00EA4994"/>
    <w:rsid w:val="00EA4A39"/>
    <w:rsid w:val="00EA4C5A"/>
    <w:rsid w:val="00EA5006"/>
    <w:rsid w:val="00EA5045"/>
    <w:rsid w:val="00EA5381"/>
    <w:rsid w:val="00EA574E"/>
    <w:rsid w:val="00EA58BC"/>
    <w:rsid w:val="00EA6962"/>
    <w:rsid w:val="00EA69B3"/>
    <w:rsid w:val="00EA6FCF"/>
    <w:rsid w:val="00EA7F40"/>
    <w:rsid w:val="00EB029D"/>
    <w:rsid w:val="00EB0FB8"/>
    <w:rsid w:val="00EB12A8"/>
    <w:rsid w:val="00EB1C05"/>
    <w:rsid w:val="00EB20A1"/>
    <w:rsid w:val="00EB250D"/>
    <w:rsid w:val="00EB2B81"/>
    <w:rsid w:val="00EB34D1"/>
    <w:rsid w:val="00EB3B5C"/>
    <w:rsid w:val="00EB3CDE"/>
    <w:rsid w:val="00EB3DBD"/>
    <w:rsid w:val="00EB3E29"/>
    <w:rsid w:val="00EB41BB"/>
    <w:rsid w:val="00EB46C0"/>
    <w:rsid w:val="00EB4747"/>
    <w:rsid w:val="00EB4A28"/>
    <w:rsid w:val="00EB4A61"/>
    <w:rsid w:val="00EB575C"/>
    <w:rsid w:val="00EB5882"/>
    <w:rsid w:val="00EB5CE9"/>
    <w:rsid w:val="00EB6F66"/>
    <w:rsid w:val="00EB6FC6"/>
    <w:rsid w:val="00EC0872"/>
    <w:rsid w:val="00EC0D00"/>
    <w:rsid w:val="00EC1717"/>
    <w:rsid w:val="00EC1AED"/>
    <w:rsid w:val="00EC1B58"/>
    <w:rsid w:val="00EC1B9B"/>
    <w:rsid w:val="00EC1C0E"/>
    <w:rsid w:val="00EC29AE"/>
    <w:rsid w:val="00EC2D1D"/>
    <w:rsid w:val="00EC2F03"/>
    <w:rsid w:val="00EC3309"/>
    <w:rsid w:val="00EC3590"/>
    <w:rsid w:val="00EC3813"/>
    <w:rsid w:val="00EC3D66"/>
    <w:rsid w:val="00EC3FFA"/>
    <w:rsid w:val="00EC4150"/>
    <w:rsid w:val="00EC41B8"/>
    <w:rsid w:val="00EC4263"/>
    <w:rsid w:val="00EC4474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978"/>
    <w:rsid w:val="00EC6B7C"/>
    <w:rsid w:val="00EC6D97"/>
    <w:rsid w:val="00EC6F0B"/>
    <w:rsid w:val="00EC6FAE"/>
    <w:rsid w:val="00EC6FCA"/>
    <w:rsid w:val="00EC7873"/>
    <w:rsid w:val="00EC78D4"/>
    <w:rsid w:val="00ED01FA"/>
    <w:rsid w:val="00ED129C"/>
    <w:rsid w:val="00ED1E79"/>
    <w:rsid w:val="00ED21ED"/>
    <w:rsid w:val="00ED23A3"/>
    <w:rsid w:val="00ED2404"/>
    <w:rsid w:val="00ED28CD"/>
    <w:rsid w:val="00ED28F9"/>
    <w:rsid w:val="00ED3D09"/>
    <w:rsid w:val="00ED4575"/>
    <w:rsid w:val="00ED46C0"/>
    <w:rsid w:val="00ED48C2"/>
    <w:rsid w:val="00ED48D1"/>
    <w:rsid w:val="00ED4AF3"/>
    <w:rsid w:val="00ED4B3D"/>
    <w:rsid w:val="00ED4C11"/>
    <w:rsid w:val="00ED4E8D"/>
    <w:rsid w:val="00ED64CD"/>
    <w:rsid w:val="00ED68C4"/>
    <w:rsid w:val="00ED703C"/>
    <w:rsid w:val="00ED7878"/>
    <w:rsid w:val="00ED7DA9"/>
    <w:rsid w:val="00EE0317"/>
    <w:rsid w:val="00EE044D"/>
    <w:rsid w:val="00EE11DB"/>
    <w:rsid w:val="00EE23FB"/>
    <w:rsid w:val="00EE2464"/>
    <w:rsid w:val="00EE30B0"/>
    <w:rsid w:val="00EE3446"/>
    <w:rsid w:val="00EE36C1"/>
    <w:rsid w:val="00EE3C8D"/>
    <w:rsid w:val="00EE3DDD"/>
    <w:rsid w:val="00EE44EC"/>
    <w:rsid w:val="00EE493C"/>
    <w:rsid w:val="00EE4F77"/>
    <w:rsid w:val="00EE50FD"/>
    <w:rsid w:val="00EE5722"/>
    <w:rsid w:val="00EE58BD"/>
    <w:rsid w:val="00EE6388"/>
    <w:rsid w:val="00EE6B01"/>
    <w:rsid w:val="00EE6F22"/>
    <w:rsid w:val="00EE756F"/>
    <w:rsid w:val="00EE7AC0"/>
    <w:rsid w:val="00EF0649"/>
    <w:rsid w:val="00EF090A"/>
    <w:rsid w:val="00EF17E5"/>
    <w:rsid w:val="00EF19A9"/>
    <w:rsid w:val="00EF1F3E"/>
    <w:rsid w:val="00EF21C0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928"/>
    <w:rsid w:val="00EF4A50"/>
    <w:rsid w:val="00EF4AF5"/>
    <w:rsid w:val="00EF4FE6"/>
    <w:rsid w:val="00EF57ED"/>
    <w:rsid w:val="00EF5857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54E"/>
    <w:rsid w:val="00F00673"/>
    <w:rsid w:val="00F00DEB"/>
    <w:rsid w:val="00F01261"/>
    <w:rsid w:val="00F014EA"/>
    <w:rsid w:val="00F017FD"/>
    <w:rsid w:val="00F01872"/>
    <w:rsid w:val="00F023B7"/>
    <w:rsid w:val="00F024F6"/>
    <w:rsid w:val="00F02F11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714D"/>
    <w:rsid w:val="00F07577"/>
    <w:rsid w:val="00F07921"/>
    <w:rsid w:val="00F07C3D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4DC"/>
    <w:rsid w:val="00F134E4"/>
    <w:rsid w:val="00F139C0"/>
    <w:rsid w:val="00F13E1C"/>
    <w:rsid w:val="00F13FD8"/>
    <w:rsid w:val="00F145D7"/>
    <w:rsid w:val="00F14C1B"/>
    <w:rsid w:val="00F1520B"/>
    <w:rsid w:val="00F15602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92"/>
    <w:rsid w:val="00F2020D"/>
    <w:rsid w:val="00F204DF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55D5"/>
    <w:rsid w:val="00F25EE3"/>
    <w:rsid w:val="00F25F14"/>
    <w:rsid w:val="00F26769"/>
    <w:rsid w:val="00F267DA"/>
    <w:rsid w:val="00F26E3E"/>
    <w:rsid w:val="00F27BA4"/>
    <w:rsid w:val="00F27CBE"/>
    <w:rsid w:val="00F27D4C"/>
    <w:rsid w:val="00F27D89"/>
    <w:rsid w:val="00F27E3A"/>
    <w:rsid w:val="00F27E3E"/>
    <w:rsid w:val="00F30047"/>
    <w:rsid w:val="00F300F7"/>
    <w:rsid w:val="00F31041"/>
    <w:rsid w:val="00F311A1"/>
    <w:rsid w:val="00F317C0"/>
    <w:rsid w:val="00F3290F"/>
    <w:rsid w:val="00F32918"/>
    <w:rsid w:val="00F32B04"/>
    <w:rsid w:val="00F33184"/>
    <w:rsid w:val="00F33257"/>
    <w:rsid w:val="00F33A3E"/>
    <w:rsid w:val="00F33BEF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D11"/>
    <w:rsid w:val="00F417BC"/>
    <w:rsid w:val="00F41D52"/>
    <w:rsid w:val="00F422D4"/>
    <w:rsid w:val="00F423BC"/>
    <w:rsid w:val="00F423DD"/>
    <w:rsid w:val="00F428D5"/>
    <w:rsid w:val="00F42BA6"/>
    <w:rsid w:val="00F430ED"/>
    <w:rsid w:val="00F43112"/>
    <w:rsid w:val="00F435D1"/>
    <w:rsid w:val="00F43754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936"/>
    <w:rsid w:val="00F47C37"/>
    <w:rsid w:val="00F47D31"/>
    <w:rsid w:val="00F47EDD"/>
    <w:rsid w:val="00F5028E"/>
    <w:rsid w:val="00F507BC"/>
    <w:rsid w:val="00F508DC"/>
    <w:rsid w:val="00F50A6D"/>
    <w:rsid w:val="00F51EAC"/>
    <w:rsid w:val="00F51F25"/>
    <w:rsid w:val="00F521B3"/>
    <w:rsid w:val="00F527D8"/>
    <w:rsid w:val="00F5296C"/>
    <w:rsid w:val="00F52C35"/>
    <w:rsid w:val="00F537FE"/>
    <w:rsid w:val="00F5458D"/>
    <w:rsid w:val="00F5491D"/>
    <w:rsid w:val="00F54A85"/>
    <w:rsid w:val="00F55628"/>
    <w:rsid w:val="00F559EC"/>
    <w:rsid w:val="00F55BFB"/>
    <w:rsid w:val="00F55EE3"/>
    <w:rsid w:val="00F5661E"/>
    <w:rsid w:val="00F56EAB"/>
    <w:rsid w:val="00F572BB"/>
    <w:rsid w:val="00F57921"/>
    <w:rsid w:val="00F6048F"/>
    <w:rsid w:val="00F608D3"/>
    <w:rsid w:val="00F60B62"/>
    <w:rsid w:val="00F60F28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5A8"/>
    <w:rsid w:val="00F647E6"/>
    <w:rsid w:val="00F6483F"/>
    <w:rsid w:val="00F64A80"/>
    <w:rsid w:val="00F64D52"/>
    <w:rsid w:val="00F65015"/>
    <w:rsid w:val="00F6509A"/>
    <w:rsid w:val="00F6557E"/>
    <w:rsid w:val="00F65826"/>
    <w:rsid w:val="00F660C0"/>
    <w:rsid w:val="00F6634E"/>
    <w:rsid w:val="00F6647C"/>
    <w:rsid w:val="00F66BB9"/>
    <w:rsid w:val="00F66DBA"/>
    <w:rsid w:val="00F66EEF"/>
    <w:rsid w:val="00F67C4D"/>
    <w:rsid w:val="00F70B3E"/>
    <w:rsid w:val="00F70C6D"/>
    <w:rsid w:val="00F72154"/>
    <w:rsid w:val="00F72A47"/>
    <w:rsid w:val="00F72E90"/>
    <w:rsid w:val="00F73640"/>
    <w:rsid w:val="00F736BA"/>
    <w:rsid w:val="00F739E2"/>
    <w:rsid w:val="00F73BF6"/>
    <w:rsid w:val="00F73C4C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4E2"/>
    <w:rsid w:val="00F825CF"/>
    <w:rsid w:val="00F826A3"/>
    <w:rsid w:val="00F826FC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8A"/>
    <w:rsid w:val="00F86818"/>
    <w:rsid w:val="00F87012"/>
    <w:rsid w:val="00F8715B"/>
    <w:rsid w:val="00F87187"/>
    <w:rsid w:val="00F87EB0"/>
    <w:rsid w:val="00F9058C"/>
    <w:rsid w:val="00F909F6"/>
    <w:rsid w:val="00F90A48"/>
    <w:rsid w:val="00F90A61"/>
    <w:rsid w:val="00F90A7B"/>
    <w:rsid w:val="00F90E5A"/>
    <w:rsid w:val="00F911A0"/>
    <w:rsid w:val="00F91312"/>
    <w:rsid w:val="00F91473"/>
    <w:rsid w:val="00F91792"/>
    <w:rsid w:val="00F91B87"/>
    <w:rsid w:val="00F92614"/>
    <w:rsid w:val="00F92BE5"/>
    <w:rsid w:val="00F93205"/>
    <w:rsid w:val="00F9346F"/>
    <w:rsid w:val="00F94135"/>
    <w:rsid w:val="00F946B8"/>
    <w:rsid w:val="00F9501E"/>
    <w:rsid w:val="00F951EB"/>
    <w:rsid w:val="00F95D55"/>
    <w:rsid w:val="00F95E7E"/>
    <w:rsid w:val="00F96505"/>
    <w:rsid w:val="00F96F5E"/>
    <w:rsid w:val="00F9798B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403"/>
    <w:rsid w:val="00FA354F"/>
    <w:rsid w:val="00FA3C36"/>
    <w:rsid w:val="00FA3D73"/>
    <w:rsid w:val="00FA4A16"/>
    <w:rsid w:val="00FA4B92"/>
    <w:rsid w:val="00FA54A8"/>
    <w:rsid w:val="00FA5933"/>
    <w:rsid w:val="00FA601B"/>
    <w:rsid w:val="00FA6454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E00"/>
    <w:rsid w:val="00FB6E9F"/>
    <w:rsid w:val="00FB7300"/>
    <w:rsid w:val="00FB742C"/>
    <w:rsid w:val="00FB7912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5AB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2CFF"/>
    <w:rsid w:val="00FD3385"/>
    <w:rsid w:val="00FD33CC"/>
    <w:rsid w:val="00FD3BCC"/>
    <w:rsid w:val="00FD3C4D"/>
    <w:rsid w:val="00FD3F02"/>
    <w:rsid w:val="00FD4489"/>
    <w:rsid w:val="00FD44A0"/>
    <w:rsid w:val="00FD4539"/>
    <w:rsid w:val="00FD5394"/>
    <w:rsid w:val="00FD6593"/>
    <w:rsid w:val="00FD67BF"/>
    <w:rsid w:val="00FD691E"/>
    <w:rsid w:val="00FD71C1"/>
    <w:rsid w:val="00FD7985"/>
    <w:rsid w:val="00FD7A1C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44F1"/>
    <w:rsid w:val="00FF46FA"/>
    <w:rsid w:val="00FF5928"/>
    <w:rsid w:val="00FF5A74"/>
    <w:rsid w:val="00FF5DF5"/>
    <w:rsid w:val="00FF61ED"/>
    <w:rsid w:val="00FF644D"/>
    <w:rsid w:val="00FF6564"/>
    <w:rsid w:val="00FF6B55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094F0AD-9DB5-4017-AEEC-ADBADD74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32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9F1B8-C339-4412-B9E2-1919C3DF5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Entertainment_TH_Q3'56.dot</Template>
  <TotalTime>1401</TotalTime>
  <Pages>19</Pages>
  <Words>5062</Words>
  <Characters>24451</Characters>
  <Application>Microsoft Office Word</Application>
  <DocSecurity>0</DocSecurity>
  <Lines>24451</Lines>
  <Paragraphs>983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Nongluck Amornsathit (TH)</cp:lastModifiedBy>
  <cp:revision>472</cp:revision>
  <cp:lastPrinted>2021-05-11T08:37:00Z</cp:lastPrinted>
  <dcterms:created xsi:type="dcterms:W3CDTF">2020-11-03T09:31:00Z</dcterms:created>
  <dcterms:modified xsi:type="dcterms:W3CDTF">2021-05-13T01:42:00Z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