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E7496" w14:textId="4265B314" w:rsidR="00804175" w:rsidRPr="004B5677" w:rsidRDefault="00804175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B567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A121FCC" w14:textId="77777777" w:rsidR="00081F88" w:rsidRPr="004B5677" w:rsidRDefault="00081F88" w:rsidP="00081F88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4C9B7E06" w14:textId="77777777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43E9CBA" w14:textId="3BE7F16E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B5677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4C25D3E4" w14:textId="5A9B88A1" w:rsidR="00D72420" w:rsidRPr="004B5677" w:rsidRDefault="00D7242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Pr="001B1586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เปลี่ยนแปลงนโยบายการบัญชี</w:t>
      </w:r>
    </w:p>
    <w:p w14:paraId="4CBF2D13" w14:textId="77777777" w:rsidR="00C70C0E" w:rsidRPr="004B5677" w:rsidRDefault="00C70C0E" w:rsidP="00C70C0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4B5677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5D8BAF22" w14:textId="34FFE782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5D6004" w:rsidRPr="004B5677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</w:p>
    <w:p w14:paraId="1B41076D" w14:textId="3F1A987F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A590E82" w14:textId="0D0A3C49" w:rsidR="00C70C0E" w:rsidRPr="004B5677" w:rsidRDefault="00C70C0E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C6B2B9" w14:textId="0030B20A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F4AA2" w:rsidRPr="004B5677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ในบริษัทร่วมและการร่วมค้า</w:t>
      </w:r>
    </w:p>
    <w:p w14:paraId="71D05416" w14:textId="7B66815C" w:rsidR="009F4AA2" w:rsidRPr="004B5677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7CBD0412" w14:textId="7B057E96" w:rsidR="00095E95" w:rsidRPr="004B5677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2347EDA" w14:textId="67FBDB50" w:rsidR="00AD22E0" w:rsidRPr="004B5677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915B08D" w14:textId="586137AC" w:rsidR="00FC7507" w:rsidRDefault="00FC7507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4A1AC56" w14:textId="1B6DD657" w:rsidR="00373335" w:rsidRPr="004B5677" w:rsidRDefault="0037333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78B6B32" w14:textId="5C0843A9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9C03E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6B1EFB2E" w14:textId="77777777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B7DAAD" w14:textId="5E01F64C" w:rsidR="0096673C" w:rsidRPr="004B5677" w:rsidRDefault="00070BF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0D55593D" w14:textId="77777777" w:rsidR="00AD22E0" w:rsidRPr="004B5677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46BE48D" w14:textId="0719FF03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58CA05" w14:textId="5205EFB7" w:rsidR="009F4AA2" w:rsidRPr="004B5677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</w:t>
      </w:r>
      <w:r w:rsidR="00DD3F76">
        <w:rPr>
          <w:rFonts w:asciiTheme="majorBidi" w:hAnsiTheme="majorBidi" w:cstheme="majorBidi" w:hint="cs"/>
          <w:sz w:val="30"/>
          <w:szCs w:val="30"/>
          <w:cs/>
          <w:lang w:bidi="th-TH"/>
        </w:rPr>
        <w:t>ขึ้น</w:t>
      </w:r>
    </w:p>
    <w:p w14:paraId="392FDE79" w14:textId="77777777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C32F5B" w14:textId="7C76A863" w:rsidR="00804175" w:rsidRPr="004B5677" w:rsidRDefault="00804175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66FCBBF4" w14:textId="77777777" w:rsidR="00804175" w:rsidRPr="004B5677" w:rsidRDefault="00804175" w:rsidP="003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D25073"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08C37043" w14:textId="77777777" w:rsidR="00804175" w:rsidRPr="00C70C0E" w:rsidRDefault="00804175" w:rsidP="00EF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CB66E0A" w14:textId="362DBDC0" w:rsidR="00804175" w:rsidRPr="004B5677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B567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</w:t>
      </w:r>
      <w:r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B5677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881B03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C70C0E">
        <w:rPr>
          <w:rFonts w:asciiTheme="majorBidi" w:hAnsiTheme="majorBidi" w:cstheme="majorBidi"/>
          <w:sz w:val="30"/>
          <w:szCs w:val="30"/>
        </w:rPr>
        <w:t xml:space="preserve">13 </w:t>
      </w:r>
      <w:r w:rsidR="00C70C0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85BB9">
        <w:rPr>
          <w:rFonts w:asciiTheme="majorBidi" w:hAnsiTheme="majorBidi" w:cstheme="majorBidi"/>
          <w:sz w:val="30"/>
          <w:szCs w:val="30"/>
        </w:rPr>
        <w:t>2564</w:t>
      </w:r>
    </w:p>
    <w:p w14:paraId="0DA85C37" w14:textId="77777777" w:rsidR="00804175" w:rsidRPr="00C70C0E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EE650A6" w14:textId="77777777" w:rsidR="00804175" w:rsidRPr="004B5677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ED10239" w14:textId="77777777" w:rsidR="00C70C0E" w:rsidRPr="00C70C0E" w:rsidRDefault="00C70C0E" w:rsidP="00C70C0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65869FD" w14:textId="6AA141DD" w:rsidR="004C780E" w:rsidRPr="004B5677" w:rsidRDefault="00071D26" w:rsidP="00392B17">
      <w:pPr>
        <w:tabs>
          <w:tab w:val="clear" w:pos="454"/>
          <w:tab w:val="left" w:pos="547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</w:t>
      </w:r>
      <w:r w:rsidR="004C780E" w:rsidRPr="004B5677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B46898" w:rsidRPr="004B5677">
        <w:rPr>
          <w:rFonts w:asciiTheme="majorBidi" w:hAnsiTheme="majorBidi" w:cstheme="majorBidi"/>
          <w:sz w:val="30"/>
          <w:szCs w:val="30"/>
          <w:cs/>
        </w:rPr>
        <w:t>หลัก</w:t>
      </w:r>
      <w:r w:rsidR="005E066A" w:rsidRPr="004B5677">
        <w:rPr>
          <w:rFonts w:asciiTheme="majorBidi" w:hAnsiTheme="majorBidi" w:cstheme="majorBidi"/>
          <w:sz w:val="30"/>
          <w:szCs w:val="30"/>
          <w:cs/>
        </w:rPr>
        <w:t>เกี่ยวกับการ</w:t>
      </w:r>
      <w:r w:rsidR="004C780E" w:rsidRPr="004B5677">
        <w:rPr>
          <w:rFonts w:asciiTheme="majorBidi" w:hAnsiTheme="majorBidi" w:cstheme="majorBidi"/>
          <w:sz w:val="30"/>
          <w:szCs w:val="30"/>
          <w:cs/>
        </w:rPr>
        <w:t>ค้าปลีกครบวงจร</w:t>
      </w:r>
    </w:p>
    <w:p w14:paraId="1E481E23" w14:textId="77777777" w:rsidR="00DF47AE" w:rsidRPr="00C70C0E" w:rsidRDefault="00DF47AE" w:rsidP="00885BB9">
      <w:pPr>
        <w:tabs>
          <w:tab w:val="clear" w:pos="454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ACFBE33" w14:textId="690AF047" w:rsidR="004C780E" w:rsidRPr="004B5677" w:rsidRDefault="004C780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DF47AE"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รายใหม่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="00671018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885BB9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5F19AE2B" w14:textId="773B9709" w:rsidR="00595950" w:rsidRPr="00C70C0E" w:rsidRDefault="00595950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11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2070"/>
        <w:gridCol w:w="1350"/>
        <w:gridCol w:w="1633"/>
      </w:tblGrid>
      <w:tr w:rsidR="00DF47AE" w:rsidRPr="00671018" w14:paraId="7C83A016" w14:textId="77777777" w:rsidTr="00433685">
        <w:trPr>
          <w:trHeight w:val="20"/>
          <w:tblHeader/>
        </w:trPr>
        <w:tc>
          <w:tcPr>
            <w:tcW w:w="4059" w:type="dxa"/>
            <w:vAlign w:val="bottom"/>
          </w:tcPr>
          <w:p w14:paraId="73E8317E" w14:textId="4E6F26CD" w:rsidR="00DF47AE" w:rsidRPr="00671018" w:rsidRDefault="00DF47AE" w:rsidP="00595950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vAlign w:val="bottom"/>
          </w:tcPr>
          <w:p w14:paraId="2DBF980D" w14:textId="1930596C" w:rsidR="00DF47AE" w:rsidRPr="00671018" w:rsidRDefault="00DF47AE" w:rsidP="000161A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3B6EB7C9" w14:textId="77777777" w:rsidR="00DF47AE" w:rsidRPr="00671018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</w:t>
            </w:r>
          </w:p>
          <w:p w14:paraId="2A38E624" w14:textId="33681808" w:rsidR="00DF47AE" w:rsidRPr="00671018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633" w:type="dxa"/>
            <w:vAlign w:val="bottom"/>
          </w:tcPr>
          <w:p w14:paraId="77CB841B" w14:textId="77777777" w:rsidR="005C2E03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สัดส่วน</w:t>
            </w:r>
          </w:p>
          <w:p w14:paraId="63E1CE7D" w14:textId="611B8509" w:rsidR="00DF47AE" w:rsidRPr="00671018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DF47AE" w:rsidRPr="00671018" w14:paraId="5C51B4DB" w14:textId="77777777" w:rsidTr="00433685">
        <w:trPr>
          <w:trHeight w:val="20"/>
          <w:tblHeader/>
        </w:trPr>
        <w:tc>
          <w:tcPr>
            <w:tcW w:w="4059" w:type="dxa"/>
            <w:vAlign w:val="bottom"/>
          </w:tcPr>
          <w:p w14:paraId="2612E3F0" w14:textId="4F3946A7" w:rsidR="00DF47AE" w:rsidRPr="00671018" w:rsidRDefault="00DF47AE" w:rsidP="00DF47AE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DBF4721" w14:textId="2C6F91CE" w:rsidR="00DF47AE" w:rsidRPr="00671018" w:rsidRDefault="00DF47AE" w:rsidP="00DF47AE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E1887C4" w14:textId="3C693DAB" w:rsidR="00DF47AE" w:rsidRPr="00671018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33" w:type="dxa"/>
            <w:vAlign w:val="bottom"/>
          </w:tcPr>
          <w:p w14:paraId="3E1D4EAF" w14:textId="2AFD2237" w:rsidR="00DF47AE" w:rsidRPr="00671018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DF47AE" w:rsidRPr="00671018" w14:paraId="106B9A70" w14:textId="77777777" w:rsidTr="00433685">
        <w:trPr>
          <w:trHeight w:val="20"/>
        </w:trPr>
        <w:tc>
          <w:tcPr>
            <w:tcW w:w="4059" w:type="dxa"/>
          </w:tcPr>
          <w:p w14:paraId="2B82A049" w14:textId="4DD9A072" w:rsidR="00DF47AE" w:rsidRPr="00671018" w:rsidRDefault="00DF47AE" w:rsidP="006640AC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710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</w:t>
            </w:r>
            <w:r w:rsidR="006640AC" w:rsidRPr="006710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อ้อม</w:t>
            </w:r>
          </w:p>
        </w:tc>
        <w:tc>
          <w:tcPr>
            <w:tcW w:w="2070" w:type="dxa"/>
            <w:vAlign w:val="bottom"/>
          </w:tcPr>
          <w:p w14:paraId="4D4BD24E" w14:textId="77777777" w:rsidR="00DF47AE" w:rsidRPr="00671018" w:rsidRDefault="00DF47AE" w:rsidP="00DF47AE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0CFE69B" w14:textId="77777777" w:rsidR="00DF47AE" w:rsidRPr="00671018" w:rsidRDefault="00DF47AE" w:rsidP="00DF47AE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633" w:type="dxa"/>
            <w:vAlign w:val="bottom"/>
          </w:tcPr>
          <w:p w14:paraId="72CEB434" w14:textId="77777777" w:rsidR="00DF47AE" w:rsidRPr="00671018" w:rsidRDefault="00DF47AE" w:rsidP="00DF47AE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73335" w:rsidRPr="00671018" w14:paraId="418B504F" w14:textId="77777777" w:rsidTr="00433685">
        <w:trPr>
          <w:trHeight w:val="20"/>
        </w:trPr>
        <w:tc>
          <w:tcPr>
            <w:tcW w:w="4059" w:type="dxa"/>
          </w:tcPr>
          <w:p w14:paraId="5CB37DE1" w14:textId="0845B525" w:rsidR="00373335" w:rsidRPr="00671018" w:rsidRDefault="008A215F" w:rsidP="0037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บีท</w:t>
            </w:r>
            <w:r w:rsidR="000161A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เอส จำกัด</w:t>
            </w:r>
          </w:p>
        </w:tc>
        <w:tc>
          <w:tcPr>
            <w:tcW w:w="2070" w:type="dxa"/>
          </w:tcPr>
          <w:p w14:paraId="6CF1122D" w14:textId="08D7D7EE" w:rsidR="00373335" w:rsidRPr="00671018" w:rsidRDefault="008A215F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775348B2" w14:textId="28F2B75C" w:rsidR="00373335" w:rsidRPr="00671018" w:rsidRDefault="008A215F" w:rsidP="0037333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5118DAB6" w14:textId="021BF066" w:rsidR="00373335" w:rsidRPr="008A215F" w:rsidRDefault="008A215F" w:rsidP="0037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A35418" w:rsidRPr="00671018" w14:paraId="0AF42144" w14:textId="77777777" w:rsidTr="00433685">
        <w:trPr>
          <w:trHeight w:val="20"/>
        </w:trPr>
        <w:tc>
          <w:tcPr>
            <w:tcW w:w="4059" w:type="dxa"/>
          </w:tcPr>
          <w:p w14:paraId="2401CB20" w14:textId="3DF7CAB4" w:rsidR="00A35418" w:rsidRPr="00D557DD" w:rsidRDefault="00A35418" w:rsidP="00A3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</w:rPr>
              <w:t xml:space="preserve">B2S Vietnam </w:t>
            </w:r>
            <w:r w:rsidR="00D37035" w:rsidRPr="00D557DD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  <w:r w:rsidR="00D37035">
              <w:rPr>
                <w:rFonts w:asciiTheme="majorBidi" w:hAnsiTheme="majorBidi" w:cstheme="majorBidi"/>
                <w:sz w:val="30"/>
                <w:szCs w:val="30"/>
              </w:rPr>
              <w:t xml:space="preserve"> Limited</w:t>
            </w:r>
          </w:p>
        </w:tc>
        <w:tc>
          <w:tcPr>
            <w:tcW w:w="2070" w:type="dxa"/>
          </w:tcPr>
          <w:p w14:paraId="73DA5B65" w14:textId="2E30760E" w:rsidR="00A35418" w:rsidRPr="00671018" w:rsidRDefault="00A35418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1AF12A8E" w14:textId="3CE2E68F" w:rsidR="00A35418" w:rsidRPr="00671018" w:rsidRDefault="00A35418" w:rsidP="00A354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</w:t>
            </w:r>
            <w:r w:rsidR="000161A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นาม</w:t>
            </w:r>
          </w:p>
        </w:tc>
        <w:tc>
          <w:tcPr>
            <w:tcW w:w="1633" w:type="dxa"/>
          </w:tcPr>
          <w:p w14:paraId="30FA3C9D" w14:textId="53453E9A" w:rsidR="00A35418" w:rsidRPr="00A35418" w:rsidRDefault="00A35418" w:rsidP="00A3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99.55</w:t>
            </w:r>
          </w:p>
        </w:tc>
      </w:tr>
      <w:tr w:rsidR="00A35418" w:rsidRPr="00671018" w14:paraId="1A99D7DB" w14:textId="77777777" w:rsidTr="00433685">
        <w:trPr>
          <w:trHeight w:val="20"/>
        </w:trPr>
        <w:tc>
          <w:tcPr>
            <w:tcW w:w="4059" w:type="dxa"/>
          </w:tcPr>
          <w:p w14:paraId="33A95D0C" w14:textId="4DE961EA" w:rsidR="00A35418" w:rsidRPr="00D557DD" w:rsidRDefault="00CD1F48" w:rsidP="00A3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ซีโอแอล จำกัด</w:t>
            </w:r>
            <w:r w:rsidR="000161A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557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2070" w:type="dxa"/>
          </w:tcPr>
          <w:p w14:paraId="03636084" w14:textId="5BE5716F" w:rsidR="00A35418" w:rsidRPr="00671018" w:rsidRDefault="000B6867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167A628D" w14:textId="3295688B" w:rsidR="00A35418" w:rsidRPr="00671018" w:rsidRDefault="000B6867" w:rsidP="00A354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70237058" w14:textId="3C09B231" w:rsidR="00A35418" w:rsidRPr="000B6867" w:rsidRDefault="000B6867" w:rsidP="00A35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</w:t>
            </w:r>
            <w:r w:rsidR="00D557D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0D9C" w:rsidRPr="00671018" w14:paraId="1D4C9755" w14:textId="77777777" w:rsidTr="00433685">
        <w:trPr>
          <w:trHeight w:val="20"/>
        </w:trPr>
        <w:tc>
          <w:tcPr>
            <w:tcW w:w="4059" w:type="dxa"/>
          </w:tcPr>
          <w:p w14:paraId="7AB6B874" w14:textId="7EE4A7BE" w:rsidR="003F0D9C" w:rsidRPr="00D557DD" w:rsidRDefault="003F0D9C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57DD">
              <w:rPr>
                <w:rFonts w:asciiTheme="majorBidi" w:hAnsiTheme="majorBidi" w:cstheme="majorBidi"/>
                <w:sz w:val="30"/>
                <w:szCs w:val="30"/>
              </w:rPr>
              <w:t>COL Vietnam Joint Stock Company</w:t>
            </w:r>
          </w:p>
        </w:tc>
        <w:tc>
          <w:tcPr>
            <w:tcW w:w="2070" w:type="dxa"/>
          </w:tcPr>
          <w:p w14:paraId="4ECF3639" w14:textId="2AC658A1" w:rsidR="003F0D9C" w:rsidRPr="00671018" w:rsidRDefault="003F0D9C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7E60064A" w14:textId="3A06E788" w:rsidR="003F0D9C" w:rsidRPr="00671018" w:rsidRDefault="003F0D9C" w:rsidP="003F0D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</w:t>
            </w:r>
            <w:r w:rsidR="000161A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นาม</w:t>
            </w:r>
          </w:p>
        </w:tc>
        <w:tc>
          <w:tcPr>
            <w:tcW w:w="1633" w:type="dxa"/>
          </w:tcPr>
          <w:p w14:paraId="44DE4011" w14:textId="7CFC2C49" w:rsidR="003F0D9C" w:rsidRPr="00671018" w:rsidRDefault="003F0D9C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99.55</w:t>
            </w:r>
          </w:p>
        </w:tc>
      </w:tr>
      <w:tr w:rsidR="003F0D9C" w:rsidRPr="00671018" w14:paraId="47C5C2F1" w14:textId="77777777" w:rsidTr="00433685">
        <w:trPr>
          <w:trHeight w:val="20"/>
        </w:trPr>
        <w:tc>
          <w:tcPr>
            <w:tcW w:w="4059" w:type="dxa"/>
          </w:tcPr>
          <w:p w14:paraId="1C605F3D" w14:textId="043F303E" w:rsidR="003F0D9C" w:rsidRPr="00671018" w:rsidRDefault="001C4BAD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ฟิวเจอร์พลัส จำกัด</w:t>
            </w:r>
          </w:p>
        </w:tc>
        <w:tc>
          <w:tcPr>
            <w:tcW w:w="2070" w:type="dxa"/>
          </w:tcPr>
          <w:p w14:paraId="3832644D" w14:textId="0CA57AEC" w:rsidR="003F0D9C" w:rsidRPr="00671018" w:rsidRDefault="00FD50FE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แฟรนไชส์</w:t>
            </w:r>
          </w:p>
        </w:tc>
        <w:tc>
          <w:tcPr>
            <w:tcW w:w="1350" w:type="dxa"/>
          </w:tcPr>
          <w:p w14:paraId="003EC035" w14:textId="5CA415D1" w:rsidR="003F0D9C" w:rsidRPr="00671018" w:rsidRDefault="00FD50FE" w:rsidP="003F0D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026069C1" w14:textId="72459D1A" w:rsidR="003F0D9C" w:rsidRPr="00FD50FE" w:rsidRDefault="00FD50FE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3F0D9C" w:rsidRPr="00671018" w14:paraId="51ECF10F" w14:textId="77777777" w:rsidTr="00433685">
        <w:trPr>
          <w:trHeight w:val="20"/>
        </w:trPr>
        <w:tc>
          <w:tcPr>
            <w:tcW w:w="4059" w:type="dxa"/>
          </w:tcPr>
          <w:p w14:paraId="66E209AC" w14:textId="393B881A" w:rsidR="003F0D9C" w:rsidRPr="00671018" w:rsidRDefault="00C471A7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ไฮเท</w:t>
            </w:r>
            <w:r w:rsidR="00D018B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็คซ์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อินเตอร์</w:t>
            </w:r>
            <w:r w:rsidR="005E413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แอคทีฟ จำกัด</w:t>
            </w:r>
          </w:p>
        </w:tc>
        <w:tc>
          <w:tcPr>
            <w:tcW w:w="2070" w:type="dxa"/>
          </w:tcPr>
          <w:p w14:paraId="0899E660" w14:textId="19E19F26" w:rsidR="003F0D9C" w:rsidRPr="00671018" w:rsidRDefault="00680923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1327B104" w14:textId="5A76D84D" w:rsidR="003F0D9C" w:rsidRPr="00671018" w:rsidRDefault="00680923" w:rsidP="003F0D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74BEAC82" w14:textId="0CC8E414" w:rsidR="003F0D9C" w:rsidRPr="00680923" w:rsidRDefault="00680923" w:rsidP="0068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56.10</w:t>
            </w:r>
          </w:p>
        </w:tc>
      </w:tr>
      <w:tr w:rsidR="003F0D9C" w:rsidRPr="00671018" w14:paraId="597BAD7C" w14:textId="77777777" w:rsidTr="00433685">
        <w:trPr>
          <w:trHeight w:val="20"/>
        </w:trPr>
        <w:tc>
          <w:tcPr>
            <w:tcW w:w="4059" w:type="dxa"/>
          </w:tcPr>
          <w:p w14:paraId="17C37D94" w14:textId="275DA0AA" w:rsidR="003F0D9C" w:rsidRPr="00671018" w:rsidRDefault="0099229D" w:rsidP="003F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เมพ คอร์ปอเรชั่น จำกัด</w:t>
            </w:r>
          </w:p>
        </w:tc>
        <w:tc>
          <w:tcPr>
            <w:tcW w:w="2070" w:type="dxa"/>
          </w:tcPr>
          <w:p w14:paraId="41B56750" w14:textId="190E21A7" w:rsidR="003F0D9C" w:rsidRPr="00671018" w:rsidRDefault="005B7DD9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67494C04" w14:textId="3CBC9D61" w:rsidR="003F0D9C" w:rsidRPr="00671018" w:rsidRDefault="005B7DD9" w:rsidP="003F0D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01F61B23" w14:textId="11A3332F" w:rsidR="003F0D9C" w:rsidRPr="005B7DD9" w:rsidRDefault="005B7DD9" w:rsidP="005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74.81</w:t>
            </w:r>
          </w:p>
        </w:tc>
      </w:tr>
      <w:tr w:rsidR="00015C70" w:rsidRPr="00671018" w14:paraId="58D7A71D" w14:textId="77777777" w:rsidTr="00433685">
        <w:trPr>
          <w:trHeight w:val="20"/>
        </w:trPr>
        <w:tc>
          <w:tcPr>
            <w:tcW w:w="4059" w:type="dxa"/>
          </w:tcPr>
          <w:p w14:paraId="78BB487C" w14:textId="038C12DD" w:rsidR="00015C70" w:rsidRPr="00671018" w:rsidRDefault="00015C70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(ไทย) จำกัด</w:t>
            </w:r>
          </w:p>
        </w:tc>
        <w:tc>
          <w:tcPr>
            <w:tcW w:w="2070" w:type="dxa"/>
          </w:tcPr>
          <w:p w14:paraId="43D8B71B" w14:textId="07EF6575" w:rsidR="00015C70" w:rsidRPr="00671018" w:rsidRDefault="00015C70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6BF55C99" w14:textId="084CA91E" w:rsidR="00015C70" w:rsidRPr="00671018" w:rsidRDefault="00015C70" w:rsidP="00015C7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3EEE58F6" w14:textId="4F3163F9" w:rsidR="00015C70" w:rsidRPr="00015C70" w:rsidRDefault="00015C70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015C70" w:rsidRPr="00671018" w14:paraId="0195DB2E" w14:textId="77777777" w:rsidTr="00433685">
        <w:trPr>
          <w:trHeight w:val="20"/>
        </w:trPr>
        <w:tc>
          <w:tcPr>
            <w:tcW w:w="4059" w:type="dxa"/>
          </w:tcPr>
          <w:p w14:paraId="6432E3E4" w14:textId="67E37325" w:rsidR="00015C70" w:rsidRPr="00671018" w:rsidRDefault="00781C2C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ออมนิแฟร</w:t>
            </w:r>
            <w:r w:rsidR="00F12C1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ไชส์ จำกัด</w:t>
            </w:r>
          </w:p>
        </w:tc>
        <w:tc>
          <w:tcPr>
            <w:tcW w:w="2070" w:type="dxa"/>
          </w:tcPr>
          <w:p w14:paraId="0F5D924C" w14:textId="437276E8" w:rsidR="00015C70" w:rsidRPr="00671018" w:rsidRDefault="00750D0E" w:rsidP="000424B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ให้คำปรึกษาและบริการ</w:t>
            </w:r>
          </w:p>
        </w:tc>
        <w:tc>
          <w:tcPr>
            <w:tcW w:w="1350" w:type="dxa"/>
          </w:tcPr>
          <w:p w14:paraId="13C239BD" w14:textId="3C79E308" w:rsidR="00015C70" w:rsidRPr="00671018" w:rsidRDefault="00750D0E" w:rsidP="00015C7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1D2DD01E" w14:textId="2C5BD437" w:rsidR="00015C70" w:rsidRPr="00750D0E" w:rsidRDefault="00750D0E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  <w:tr w:rsidR="00781C2C" w:rsidRPr="00671018" w14:paraId="05967D0A" w14:textId="77777777" w:rsidTr="00433685">
        <w:trPr>
          <w:trHeight w:val="20"/>
        </w:trPr>
        <w:tc>
          <w:tcPr>
            <w:tcW w:w="4059" w:type="dxa"/>
          </w:tcPr>
          <w:p w14:paraId="0D193815" w14:textId="3FB1AE90" w:rsidR="00781C2C" w:rsidRPr="00671018" w:rsidRDefault="00F94CF2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ออฟฟิศเมท โลจิสติกส์ จำกัด</w:t>
            </w:r>
          </w:p>
        </w:tc>
        <w:tc>
          <w:tcPr>
            <w:tcW w:w="2070" w:type="dxa"/>
          </w:tcPr>
          <w:p w14:paraId="1B892C9D" w14:textId="50642866" w:rsidR="00781C2C" w:rsidRPr="00671018" w:rsidRDefault="008D5619" w:rsidP="000424B6">
            <w:pPr>
              <w:ind w:left="176" w:right="-125" w:hanging="17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ให้เช่าพื้นที่คลังสินค้า</w:t>
            </w:r>
          </w:p>
        </w:tc>
        <w:tc>
          <w:tcPr>
            <w:tcW w:w="1350" w:type="dxa"/>
          </w:tcPr>
          <w:p w14:paraId="7881323D" w14:textId="3EDF0819" w:rsidR="00781C2C" w:rsidRPr="00671018" w:rsidRDefault="008D5619" w:rsidP="00015C7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633" w:type="dxa"/>
          </w:tcPr>
          <w:p w14:paraId="0F7138A3" w14:textId="15A78BFC" w:rsidR="00781C2C" w:rsidRPr="008D5619" w:rsidRDefault="008D5619" w:rsidP="00015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99.74</w:t>
            </w:r>
          </w:p>
        </w:tc>
      </w:tr>
    </w:tbl>
    <w:p w14:paraId="14CE4BB3" w14:textId="214E5B38" w:rsidR="000424B6" w:rsidRDefault="00595950" w:rsidP="00AD4383">
      <w:pPr>
        <w:rPr>
          <w:rFonts w:asciiTheme="majorBidi" w:hAnsiTheme="majorBidi" w:cstheme="majorBidi"/>
          <w:sz w:val="30"/>
          <w:szCs w:val="30"/>
          <w:cs/>
        </w:rPr>
      </w:pPr>
      <w:r w:rsidRPr="006710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4B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3ABD1C" w14:textId="12C1A483" w:rsidR="00804175" w:rsidRPr="004B5677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เกณฑ์การจัดทำ</w:t>
      </w:r>
      <w:r w:rsidR="00D25073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29D0EFE3" w14:textId="77777777" w:rsidR="00BC1F81" w:rsidRPr="004B5677" w:rsidRDefault="00BC1F81" w:rsidP="00BC1F81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D75C604" w14:textId="77777777" w:rsidR="00005185" w:rsidRPr="004B5677" w:rsidRDefault="00804175" w:rsidP="00BC1F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A3A8867" w14:textId="77777777" w:rsidR="00804175" w:rsidRPr="004B56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10B1A8F" w14:textId="04F849D1" w:rsidR="00804175" w:rsidRPr="004B5677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0043E">
        <w:rPr>
          <w:rFonts w:asciiTheme="majorBidi" w:hAnsiTheme="majorBidi" w:cstheme="majorBidi"/>
          <w:sz w:val="30"/>
          <w:szCs w:val="30"/>
        </w:rPr>
        <w:t xml:space="preserve">     </w:t>
      </w:r>
      <w:r w:rsidRPr="004B567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F511B">
        <w:rPr>
          <w:rFonts w:asciiTheme="majorBidi" w:hAnsiTheme="majorBidi" w:cstheme="majorBidi"/>
          <w:sz w:val="30"/>
          <w:szCs w:val="30"/>
        </w:rPr>
        <w:t xml:space="preserve"> </w:t>
      </w:r>
      <w:r w:rsidR="008F511B" w:rsidRPr="008F511B">
        <w:rPr>
          <w:rFonts w:ascii="Angsana New" w:hAnsi="Angsana New" w:cs="Angsana New" w:hint="cs"/>
          <w:sz w:val="30"/>
          <w:szCs w:val="30"/>
        </w:rPr>
        <w:t>3</w:t>
      </w:r>
      <w:r w:rsidR="008F511B" w:rsidRPr="008F511B">
        <w:rPr>
          <w:rFonts w:ascii="Angsana New" w:hAnsi="Angsana New" w:cs="Angsana New"/>
          <w:sz w:val="30"/>
          <w:szCs w:val="30"/>
        </w:rPr>
        <w:t>4</w:t>
      </w:r>
      <w:r w:rsidRPr="00860C4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60C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1D5712B" w14:textId="77777777" w:rsidR="000424B6" w:rsidRPr="000424B6" w:rsidRDefault="000424B6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69ADA3" w14:textId="786CD287" w:rsidR="00F82A3D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85BB9">
        <w:rPr>
          <w:rFonts w:ascii="Angsana New" w:hAnsi="Angsana New" w:cs="Angsana New"/>
          <w:sz w:val="30"/>
          <w:szCs w:val="30"/>
        </w:rPr>
        <w:t>31</w:t>
      </w:r>
      <w:r w:rsidR="008F511B">
        <w:rPr>
          <w:rFonts w:ascii="Angsana New" w:hAnsi="Angsana New" w:cs="Angsana New"/>
          <w:sz w:val="32"/>
          <w:szCs w:val="32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BB9">
        <w:rPr>
          <w:rFonts w:ascii="Angsana New" w:hAnsi="Angsana New" w:cs="Angsana New"/>
          <w:sz w:val="30"/>
          <w:szCs w:val="30"/>
        </w:rPr>
        <w:t>2563</w:t>
      </w:r>
    </w:p>
    <w:p w14:paraId="55A50FA0" w14:textId="385541CB" w:rsidR="00C70C0E" w:rsidRPr="00C70C0E" w:rsidRDefault="00C70C0E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614545F" w14:textId="0BEFF40C" w:rsidR="00373335" w:rsidRDefault="0037333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73335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6B71">
        <w:rPr>
          <w:rFonts w:asciiTheme="majorBidi" w:hAnsiTheme="majorBidi" w:cs="Angsana New"/>
          <w:sz w:val="30"/>
          <w:szCs w:val="30"/>
        </w:rPr>
        <w:t>1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6B71">
        <w:rPr>
          <w:rFonts w:asciiTheme="majorBidi" w:hAnsiTheme="majorBidi" w:cs="Angsana New"/>
          <w:sz w:val="30"/>
          <w:szCs w:val="30"/>
        </w:rPr>
        <w:t>2564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และถือปฏิบัติตามข้อผ่อนปรนในทางปฏิบัติเรื่องการยินยอมการลดค่าเช่าที่เกี่ยวข้องกับ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/>
          <w:sz w:val="30"/>
          <w:szCs w:val="30"/>
        </w:rPr>
        <w:t>COVID-</w:t>
      </w:r>
      <w:r w:rsidR="00826B71">
        <w:rPr>
          <w:rFonts w:asciiTheme="majorBidi" w:hAnsiTheme="majorBidi" w:cs="Angsana New"/>
          <w:sz w:val="30"/>
          <w:szCs w:val="30"/>
        </w:rPr>
        <w:t>19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ตามมาตรฐานการรายงานทางการเงิน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6B71">
        <w:rPr>
          <w:rFonts w:asciiTheme="majorBidi" w:hAnsiTheme="majorBidi" w:cs="Angsana New"/>
          <w:sz w:val="30"/>
          <w:szCs w:val="30"/>
        </w:rPr>
        <w:t>16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24B6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สัญญาเช่า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73335">
        <w:rPr>
          <w:rFonts w:asciiTheme="majorBidi" w:hAnsiTheme="majorBidi" w:cs="Angsana New"/>
          <w:sz w:val="30"/>
          <w:szCs w:val="30"/>
        </w:rPr>
        <w:t xml:space="preserve">TFRS 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16)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6B71">
        <w:rPr>
          <w:rFonts w:asciiTheme="majorBidi" w:hAnsiTheme="majorBidi" w:cs="Angsana New"/>
          <w:sz w:val="30"/>
          <w:szCs w:val="30"/>
        </w:rPr>
        <w:t>3</w:t>
      </w:r>
    </w:p>
    <w:p w14:paraId="3FE6B66F" w14:textId="10F192C0" w:rsidR="00373335" w:rsidRPr="00373335" w:rsidRDefault="0037333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20"/>
          <w:szCs w:val="20"/>
        </w:rPr>
      </w:pPr>
    </w:p>
    <w:p w14:paraId="1E977BBC" w14:textId="527F4AD4" w:rsidR="00373335" w:rsidRDefault="0037333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73335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733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กลุ่มบริษัทอยู่ระหว่างการพิจารณาผลกระทบและ</w:t>
      </w:r>
      <w:r>
        <w:rPr>
          <w:rFonts w:asciiTheme="majorBidi" w:hAnsiTheme="majorBidi" w:cs="Angsana New" w:hint="cs"/>
          <w:sz w:val="30"/>
          <w:szCs w:val="30"/>
          <w:cs/>
        </w:rPr>
        <w:t>ผู้บริหารเชื่อว่า</w:t>
      </w:r>
      <w:r w:rsidRPr="00373335">
        <w:rPr>
          <w:rFonts w:asciiTheme="majorBidi" w:hAnsiTheme="majorBidi" w:cs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601E166" w14:textId="77777777" w:rsidR="00373335" w:rsidRPr="004B5677" w:rsidRDefault="0037333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CB18609" w14:textId="5704ECD0" w:rsidR="00804175" w:rsidRPr="004B5677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2BB1"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A1E52" w:rsidRPr="004B567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70AA9" w:rsidRPr="004B5677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9C38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07C65"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</w:t>
      </w:r>
      <w:r w:rsidR="00E70AA9"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C3881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</w:t>
      </w:r>
      <w:r w:rsidR="001260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9C3881">
        <w:rPr>
          <w:rFonts w:asciiTheme="majorBidi" w:hAnsiTheme="majorBidi" w:cstheme="majorBidi" w:hint="cs"/>
          <w:i/>
          <w:iCs/>
          <w:sz w:val="30"/>
          <w:szCs w:val="30"/>
          <w:cs/>
        </w:rPr>
        <w:t>บัญชี</w:t>
      </w:r>
      <w:r w:rsidR="00327892" w:rsidRPr="004B5677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616FB952" w14:textId="77777777" w:rsidR="00804175" w:rsidRPr="00373335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6BB9E3" w14:textId="713F1434" w:rsidR="00C70C0E" w:rsidRDefault="00472BB1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101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8F511B">
        <w:rPr>
          <w:rFonts w:asciiTheme="majorBidi" w:hAnsiTheme="majorBidi" w:cstheme="majorBidi"/>
          <w:sz w:val="30"/>
          <w:szCs w:val="30"/>
        </w:rPr>
        <w:t xml:space="preserve"> 31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</w:t>
      </w:r>
      <w:r w:rsidR="00885BB9">
        <w:rPr>
          <w:rFonts w:asciiTheme="majorBidi" w:hAnsiTheme="majorBidi" w:cstheme="majorBidi"/>
          <w:sz w:val="30"/>
          <w:szCs w:val="30"/>
        </w:rPr>
        <w:t xml:space="preserve">3 </w:t>
      </w:r>
      <w:r w:rsidRPr="00671018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ที่ได้อธิบายไว้ในหมายเหตุข้อ </w:t>
      </w:r>
      <w:r w:rsidR="008F511B">
        <w:rPr>
          <w:rFonts w:asciiTheme="majorBidi" w:hAnsiTheme="majorBidi" w:cstheme="majorBidi"/>
          <w:sz w:val="30"/>
          <w:szCs w:val="30"/>
        </w:rPr>
        <w:t>3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19243B" w14:textId="616E7AD9" w:rsidR="002A7119" w:rsidRPr="004B5677" w:rsidRDefault="002A7119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9AE1FFF" w14:textId="1DFBAC51" w:rsidR="00013A6F" w:rsidRDefault="00013A6F" w:rsidP="0032106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การเปลี่ยนแปลงนโยบาย</w:t>
      </w:r>
      <w:r w:rsidR="003D748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บัญชี</w:t>
      </w:r>
    </w:p>
    <w:p w14:paraId="083A9562" w14:textId="279621A2" w:rsidR="00013A6F" w:rsidRPr="00013A6F" w:rsidRDefault="00013A6F" w:rsidP="00013A6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09676A93" w14:textId="4D49F4D2" w:rsidR="00013A6F" w:rsidRPr="00013A6F" w:rsidRDefault="00013A6F" w:rsidP="00013A6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013A6F">
        <w:rPr>
          <w:rFonts w:ascii="Angsana New" w:hAnsi="Angsana New" w:cs="Angsana New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013A6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13A6F">
        <w:rPr>
          <w:rFonts w:ascii="Angsana New" w:hAnsi="Angsana New"/>
          <w:i/>
          <w:iCs/>
          <w:sz w:val="30"/>
          <w:szCs w:val="30"/>
        </w:rPr>
        <w:t>COVID-19</w:t>
      </w:r>
    </w:p>
    <w:p w14:paraId="2941F3CF" w14:textId="77777777" w:rsidR="00013A6F" w:rsidRPr="00013A6F" w:rsidRDefault="00013A6F" w:rsidP="00013A6F">
      <w:pPr>
        <w:jc w:val="thaiDistribute"/>
        <w:rPr>
          <w:rFonts w:ascii="Angsana New" w:hAnsi="Angsana New" w:cstheme="minorBidi"/>
          <w:i/>
          <w:iCs/>
          <w:sz w:val="20"/>
          <w:szCs w:val="20"/>
          <w:highlight w:val="cyan"/>
        </w:rPr>
      </w:pPr>
    </w:p>
    <w:p w14:paraId="4594FF6B" w14:textId="26356E03" w:rsidR="00013A6F" w:rsidRPr="00D54BE8" w:rsidRDefault="00013A6F" w:rsidP="00D54BE8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4BE8">
        <w:rPr>
          <w:rFonts w:ascii="Angsana New" w:hAnsi="Angsana New" w:cs="Angsana New" w:hint="cs"/>
          <w:spacing w:val="-2"/>
          <w:sz w:val="30"/>
          <w:szCs w:val="30"/>
          <w:cs/>
        </w:rPr>
        <w:t>ตั้งแต่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TFRS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16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94522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การลดค่าเช่าที่เกี่ยวข้องกับ </w:t>
      </w:r>
      <w:r w:rsidRPr="0094522E">
        <w:rPr>
          <w:rFonts w:asciiTheme="majorBidi" w:hAnsiTheme="majorBidi" w:cstheme="majorBidi"/>
          <w:i/>
          <w:iCs/>
          <w:spacing w:val="-2"/>
          <w:sz w:val="30"/>
          <w:szCs w:val="30"/>
        </w:rPr>
        <w:t>COVID-19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COVID-19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D54BE8"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ไม่มี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ผลกระทบกับหนี้สินตามสัญญาเช่าและกำไรสะสม ณ วันที่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D54BE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54BE8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</w:t>
      </w:r>
      <w:r w:rsidRPr="00D54BE8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</w:t>
      </w:r>
      <w:r w:rsidRPr="00D54BE8">
        <w:rPr>
          <w:rFonts w:asciiTheme="majorBidi" w:hAnsiTheme="majorBidi" w:cstheme="majorBidi"/>
          <w:spacing w:val="-2"/>
          <w:sz w:val="30"/>
          <w:szCs w:val="30"/>
          <w:cs/>
        </w:rPr>
        <w:t>จการ</w:t>
      </w:r>
      <w:bookmarkEnd w:id="0"/>
    </w:p>
    <w:p w14:paraId="7B92B981" w14:textId="732275B7" w:rsidR="00013A6F" w:rsidRDefault="00013A6F" w:rsidP="00D54BE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C0EDB3" w14:textId="45940411" w:rsidR="00013A6F" w:rsidRPr="00013A6F" w:rsidRDefault="00013A6F" w:rsidP="00D54B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3A6F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67B1">
        <w:rPr>
          <w:rFonts w:asciiTheme="majorBidi" w:hAnsiTheme="majorBidi" w:cstheme="majorBidi"/>
          <w:sz w:val="30"/>
          <w:szCs w:val="30"/>
        </w:rPr>
        <w:t>2564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กลุ่มบริษัทได้รับการลดค่าเช่าที่เกี่ยวข้องกับ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/>
          <w:sz w:val="30"/>
          <w:szCs w:val="30"/>
        </w:rPr>
        <w:t>COVID-</w:t>
      </w:r>
      <w:r w:rsidR="00070A5B">
        <w:rPr>
          <w:rFonts w:asciiTheme="majorBidi" w:hAnsiTheme="majorBidi" w:cstheme="majorBidi"/>
          <w:sz w:val="30"/>
          <w:szCs w:val="30"/>
        </w:rPr>
        <w:t>19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ทำให้ค่าเช่าสำหรับงวดสามเดือนสิ้นสุดวันที่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22E">
        <w:rPr>
          <w:rFonts w:asciiTheme="majorBidi" w:hAnsiTheme="majorBidi" w:cstheme="majorBidi"/>
          <w:sz w:val="30"/>
          <w:szCs w:val="30"/>
          <w:cs/>
        </w:rPr>
        <w:br/>
      </w:r>
      <w:r w:rsidRPr="00013A6F">
        <w:rPr>
          <w:rFonts w:asciiTheme="majorBidi" w:hAnsiTheme="majorBidi" w:cstheme="majorBidi"/>
          <w:sz w:val="30"/>
          <w:szCs w:val="30"/>
          <w:cs/>
        </w:rPr>
        <w:t>3</w:t>
      </w:r>
      <w:r w:rsidR="00D54BE8">
        <w:rPr>
          <w:rFonts w:asciiTheme="majorBidi" w:hAnsiTheme="majorBidi" w:cstheme="majorBidi"/>
          <w:sz w:val="30"/>
          <w:szCs w:val="30"/>
        </w:rPr>
        <w:t>1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BE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67B1">
        <w:rPr>
          <w:rFonts w:asciiTheme="majorBidi" w:hAnsiTheme="majorBidi" w:cstheme="majorBidi"/>
          <w:sz w:val="30"/>
          <w:szCs w:val="30"/>
        </w:rPr>
        <w:t>2564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ลดลงเป็นจำนวน</w:t>
      </w:r>
      <w:r w:rsidRPr="00013A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2CA9">
        <w:rPr>
          <w:rFonts w:asciiTheme="majorBidi" w:hAnsiTheme="majorBidi" w:cstheme="majorBidi"/>
          <w:sz w:val="30"/>
          <w:szCs w:val="30"/>
        </w:rPr>
        <w:t>90</w:t>
      </w:r>
      <w:r w:rsidRPr="00013A6F">
        <w:rPr>
          <w:rFonts w:asciiTheme="majorBidi" w:hAnsiTheme="majorBidi" w:cstheme="majorBidi"/>
          <w:sz w:val="30"/>
          <w:szCs w:val="30"/>
        </w:rPr>
        <w:t xml:space="preserve"> </w:t>
      </w:r>
      <w:r w:rsidRPr="00013A6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3C46E05" w14:textId="77777777" w:rsidR="00013A6F" w:rsidRPr="00013A6F" w:rsidRDefault="00013A6F" w:rsidP="00013A6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0877F64C" w14:textId="79CAF1E0" w:rsidR="00F6160F" w:rsidRPr="004B5677" w:rsidRDefault="00F6160F" w:rsidP="0032106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</w:t>
      </w:r>
      <w:r w:rsidR="00C70C0E" w:rsidRPr="00C70C0E">
        <w:rPr>
          <w:rFonts w:asciiTheme="majorBidi" w:hAnsiTheme="majorBidi" w:cstheme="majorBidi"/>
          <w:sz w:val="30"/>
          <w:szCs w:val="30"/>
          <w:u w:val="none"/>
          <w:cs/>
        </w:rPr>
        <w:t xml:space="preserve">แพร่ระบาดของโรคติดเชื้อไวรัสโคโรนา </w:t>
      </w:r>
      <w:r w:rsidR="00C70C0E" w:rsidRPr="00C70C0E">
        <w:rPr>
          <w:rFonts w:asciiTheme="majorBidi" w:hAnsiTheme="majorBidi" w:cstheme="majorBidi"/>
          <w:sz w:val="30"/>
          <w:szCs w:val="30"/>
          <w:u w:val="none"/>
        </w:rPr>
        <w:t>2019</w:t>
      </w:r>
      <w:r w:rsidR="00C70C0E" w:rsidRPr="00C70C0E">
        <w:rPr>
          <w:rFonts w:asciiTheme="majorBidi" w:hAnsiTheme="majorBidi" w:cstheme="majorBidi"/>
          <w:sz w:val="30"/>
          <w:szCs w:val="30"/>
          <w:u w:val="none"/>
          <w:cs/>
        </w:rPr>
        <w:t xml:space="preserve"> (</w:t>
      </w:r>
      <w:r w:rsidR="00C70C0E" w:rsidRPr="00C70C0E">
        <w:rPr>
          <w:rFonts w:asciiTheme="majorBidi" w:hAnsiTheme="majorBidi" w:cstheme="majorBidi"/>
          <w:sz w:val="30"/>
          <w:szCs w:val="30"/>
          <w:u w:val="none"/>
        </w:rPr>
        <w:t>Covid-19</w:t>
      </w:r>
      <w:r w:rsidR="00C70C0E" w:rsidRPr="00C70C0E">
        <w:rPr>
          <w:rFonts w:asciiTheme="majorBidi" w:hAnsiTheme="majorBidi" w:cstheme="majorBidi"/>
          <w:sz w:val="30"/>
          <w:szCs w:val="30"/>
          <w:u w:val="none"/>
          <w:cs/>
        </w:rPr>
        <w:t>)</w:t>
      </w:r>
    </w:p>
    <w:p w14:paraId="226F6F76" w14:textId="2813B8A4" w:rsidR="00F6160F" w:rsidRPr="00C70C0E" w:rsidRDefault="00F6160F" w:rsidP="00F6160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09A8A2B" w14:textId="083A9E30" w:rsidR="00F6160F" w:rsidRPr="004B5677" w:rsidRDefault="00C70C0E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0C0E">
        <w:rPr>
          <w:rFonts w:asciiTheme="majorBidi" w:hAnsiTheme="majorBidi" w:cs="Angsana New" w:hint="cs"/>
          <w:sz w:val="30"/>
          <w:szCs w:val="30"/>
          <w:cs/>
        </w:rPr>
        <w:t>สถานการณ์การแพร่ระบาดของ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theme="majorBidi"/>
          <w:sz w:val="30"/>
          <w:szCs w:val="30"/>
        </w:rPr>
        <w:t>COVID-</w:t>
      </w:r>
      <w:r w:rsidR="00937844">
        <w:rPr>
          <w:rFonts w:asciiTheme="majorBidi" w:hAnsiTheme="majorBidi" w:cs="Angsana New"/>
          <w:sz w:val="30"/>
          <w:szCs w:val="30"/>
        </w:rPr>
        <w:t>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ยังคงเกิดขึ้นอย่างต่อเนื่อง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โดยเริ่มมีการแจกจ่ายวัคซีนในระหว่างปี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7844">
        <w:rPr>
          <w:rFonts w:asciiTheme="majorBidi" w:hAnsiTheme="majorBidi" w:cs="Angsana New"/>
          <w:sz w:val="30"/>
          <w:szCs w:val="30"/>
        </w:rPr>
        <w:t>2564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จากความไม่แน่นอนของสถานการณ์ในปี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31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โดยถือปฏิบัติตามแนวปฏิบัติทางการบัญชี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2019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ในเรื่องการไม่นำสถานการณ์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theme="majorBidi"/>
          <w:sz w:val="30"/>
          <w:szCs w:val="30"/>
        </w:rPr>
        <w:t>COVID-</w:t>
      </w:r>
      <w:r w:rsidR="00F928EC">
        <w:rPr>
          <w:rFonts w:asciiTheme="majorBidi" w:hAnsiTheme="majorBidi" w:cs="Angsana New"/>
          <w:sz w:val="30"/>
          <w:szCs w:val="30"/>
        </w:rPr>
        <w:t>19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มาพิจารณา</w:t>
      </w:r>
      <w:r w:rsidR="00C6608D">
        <w:rPr>
          <w:rFonts w:asciiTheme="majorBidi" w:hAnsiTheme="majorBidi" w:cs="Angsana New" w:hint="cs"/>
          <w:sz w:val="30"/>
          <w:szCs w:val="30"/>
          <w:cs/>
        </w:rPr>
        <w:t>การด้อยค่าของสินทรัพย์ การปรับปรุงสัญญ</w:t>
      </w:r>
      <w:r w:rsidR="007177A8">
        <w:rPr>
          <w:rFonts w:asciiTheme="majorBidi" w:hAnsiTheme="majorBidi" w:cs="Angsana New" w:hint="cs"/>
          <w:sz w:val="30"/>
          <w:szCs w:val="30"/>
          <w:cs/>
        </w:rPr>
        <w:t>า</w:t>
      </w:r>
      <w:r w:rsidR="00C6608D">
        <w:rPr>
          <w:rFonts w:asciiTheme="majorBidi" w:hAnsiTheme="majorBidi" w:cs="Angsana New" w:hint="cs"/>
          <w:sz w:val="30"/>
          <w:szCs w:val="30"/>
          <w:cs/>
        </w:rPr>
        <w:t>เช่า และสินทรัพย์ภาษีเงินได้รอตัดบัญชี แม้ว่า</w:t>
      </w:r>
      <w:r w:rsidR="0094522E">
        <w:rPr>
          <w:rFonts w:asciiTheme="majorBidi" w:hAnsiTheme="majorBidi" w:cs="Angsana New"/>
          <w:sz w:val="30"/>
          <w:szCs w:val="30"/>
          <w:cs/>
        </w:rPr>
        <w:br/>
      </w:r>
      <w:r w:rsidRPr="00C70C0E">
        <w:rPr>
          <w:rFonts w:asciiTheme="majorBidi" w:hAnsiTheme="majorBidi" w:cs="Angsana New" w:hint="cs"/>
          <w:sz w:val="30"/>
          <w:szCs w:val="30"/>
          <w:cs/>
        </w:rPr>
        <w:t>แนวปฏิบัติดังกล่าวสิ้นสุดการมีผลบังคับใช้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ณ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F928EC">
        <w:rPr>
          <w:rFonts w:asciiTheme="majorBidi" w:hAnsiTheme="majorBidi" w:cs="Angsana New"/>
          <w:sz w:val="30"/>
          <w:szCs w:val="30"/>
        </w:rPr>
        <w:t xml:space="preserve"> 31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2563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35F8">
        <w:rPr>
          <w:rFonts w:asciiTheme="majorBidi" w:hAnsiTheme="majorBidi" w:cs="Angsana New" w:hint="cs"/>
          <w:sz w:val="30"/>
          <w:szCs w:val="30"/>
          <w:cs/>
        </w:rPr>
        <w:t xml:space="preserve">ทั้งนี้ </w:t>
      </w:r>
      <w:r w:rsidR="00C6608D">
        <w:rPr>
          <w:rFonts w:asciiTheme="majorBidi" w:hAnsiTheme="majorBidi" w:cs="Angsana New" w:hint="cs"/>
          <w:sz w:val="30"/>
          <w:szCs w:val="30"/>
          <w:cs/>
        </w:rPr>
        <w:t>ไม่มีผลกระทบต่อ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มูลค่าสินทรัพย์</w:t>
      </w:r>
      <w:r w:rsidR="00E53AB6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C6608D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C70C0E">
        <w:rPr>
          <w:rFonts w:asciiTheme="majorBidi" w:hAnsiTheme="majorBidi" w:cs="Angsana New" w:hint="cs"/>
          <w:sz w:val="30"/>
          <w:szCs w:val="30"/>
          <w:cs/>
        </w:rPr>
        <w:t>ในปี</w:t>
      </w:r>
      <w:r w:rsidRPr="00C70C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928EC">
        <w:rPr>
          <w:rFonts w:asciiTheme="majorBidi" w:hAnsiTheme="majorBidi" w:cs="Angsana New"/>
          <w:sz w:val="30"/>
          <w:szCs w:val="30"/>
        </w:rPr>
        <w:t>2564</w:t>
      </w:r>
    </w:p>
    <w:p w14:paraId="0EE7DE88" w14:textId="5A49861F" w:rsidR="001D4250" w:rsidRDefault="001D4250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1C9BC4" w14:textId="1C5959D1" w:rsidR="00CA781F" w:rsidRPr="004B5677" w:rsidRDefault="00F6160F" w:rsidP="008B6DDD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การซื้อบริษัทย่อย</w:t>
      </w:r>
    </w:p>
    <w:p w14:paraId="2C27FFDD" w14:textId="77777777" w:rsidR="00C70C0E" w:rsidRPr="00C70C0E" w:rsidRDefault="00C70C0E" w:rsidP="00C70C0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312B7B4F" w14:textId="0AF7882E" w:rsidR="00C70C0E" w:rsidRPr="0094522E" w:rsidRDefault="00C70C0E" w:rsidP="00C70C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522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920EF" w:rsidRPr="0094522E">
        <w:rPr>
          <w:rFonts w:asciiTheme="majorBidi" w:hAnsiTheme="majorBidi" w:cstheme="majorBidi"/>
          <w:sz w:val="30"/>
          <w:szCs w:val="30"/>
        </w:rPr>
        <w:t>5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94522E">
        <w:rPr>
          <w:rFonts w:asciiTheme="majorBidi" w:hAnsiTheme="majorBidi" w:cstheme="majorBidi"/>
          <w:sz w:val="30"/>
          <w:szCs w:val="30"/>
        </w:rPr>
        <w:t xml:space="preserve"> 2564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>ซีโอแอล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  <w:r w:rsidR="002920EF" w:rsidRPr="0094522E">
        <w:rPr>
          <w:rFonts w:asciiTheme="majorBidi" w:hAnsiTheme="majorBidi" w:cstheme="majorBidi"/>
          <w:sz w:val="30"/>
          <w:szCs w:val="30"/>
        </w:rPr>
        <w:t>(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20EF" w:rsidRPr="0094522E">
        <w:rPr>
          <w:rFonts w:asciiTheme="majorBidi" w:hAnsiTheme="majorBidi" w:cstheme="majorBidi"/>
          <w:sz w:val="30"/>
          <w:szCs w:val="30"/>
        </w:rPr>
        <w:t>)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</w:t>
      </w:r>
      <w:r w:rsidR="00E860C4">
        <w:rPr>
          <w:rFonts w:asciiTheme="majorBidi" w:hAnsiTheme="majorBidi" w:cstheme="majorBidi"/>
          <w:sz w:val="30"/>
          <w:szCs w:val="30"/>
        </w:rPr>
        <w:br/>
      </w:r>
      <w:r w:rsidRPr="0094522E">
        <w:rPr>
          <w:rFonts w:asciiTheme="majorBidi" w:hAnsiTheme="majorBidi" w:cstheme="majorBidi"/>
          <w:sz w:val="30"/>
          <w:szCs w:val="30"/>
          <w:cs/>
        </w:rPr>
        <w:t>ซึ่งเป็นผู้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>จัด</w:t>
      </w:r>
      <w:r w:rsidRPr="0094522E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>เครื่องเขียน หนังสือ และอุปกรณ์สำนักงาน โดยรับคำสั่งซื้อผ่านระ</w:t>
      </w:r>
      <w:r w:rsidR="0094522E">
        <w:rPr>
          <w:rFonts w:asciiTheme="majorBidi" w:hAnsiTheme="majorBidi" w:cstheme="majorBidi" w:hint="cs"/>
          <w:sz w:val="30"/>
          <w:szCs w:val="30"/>
          <w:cs/>
        </w:rPr>
        <w:t>บบ</w:t>
      </w:r>
      <w:r w:rsidR="002920EF" w:rsidRPr="0094522E">
        <w:rPr>
          <w:rFonts w:asciiTheme="majorBidi" w:hAnsiTheme="majorBidi" w:cstheme="majorBidi"/>
          <w:sz w:val="30"/>
          <w:szCs w:val="30"/>
        </w:rPr>
        <w:t xml:space="preserve"> Call-Center</w:t>
      </w:r>
      <w:r w:rsidR="002920EF" w:rsidRPr="0094522E">
        <w:rPr>
          <w:rFonts w:asciiTheme="majorBidi" w:hAnsiTheme="majorBidi" w:cstheme="majorBidi"/>
          <w:sz w:val="30"/>
          <w:szCs w:val="30"/>
          <w:cs/>
        </w:rPr>
        <w:t xml:space="preserve"> ระบบเว็บไซต์ และขายผ่านหน้าร้าน จำหน่ายหนังสืออิเล็กทรอนิกส์ และให้เช่าพื้นที่คลังสินค้า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โดยการซื้อหุ้นทุนและสิทธิ</w:t>
      </w:r>
      <w:r w:rsidR="00E860C4">
        <w:rPr>
          <w:rFonts w:asciiTheme="majorBidi" w:hAnsiTheme="majorBidi" w:cstheme="majorBidi"/>
          <w:sz w:val="30"/>
          <w:szCs w:val="30"/>
        </w:rPr>
        <w:br/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ออกเสียงในบริษัทร้อยละ </w:t>
      </w:r>
      <w:r w:rsidR="002920EF" w:rsidRPr="0094522E">
        <w:rPr>
          <w:rFonts w:asciiTheme="majorBidi" w:hAnsiTheme="majorBidi" w:cstheme="majorBidi"/>
          <w:sz w:val="30"/>
          <w:szCs w:val="30"/>
        </w:rPr>
        <w:t>99.74</w:t>
      </w:r>
      <w:r w:rsidR="001D6B41">
        <w:rPr>
          <w:rFonts w:asciiTheme="majorBidi" w:hAnsiTheme="majorBidi" w:cstheme="majorBidi" w:hint="cs"/>
          <w:sz w:val="30"/>
          <w:szCs w:val="30"/>
          <w:cs/>
        </w:rPr>
        <w:t xml:space="preserve"> โดยส่วนหนึ่งเป็นการซื้อหุ้นทุนจากกิจการที่เกี่ยวข</w:t>
      </w:r>
      <w:r w:rsidR="006845A5">
        <w:rPr>
          <w:rFonts w:asciiTheme="majorBidi" w:hAnsiTheme="majorBidi" w:cstheme="majorBidi" w:hint="cs"/>
          <w:sz w:val="30"/>
          <w:szCs w:val="30"/>
          <w:cs/>
        </w:rPr>
        <w:t>้</w:t>
      </w:r>
      <w:r w:rsidR="001D6B41">
        <w:rPr>
          <w:rFonts w:asciiTheme="majorBidi" w:hAnsiTheme="majorBidi" w:cstheme="majorBidi" w:hint="cs"/>
          <w:sz w:val="30"/>
          <w:szCs w:val="30"/>
          <w:cs/>
        </w:rPr>
        <w:t>องกัน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3881" w:rsidRPr="001D4250">
        <w:rPr>
          <w:rFonts w:asciiTheme="majorBidi" w:hAnsiTheme="majorBidi" w:cstheme="majorBidi" w:hint="cs"/>
          <w:sz w:val="30"/>
          <w:szCs w:val="30"/>
          <w:cs/>
        </w:rPr>
        <w:t>ผ่านบริษัท พีบีเอชดี จำกัด</w:t>
      </w:r>
      <w:r w:rsidR="009C3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6F79" w:rsidRPr="001D425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DF6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2920EF" w:rsidRPr="0094522E">
        <w:rPr>
          <w:rFonts w:asciiTheme="majorBidi" w:hAnsiTheme="majorBidi" w:cstheme="majorBidi"/>
          <w:sz w:val="30"/>
          <w:szCs w:val="30"/>
        </w:rPr>
        <w:t>12,128</w:t>
      </w:r>
      <w:r w:rsidRPr="0094522E" w:rsidDel="00916F59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ล้านบาท กลุ่มบริษัทมีต้นทุนที่เกี่ยวข้องกับการซื้อจำนวน </w:t>
      </w:r>
      <w:r w:rsidR="002920EF" w:rsidRPr="0094522E">
        <w:rPr>
          <w:rFonts w:asciiTheme="majorBidi" w:hAnsiTheme="majorBidi" w:cstheme="majorBidi"/>
          <w:sz w:val="30"/>
          <w:szCs w:val="30"/>
        </w:rPr>
        <w:t>3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C41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2E">
        <w:rPr>
          <w:rFonts w:asciiTheme="majorBidi" w:hAnsiTheme="majorBidi" w:cstheme="majorBidi"/>
          <w:sz w:val="30"/>
          <w:szCs w:val="30"/>
          <w:cs/>
        </w:rPr>
        <w:t>ซึ่งรวมอยู่ในค่าใช้จ่ายในการบริหาร</w:t>
      </w:r>
      <w:r w:rsidRPr="0094522E">
        <w:rPr>
          <w:rFonts w:asciiTheme="majorBidi" w:hAnsiTheme="majorBidi" w:cstheme="majorBidi"/>
          <w:sz w:val="30"/>
          <w:szCs w:val="30"/>
        </w:rPr>
        <w:t xml:space="preserve"> </w:t>
      </w:r>
    </w:p>
    <w:p w14:paraId="6C265B6A" w14:textId="77777777" w:rsidR="00C70C0E" w:rsidRPr="0094522E" w:rsidRDefault="00C70C0E" w:rsidP="00C70C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68DE9EC" w14:textId="34B739F4" w:rsidR="00C70C0E" w:rsidRPr="0094522E" w:rsidRDefault="00525684" w:rsidP="00C70C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4522E">
        <w:rPr>
          <w:rFonts w:asciiTheme="majorBidi" w:hAnsiTheme="majorBidi" w:cstheme="majorBidi"/>
          <w:sz w:val="30"/>
          <w:szCs w:val="30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</w:t>
      </w:r>
      <w:r w:rsidR="00D60CBF">
        <w:rPr>
          <w:rFonts w:asciiTheme="majorBidi" w:hAnsiTheme="majorBidi" w:cstheme="majorBidi"/>
          <w:sz w:val="30"/>
          <w:szCs w:val="30"/>
        </w:rPr>
        <w:br/>
      </w:r>
      <w:r w:rsidRPr="0094522E">
        <w:rPr>
          <w:rFonts w:asciiTheme="majorBidi" w:hAnsiTheme="majorBidi" w:cstheme="majorBidi"/>
          <w:sz w:val="30"/>
          <w:szCs w:val="30"/>
          <w:cs/>
        </w:rPr>
        <w:t>ความต้องการของกลุ่มลูกค้าเป้าหมายได้ดีมากยิ่งขึ้น</w:t>
      </w:r>
      <w:r w:rsidR="00C70C0E" w:rsidRPr="0094522E">
        <w:rPr>
          <w:rFonts w:asciiTheme="majorBidi" w:hAnsiTheme="majorBidi" w:cstheme="majorBidi"/>
          <w:sz w:val="30"/>
          <w:szCs w:val="30"/>
        </w:rPr>
        <w:t xml:space="preserve"> </w:t>
      </w:r>
    </w:p>
    <w:p w14:paraId="5D53B250" w14:textId="300203B4" w:rsidR="0094522E" w:rsidRDefault="0094522E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6EEC8E03" w14:textId="5E22D301" w:rsidR="00C70C0E" w:rsidRPr="00C70C0E" w:rsidRDefault="00C70C0E" w:rsidP="00C70C0E">
      <w:pPr>
        <w:pStyle w:val="BodyText2"/>
        <w:tabs>
          <w:tab w:val="left" w:pos="540"/>
        </w:tabs>
        <w:ind w:left="540" w:firstLine="0"/>
        <w:jc w:val="thaiDistribute"/>
        <w:rPr>
          <w:sz w:val="30"/>
          <w:szCs w:val="30"/>
          <w:cs/>
        </w:rPr>
      </w:pPr>
      <w:r w:rsidRPr="0094522E">
        <w:rPr>
          <w:rFonts w:ascii="Angsana New" w:hAnsi="Angsana New" w:cs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94522E">
        <w:rPr>
          <w:rFonts w:ascii="Angsana New" w:hAnsi="Angsana New" w:cs="Angsana New"/>
          <w:sz w:val="30"/>
          <w:szCs w:val="30"/>
        </w:rPr>
        <w:t>3</w:t>
      </w:r>
      <w:r w:rsidR="00525684" w:rsidRPr="0094522E">
        <w:rPr>
          <w:rFonts w:ascii="Angsana New" w:hAnsi="Angsana New" w:cs="Angsana New"/>
          <w:sz w:val="30"/>
          <w:szCs w:val="30"/>
        </w:rPr>
        <w:t>1</w:t>
      </w:r>
      <w:r w:rsidRPr="0094522E">
        <w:rPr>
          <w:rFonts w:ascii="Angsana New" w:hAnsi="Angsana New" w:cs="Angsana New"/>
          <w:sz w:val="30"/>
          <w:szCs w:val="30"/>
        </w:rPr>
        <w:t xml:space="preserve"> </w:t>
      </w:r>
      <w:r w:rsidR="00525684" w:rsidRPr="0094522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45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522E">
        <w:rPr>
          <w:rFonts w:ascii="Angsana New" w:hAnsi="Angsana New" w:cs="Angsana New"/>
          <w:sz w:val="30"/>
          <w:szCs w:val="30"/>
        </w:rPr>
        <w:t xml:space="preserve">2564 </w:t>
      </w:r>
      <w:r w:rsidR="00525684" w:rsidRPr="0094522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25684" w:rsidRPr="0094522E">
        <w:rPr>
          <w:rFonts w:ascii="Angsana New" w:hAnsi="Angsana New" w:cs="Angsana New" w:hint="cs"/>
          <w:sz w:val="30"/>
          <w:szCs w:val="30"/>
          <w:cs/>
        </w:rPr>
        <w:t>ซีโอแอล</w:t>
      </w:r>
      <w:r w:rsidR="00525684" w:rsidRPr="0094522E">
        <w:rPr>
          <w:rFonts w:ascii="Angsana New" w:hAnsi="Angsana New" w:cs="Angsana New"/>
          <w:sz w:val="30"/>
          <w:szCs w:val="30"/>
        </w:rPr>
        <w:t xml:space="preserve"> </w:t>
      </w:r>
      <w:r w:rsidR="00525684" w:rsidRPr="0094522E">
        <w:rPr>
          <w:rFonts w:ascii="Angsana New" w:hAnsi="Angsana New" w:cs="Angsana New"/>
          <w:sz w:val="30"/>
          <w:szCs w:val="30"/>
          <w:cs/>
        </w:rPr>
        <w:t>จำกัด</w:t>
      </w:r>
      <w:r w:rsidR="00525684" w:rsidRPr="0094522E">
        <w:rPr>
          <w:rFonts w:ascii="Angsana New" w:hAnsi="Angsana New" w:cs="Angsana New"/>
          <w:sz w:val="30"/>
          <w:szCs w:val="30"/>
        </w:rPr>
        <w:t xml:space="preserve"> (</w:t>
      </w:r>
      <w:r w:rsidR="00525684" w:rsidRPr="0094522E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25684" w:rsidRPr="0094522E">
        <w:rPr>
          <w:rFonts w:ascii="Angsana New" w:hAnsi="Angsana New" w:cs="Angsana New"/>
          <w:sz w:val="30"/>
          <w:szCs w:val="30"/>
        </w:rPr>
        <w:t>)</w:t>
      </w:r>
      <w:r w:rsidR="00525684" w:rsidRPr="0094522E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Pr="0094522E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525684" w:rsidRPr="0094522E">
        <w:rPr>
          <w:rFonts w:asciiTheme="majorBidi" w:hAnsiTheme="majorBidi" w:cstheme="majorBidi"/>
          <w:sz w:val="30"/>
          <w:szCs w:val="30"/>
        </w:rPr>
        <w:t>1,515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และกำไรจำนวนเงิน </w:t>
      </w:r>
      <w:r w:rsidR="00525684" w:rsidRPr="0094522E">
        <w:rPr>
          <w:rFonts w:asciiTheme="majorBidi" w:hAnsiTheme="majorBidi" w:cstheme="majorBidi"/>
          <w:sz w:val="30"/>
          <w:szCs w:val="30"/>
        </w:rPr>
        <w:t>124</w:t>
      </w:r>
      <w:r w:rsidRPr="0094522E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70C0E">
        <w:rPr>
          <w:rFonts w:ascii="Angsana New" w:hAnsi="Angsana New" w:cs="Angsana New"/>
          <w:sz w:val="30"/>
          <w:szCs w:val="30"/>
        </w:rPr>
        <w:t xml:space="preserve">1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0C0E">
        <w:rPr>
          <w:rFonts w:ascii="Angsana New" w:hAnsi="Angsana New" w:cs="Angsana New"/>
          <w:sz w:val="30"/>
          <w:szCs w:val="30"/>
        </w:rPr>
        <w:t>2564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 จะมีรายได้รวมเพิ่มขึ้น</w:t>
      </w:r>
      <w:r w:rsidRPr="001D425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525684" w:rsidRPr="001D4250">
        <w:rPr>
          <w:rFonts w:asciiTheme="majorBidi" w:hAnsiTheme="majorBidi" w:cstheme="majorBidi"/>
          <w:sz w:val="30"/>
          <w:szCs w:val="30"/>
        </w:rPr>
        <w:t>951</w:t>
      </w:r>
      <w:r w:rsidRPr="001D4250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Pr="00C70C0E">
        <w:rPr>
          <w:rFonts w:ascii="Angsana New" w:hAnsi="Angsana New" w:cs="Angsana New"/>
          <w:sz w:val="30"/>
          <w:szCs w:val="30"/>
          <w:cs/>
        </w:rPr>
        <w:t>าท และกำไรรวมสำหรับงวด</w:t>
      </w:r>
      <w:r w:rsidR="00525684">
        <w:rPr>
          <w:rFonts w:ascii="Angsana New" w:hAnsi="Angsana New" w:cs="Angsana New" w:hint="cs"/>
          <w:sz w:val="30"/>
          <w:szCs w:val="30"/>
          <w:cs/>
        </w:rPr>
        <w:t>สาม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25684" w:rsidRPr="00C70C0E">
        <w:rPr>
          <w:rFonts w:ascii="Angsana New" w:hAnsi="Angsana New" w:cs="Angsana New"/>
          <w:sz w:val="30"/>
          <w:szCs w:val="30"/>
        </w:rPr>
        <w:t>3</w:t>
      </w:r>
      <w:r w:rsidR="00525684">
        <w:rPr>
          <w:rFonts w:ascii="Angsana New" w:hAnsi="Angsana New" w:cs="Angsana New"/>
          <w:sz w:val="30"/>
          <w:szCs w:val="30"/>
        </w:rPr>
        <w:t>1</w:t>
      </w:r>
      <w:r w:rsidR="00525684" w:rsidRPr="00C70C0E">
        <w:rPr>
          <w:rFonts w:ascii="Angsana New" w:hAnsi="Angsana New" w:cs="Angsana New"/>
          <w:sz w:val="30"/>
          <w:szCs w:val="30"/>
        </w:rPr>
        <w:t xml:space="preserve"> </w:t>
      </w:r>
      <w:r w:rsidR="0052568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25684" w:rsidRPr="00C70C0E">
        <w:rPr>
          <w:rFonts w:ascii="Angsana New" w:hAnsi="Angsana New" w:cs="Angsana New"/>
          <w:sz w:val="30"/>
          <w:szCs w:val="30"/>
          <w:cs/>
        </w:rPr>
        <w:t xml:space="preserve"> </w:t>
      </w:r>
      <w:r w:rsidR="00525684" w:rsidRPr="00C70C0E">
        <w:rPr>
          <w:rFonts w:ascii="Angsana New" w:hAnsi="Angsana New" w:cs="Angsana New"/>
          <w:sz w:val="30"/>
          <w:szCs w:val="30"/>
        </w:rPr>
        <w:t>2564</w:t>
      </w:r>
      <w:r w:rsidRPr="00C70C0E">
        <w:rPr>
          <w:rFonts w:ascii="Angsana New" w:hAnsi="Angsana New" w:cs="Angsana New"/>
          <w:sz w:val="30"/>
          <w:szCs w:val="30"/>
        </w:rPr>
        <w:t xml:space="preserve">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เพิ่มขึ้นจำนวนเงิน </w:t>
      </w:r>
      <w:r w:rsidR="00525684">
        <w:rPr>
          <w:rFonts w:ascii="Angsana New" w:hAnsi="Angsana New" w:cs="Angsana New"/>
          <w:sz w:val="30"/>
          <w:szCs w:val="30"/>
        </w:rPr>
        <w:t>69</w:t>
      </w:r>
      <w:r w:rsidRPr="00C70C0E">
        <w:rPr>
          <w:rFonts w:ascii="Angsana New" w:hAnsi="Angsana New" w:cs="Angsana New"/>
          <w:sz w:val="30"/>
          <w:szCs w:val="30"/>
        </w:rPr>
        <w:t xml:space="preserve">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C70C0E">
        <w:rPr>
          <w:rFonts w:ascii="Angsana New" w:hAnsi="Angsana New" w:cs="Angsana New"/>
          <w:sz w:val="30"/>
          <w:szCs w:val="30"/>
        </w:rPr>
        <w:t xml:space="preserve">1 </w:t>
      </w:r>
      <w:r w:rsidRPr="00C70C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0C0E">
        <w:rPr>
          <w:rFonts w:ascii="Angsana New" w:hAnsi="Angsana New" w:cs="Angsana New"/>
          <w:sz w:val="30"/>
          <w:szCs w:val="30"/>
        </w:rPr>
        <w:t xml:space="preserve">2564 </w:t>
      </w:r>
    </w:p>
    <w:p w14:paraId="05E01FC2" w14:textId="77777777" w:rsidR="00C70C0E" w:rsidRPr="00C70C0E" w:rsidRDefault="00C70C0E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C70C0E" w:rsidRPr="00C70C0E" w14:paraId="2714E8A2" w14:textId="77777777" w:rsidTr="00F47DBA">
        <w:trPr>
          <w:tblHeader/>
        </w:trPr>
        <w:tc>
          <w:tcPr>
            <w:tcW w:w="6300" w:type="dxa"/>
          </w:tcPr>
          <w:p w14:paraId="022EFBB2" w14:textId="01DF3D2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5F7A8134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BB81CE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6FAB7B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125A09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70C0E" w:rsidRPr="00C70C0E" w14:paraId="675F6F50" w14:textId="77777777" w:rsidTr="00F47DBA">
        <w:tc>
          <w:tcPr>
            <w:tcW w:w="6300" w:type="dxa"/>
          </w:tcPr>
          <w:p w14:paraId="682D4EC3" w14:textId="03DDF6BC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D338CB9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AA4EAE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99928E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C2E889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C0E" w:rsidRPr="00C70C0E" w14:paraId="5EF56050" w14:textId="77777777" w:rsidTr="00F47DBA">
        <w:trPr>
          <w:trHeight w:val="80"/>
        </w:trPr>
        <w:tc>
          <w:tcPr>
            <w:tcW w:w="6300" w:type="dxa"/>
          </w:tcPr>
          <w:p w14:paraId="533E3BF5" w14:textId="58A6C61C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158F156D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35ADE5" w14:textId="0188D582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F5D05F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EBB3538" w14:textId="72E3B431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C70C0E" w:rsidRPr="00C70C0E" w14:paraId="5B286433" w14:textId="77777777" w:rsidTr="00F47DBA">
        <w:tc>
          <w:tcPr>
            <w:tcW w:w="6300" w:type="dxa"/>
          </w:tcPr>
          <w:p w14:paraId="067CB508" w14:textId="110B0268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939B0D2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415BFB" w14:textId="61A49AD4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772710B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678A0F" w14:textId="6AA749D9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525684" w:rsidRPr="00C70C0E" w14:paraId="464C616D" w14:textId="77777777" w:rsidTr="00F47DBA">
        <w:tc>
          <w:tcPr>
            <w:tcW w:w="6300" w:type="dxa"/>
          </w:tcPr>
          <w:p w14:paraId="3811CFC7" w14:textId="24F9B2FC" w:rsidR="00525684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E5CD625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90138B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4AADFD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018B5E" w14:textId="6DF359D7" w:rsidR="00525684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525684" w:rsidRPr="00C70C0E" w14:paraId="04055947" w14:textId="77777777" w:rsidTr="00F47DBA">
        <w:tc>
          <w:tcPr>
            <w:tcW w:w="6300" w:type="dxa"/>
          </w:tcPr>
          <w:p w14:paraId="51DE185D" w14:textId="021C5679" w:rsidR="00525684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50597842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6758F7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ECCBF2A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FCE9A62" w14:textId="73C88C46" w:rsidR="00525684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70C0E" w:rsidRPr="00C70C0E" w14:paraId="414D739A" w14:textId="77777777" w:rsidTr="00F47DBA">
        <w:tc>
          <w:tcPr>
            <w:tcW w:w="6300" w:type="dxa"/>
          </w:tcPr>
          <w:p w14:paraId="3798D105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C977425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4FACA5" w14:textId="33410B24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9F23DC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2F9AAB" w14:textId="736EDB42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</w:tr>
      <w:tr w:rsidR="00C70C0E" w:rsidRPr="00C70C0E" w14:paraId="1195607C" w14:textId="77777777" w:rsidTr="00F47DBA">
        <w:tc>
          <w:tcPr>
            <w:tcW w:w="6300" w:type="dxa"/>
          </w:tcPr>
          <w:p w14:paraId="512042A2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DA919B7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B4C6BA8" w14:textId="1C695DBE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256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7DCACE44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857F66B" w14:textId="35E6E213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</w:tr>
      <w:tr w:rsidR="00C70C0E" w:rsidRPr="00C70C0E" w14:paraId="28E67B83" w14:textId="77777777" w:rsidTr="00F47DBA">
        <w:tc>
          <w:tcPr>
            <w:tcW w:w="6300" w:type="dxa"/>
          </w:tcPr>
          <w:p w14:paraId="2AA320F5" w14:textId="142E1589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4F341B6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0C8521" w14:textId="067150D1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54" w:type="dxa"/>
          </w:tcPr>
          <w:p w14:paraId="045C11BE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2155D4" w14:textId="41129EED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41FE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70C0E" w:rsidRPr="00C70C0E" w14:paraId="004AEBAE" w14:textId="77777777" w:rsidTr="00F47DBA">
        <w:tc>
          <w:tcPr>
            <w:tcW w:w="6300" w:type="dxa"/>
          </w:tcPr>
          <w:p w14:paraId="2D1D0DBC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EA4A12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C7A71F" w14:textId="6CA30246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2630217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53FE2E" w14:textId="3BADA49A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</w:tr>
      <w:tr w:rsidR="00525684" w:rsidRPr="00C70C0E" w14:paraId="4EDECA5B" w14:textId="77777777" w:rsidTr="00F47DBA">
        <w:tc>
          <w:tcPr>
            <w:tcW w:w="6300" w:type="dxa"/>
          </w:tcPr>
          <w:p w14:paraId="4E3EF537" w14:textId="292C6029" w:rsidR="00525684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60520B41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86B95E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82358C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34D1300" w14:textId="162DA0EA" w:rsidR="00525684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525684" w:rsidRPr="00C70C0E" w14:paraId="45FEE78E" w14:textId="77777777" w:rsidTr="00F47DBA">
        <w:tc>
          <w:tcPr>
            <w:tcW w:w="6300" w:type="dxa"/>
          </w:tcPr>
          <w:p w14:paraId="491E983D" w14:textId="10A9F796" w:rsidR="00525684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5C345CF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59F463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90139CD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F136463" w14:textId="6A9D8AE8" w:rsidR="00525684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C70C0E" w:rsidRPr="00C70C0E" w14:paraId="3A6CFDAB" w14:textId="77777777" w:rsidTr="00F47DBA">
        <w:tc>
          <w:tcPr>
            <w:tcW w:w="6300" w:type="dxa"/>
          </w:tcPr>
          <w:p w14:paraId="554011D4" w14:textId="5E4DA8EB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15F8E4E3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71856D" w14:textId="0F2E3092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18597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F2D5D9B" w14:textId="1D2BDB64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5684">
              <w:rPr>
                <w:rFonts w:asciiTheme="majorBidi" w:hAnsiTheme="majorBidi" w:cstheme="majorBidi"/>
                <w:sz w:val="30"/>
                <w:szCs w:val="30"/>
              </w:rPr>
              <w:t>1,805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684" w:rsidRPr="00C70C0E" w14:paraId="5587EB6D" w14:textId="77777777" w:rsidTr="00F47DBA">
        <w:tc>
          <w:tcPr>
            <w:tcW w:w="6300" w:type="dxa"/>
          </w:tcPr>
          <w:p w14:paraId="25E9A8F2" w14:textId="7CAE0E5B" w:rsidR="00525684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10030AC8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C15D57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26C5C6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7DF760" w14:textId="3776AF29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</w:t>
            </w:r>
            <w:r w:rsidR="00C121A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7DBA" w:rsidRPr="00C70C0E" w14:paraId="69517DC2" w14:textId="77777777" w:rsidTr="00F47DBA">
        <w:tc>
          <w:tcPr>
            <w:tcW w:w="6300" w:type="dxa"/>
          </w:tcPr>
          <w:p w14:paraId="0646A7AC" w14:textId="77777777" w:rsidR="00F47DBA" w:rsidRPr="00525684" w:rsidRDefault="00F47DBA" w:rsidP="00F47DBA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F9B26D5" w14:textId="77777777" w:rsidR="00F47DBA" w:rsidRPr="00C70C0E" w:rsidRDefault="00F47DBA" w:rsidP="00F4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2D9FCE" w14:textId="77777777" w:rsidR="00F47DBA" w:rsidRPr="00C70C0E" w:rsidRDefault="00F47DBA" w:rsidP="00F4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758874B" w14:textId="77777777" w:rsidR="00F47DBA" w:rsidRPr="00C70C0E" w:rsidRDefault="00F47DBA" w:rsidP="00F4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4AF97A" w14:textId="4237EF65" w:rsidR="00F47DBA" w:rsidRPr="00C70C0E" w:rsidRDefault="00F47DBA" w:rsidP="00F4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C0E" w:rsidRPr="00C70C0E" w14:paraId="64397749" w14:textId="77777777" w:rsidTr="00F47DBA">
        <w:tc>
          <w:tcPr>
            <w:tcW w:w="6300" w:type="dxa"/>
          </w:tcPr>
          <w:p w14:paraId="1649228E" w14:textId="59A4F64C" w:rsidR="00C70C0E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0EBF70C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56A8A2" w14:textId="6EB21E3C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49031FB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DA4FF0" w14:textId="2D45C521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FE5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684" w:rsidRPr="00C70C0E" w14:paraId="6397319E" w14:textId="77777777" w:rsidTr="00F47DBA">
        <w:tc>
          <w:tcPr>
            <w:tcW w:w="6300" w:type="dxa"/>
          </w:tcPr>
          <w:p w14:paraId="1263FE1C" w14:textId="22A093FB" w:rsidR="00525684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118364A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E77E9D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F11CB0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E642A2" w14:textId="405565DE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525684" w:rsidRPr="00C70C0E" w14:paraId="7150FBEF" w14:textId="77777777" w:rsidTr="00F47DBA">
        <w:tc>
          <w:tcPr>
            <w:tcW w:w="6300" w:type="dxa"/>
          </w:tcPr>
          <w:p w14:paraId="2CBC2019" w14:textId="5F83C8FF" w:rsidR="00525684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4828304E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D1F647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E1E8BF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AAB0E5" w14:textId="242F54A0" w:rsidR="00525684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FE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121A6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0C0E" w:rsidRPr="00C70C0E" w14:paraId="2462A254" w14:textId="77777777" w:rsidTr="00F47DBA">
        <w:tc>
          <w:tcPr>
            <w:tcW w:w="6300" w:type="dxa"/>
          </w:tcPr>
          <w:p w14:paraId="1C7D560E" w14:textId="63313234" w:rsidR="00C70C0E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0F5B1B33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2F2B46" w14:textId="7D2E9A40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9BFBA9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4127D6E" w14:textId="5DE2ACCF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5684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684" w:rsidRPr="00C70C0E" w14:paraId="377E486F" w14:textId="77777777" w:rsidTr="00F47DBA">
        <w:tc>
          <w:tcPr>
            <w:tcW w:w="6300" w:type="dxa"/>
          </w:tcPr>
          <w:p w14:paraId="64A1B147" w14:textId="7E097371" w:rsidR="00525684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2A1ACAEF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E7FA01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E6EE7A2" w14:textId="77777777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B90193" w14:textId="21327082" w:rsidR="00525684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C70C0E" w:rsidRPr="00C70C0E" w14:paraId="63F091DA" w14:textId="77777777" w:rsidTr="00F47DBA">
        <w:tc>
          <w:tcPr>
            <w:tcW w:w="6300" w:type="dxa"/>
          </w:tcPr>
          <w:p w14:paraId="0A40BE39" w14:textId="29572F03" w:rsidR="00C70C0E" w:rsidRPr="00C70C0E" w:rsidRDefault="00525684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568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70CE4C4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5102C8" w14:textId="62C6E72A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FE4751D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A6DDE28" w14:textId="6ECD274E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568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0C0E" w:rsidRPr="00C70C0E" w14:paraId="6817647A" w14:textId="77777777" w:rsidTr="00F47DBA">
        <w:tc>
          <w:tcPr>
            <w:tcW w:w="6300" w:type="dxa"/>
          </w:tcPr>
          <w:p w14:paraId="1F1832A3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E5B53E7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0AECA12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C8ABF7A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1E061DF" w14:textId="74D0A8F2" w:rsidR="00C70C0E" w:rsidRPr="00C70C0E" w:rsidRDefault="00ED64DA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25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</w:tr>
      <w:tr w:rsidR="00C70C0E" w:rsidRPr="00C70C0E" w14:paraId="261E79DD" w14:textId="77777777" w:rsidTr="00F47DBA">
        <w:tc>
          <w:tcPr>
            <w:tcW w:w="6300" w:type="dxa"/>
          </w:tcPr>
          <w:p w14:paraId="64768C90" w14:textId="69362A00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C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525684">
              <w:rPr>
                <w:rFonts w:asciiTheme="majorBidi" w:hAnsiTheme="majorBidi" w:cstheme="majorBidi"/>
                <w:sz w:val="30"/>
                <w:szCs w:val="30"/>
              </w:rPr>
              <w:t>0.26</w:t>
            </w:r>
            <w:r w:rsidRPr="00C70C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32FB4DE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E8455F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BA3F08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10D093" w14:textId="7F69FACF" w:rsidR="00C70C0E" w:rsidRPr="00C121A6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1A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C70C0E" w:rsidRPr="00C70C0E" w14:paraId="6C8BBF6E" w14:textId="77777777" w:rsidTr="00F47DBA">
        <w:tc>
          <w:tcPr>
            <w:tcW w:w="6300" w:type="dxa"/>
          </w:tcPr>
          <w:p w14:paraId="7A35D153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DAC464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10E5A3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4681F3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FF3F1B0" w14:textId="2A52AE45" w:rsidR="00C70C0E" w:rsidRPr="00C70C0E" w:rsidRDefault="00ED64DA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25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</w:p>
        </w:tc>
      </w:tr>
      <w:tr w:rsidR="00C70C0E" w:rsidRPr="00C70C0E" w14:paraId="126C928C" w14:textId="77777777" w:rsidTr="00F47DBA">
        <w:tc>
          <w:tcPr>
            <w:tcW w:w="6300" w:type="dxa"/>
          </w:tcPr>
          <w:p w14:paraId="483BDEA3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3BD900D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01E19E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6393600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D98267" w14:textId="11850738" w:rsidR="00C70C0E" w:rsidRPr="00C70C0E" w:rsidRDefault="00ED64DA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256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C70C0E" w:rsidRPr="00C70C0E" w14:paraId="4CBD5467" w14:textId="77777777" w:rsidTr="00F47DBA">
        <w:tc>
          <w:tcPr>
            <w:tcW w:w="6300" w:type="dxa"/>
          </w:tcPr>
          <w:p w14:paraId="6A3EB257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024C9744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53AF25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872F50F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D303064" w14:textId="64654974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12,128</w:t>
            </w:r>
          </w:p>
        </w:tc>
      </w:tr>
      <w:tr w:rsidR="00C70C0E" w:rsidRPr="00C70C0E" w14:paraId="050F7B42" w14:textId="77777777" w:rsidTr="00F47DBA">
        <w:trPr>
          <w:trHeight w:val="21"/>
        </w:trPr>
        <w:tc>
          <w:tcPr>
            <w:tcW w:w="6300" w:type="dxa"/>
          </w:tcPr>
          <w:p w14:paraId="165BD8B9" w14:textId="77777777" w:rsidR="00C70C0E" w:rsidRPr="00C70C0E" w:rsidRDefault="00C70C0E" w:rsidP="00C70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C95FADC" w14:textId="77777777" w:rsidR="00C70C0E" w:rsidRPr="00C70C0E" w:rsidRDefault="00C70C0E" w:rsidP="00C70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C5B8F8" w14:textId="77777777" w:rsidR="00C70C0E" w:rsidRPr="00C70C0E" w:rsidRDefault="00C70C0E" w:rsidP="00C70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55BCEA" w14:textId="77777777" w:rsidR="00C70C0E" w:rsidRPr="00C70C0E" w:rsidRDefault="00C70C0E" w:rsidP="00C70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3D270A" w14:textId="77777777" w:rsidR="00C70C0E" w:rsidRPr="00C70C0E" w:rsidRDefault="00C70C0E" w:rsidP="00C70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C0E" w:rsidRPr="00C70C0E" w14:paraId="50245EF4" w14:textId="77777777" w:rsidTr="00F47DBA">
        <w:tc>
          <w:tcPr>
            <w:tcW w:w="6300" w:type="dxa"/>
          </w:tcPr>
          <w:p w14:paraId="3DF85789" w14:textId="77777777" w:rsidR="00C70C0E" w:rsidRPr="00C70C0E" w:rsidRDefault="00C70C0E" w:rsidP="00C70C0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7B430453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09D106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4A4AA2B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212F66" w14:textId="18ED2D29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1,350</w:t>
            </w:r>
          </w:p>
        </w:tc>
      </w:tr>
      <w:tr w:rsidR="00C70C0E" w:rsidRPr="00C70C0E" w14:paraId="27F0F33C" w14:textId="77777777" w:rsidTr="00F47DBA">
        <w:tc>
          <w:tcPr>
            <w:tcW w:w="6300" w:type="dxa"/>
          </w:tcPr>
          <w:p w14:paraId="1E5B9D12" w14:textId="77777777" w:rsidR="00C70C0E" w:rsidRPr="00C70C0E" w:rsidRDefault="00C70C0E" w:rsidP="00C70C0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BA57AA1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5E4A14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4CC810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EA4161B" w14:textId="4E754CE1" w:rsidR="00C70C0E" w:rsidRPr="00C121A6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1A6">
              <w:rPr>
                <w:rFonts w:asciiTheme="majorBidi" w:hAnsiTheme="majorBidi" w:cstheme="majorBidi"/>
                <w:sz w:val="30"/>
                <w:szCs w:val="30"/>
              </w:rPr>
              <w:t>(12,128)</w:t>
            </w:r>
          </w:p>
        </w:tc>
      </w:tr>
      <w:tr w:rsidR="00C70C0E" w:rsidRPr="00C70C0E" w14:paraId="21D0867E" w14:textId="77777777" w:rsidTr="00F47DBA">
        <w:tc>
          <w:tcPr>
            <w:tcW w:w="6300" w:type="dxa"/>
          </w:tcPr>
          <w:p w14:paraId="61B00E26" w14:textId="77777777" w:rsidR="00C70C0E" w:rsidRPr="00C70C0E" w:rsidRDefault="00C70C0E" w:rsidP="00C70C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C0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3A1BC157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D4F1E8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51402C" w14:textId="77777777" w:rsidR="00C70C0E" w:rsidRPr="00C70C0E" w:rsidRDefault="00C70C0E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17D197" w14:textId="0884373C" w:rsidR="00C70C0E" w:rsidRPr="00C70C0E" w:rsidRDefault="00525684" w:rsidP="00C7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(10,778)</w:t>
            </w:r>
          </w:p>
        </w:tc>
      </w:tr>
    </w:tbl>
    <w:p w14:paraId="3004CDED" w14:textId="77777777" w:rsidR="00C70C0E" w:rsidRPr="00C70C0E" w:rsidRDefault="00C70C0E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35CBCB6" w14:textId="5D57D9FD" w:rsidR="00C70C0E" w:rsidRPr="00C70C0E" w:rsidRDefault="00C70C0E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0C0E">
        <w:rPr>
          <w:rFonts w:ascii="Angsana New" w:hAnsi="Angsana New" w:cs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57C0741F" w14:textId="5854DDCA" w:rsidR="00C70C0E" w:rsidRDefault="00C70C0E" w:rsidP="00C7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8DC0A93" w14:textId="5E531C41" w:rsidR="007404AE" w:rsidRPr="00C121A6" w:rsidRDefault="00C121A6" w:rsidP="00C70C0E">
      <w:pPr>
        <w:pStyle w:val="BodyText2"/>
        <w:ind w:left="540" w:firstLine="0"/>
        <w:jc w:val="thaiDistribute"/>
        <w:rPr>
          <w:rFonts w:ascii="Angsana New" w:hAnsi="Angsana New" w:cs="Angsana New"/>
          <w:color w:val="0000FF"/>
          <w:sz w:val="30"/>
          <w:szCs w:val="30"/>
          <w:cs/>
        </w:rPr>
      </w:pPr>
      <w:r w:rsidRPr="00C121A6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ณ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การกำหนดมูลค่ายุติธรรมของสินทรัพย์ที่ได้มาและหนี้สินที่รับมา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รวมถึงการปันส่วนของราคาซื้อยังไม่เสร็จสิ้น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ณ</w:t>
      </w:r>
      <w:r w:rsidRPr="00C121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21A6">
        <w:rPr>
          <w:rFonts w:ascii="Angsana New" w:hAnsi="Angsana New" w:cs="Angsana New" w:hint="cs"/>
          <w:sz w:val="30"/>
          <w:szCs w:val="30"/>
          <w:cs/>
        </w:rPr>
        <w:t>วันที่งบการเงินนี้ได้รับการอนุมัติ</w:t>
      </w:r>
      <w:r w:rsidR="007404AE" w:rsidRPr="00C121A6">
        <w:rPr>
          <w:rFonts w:ascii="Angsana New" w:hAnsi="Angsana New" w:cs="Angsana New"/>
          <w:color w:val="0000FF"/>
          <w:sz w:val="30"/>
          <w:szCs w:val="30"/>
          <w:cs/>
        </w:rPr>
        <w:br w:type="page"/>
      </w:r>
    </w:p>
    <w:p w14:paraId="261CFAEA" w14:textId="5A2074B3" w:rsidR="00093B30" w:rsidRPr="004B5677" w:rsidRDefault="00804175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EEFE7D4" w14:textId="77777777" w:rsidR="00991336" w:rsidRPr="00D355E9" w:rsidRDefault="00991336" w:rsidP="00611EE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830873" w14:textId="657F0BE2" w:rsidR="002B1FC3" w:rsidRPr="004B5677" w:rsidRDefault="002B1FC3" w:rsidP="00635271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567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4B567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4B5677">
        <w:rPr>
          <w:rFonts w:asciiTheme="majorBidi" w:hAnsiTheme="majorBidi" w:cstheme="majorBidi"/>
          <w:bCs/>
          <w:sz w:val="30"/>
          <w:szCs w:val="30"/>
        </w:rPr>
        <w:t xml:space="preserve"> 1 </w:t>
      </w:r>
      <w:r w:rsidR="007404AE">
        <w:rPr>
          <w:rFonts w:asciiTheme="majorBidi" w:hAnsiTheme="majorBidi" w:cstheme="majorBidi"/>
          <w:bCs/>
          <w:sz w:val="30"/>
          <w:szCs w:val="30"/>
        </w:rPr>
        <w:t>8</w:t>
      </w:r>
      <w:r w:rsidRPr="004B567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4B567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7404AE">
        <w:rPr>
          <w:rFonts w:asciiTheme="majorBidi" w:hAnsiTheme="majorBidi" w:cstheme="majorBidi"/>
          <w:bCs/>
          <w:sz w:val="30"/>
          <w:szCs w:val="30"/>
        </w:rPr>
        <w:t>9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สำหรับบุคคลหรือกิจการที่เกี่ยวข้องกัน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อื่น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และนโยบายการกำหนดราคา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เปลี่ยนแปลงอย่างมีสาระสำคัญในระหว่า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ง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วดสามเดือน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31</w:t>
      </w:r>
      <w:r w:rsidR="00FD7FE3" w:rsidRPr="004B567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มีนาคม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256</w:t>
      </w:r>
      <w:r w:rsidR="00D355E9">
        <w:rPr>
          <w:rFonts w:asciiTheme="majorBidi" w:hAnsiTheme="majorBidi" w:cstheme="majorBidi"/>
          <w:bCs/>
          <w:sz w:val="30"/>
          <w:szCs w:val="30"/>
        </w:rPr>
        <w:t>4</w:t>
      </w:r>
    </w:p>
    <w:p w14:paraId="23E93782" w14:textId="77777777" w:rsidR="00BB049E" w:rsidRPr="00D355E9" w:rsidRDefault="00BB049E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626CB2" w:rsidRPr="004B5677" w14:paraId="2BFF8F72" w14:textId="77777777" w:rsidTr="00D355E9">
        <w:trPr>
          <w:cantSplit/>
          <w:tblHeader/>
        </w:trPr>
        <w:tc>
          <w:tcPr>
            <w:tcW w:w="4320" w:type="dxa"/>
          </w:tcPr>
          <w:p w14:paraId="196A2E0F" w14:textId="4ED53A53" w:rsidR="00626CB2" w:rsidRPr="004B5FBC" w:rsidRDefault="004B5FBC" w:rsidP="004B5F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B5F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2CA132A" w14:textId="645C9E26" w:rsidR="00626CB2" w:rsidRPr="00D355E9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73B60DC" w14:textId="170093B8" w:rsidR="00626CB2" w:rsidRPr="00D355E9" w:rsidRDefault="00626CB2" w:rsidP="009533EA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6CB2" w:rsidRPr="004B5677" w14:paraId="34E91727" w14:textId="77777777" w:rsidTr="00D355E9">
        <w:trPr>
          <w:cantSplit/>
          <w:tblHeader/>
        </w:trPr>
        <w:tc>
          <w:tcPr>
            <w:tcW w:w="4320" w:type="dxa"/>
          </w:tcPr>
          <w:p w14:paraId="062ED2BF" w14:textId="68ECE79D" w:rsidR="00626CB2" w:rsidRPr="00D355E9" w:rsidRDefault="00626CB2" w:rsidP="00626C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3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D3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3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4D57A40E" w14:textId="5DFEF3BB" w:rsidR="00626CB2" w:rsidRPr="00D355E9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63D8F8B" w14:textId="77777777" w:rsidR="00626CB2" w:rsidRPr="00D355E9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894E5" w14:textId="324D2F7F" w:rsidR="00626CB2" w:rsidRPr="00D355E9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E350762" w14:textId="77777777" w:rsidR="00626CB2" w:rsidRPr="00D355E9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90D8C" w14:textId="3349B57F" w:rsidR="00626CB2" w:rsidRPr="00D355E9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039909F" w14:textId="77777777" w:rsidR="00626CB2" w:rsidRPr="00D355E9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DF8A8" w14:textId="7DA55CC3" w:rsidR="00626CB2" w:rsidRPr="00D355E9" w:rsidRDefault="00D355E9" w:rsidP="00626CB2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626CB2" w:rsidRPr="004B5677" w14:paraId="10F1C913" w14:textId="77777777" w:rsidTr="00D355E9">
        <w:trPr>
          <w:cantSplit/>
          <w:tblHeader/>
        </w:trPr>
        <w:tc>
          <w:tcPr>
            <w:tcW w:w="4320" w:type="dxa"/>
          </w:tcPr>
          <w:p w14:paraId="6D2A1000" w14:textId="77777777" w:rsidR="00626CB2" w:rsidRPr="00D355E9" w:rsidRDefault="00626CB2" w:rsidP="00626C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1B4D23B" w14:textId="64A8A14C" w:rsidR="00626CB2" w:rsidRPr="00D355E9" w:rsidRDefault="00AD4D7E" w:rsidP="00AD4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26CB2" w:rsidRPr="004B5677" w14:paraId="2284CEBA" w14:textId="77777777" w:rsidTr="00D355E9">
        <w:trPr>
          <w:cantSplit/>
        </w:trPr>
        <w:tc>
          <w:tcPr>
            <w:tcW w:w="4320" w:type="dxa"/>
          </w:tcPr>
          <w:p w14:paraId="26BB94C1" w14:textId="39861FF5" w:rsidR="00626CB2" w:rsidRPr="00D355E9" w:rsidRDefault="00626CB2" w:rsidP="00626C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5467919" w14:textId="77777777" w:rsidR="00626CB2" w:rsidRPr="00D355E9" w:rsidRDefault="00626CB2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A06468" w14:textId="77777777" w:rsidR="00626CB2" w:rsidRPr="00D355E9" w:rsidRDefault="00626CB2" w:rsidP="00D355E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8F00D" w14:textId="77777777" w:rsidR="00626CB2" w:rsidRPr="00D355E9" w:rsidRDefault="00626CB2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5E0FBE" w14:textId="77777777" w:rsidR="00626CB2" w:rsidRPr="00D355E9" w:rsidRDefault="00626CB2" w:rsidP="00D355E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ED0E1" w14:textId="6255294C" w:rsidR="00626CB2" w:rsidRPr="00D355E9" w:rsidRDefault="00626CB2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00DF3" w14:textId="77777777" w:rsidR="00626CB2" w:rsidRPr="00D355E9" w:rsidRDefault="00626CB2" w:rsidP="00D355E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3DE51" w14:textId="7E53724E" w:rsidR="00626CB2" w:rsidRPr="00D355E9" w:rsidRDefault="00626CB2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3B197649" w14:textId="77777777" w:rsidTr="00D355E9">
        <w:trPr>
          <w:cantSplit/>
        </w:trPr>
        <w:tc>
          <w:tcPr>
            <w:tcW w:w="4320" w:type="dxa"/>
            <w:vAlign w:val="bottom"/>
          </w:tcPr>
          <w:p w14:paraId="5BFB6E71" w14:textId="08F5398E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7C8B9B8" w14:textId="618307BF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89AB6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823770" w14:textId="0E18256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957811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BD660" w14:textId="43A8573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DCC158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321EF" w14:textId="190745C2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5C8425F5" w14:textId="77777777" w:rsidTr="00D355E9">
        <w:trPr>
          <w:cantSplit/>
        </w:trPr>
        <w:tc>
          <w:tcPr>
            <w:tcW w:w="4320" w:type="dxa"/>
            <w:vAlign w:val="bottom"/>
          </w:tcPr>
          <w:p w14:paraId="5FF45FBB" w14:textId="3E398154" w:rsidR="009169E0" w:rsidRPr="00D355E9" w:rsidRDefault="000B3459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3D09694B" w14:textId="7ACD274A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D192C5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744D3" w14:textId="124EAFE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A81B1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4CD73" w14:textId="2C25C78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6EA8B2B" w14:textId="77777777" w:rsidR="009169E0" w:rsidRPr="00D355E9" w:rsidDel="00BB28A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9DB05" w14:textId="2EFF80C2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6D192D97" w14:textId="77777777" w:rsidTr="00D355E9">
        <w:trPr>
          <w:cantSplit/>
        </w:trPr>
        <w:tc>
          <w:tcPr>
            <w:tcW w:w="4320" w:type="dxa"/>
            <w:vAlign w:val="bottom"/>
          </w:tcPr>
          <w:p w14:paraId="54B10B5C" w14:textId="3FA907B8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70D9CB8" w14:textId="2B693A38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041FF9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6CE93" w14:textId="2592C2B9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D5F8FE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07B17" w14:textId="40650A0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71F09F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DC55C" w14:textId="392F7FD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154FF829" w14:textId="77777777" w:rsidTr="00D355E9">
        <w:trPr>
          <w:cantSplit/>
        </w:trPr>
        <w:tc>
          <w:tcPr>
            <w:tcW w:w="4320" w:type="dxa"/>
            <w:vAlign w:val="bottom"/>
          </w:tcPr>
          <w:p w14:paraId="79F6EB85" w14:textId="78AB7BA3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0B63C4A" w14:textId="22D1FF5F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3A3396C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D5851" w14:textId="1332782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2EA2027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4EC9E" w14:textId="7F3F2D12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736200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499D" w14:textId="647CEA1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5CBD770D" w14:textId="77777777" w:rsidTr="00D355E9">
        <w:trPr>
          <w:cantSplit/>
        </w:trPr>
        <w:tc>
          <w:tcPr>
            <w:tcW w:w="4320" w:type="dxa"/>
            <w:vAlign w:val="bottom"/>
          </w:tcPr>
          <w:p w14:paraId="37EFF47E" w14:textId="245E7AB9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0B835713" w14:textId="17402710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48B02A7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9609C" w14:textId="004BA8E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64DC0A8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DA0CE" w14:textId="35B10D0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C5EFA0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A5CF9" w14:textId="6E34AC6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1C0F8F15" w14:textId="77777777" w:rsidTr="00D355E9">
        <w:trPr>
          <w:cantSplit/>
        </w:trPr>
        <w:tc>
          <w:tcPr>
            <w:tcW w:w="4320" w:type="dxa"/>
            <w:vAlign w:val="bottom"/>
          </w:tcPr>
          <w:p w14:paraId="1503594F" w14:textId="2E4ED2A5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3C85D6C9" w14:textId="0C81791E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80" w:type="dxa"/>
          </w:tcPr>
          <w:p w14:paraId="758DA18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9AC73" w14:textId="18C2F112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80" w:type="dxa"/>
          </w:tcPr>
          <w:p w14:paraId="37D9A8D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F43FB" w14:textId="644D277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180" w:type="dxa"/>
          </w:tcPr>
          <w:p w14:paraId="144FC209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3A28B" w14:textId="621AAE4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9169E0" w:rsidRPr="004B5677" w14:paraId="49E02279" w14:textId="77777777" w:rsidTr="00D355E9">
        <w:trPr>
          <w:cantSplit/>
        </w:trPr>
        <w:tc>
          <w:tcPr>
            <w:tcW w:w="4320" w:type="dxa"/>
            <w:vAlign w:val="bottom"/>
          </w:tcPr>
          <w:p w14:paraId="3F2AAC7D" w14:textId="38A1FFFA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32804FF" w14:textId="172D0623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11549B1B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F26EF" w14:textId="651BEE3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27158DA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7BF4C" w14:textId="7EF1133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5A27D9B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98996" w14:textId="17A2119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D355E9" w14:paraId="7D5F1FDA" w14:textId="77777777" w:rsidTr="00D355E9">
        <w:trPr>
          <w:cantSplit/>
        </w:trPr>
        <w:tc>
          <w:tcPr>
            <w:tcW w:w="4320" w:type="dxa"/>
            <w:vAlign w:val="bottom"/>
          </w:tcPr>
          <w:p w14:paraId="47723EDD" w14:textId="77777777" w:rsidR="009169E0" w:rsidRPr="004B5FBC" w:rsidRDefault="009169E0" w:rsidP="009169E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E26C25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5B825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AA3EE3E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DF781A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B351E22" w14:textId="44A6BF3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FD1E8F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2E38481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169E0" w:rsidRPr="004B5677" w14:paraId="69BB9D2D" w14:textId="77777777" w:rsidTr="00D355E9">
        <w:trPr>
          <w:cantSplit/>
        </w:trPr>
        <w:tc>
          <w:tcPr>
            <w:tcW w:w="4320" w:type="dxa"/>
            <w:vAlign w:val="bottom"/>
          </w:tcPr>
          <w:p w14:paraId="369753C6" w14:textId="06A61E76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75A845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55AF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0D31D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EFB749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72465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1BE50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CEE38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2BAC798C" w14:textId="77777777" w:rsidTr="00D355E9">
        <w:trPr>
          <w:cantSplit/>
        </w:trPr>
        <w:tc>
          <w:tcPr>
            <w:tcW w:w="4320" w:type="dxa"/>
            <w:vAlign w:val="bottom"/>
          </w:tcPr>
          <w:p w14:paraId="3B9E99D2" w14:textId="67E11FA1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E7FED6C" w14:textId="35512C41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C423C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E219A" w14:textId="4744954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7BD84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4F2A2" w14:textId="017A39C3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27D1EC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25751" w14:textId="33CA394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3,213</w:t>
            </w:r>
          </w:p>
        </w:tc>
      </w:tr>
      <w:tr w:rsidR="009169E0" w:rsidRPr="004B5677" w14:paraId="4FEA245F" w14:textId="77777777" w:rsidTr="00D355E9">
        <w:trPr>
          <w:cantSplit/>
        </w:trPr>
        <w:tc>
          <w:tcPr>
            <w:tcW w:w="4320" w:type="dxa"/>
            <w:vAlign w:val="bottom"/>
          </w:tcPr>
          <w:p w14:paraId="67437C1E" w14:textId="02DD9F9B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22FD76F2" w14:textId="061B94A8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0C8F8E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1B1B3" w14:textId="4446018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0AFC91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806AB" w14:textId="4906A42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</w:p>
        </w:tc>
        <w:tc>
          <w:tcPr>
            <w:tcW w:w="180" w:type="dxa"/>
          </w:tcPr>
          <w:p w14:paraId="0674863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EDFBD" w14:textId="17DC0A6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</w:t>
            </w:r>
          </w:p>
        </w:tc>
      </w:tr>
      <w:tr w:rsidR="009169E0" w:rsidRPr="004B5677" w14:paraId="0D21D499" w14:textId="77777777" w:rsidTr="00D355E9">
        <w:trPr>
          <w:cantSplit/>
        </w:trPr>
        <w:tc>
          <w:tcPr>
            <w:tcW w:w="4320" w:type="dxa"/>
            <w:vAlign w:val="bottom"/>
          </w:tcPr>
          <w:p w14:paraId="376C0B2A" w14:textId="4A2D1F16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6F511BD" w14:textId="6B2298BE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6647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8024A" w14:textId="47B34F4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BCB66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B8B4" w14:textId="1ED4AD3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180" w:type="dxa"/>
          </w:tcPr>
          <w:p w14:paraId="2CF0B41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90FDA" w14:textId="5953FF2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116</w:t>
            </w:r>
          </w:p>
        </w:tc>
      </w:tr>
      <w:tr w:rsidR="009169E0" w:rsidRPr="004B5677" w14:paraId="31FFFC34" w14:textId="77777777" w:rsidTr="00D355E9">
        <w:trPr>
          <w:cantSplit/>
        </w:trPr>
        <w:tc>
          <w:tcPr>
            <w:tcW w:w="4320" w:type="dxa"/>
            <w:vAlign w:val="bottom"/>
          </w:tcPr>
          <w:p w14:paraId="65E5A01C" w14:textId="066507B3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53C4AA8" w14:textId="294A9534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08EBD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D7F83" w14:textId="22E9701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21929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18811" w14:textId="6004C5C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342</w:t>
            </w:r>
          </w:p>
        </w:tc>
        <w:tc>
          <w:tcPr>
            <w:tcW w:w="180" w:type="dxa"/>
          </w:tcPr>
          <w:p w14:paraId="2ECDCC8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BC3B7" w14:textId="17A64E0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9169E0" w:rsidRPr="004B5677" w14:paraId="3062B57A" w14:textId="77777777" w:rsidTr="00D355E9">
        <w:trPr>
          <w:cantSplit/>
        </w:trPr>
        <w:tc>
          <w:tcPr>
            <w:tcW w:w="4320" w:type="dxa"/>
            <w:vAlign w:val="bottom"/>
          </w:tcPr>
          <w:p w14:paraId="447B1D9F" w14:textId="2895CDCA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22C4895" w14:textId="2D4AC030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E9649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4638D" w14:textId="2A21944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2BCD4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EC0FC" w14:textId="32245E1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2EEE5332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A823B" w14:textId="0C2FF95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7DA59072" w14:textId="77777777" w:rsidTr="00D355E9">
        <w:trPr>
          <w:cantSplit/>
        </w:trPr>
        <w:tc>
          <w:tcPr>
            <w:tcW w:w="4320" w:type="dxa"/>
            <w:vAlign w:val="bottom"/>
          </w:tcPr>
          <w:p w14:paraId="55D8CAF5" w14:textId="4825A1D4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8EEF756" w14:textId="27BBB22D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93926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381E8" w14:textId="3B8BE22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7B85F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00A1D" w14:textId="383ADA1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180" w:type="dxa"/>
          </w:tcPr>
          <w:p w14:paraId="2F20ADD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ABB06" w14:textId="284538B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</w:tr>
      <w:tr w:rsidR="009169E0" w:rsidRPr="004B5677" w14:paraId="30C772DF" w14:textId="77777777" w:rsidTr="00D355E9">
        <w:trPr>
          <w:cantSplit/>
        </w:trPr>
        <w:tc>
          <w:tcPr>
            <w:tcW w:w="4320" w:type="dxa"/>
            <w:vAlign w:val="bottom"/>
          </w:tcPr>
          <w:p w14:paraId="6D27AC7D" w14:textId="229D91F9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9E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26113BCF" w14:textId="66AF3FC9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304C89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529E5" w14:textId="5F1A4763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54EF0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40D7C" w14:textId="54D03582" w:rsidR="009169E0" w:rsidRPr="009169E0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23660B4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AF28B" w14:textId="0105C12B" w:rsidR="009169E0" w:rsidRPr="009169E0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169E0" w:rsidRPr="004B5677" w14:paraId="6F5CE466" w14:textId="77777777" w:rsidTr="00D355E9">
        <w:trPr>
          <w:cantSplit/>
        </w:trPr>
        <w:tc>
          <w:tcPr>
            <w:tcW w:w="4320" w:type="dxa"/>
            <w:vAlign w:val="bottom"/>
          </w:tcPr>
          <w:p w14:paraId="1329724E" w14:textId="7DA66F10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812E44A" w14:textId="6C2F013F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CCCF7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CC63" w14:textId="32FC122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33BD7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96835" w14:textId="1D96755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</w:tcPr>
          <w:p w14:paraId="211FA68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34FE5" w14:textId="19281353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9169E0" w:rsidRPr="004B5677" w14:paraId="3BA4C43C" w14:textId="77777777" w:rsidTr="004B5FBC">
        <w:trPr>
          <w:cantSplit/>
          <w:trHeight w:val="225"/>
        </w:trPr>
        <w:tc>
          <w:tcPr>
            <w:tcW w:w="4320" w:type="dxa"/>
            <w:vAlign w:val="bottom"/>
          </w:tcPr>
          <w:p w14:paraId="48C4D81F" w14:textId="77777777" w:rsidR="009169E0" w:rsidRPr="001D4250" w:rsidRDefault="009169E0" w:rsidP="009169E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2A4021E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8F1FF1C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6D49037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3AD6CEB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F382C2B" w14:textId="3020383D" w:rsidR="009169E0" w:rsidRPr="001D4250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19033B53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C07A07E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169E0" w:rsidRPr="004B5677" w14:paraId="6F6A1838" w14:textId="77777777" w:rsidTr="00D355E9">
        <w:trPr>
          <w:cantSplit/>
        </w:trPr>
        <w:tc>
          <w:tcPr>
            <w:tcW w:w="4320" w:type="dxa"/>
            <w:vAlign w:val="bottom"/>
          </w:tcPr>
          <w:p w14:paraId="59A56770" w14:textId="26AC22A1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E0EF3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106342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CB2CA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23EB1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EA6FF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59761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013B741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651CE65C" w14:textId="77777777" w:rsidTr="00D355E9">
        <w:trPr>
          <w:cantSplit/>
        </w:trPr>
        <w:tc>
          <w:tcPr>
            <w:tcW w:w="4320" w:type="dxa"/>
            <w:vAlign w:val="bottom"/>
          </w:tcPr>
          <w:p w14:paraId="54301F51" w14:textId="60D040C7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52E53BF" w14:textId="27550020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D4FA0B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6C1D7" w14:textId="0780FF4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23D711B9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FBE07" w14:textId="6B6CA769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B9C18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20740" w14:textId="2632850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B5677" w14:paraId="344E3610" w14:textId="77777777" w:rsidTr="00D355E9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6CA25C3" w14:textId="5624473B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417621D" w14:textId="02F29BF4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01BB5D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1B1779" w14:textId="2735574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460632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8FAD5" w14:textId="425F4A4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4B762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6A0C" w14:textId="594B89E9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D355E9" w14:paraId="17BE7D4F" w14:textId="77777777" w:rsidTr="00D355E9">
        <w:trPr>
          <w:cantSplit/>
          <w:trHeight w:val="101"/>
        </w:trPr>
        <w:tc>
          <w:tcPr>
            <w:tcW w:w="4320" w:type="dxa"/>
            <w:vAlign w:val="bottom"/>
          </w:tcPr>
          <w:p w14:paraId="740A495E" w14:textId="77777777" w:rsidR="009169E0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8DAA4C5" w14:textId="77777777" w:rsidR="009169E0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947A6AD" w14:textId="3B17BDD7" w:rsidR="001D4250" w:rsidRPr="004B5FBC" w:rsidRDefault="001D425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D20302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FCA1421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6731CDE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9273342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FE6572C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2AB17E9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8C13943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9169E0" w:rsidRPr="004B5677" w14:paraId="7C5CA86C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2D7C2941" w14:textId="16C4027A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0F47727D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FFF10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DE47E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C39EE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3B167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979B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F04EC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654423ED" w14:textId="77777777" w:rsidTr="00866975">
        <w:trPr>
          <w:cantSplit/>
          <w:trHeight w:val="272"/>
        </w:trPr>
        <w:tc>
          <w:tcPr>
            <w:tcW w:w="4320" w:type="dxa"/>
          </w:tcPr>
          <w:p w14:paraId="02CCA9AA" w14:textId="2E1149C3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00957F48" w14:textId="5C5BCA32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02409A32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81AA6" w14:textId="359A53B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80" w:type="dxa"/>
          </w:tcPr>
          <w:p w14:paraId="4BD2F24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59BFA" w14:textId="6AF7066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A5DB52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BE31A" w14:textId="2A21EA6D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5A5FAEDB" w14:textId="77777777" w:rsidTr="00866975">
        <w:trPr>
          <w:cantSplit/>
          <w:trHeight w:val="272"/>
        </w:trPr>
        <w:tc>
          <w:tcPr>
            <w:tcW w:w="4320" w:type="dxa"/>
            <w:vAlign w:val="bottom"/>
          </w:tcPr>
          <w:p w14:paraId="09B63D82" w14:textId="7726A92E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2F626AE3" w14:textId="7507E648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6DAB44F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13136" w14:textId="47779B5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1D49C61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192FC" w14:textId="21BE4D8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8B0A89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05091" w14:textId="7D95ED0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64B84" w:rsidRPr="004B5677" w14:paraId="691348F0" w14:textId="77777777" w:rsidTr="00866975">
        <w:trPr>
          <w:cantSplit/>
          <w:trHeight w:val="272"/>
        </w:trPr>
        <w:tc>
          <w:tcPr>
            <w:tcW w:w="4320" w:type="dxa"/>
            <w:vAlign w:val="bottom"/>
          </w:tcPr>
          <w:p w14:paraId="35B67C26" w14:textId="49D51148" w:rsidR="00764B84" w:rsidRPr="00D355E9" w:rsidRDefault="00764B84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4C58FDA" w14:textId="6977B0C9" w:rsidR="00764B84" w:rsidRPr="00764B84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A2C7411" w14:textId="77777777" w:rsidR="00764B84" w:rsidRPr="00D355E9" w:rsidRDefault="00764B84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D69CC" w14:textId="2FC5F107" w:rsidR="00764B84" w:rsidRPr="00D355E9" w:rsidRDefault="00764B84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8084BD" w14:textId="77777777" w:rsidR="00764B84" w:rsidRPr="00D355E9" w:rsidRDefault="00764B84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10108" w14:textId="57BC637F" w:rsidR="00764B84" w:rsidRPr="00D355E9" w:rsidRDefault="00764B84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141567D" w14:textId="77777777" w:rsidR="00764B84" w:rsidRPr="00D355E9" w:rsidRDefault="00764B84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FD74C" w14:textId="7141E3B0" w:rsidR="00764B84" w:rsidRPr="00D355E9" w:rsidRDefault="00764B84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357F5546" w14:textId="77777777" w:rsidTr="00866975">
        <w:trPr>
          <w:cantSplit/>
          <w:trHeight w:val="272"/>
        </w:trPr>
        <w:tc>
          <w:tcPr>
            <w:tcW w:w="4320" w:type="dxa"/>
            <w:vAlign w:val="bottom"/>
          </w:tcPr>
          <w:p w14:paraId="4753A64B" w14:textId="7426CCA2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F1F6289" w14:textId="4A8914A4" w:rsidR="009169E0" w:rsidRPr="00D355E9" w:rsidRDefault="000B3459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214131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C18DD" w14:textId="573C375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1C2BE22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51543" w14:textId="1CB1FED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90D8F5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1F5CC" w14:textId="3DDCA9A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7CC14183" w14:textId="77777777" w:rsidTr="00866975">
        <w:trPr>
          <w:cantSplit/>
          <w:trHeight w:val="272"/>
        </w:trPr>
        <w:tc>
          <w:tcPr>
            <w:tcW w:w="4320" w:type="dxa"/>
            <w:vAlign w:val="bottom"/>
          </w:tcPr>
          <w:p w14:paraId="5885E6CF" w14:textId="70F66F2A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23F4664C" w14:textId="43C1C075" w:rsidR="009169E0" w:rsidRPr="00D355E9" w:rsidRDefault="00764B84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0535F1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35191" w14:textId="6E1B8BC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D8CFA9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78287" w14:textId="738AC8D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7D7239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C9087" w14:textId="551563F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D355E9" w14:paraId="55E05260" w14:textId="77777777" w:rsidTr="00D355E9">
        <w:trPr>
          <w:cantSplit/>
          <w:trHeight w:val="56"/>
        </w:trPr>
        <w:tc>
          <w:tcPr>
            <w:tcW w:w="4320" w:type="dxa"/>
            <w:vAlign w:val="bottom"/>
          </w:tcPr>
          <w:p w14:paraId="16C484C8" w14:textId="77777777" w:rsidR="009169E0" w:rsidRPr="004B5FBC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C26B5DD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41BA485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38355DC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081C712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DBEB19D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7B0B716" w14:textId="77777777" w:rsidR="009169E0" w:rsidRPr="004B5FBC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16CCC24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9169E0" w:rsidRPr="004B5677" w14:paraId="5DDC6B81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01D9FB7F" w14:textId="5A88CF4F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2291E8AB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79E12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00FE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6ACBB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520B6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4D70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A43EC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736BA3B9" w14:textId="77777777" w:rsidTr="00866975">
        <w:trPr>
          <w:cantSplit/>
          <w:trHeight w:val="272"/>
        </w:trPr>
        <w:tc>
          <w:tcPr>
            <w:tcW w:w="4320" w:type="dxa"/>
          </w:tcPr>
          <w:p w14:paraId="55A01E9A" w14:textId="15D1E816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AC2D7C1" w14:textId="2AEB3DE7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1FDBF0D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326F8" w14:textId="30C14DD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80" w:type="dxa"/>
          </w:tcPr>
          <w:p w14:paraId="1AEAE12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C153E" w14:textId="0D821D0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357CC5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6A66E" w14:textId="67C4C05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2A199DE7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68F34A5E" w14:textId="02D3ED47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5878DDD3" w14:textId="6569EB34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14:paraId="2FE2D42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F1903F" w14:textId="17426ACD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6D377D9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9758E" w14:textId="539F4E8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57F738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F923B" w14:textId="6633305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3ECE09E0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5A8AD691" w14:textId="6A08022E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B565D88" w14:textId="2C215228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5B4EF09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19870" w14:textId="50488909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66F205F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C73C7" w14:textId="2194A6D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D52945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117E2" w14:textId="363C914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2766CB3B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47EC7FD5" w14:textId="09BDEE72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56F0E226" w14:textId="270252DD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220A87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CB7B2" w14:textId="56714C8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3950244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4787" w14:textId="5ED0CA5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AA0E56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E6934" w14:textId="472A156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7C5B23F5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22B1E839" w14:textId="5391AAF6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1E269DDD" w14:textId="4FB53C8B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4A82E1E1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0503A" w14:textId="165889F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64B2929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E9CAC" w14:textId="0AEE3AD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2BD48F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483A6" w14:textId="34094C9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9169E0" w:rsidRPr="004B5677" w14:paraId="3C7F1414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336A1A36" w14:textId="1FA10D65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087C5D8A" w14:textId="76E0777C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61D3B6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C5760" w14:textId="01F5D5B5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F30D4D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31E11" w14:textId="7054843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08854EB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298277" w14:textId="12201339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9169E0" w:rsidRPr="004B5677" w14:paraId="6A6CDCC3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67002933" w14:textId="008BA19B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C397713" w14:textId="08B0D10A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399DCD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8C0ED" w14:textId="4F14340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1ACE01C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6827C" w14:textId="7561866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C68B76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1851F" w14:textId="2F88A9F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9169E0" w:rsidRPr="004B5677" w14:paraId="23EC58AC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1AB510B2" w14:textId="21D1272C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080" w:type="dxa"/>
          </w:tcPr>
          <w:p w14:paraId="2F4E3995" w14:textId="594B288E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6703D674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70B5E" w14:textId="6C2DC4B6" w:rsidR="009169E0" w:rsidRPr="00D355E9" w:rsidRDefault="0073036D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558BC5D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21894" w14:textId="7179882C" w:rsidR="009169E0" w:rsidRPr="009169E0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2E5E48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D8F3A" w14:textId="0A40997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9169E0" w:rsidRPr="004B5677" w14:paraId="207AFB7B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486E667B" w14:textId="07C3567C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E5E5F37" w14:textId="64EA59C3" w:rsidR="009169E0" w:rsidRPr="0073036D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1577955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96567" w14:textId="551BED7F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28A3F3B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A72E7" w14:textId="5E6A073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5A6C83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6D3F" w14:textId="5E65A34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20972248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3EA35C2E" w14:textId="6BD975BD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1C142755" w14:textId="6408F3BF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4C359A75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34548" w14:textId="2B72F78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80" w:type="dxa"/>
          </w:tcPr>
          <w:p w14:paraId="4435BFA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599F1" w14:textId="24A4370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3AEFA89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27960" w14:textId="2716CA02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9169E0" w:rsidRPr="004B5677" w14:paraId="048E2D6D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0C5F37C2" w14:textId="1086BCD3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3BEABD0E" w14:textId="14C0E04A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3763A90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8AE24" w14:textId="748EE07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361D55D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242B7" w14:textId="4ADFE42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0762FC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3180A" w14:textId="19BF94F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68F24379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06CB1C5A" w14:textId="5FAC17AE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390B5BB9" w14:textId="07E39010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0" w:type="dxa"/>
          </w:tcPr>
          <w:p w14:paraId="03CA967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9EC15" w14:textId="2582448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80" w:type="dxa"/>
          </w:tcPr>
          <w:p w14:paraId="47E2873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B3668" w14:textId="4BD738C6" w:rsidR="009169E0" w:rsidRPr="009169E0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2413084D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2479F" w14:textId="4ED53B56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7A9A3D14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00823AAE" w14:textId="68155D1A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1F11D88A" w14:textId="52C430D8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0AACE9D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4D6C9" w14:textId="118C7F1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370092C8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BD5DE" w14:textId="1AA9D54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D18614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34" w14:textId="1B1902D3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169E0" w:rsidRPr="004B5677" w14:paraId="3A18AF99" w14:textId="77777777" w:rsidTr="00D355E9">
        <w:trPr>
          <w:cantSplit/>
          <w:trHeight w:val="272"/>
        </w:trPr>
        <w:tc>
          <w:tcPr>
            <w:tcW w:w="4320" w:type="dxa"/>
            <w:vAlign w:val="bottom"/>
          </w:tcPr>
          <w:p w14:paraId="24750DE5" w14:textId="16A1A80F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9A2D5DF" w14:textId="551EA70F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36F3910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F51D2" w14:textId="55F51D40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1BC2B970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0B07E" w14:textId="0068CED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6A8F8B1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7EFD6" w14:textId="48C1E7AE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9169E0" w:rsidRPr="001D4250" w14:paraId="5C1744F1" w14:textId="77777777" w:rsidTr="00866975">
        <w:trPr>
          <w:cantSplit/>
          <w:trHeight w:val="272"/>
        </w:trPr>
        <w:tc>
          <w:tcPr>
            <w:tcW w:w="4320" w:type="dxa"/>
          </w:tcPr>
          <w:p w14:paraId="0B89E1A3" w14:textId="77777777" w:rsidR="009169E0" w:rsidRPr="001D4250" w:rsidRDefault="009169E0" w:rsidP="009169E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A1CF74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1A0798C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463B29E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FC85188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2ECAB3E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3C724563" w14:textId="77777777" w:rsidR="009169E0" w:rsidRPr="001D4250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6DCB4F8" w14:textId="77777777" w:rsidR="009169E0" w:rsidRPr="001D4250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9169E0" w:rsidRPr="004B5677" w14:paraId="38631400" w14:textId="77777777" w:rsidTr="00866975">
        <w:trPr>
          <w:cantSplit/>
          <w:trHeight w:val="272"/>
        </w:trPr>
        <w:tc>
          <w:tcPr>
            <w:tcW w:w="4320" w:type="dxa"/>
          </w:tcPr>
          <w:p w14:paraId="233F14AF" w14:textId="52B8F35B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6093C97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663D7A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15C3E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C9827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60401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3849386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C4A81" w14:textId="77777777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4B5677" w14:paraId="441C6035" w14:textId="77777777" w:rsidTr="00866975">
        <w:trPr>
          <w:cantSplit/>
          <w:trHeight w:val="272"/>
        </w:trPr>
        <w:tc>
          <w:tcPr>
            <w:tcW w:w="4320" w:type="dxa"/>
          </w:tcPr>
          <w:p w14:paraId="36A601CA" w14:textId="1C5CD4D5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99F84C4" w14:textId="4B6412C3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80" w:type="dxa"/>
          </w:tcPr>
          <w:p w14:paraId="17B519A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5522A" w14:textId="3770166A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764DE7D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3904D" w14:textId="635D9D38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107</w:t>
            </w:r>
          </w:p>
        </w:tc>
        <w:tc>
          <w:tcPr>
            <w:tcW w:w="180" w:type="dxa"/>
          </w:tcPr>
          <w:p w14:paraId="5A839D2F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EB4B" w14:textId="5E24D3AC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9169E0" w:rsidRPr="004B5677" w14:paraId="084A3E74" w14:textId="77777777" w:rsidTr="00866975">
        <w:trPr>
          <w:cantSplit/>
          <w:trHeight w:val="272"/>
        </w:trPr>
        <w:tc>
          <w:tcPr>
            <w:tcW w:w="4320" w:type="dxa"/>
          </w:tcPr>
          <w:p w14:paraId="0A874DBB" w14:textId="305DC300" w:rsidR="009169E0" w:rsidRPr="00D355E9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03BDB4D0" w14:textId="38C6B315" w:rsidR="009169E0" w:rsidRPr="00D355E9" w:rsidRDefault="0073036D" w:rsidP="00956EC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1FCE33AE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162D1" w14:textId="6218A524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7E58C623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6213B" w14:textId="3E25C981" w:rsidR="009169E0" w:rsidRPr="00D355E9" w:rsidRDefault="009169E0" w:rsidP="00956EC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</w:tcPr>
          <w:p w14:paraId="1C25994C" w14:textId="77777777" w:rsidR="009169E0" w:rsidRPr="00D355E9" w:rsidRDefault="009169E0" w:rsidP="009169E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6A950" w14:textId="3D6F375B" w:rsidR="009169E0" w:rsidRPr="00D355E9" w:rsidRDefault="009169E0" w:rsidP="00956EC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355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1B385143" w14:textId="53F4DB5E" w:rsidR="0099330D" w:rsidRDefault="0099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B3B98D" w14:textId="6B62CB3B" w:rsidR="00626CB2" w:rsidRPr="0099330D" w:rsidRDefault="00832735" w:rsidP="00D35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  <w:r w:rsidRPr="0099330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</w:t>
      </w:r>
      <w:r w:rsidR="00F7751F" w:rsidRPr="0099330D">
        <w:rPr>
          <w:rFonts w:asciiTheme="majorBidi" w:hAnsiTheme="majorBidi" w:cstheme="majorBidi"/>
          <w:sz w:val="30"/>
          <w:szCs w:val="30"/>
          <w:cs/>
        </w:rPr>
        <w:t>ง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กัน ณ วันที่ </w:t>
      </w:r>
      <w:r w:rsidRPr="0099330D">
        <w:rPr>
          <w:rFonts w:asciiTheme="majorBidi" w:hAnsiTheme="majorBidi" w:cstheme="majorBidi"/>
          <w:sz w:val="30"/>
          <w:szCs w:val="30"/>
        </w:rPr>
        <w:t xml:space="preserve">31 </w:t>
      </w:r>
      <w:r w:rsidRPr="0099330D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04DE9"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="00194BDE" w:rsidRPr="0099330D">
        <w:rPr>
          <w:rFonts w:asciiTheme="majorBidi" w:hAnsiTheme="majorBidi" w:cstheme="majorBidi"/>
          <w:sz w:val="30"/>
          <w:szCs w:val="30"/>
        </w:rPr>
        <w:t>256</w:t>
      </w:r>
      <w:r w:rsidR="00D355E9">
        <w:rPr>
          <w:rFonts w:asciiTheme="majorBidi" w:hAnsiTheme="majorBidi" w:cstheme="majorBidi"/>
          <w:sz w:val="30"/>
          <w:szCs w:val="30"/>
        </w:rPr>
        <w:t>4</w:t>
      </w:r>
      <w:r w:rsidR="00194BDE"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94BDE" w:rsidRPr="0099330D">
        <w:rPr>
          <w:rFonts w:asciiTheme="majorBidi" w:hAnsiTheme="majorBidi" w:cstheme="majorBidi"/>
          <w:sz w:val="30"/>
          <w:szCs w:val="30"/>
        </w:rPr>
        <w:t>31</w:t>
      </w:r>
      <w:r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Pr="009933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4DE9"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="00194BDE" w:rsidRPr="0099330D">
        <w:rPr>
          <w:rFonts w:asciiTheme="majorBidi" w:hAnsiTheme="majorBidi" w:cstheme="majorBidi"/>
          <w:sz w:val="30"/>
          <w:szCs w:val="30"/>
        </w:rPr>
        <w:t>256</w:t>
      </w:r>
      <w:r w:rsidR="00D355E9">
        <w:rPr>
          <w:rFonts w:asciiTheme="majorBidi" w:hAnsiTheme="majorBidi" w:cstheme="majorBidi"/>
          <w:sz w:val="30"/>
          <w:szCs w:val="30"/>
        </w:rPr>
        <w:t>3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C77C056" w14:textId="35CF9982" w:rsidR="00017BEA" w:rsidRDefault="00017BEA" w:rsidP="00D35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16"/>
        <w:gridCol w:w="1134"/>
        <w:gridCol w:w="252"/>
        <w:gridCol w:w="1170"/>
        <w:gridCol w:w="243"/>
        <w:gridCol w:w="1108"/>
      </w:tblGrid>
      <w:tr w:rsidR="00626CB2" w:rsidRPr="0099330D" w14:paraId="6D00678C" w14:textId="77777777" w:rsidTr="00D355E9">
        <w:trPr>
          <w:cantSplit/>
          <w:trHeight w:val="389"/>
          <w:tblHeader/>
        </w:trPr>
        <w:tc>
          <w:tcPr>
            <w:tcW w:w="4050" w:type="dxa"/>
            <w:vAlign w:val="bottom"/>
          </w:tcPr>
          <w:p w14:paraId="5DE241E5" w14:textId="52E53FC6" w:rsidR="00626CB2" w:rsidRPr="0099330D" w:rsidRDefault="00626CB2" w:rsidP="000836B6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4"/>
          </w:tcPr>
          <w:p w14:paraId="3B4E8B6A" w14:textId="3F09D21B" w:rsidR="00626CB2" w:rsidRPr="0099330D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3"/>
          </w:tcPr>
          <w:p w14:paraId="7ADC3594" w14:textId="1A5FF299" w:rsidR="00626CB2" w:rsidRPr="0099330D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="00286E24"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049D6" w:rsidRPr="0099330D" w14:paraId="7D888C30" w14:textId="77777777" w:rsidTr="00D355E9">
        <w:trPr>
          <w:cantSplit/>
          <w:trHeight w:val="407"/>
          <w:tblHeader/>
        </w:trPr>
        <w:tc>
          <w:tcPr>
            <w:tcW w:w="4050" w:type="dxa"/>
          </w:tcPr>
          <w:p w14:paraId="1942C350" w14:textId="2524C718" w:rsidR="000049D6" w:rsidRPr="0099330D" w:rsidRDefault="000049D6" w:rsidP="00FA3451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B95B3" w14:textId="340B9BA0" w:rsidR="000049D6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049D6"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0049D6"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3BBAD25D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50790" w14:textId="7FD955DE" w:rsidR="000049D6" w:rsidRPr="00635271" w:rsidRDefault="00B01D71" w:rsidP="00472FD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049D6"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6C9FE79E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57D1A" w14:textId="3820964C" w:rsidR="000049D6" w:rsidRPr="00635271" w:rsidRDefault="00B01D71" w:rsidP="00472FDF">
            <w:pPr>
              <w:pStyle w:val="acctmergecolhdg"/>
              <w:spacing w:line="240" w:lineRule="auto"/>
              <w:ind w:left="10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</w:tcPr>
          <w:p w14:paraId="151D2D15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B5741EB" w14:textId="06F4FD4C" w:rsidR="000049D6" w:rsidRPr="00635271" w:rsidRDefault="00B01D71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049D6" w:rsidRPr="0099330D" w14:paraId="4EA729D7" w14:textId="77777777" w:rsidTr="00D355E9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3915E92" w14:textId="6FB00D39" w:rsidR="000049D6" w:rsidRPr="0099330D" w:rsidRDefault="000836B6" w:rsidP="000836B6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AE5D27E" w14:textId="0ABCB067" w:rsidR="000049D6" w:rsidRPr="00635271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16" w:type="dxa"/>
          </w:tcPr>
          <w:p w14:paraId="1DC9023E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67CF87" w14:textId="78D50B46" w:rsidR="000049D6" w:rsidRPr="00635271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00914111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9E68A" w14:textId="040B2D65" w:rsidR="000049D6" w:rsidRPr="00635271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628E3345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451BC08" w14:textId="2704F8AB" w:rsidR="000049D6" w:rsidRPr="00635271" w:rsidRDefault="00D355E9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0049D6" w:rsidRPr="0099330D" w14:paraId="2598107A" w14:textId="77777777" w:rsidTr="00D355E9">
        <w:trPr>
          <w:cantSplit/>
        </w:trPr>
        <w:tc>
          <w:tcPr>
            <w:tcW w:w="4050" w:type="dxa"/>
          </w:tcPr>
          <w:p w14:paraId="7DFCFA03" w14:textId="77777777" w:rsidR="000049D6" w:rsidRPr="0099330D" w:rsidRDefault="000049D6" w:rsidP="00FA3451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3" w:type="dxa"/>
            <w:gridSpan w:val="7"/>
          </w:tcPr>
          <w:p w14:paraId="6D104E48" w14:textId="2431E1B8" w:rsidR="000049D6" w:rsidRPr="0099330D" w:rsidRDefault="000049D6" w:rsidP="008327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169E0" w:rsidRPr="0099330D" w14:paraId="67EB327A" w14:textId="77777777" w:rsidTr="00866975">
        <w:trPr>
          <w:cantSplit/>
        </w:trPr>
        <w:tc>
          <w:tcPr>
            <w:tcW w:w="4050" w:type="dxa"/>
            <w:vAlign w:val="bottom"/>
          </w:tcPr>
          <w:p w14:paraId="55BCD696" w14:textId="71019469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8811028" w14:textId="38BCB02D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1A55BC4E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6625B3C8" w14:textId="70191419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4F6EE961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C1364" w14:textId="11096CBB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80C569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0221E24" w14:textId="29D3861E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99330D" w14:paraId="7D9B7578" w14:textId="77777777" w:rsidTr="00866975">
        <w:trPr>
          <w:cantSplit/>
        </w:trPr>
        <w:tc>
          <w:tcPr>
            <w:tcW w:w="4050" w:type="dxa"/>
            <w:vAlign w:val="bottom"/>
          </w:tcPr>
          <w:p w14:paraId="44FC65A3" w14:textId="079D9766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D3E699" w14:textId="39BF6FC3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6" w:type="dxa"/>
          </w:tcPr>
          <w:p w14:paraId="594240E4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DC04557" w14:textId="0D24FC65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43104A1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B6F27" w14:textId="319CED51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43" w:type="dxa"/>
          </w:tcPr>
          <w:p w14:paraId="1B33FCC4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474BDA0" w14:textId="32CCFBB9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9169E0" w:rsidRPr="0099330D" w14:paraId="6A3E21BD" w14:textId="77777777" w:rsidTr="00866975">
        <w:trPr>
          <w:cantSplit/>
        </w:trPr>
        <w:tc>
          <w:tcPr>
            <w:tcW w:w="4050" w:type="dxa"/>
            <w:vAlign w:val="bottom"/>
          </w:tcPr>
          <w:p w14:paraId="4FF66E56" w14:textId="02F81738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BF3A8BE" w14:textId="02AB99FC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16" w:type="dxa"/>
          </w:tcPr>
          <w:p w14:paraId="0D9D5027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189473" w14:textId="5EF3652A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3503E708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2DCEB" w14:textId="6C491CC8" w:rsidR="009169E0" w:rsidRPr="009169E0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A21A5B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4D9FFFA" w14:textId="7CE1C557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99330D" w14:paraId="50D76D66" w14:textId="77777777" w:rsidTr="00866975">
        <w:trPr>
          <w:cantSplit/>
        </w:trPr>
        <w:tc>
          <w:tcPr>
            <w:tcW w:w="4050" w:type="dxa"/>
            <w:vAlign w:val="bottom"/>
          </w:tcPr>
          <w:p w14:paraId="6CA13C87" w14:textId="35B1D9AA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09C0454" w14:textId="67810D96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16" w:type="dxa"/>
          </w:tcPr>
          <w:p w14:paraId="7C5EB299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F69E9A" w14:textId="3A7CD81F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2" w:type="dxa"/>
          </w:tcPr>
          <w:p w14:paraId="2B2F6B77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A6ED3" w14:textId="4BE21520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DBA7024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46CE69A" w14:textId="7C5C9256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99330D" w14:paraId="60D9C59A" w14:textId="77777777" w:rsidTr="00866975">
        <w:trPr>
          <w:cantSplit/>
        </w:trPr>
        <w:tc>
          <w:tcPr>
            <w:tcW w:w="4050" w:type="dxa"/>
            <w:vAlign w:val="bottom"/>
          </w:tcPr>
          <w:p w14:paraId="738CB885" w14:textId="00936044" w:rsidR="009169E0" w:rsidRPr="0099330D" w:rsidRDefault="009169E0" w:rsidP="0091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B7AE" w14:textId="1B033A6A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16" w:type="dxa"/>
          </w:tcPr>
          <w:p w14:paraId="3C8687AC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0F95E6" w14:textId="627BEB43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52" w:type="dxa"/>
          </w:tcPr>
          <w:p w14:paraId="40F645D0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10B50" w14:textId="3B5138D4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E7BD23B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F3CF6EC" w14:textId="0666F7A3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169E0" w:rsidRPr="0099330D" w14:paraId="2391EC4E" w14:textId="77777777" w:rsidTr="00866975">
        <w:trPr>
          <w:cantSplit/>
          <w:trHeight w:val="60"/>
        </w:trPr>
        <w:tc>
          <w:tcPr>
            <w:tcW w:w="4050" w:type="dxa"/>
            <w:vAlign w:val="bottom"/>
          </w:tcPr>
          <w:p w14:paraId="1D7E872E" w14:textId="4151805E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14A836" w14:textId="6502253D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16" w:type="dxa"/>
          </w:tcPr>
          <w:p w14:paraId="2585D172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9AE920" w14:textId="46FD468D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52" w:type="dxa"/>
          </w:tcPr>
          <w:p w14:paraId="72EE369B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C425B" w14:textId="35FDEC71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3" w:type="dxa"/>
          </w:tcPr>
          <w:p w14:paraId="491A8210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7F9572C" w14:textId="3736EE93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9169E0" w:rsidRPr="0099330D" w14:paraId="1BA4789B" w14:textId="77777777" w:rsidTr="00D557DD">
        <w:trPr>
          <w:cantSplit/>
        </w:trPr>
        <w:tc>
          <w:tcPr>
            <w:tcW w:w="4050" w:type="dxa"/>
            <w:vAlign w:val="bottom"/>
          </w:tcPr>
          <w:p w14:paraId="30234474" w14:textId="4D4E1B78" w:rsidR="009169E0" w:rsidRPr="001C03A3" w:rsidRDefault="009169E0" w:rsidP="009169E0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B5FB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05E0FE" w14:textId="202B1459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16" w:type="dxa"/>
          </w:tcPr>
          <w:p w14:paraId="00955BBA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EC8DD0" w14:textId="7D88678F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52" w:type="dxa"/>
          </w:tcPr>
          <w:p w14:paraId="1A095AF4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3015A" w14:textId="69647334" w:rsidR="009169E0" w:rsidRPr="009169E0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43" w:type="dxa"/>
          </w:tcPr>
          <w:p w14:paraId="4C87DB2C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2EFFC08" w14:textId="516B4662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9169E0" w:rsidRPr="0099330D" w14:paraId="4839BD64" w14:textId="77777777" w:rsidTr="00866975">
        <w:trPr>
          <w:cantSplit/>
        </w:trPr>
        <w:tc>
          <w:tcPr>
            <w:tcW w:w="4050" w:type="dxa"/>
            <w:vAlign w:val="bottom"/>
          </w:tcPr>
          <w:p w14:paraId="5DF00AB5" w14:textId="1A38865E" w:rsidR="009169E0" w:rsidRPr="0099330D" w:rsidRDefault="009169E0" w:rsidP="009169E0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ABDA" w14:textId="2C7A1CA0" w:rsidR="009169E0" w:rsidRPr="004B5FBC" w:rsidRDefault="0092433C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</w:t>
            </w:r>
          </w:p>
        </w:tc>
        <w:tc>
          <w:tcPr>
            <w:tcW w:w="216" w:type="dxa"/>
          </w:tcPr>
          <w:p w14:paraId="58E8ABD3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14B17D" w14:textId="74F9DF11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52" w:type="dxa"/>
          </w:tcPr>
          <w:p w14:paraId="41EA0192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B0CF0" w14:textId="4DA48F05" w:rsidR="009169E0" w:rsidRPr="009169E0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43" w:type="dxa"/>
          </w:tcPr>
          <w:p w14:paraId="5F3C374A" w14:textId="77777777" w:rsidR="009169E0" w:rsidRPr="004B5FBC" w:rsidRDefault="009169E0" w:rsidP="00956E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4220580" w14:textId="1B77F44C" w:rsidR="009169E0" w:rsidRPr="004B5FBC" w:rsidRDefault="009169E0" w:rsidP="000311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03A395B6" w14:textId="23BC983C" w:rsidR="00615ED5" w:rsidRPr="004B5FBC" w:rsidRDefault="00615ED5" w:rsidP="00626CB2">
      <w:pPr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290"/>
        <w:gridCol w:w="1098"/>
        <w:gridCol w:w="261"/>
        <w:gridCol w:w="1089"/>
        <w:gridCol w:w="252"/>
        <w:gridCol w:w="1107"/>
      </w:tblGrid>
      <w:tr w:rsidR="00626CB2" w:rsidRPr="004B5677" w14:paraId="1FCABCA6" w14:textId="77777777" w:rsidTr="001D4250">
        <w:trPr>
          <w:cantSplit/>
          <w:trHeight w:val="380"/>
          <w:tblHeader/>
        </w:trPr>
        <w:tc>
          <w:tcPr>
            <w:tcW w:w="4061" w:type="dxa"/>
          </w:tcPr>
          <w:p w14:paraId="4A440858" w14:textId="45C7BD85" w:rsidR="00626CB2" w:rsidRPr="004B5677" w:rsidRDefault="00626CB2" w:rsidP="00AF076A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526062D6" w14:textId="75E2D61B" w:rsidR="00626CB2" w:rsidRPr="004B5677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9" w:type="dxa"/>
            <w:gridSpan w:val="4"/>
          </w:tcPr>
          <w:p w14:paraId="1A1B2E45" w14:textId="15CE21D3" w:rsidR="00626CB2" w:rsidRPr="004B5677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1D71" w:rsidRPr="004B5677" w14:paraId="19768566" w14:textId="77777777" w:rsidTr="001D4250">
        <w:trPr>
          <w:cantSplit/>
          <w:tblHeader/>
        </w:trPr>
        <w:tc>
          <w:tcPr>
            <w:tcW w:w="4061" w:type="dxa"/>
          </w:tcPr>
          <w:p w14:paraId="04A47DF6" w14:textId="65895D9F" w:rsidR="00B01D71" w:rsidRPr="004B5677" w:rsidRDefault="00B01D71" w:rsidP="00B01D71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6F6" w14:textId="0DF244E2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90" w:type="dxa"/>
          </w:tcPr>
          <w:p w14:paraId="2D2945BB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64F306" w14:textId="7374689A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1" w:type="dxa"/>
          </w:tcPr>
          <w:p w14:paraId="72CBE9B8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13D22F0F" w14:textId="00C3B606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52" w:type="dxa"/>
          </w:tcPr>
          <w:p w14:paraId="016405A1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38A749" w14:textId="5230F818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F63F5" w:rsidRPr="004B5677" w14:paraId="6F0457D3" w14:textId="77777777" w:rsidTr="001D4250">
        <w:trPr>
          <w:cantSplit/>
          <w:tblHeader/>
        </w:trPr>
        <w:tc>
          <w:tcPr>
            <w:tcW w:w="4061" w:type="dxa"/>
            <w:vAlign w:val="bottom"/>
          </w:tcPr>
          <w:p w14:paraId="3FB3ECE5" w14:textId="59344855" w:rsidR="001F63F5" w:rsidRPr="004B5677" w:rsidRDefault="009E1A8B" w:rsidP="009E1A8B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7493D6B1" w14:textId="2BD497F5" w:rsidR="001F63F5" w:rsidRPr="00635271" w:rsidRDefault="003141E1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66A04BC5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87ADFE" w14:textId="7E641BAB" w:rsidR="001F63F5" w:rsidRPr="00635271" w:rsidRDefault="003141E1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262AB28E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10BDCA" w14:textId="7C5BAEDF" w:rsidR="001F63F5" w:rsidRPr="00635271" w:rsidRDefault="003141E1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504DBDCE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177765B" w14:textId="534FA729" w:rsidR="001F63F5" w:rsidRPr="00635271" w:rsidRDefault="003141E1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0049D6" w:rsidRPr="004B5677" w14:paraId="14A2B9A7" w14:textId="77777777" w:rsidTr="001D4250">
        <w:trPr>
          <w:cantSplit/>
        </w:trPr>
        <w:tc>
          <w:tcPr>
            <w:tcW w:w="4061" w:type="dxa"/>
          </w:tcPr>
          <w:p w14:paraId="14AA2088" w14:textId="77777777" w:rsidR="000049D6" w:rsidRPr="004B5677" w:rsidRDefault="000049D6" w:rsidP="00AF076A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5DAEC404" w14:textId="1C276062" w:rsidR="000049D6" w:rsidRPr="004B5677" w:rsidRDefault="000049D6" w:rsidP="00626C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169E0" w:rsidRPr="004B5677" w14:paraId="385EE992" w14:textId="77777777" w:rsidTr="001D4250">
        <w:trPr>
          <w:cantSplit/>
        </w:trPr>
        <w:tc>
          <w:tcPr>
            <w:tcW w:w="4061" w:type="dxa"/>
            <w:vAlign w:val="bottom"/>
          </w:tcPr>
          <w:p w14:paraId="41B8FA3C" w14:textId="5F847756" w:rsidR="009169E0" w:rsidRPr="004B5677" w:rsidRDefault="009169E0" w:rsidP="009169E0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0649CF8" w14:textId="63A8E536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90" w:type="dxa"/>
          </w:tcPr>
          <w:p w14:paraId="5EE6D9BE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93C2D68" w14:textId="03EBB338" w:rsidR="009169E0" w:rsidRPr="0044177F" w:rsidRDefault="009169E0" w:rsidP="000311D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74A6D162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EBB9E4E" w14:textId="543573CB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EB4D9FF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1BE64D" w14:textId="0BEEDF3A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69E0" w:rsidRPr="004B5677" w14:paraId="3B8C0AF2" w14:textId="77777777" w:rsidTr="001D4250">
        <w:trPr>
          <w:cantSplit/>
        </w:trPr>
        <w:tc>
          <w:tcPr>
            <w:tcW w:w="4061" w:type="dxa"/>
            <w:vAlign w:val="bottom"/>
          </w:tcPr>
          <w:p w14:paraId="2C335876" w14:textId="5CB8283E" w:rsidR="009169E0" w:rsidRPr="004B5677" w:rsidRDefault="009169E0" w:rsidP="009169E0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D57937" w14:textId="616E4692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0" w:type="dxa"/>
          </w:tcPr>
          <w:p w14:paraId="4097FE5C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2205DEEC" w14:textId="04472711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5645D2DC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B71491" w14:textId="21A82709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52" w:type="dxa"/>
          </w:tcPr>
          <w:p w14:paraId="3D9CE5ED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2D9A7A" w14:textId="65F66991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</w:tr>
      <w:tr w:rsidR="009169E0" w:rsidRPr="004B5677" w14:paraId="50644638" w14:textId="77777777" w:rsidTr="001D4250">
        <w:trPr>
          <w:cantSplit/>
        </w:trPr>
        <w:tc>
          <w:tcPr>
            <w:tcW w:w="4061" w:type="dxa"/>
            <w:vAlign w:val="bottom"/>
          </w:tcPr>
          <w:p w14:paraId="068CAA7A" w14:textId="58C2193F" w:rsidR="009169E0" w:rsidRPr="004B5677" w:rsidRDefault="009169E0" w:rsidP="009169E0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D74C583" w14:textId="5E9635D7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14:paraId="63CA1F75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25C8C8" w14:textId="38B26D3C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30949579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36FD40" w14:textId="4AEE5A83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B9E663B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C4A113" w14:textId="393CD40A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69E0" w:rsidRPr="004B5677" w14:paraId="0ED7D116" w14:textId="77777777" w:rsidTr="001D4250">
        <w:trPr>
          <w:cantSplit/>
        </w:trPr>
        <w:tc>
          <w:tcPr>
            <w:tcW w:w="4061" w:type="dxa"/>
            <w:vAlign w:val="bottom"/>
          </w:tcPr>
          <w:p w14:paraId="1717BE81" w14:textId="294F5C48" w:rsidR="009169E0" w:rsidRPr="004B5677" w:rsidRDefault="009169E0" w:rsidP="009169E0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F410BE" w14:textId="439C5B09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2232ED24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C046B0" w14:textId="301557E3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61" w:type="dxa"/>
          </w:tcPr>
          <w:p w14:paraId="696481C9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D3F088" w14:textId="3513300D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0BF7C8F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D1A23B0" w14:textId="6D9F60D7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69E0" w:rsidRPr="004B5677" w14:paraId="1AA01313" w14:textId="77777777" w:rsidTr="001D4250">
        <w:trPr>
          <w:cantSplit/>
        </w:trPr>
        <w:tc>
          <w:tcPr>
            <w:tcW w:w="4061" w:type="dxa"/>
            <w:vAlign w:val="bottom"/>
          </w:tcPr>
          <w:p w14:paraId="31E6B6E6" w14:textId="1BF200F2" w:rsidR="009169E0" w:rsidRPr="004B5677" w:rsidRDefault="009169E0" w:rsidP="009169E0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36640" w14:textId="62AFC039" w:rsidR="009169E0" w:rsidRPr="0044177F" w:rsidRDefault="0092433C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90" w:type="dxa"/>
          </w:tcPr>
          <w:p w14:paraId="4C769724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911D83" w14:textId="3DD9739C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319</w:t>
            </w:r>
          </w:p>
        </w:tc>
        <w:tc>
          <w:tcPr>
            <w:tcW w:w="261" w:type="dxa"/>
          </w:tcPr>
          <w:p w14:paraId="662617D5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D4023" w14:textId="3C27421B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20425EED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406644" w14:textId="165316D0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169E0" w:rsidRPr="004B5677" w14:paraId="6C6889D7" w14:textId="77777777" w:rsidTr="001D4250">
        <w:trPr>
          <w:cantSplit/>
        </w:trPr>
        <w:tc>
          <w:tcPr>
            <w:tcW w:w="4061" w:type="dxa"/>
            <w:vAlign w:val="bottom"/>
          </w:tcPr>
          <w:p w14:paraId="0A08879D" w14:textId="77777777" w:rsidR="009169E0" w:rsidRPr="004B5677" w:rsidRDefault="009169E0" w:rsidP="009169E0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473EFF" w14:textId="25F6D290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90" w:type="dxa"/>
          </w:tcPr>
          <w:p w14:paraId="3C486F83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EADB3E" w14:textId="5A3500D6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69E9AD84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2928B" w14:textId="491FE86A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52" w:type="dxa"/>
          </w:tcPr>
          <w:p w14:paraId="11ACC66D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C44F49A" w14:textId="0C9EE309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</w:tr>
      <w:tr w:rsidR="009169E0" w:rsidRPr="004B5677" w14:paraId="1BD7DEB9" w14:textId="77777777" w:rsidTr="001D4250">
        <w:trPr>
          <w:cantSplit/>
        </w:trPr>
        <w:tc>
          <w:tcPr>
            <w:tcW w:w="4061" w:type="dxa"/>
            <w:vAlign w:val="bottom"/>
          </w:tcPr>
          <w:p w14:paraId="017CEB67" w14:textId="6AE064B6" w:rsidR="009169E0" w:rsidRPr="004B5677" w:rsidRDefault="009169E0" w:rsidP="009169E0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2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FB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F9048" w14:textId="08F89CF5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0" w:type="dxa"/>
          </w:tcPr>
          <w:p w14:paraId="5D2EE708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C3A1031" w14:textId="3E6DF16D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4A8BF2A7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13083" w14:textId="682405D8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2BEBB54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20819F0" w14:textId="46788FF5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69E0" w:rsidRPr="004B5677" w14:paraId="11A2E0A5" w14:textId="77777777" w:rsidTr="001D4250">
        <w:trPr>
          <w:cantSplit/>
        </w:trPr>
        <w:tc>
          <w:tcPr>
            <w:tcW w:w="4061" w:type="dxa"/>
            <w:vAlign w:val="bottom"/>
          </w:tcPr>
          <w:p w14:paraId="438828DD" w14:textId="1178A979" w:rsidR="009169E0" w:rsidRPr="004B5677" w:rsidRDefault="009169E0" w:rsidP="009169E0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46EF7" w14:textId="41D692C2" w:rsidR="009169E0" w:rsidRPr="0044177F" w:rsidRDefault="0092433C" w:rsidP="00956E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90" w:type="dxa"/>
          </w:tcPr>
          <w:p w14:paraId="2E71DAEA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0E80D09" w14:textId="1AD3BAB7" w:rsidR="009169E0" w:rsidRPr="0044177F" w:rsidRDefault="009169E0" w:rsidP="00956EC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4148FDCB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D2153" w14:textId="4901196B" w:rsidR="009169E0" w:rsidRPr="009169E0" w:rsidRDefault="009169E0" w:rsidP="000311D4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6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52" w:type="dxa"/>
          </w:tcPr>
          <w:p w14:paraId="4C34390E" w14:textId="77777777" w:rsidR="009169E0" w:rsidRPr="0044177F" w:rsidRDefault="009169E0" w:rsidP="00956EC8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A7DA801" w14:textId="1A3792FB" w:rsidR="009169E0" w:rsidRPr="0044177F" w:rsidRDefault="009169E0" w:rsidP="000311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7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</w:tr>
    </w:tbl>
    <w:p w14:paraId="673329FA" w14:textId="61BB47E6" w:rsidR="006C0A2E" w:rsidRPr="004B5FBC" w:rsidRDefault="006C0A2E">
      <w:pPr>
        <w:rPr>
          <w:rFonts w:asciiTheme="majorBidi" w:hAnsiTheme="majorBidi" w:cstheme="majorBidi"/>
          <w:sz w:val="20"/>
          <w:szCs w:val="20"/>
        </w:rPr>
      </w:pPr>
    </w:p>
    <w:p w14:paraId="68C22C93" w14:textId="6CCA013E" w:rsidR="007404AE" w:rsidRDefault="007404A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5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236"/>
        <w:gridCol w:w="844"/>
        <w:gridCol w:w="236"/>
        <w:gridCol w:w="934"/>
        <w:gridCol w:w="236"/>
        <w:gridCol w:w="835"/>
        <w:gridCol w:w="236"/>
        <w:gridCol w:w="696"/>
        <w:gridCol w:w="1354"/>
        <w:gridCol w:w="236"/>
        <w:gridCol w:w="987"/>
        <w:gridCol w:w="6"/>
      </w:tblGrid>
      <w:tr w:rsidR="00B01D71" w:rsidRPr="004B5677" w14:paraId="57A01CCC" w14:textId="77777777" w:rsidTr="00595ECB">
        <w:trPr>
          <w:trHeight w:val="198"/>
        </w:trPr>
        <w:tc>
          <w:tcPr>
            <w:tcW w:w="1710" w:type="dxa"/>
            <w:vAlign w:val="bottom"/>
          </w:tcPr>
          <w:p w14:paraId="368D812E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7826" w:type="dxa"/>
            <w:gridSpan w:val="13"/>
            <w:vAlign w:val="bottom"/>
          </w:tcPr>
          <w:p w14:paraId="5C482AD5" w14:textId="733BF344" w:rsidR="00B01D71" w:rsidRPr="004B5677" w:rsidRDefault="00B01D71" w:rsidP="00B01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1D71" w:rsidRPr="004B5677" w14:paraId="23E19816" w14:textId="77777777" w:rsidTr="00595ECB">
        <w:trPr>
          <w:gridAfter w:val="1"/>
          <w:wAfter w:w="6" w:type="dxa"/>
          <w:trHeight w:val="684"/>
        </w:trPr>
        <w:tc>
          <w:tcPr>
            <w:tcW w:w="1710" w:type="dxa"/>
            <w:vAlign w:val="bottom"/>
          </w:tcPr>
          <w:p w14:paraId="2C160F2C" w14:textId="39644184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432C9E4" w14:textId="60DB5C29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B781582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41BDDD" w14:textId="6AE0A452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1D83FA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735CEC9A" w14:textId="67D4D44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EDC788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6CB9C849" w14:textId="1CBBB328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3B96EA45" w14:textId="60C241DD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27A62C3D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784FCC3" w14:textId="20945644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5D61" w:rsidRPr="004B5677" w14:paraId="04AB314F" w14:textId="77777777" w:rsidTr="00595ECB">
        <w:trPr>
          <w:gridAfter w:val="1"/>
          <w:wAfter w:w="6" w:type="dxa"/>
          <w:trHeight w:val="1217"/>
        </w:trPr>
        <w:tc>
          <w:tcPr>
            <w:tcW w:w="1710" w:type="dxa"/>
            <w:vAlign w:val="bottom"/>
          </w:tcPr>
          <w:p w14:paraId="57806FAC" w14:textId="6734EB10" w:rsidR="00C45D61" w:rsidRPr="004B5677" w:rsidRDefault="00C45D61" w:rsidP="001C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8977DC"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  <w:vAlign w:val="bottom"/>
          </w:tcPr>
          <w:p w14:paraId="39606DFC" w14:textId="742A8C36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3459"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54910FE" w14:textId="2D0000C7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F1DD59D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AE7CC0E" w14:textId="77777777" w:rsidR="000B3459" w:rsidRDefault="000B3459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698ACE6" w14:textId="5B7D8F1A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2A2DA44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74B7BB" w14:textId="0CB94486" w:rsidR="000B3459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403545D" w14:textId="298C3FB4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EC84C3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6520274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8EC3A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1E9B695D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1CDA4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3B80D" w14:textId="2B37780B" w:rsidR="00C45D61" w:rsidRPr="004B5677" w:rsidRDefault="008977DC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4" w:type="dxa"/>
            <w:vAlign w:val="bottom"/>
          </w:tcPr>
          <w:p w14:paraId="7EAADB56" w14:textId="1765AFF4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8F4ABBF" w14:textId="7BAD7A62" w:rsidR="00C45D61" w:rsidRPr="004B5677" w:rsidRDefault="00C45D61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2D6D7C34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25337C1" w14:textId="3D8EC719" w:rsidR="000B3459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C42AB1C" w14:textId="2A5FA53F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162A3" w:rsidRPr="004B5677" w14:paraId="2400EEED" w14:textId="77777777" w:rsidTr="00595ECB">
        <w:tc>
          <w:tcPr>
            <w:tcW w:w="1710" w:type="dxa"/>
          </w:tcPr>
          <w:p w14:paraId="368F58E6" w14:textId="1FCA54C6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452480C" w14:textId="77777777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A2BBB1" w14:textId="77777777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9"/>
          </w:tcPr>
          <w:p w14:paraId="25074C25" w14:textId="5868926E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5D61" w:rsidRPr="004B5677" w14:paraId="3EAABB6C" w14:textId="77777777" w:rsidTr="00595ECB">
        <w:trPr>
          <w:gridAfter w:val="1"/>
          <w:wAfter w:w="6" w:type="dxa"/>
        </w:trPr>
        <w:tc>
          <w:tcPr>
            <w:tcW w:w="1710" w:type="dxa"/>
          </w:tcPr>
          <w:p w14:paraId="21457DB3" w14:textId="4C4922A0" w:rsidR="00C45D61" w:rsidRPr="004B5677" w:rsidRDefault="00A0175A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1F4102D" w14:textId="2FF79998" w:rsidR="00C45D61" w:rsidRPr="004B5677" w:rsidRDefault="0044177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2.00-4.50</w:t>
            </w:r>
          </w:p>
        </w:tc>
        <w:tc>
          <w:tcPr>
            <w:tcW w:w="236" w:type="dxa"/>
          </w:tcPr>
          <w:p w14:paraId="0B1D412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C592E7D" w14:textId="278A097C" w:rsidR="00C45D61" w:rsidRPr="004B5677" w:rsidRDefault="002A5079" w:rsidP="00595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2.00-4.50</w:t>
            </w:r>
          </w:p>
        </w:tc>
        <w:tc>
          <w:tcPr>
            <w:tcW w:w="236" w:type="dxa"/>
          </w:tcPr>
          <w:p w14:paraId="04596086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D8A741" w14:textId="5CC714AE" w:rsidR="00C45D61" w:rsidRPr="004B5677" w:rsidRDefault="0044177F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599559C1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1A125BE" w14:textId="5164E8DE" w:rsidR="00C45D61" w:rsidRPr="004B5677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31C1B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15552159" w14:textId="2746782C" w:rsidR="00C45D61" w:rsidRPr="004B5677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5E06AB5" w14:textId="557CFC8F" w:rsidR="00C45D61" w:rsidRPr="004B5677" w:rsidRDefault="0005280B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A7F90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9ACA10A" w14:textId="250F509A" w:rsidR="00C45D61" w:rsidRPr="004B5677" w:rsidRDefault="002A5079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45D61" w:rsidRPr="004B5677" w14:paraId="6F71AFD5" w14:textId="77777777" w:rsidTr="00595ECB">
        <w:trPr>
          <w:gridAfter w:val="1"/>
          <w:wAfter w:w="6" w:type="dxa"/>
        </w:trPr>
        <w:tc>
          <w:tcPr>
            <w:tcW w:w="2700" w:type="dxa"/>
            <w:gridSpan w:val="2"/>
          </w:tcPr>
          <w:p w14:paraId="7EDF8347" w14:textId="42825164" w:rsidR="00C45D61" w:rsidRPr="004B5677" w:rsidRDefault="00C45D61" w:rsidP="0044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177F"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4417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4177F"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5FBC23EA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FBAC23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9BA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52A4DB0" w14:textId="77777777" w:rsidR="0005280B" w:rsidRDefault="0005280B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6446F" w14:textId="12F31675" w:rsidR="002A5079" w:rsidRPr="004B5677" w:rsidRDefault="002A5079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C2F43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30E0E7C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E6950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487CA5D4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2AF9BB" w14:textId="38F274EE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B5959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3EF44D8" w14:textId="77777777" w:rsidR="002A5079" w:rsidRDefault="002A5079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0185AA" w14:textId="34C4FB73" w:rsidR="0005280B" w:rsidRPr="004B5677" w:rsidRDefault="002A5079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5D61" w:rsidRPr="004B5677" w14:paraId="303A8BB8" w14:textId="77777777" w:rsidTr="00595ECB">
        <w:trPr>
          <w:gridAfter w:val="1"/>
          <w:wAfter w:w="6" w:type="dxa"/>
        </w:trPr>
        <w:tc>
          <w:tcPr>
            <w:tcW w:w="1710" w:type="dxa"/>
          </w:tcPr>
          <w:p w14:paraId="77737FDA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4FCC99B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EF915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F364FD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1508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49A52A1" w14:textId="00F1892E" w:rsidR="00C45D61" w:rsidRPr="004B5677" w:rsidRDefault="0044177F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5F60EEA9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4B0B31F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46B0E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dxa"/>
          </w:tcPr>
          <w:p w14:paraId="2354E3F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1BB3CE" w14:textId="70F287E9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DB6C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8E910E9" w14:textId="61E96BCC" w:rsidR="00C45D61" w:rsidRPr="004B5677" w:rsidRDefault="002A5079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0BF76EF2" w14:textId="77777777" w:rsidR="007404AE" w:rsidRPr="007404AE" w:rsidRDefault="007404AE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5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236"/>
        <w:gridCol w:w="844"/>
        <w:gridCol w:w="245"/>
        <w:gridCol w:w="925"/>
        <w:gridCol w:w="240"/>
        <w:gridCol w:w="777"/>
        <w:gridCol w:w="236"/>
        <w:gridCol w:w="787"/>
        <w:gridCol w:w="1342"/>
        <w:gridCol w:w="236"/>
        <w:gridCol w:w="993"/>
        <w:gridCol w:w="6"/>
      </w:tblGrid>
      <w:tr w:rsidR="004A7B3E" w:rsidRPr="004B5677" w14:paraId="35F2A72A" w14:textId="77777777" w:rsidTr="00595ECB">
        <w:trPr>
          <w:gridAfter w:val="1"/>
          <w:wAfter w:w="6" w:type="dxa"/>
          <w:trHeight w:val="252"/>
        </w:trPr>
        <w:tc>
          <w:tcPr>
            <w:tcW w:w="1710" w:type="dxa"/>
            <w:vAlign w:val="bottom"/>
          </w:tcPr>
          <w:p w14:paraId="6952B3D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7851" w:type="dxa"/>
            <w:gridSpan w:val="12"/>
            <w:vAlign w:val="bottom"/>
          </w:tcPr>
          <w:p w14:paraId="0EC4FB8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4B5677" w14:paraId="61C60C36" w14:textId="77777777" w:rsidTr="00595ECB">
        <w:trPr>
          <w:trHeight w:val="189"/>
        </w:trPr>
        <w:tc>
          <w:tcPr>
            <w:tcW w:w="1710" w:type="dxa"/>
            <w:vAlign w:val="bottom"/>
          </w:tcPr>
          <w:p w14:paraId="3903BB6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F39C47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vAlign w:val="bottom"/>
          </w:tcPr>
          <w:p w14:paraId="46323BA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10285C2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763104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2E73D5F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E4803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5517476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791BCFB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3AFCF61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1579192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B3E" w:rsidRPr="004B5677" w14:paraId="1594F2B6" w14:textId="77777777" w:rsidTr="00595ECB">
        <w:trPr>
          <w:trHeight w:val="1217"/>
        </w:trPr>
        <w:tc>
          <w:tcPr>
            <w:tcW w:w="1710" w:type="dxa"/>
            <w:vAlign w:val="bottom"/>
          </w:tcPr>
          <w:p w14:paraId="05CF4BD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1BF81B7D" w14:textId="184350FF" w:rsidR="000B3459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B05A525" w14:textId="2978D7B6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29D427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AD13538" w14:textId="77777777" w:rsidR="000B3459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B2B406C" w14:textId="6986FE28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1553353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0638792D" w14:textId="3F8D54B1" w:rsidR="000B3459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4E7556C4" w14:textId="0D36B132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068E7B3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231AAB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12F4D6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1EB8B22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8085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84E0F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42" w:type="dxa"/>
            <w:vAlign w:val="bottom"/>
          </w:tcPr>
          <w:p w14:paraId="19B6A0F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E4A2A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4E3A2F0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8A0F601" w14:textId="77777777" w:rsidR="000B3459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66D507B1" w14:textId="2BF6DD9F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1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A7B3E" w:rsidRPr="004B5677" w14:paraId="3BB87AE2" w14:textId="77777777" w:rsidTr="00595ECB">
        <w:trPr>
          <w:gridAfter w:val="1"/>
          <w:wAfter w:w="6" w:type="dxa"/>
        </w:trPr>
        <w:tc>
          <w:tcPr>
            <w:tcW w:w="1710" w:type="dxa"/>
          </w:tcPr>
          <w:p w14:paraId="0E2FE8B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EFE871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659197C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1D78BB5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B3E" w:rsidRPr="004B5677" w14:paraId="1C3F7202" w14:textId="77777777" w:rsidTr="00595ECB">
        <w:tc>
          <w:tcPr>
            <w:tcW w:w="1710" w:type="dxa"/>
          </w:tcPr>
          <w:p w14:paraId="2F4F0E5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6E6CC99" w14:textId="521FB8B6" w:rsidR="004A7B3E" w:rsidRPr="004B5677" w:rsidRDefault="0044177F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1.74-3.50</w:t>
            </w:r>
          </w:p>
        </w:tc>
        <w:tc>
          <w:tcPr>
            <w:tcW w:w="236" w:type="dxa"/>
          </w:tcPr>
          <w:p w14:paraId="5F43AFA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2B63145" w14:textId="74F769F9" w:rsidR="004A7B3E" w:rsidRPr="004B5677" w:rsidRDefault="009169E0" w:rsidP="00595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1.52-3.50</w:t>
            </w:r>
          </w:p>
        </w:tc>
        <w:tc>
          <w:tcPr>
            <w:tcW w:w="245" w:type="dxa"/>
          </w:tcPr>
          <w:p w14:paraId="628D063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57349099" w14:textId="5CBBFA76" w:rsidR="004A7B3E" w:rsidRPr="004B5677" w:rsidRDefault="0044177F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169C19E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7D9A37A3" w14:textId="2F2670A0" w:rsidR="004A7B3E" w:rsidRPr="004B5677" w:rsidRDefault="009169E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27,830</w:t>
            </w:r>
          </w:p>
        </w:tc>
        <w:tc>
          <w:tcPr>
            <w:tcW w:w="236" w:type="dxa"/>
          </w:tcPr>
          <w:p w14:paraId="2055531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0460678E" w14:textId="6D7749CE" w:rsidR="004A7B3E" w:rsidRPr="004B5677" w:rsidRDefault="009169E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(26,752)</w:t>
            </w:r>
          </w:p>
        </w:tc>
        <w:tc>
          <w:tcPr>
            <w:tcW w:w="1342" w:type="dxa"/>
          </w:tcPr>
          <w:p w14:paraId="017164CB" w14:textId="1457459F" w:rsidR="004A7B3E" w:rsidRPr="004B5677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63467A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537A774C" w14:textId="3053716C" w:rsidR="004A7B3E" w:rsidRPr="004B5677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24,503</w:t>
            </w:r>
          </w:p>
        </w:tc>
      </w:tr>
      <w:tr w:rsidR="004A7B3E" w:rsidRPr="004B5677" w14:paraId="2F2E5B1F" w14:textId="77777777" w:rsidTr="00595ECB">
        <w:tc>
          <w:tcPr>
            <w:tcW w:w="2700" w:type="dxa"/>
            <w:gridSpan w:val="2"/>
          </w:tcPr>
          <w:p w14:paraId="49057092" w14:textId="609AD39A" w:rsidR="004A7B3E" w:rsidRPr="004B5677" w:rsidRDefault="0044177F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77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70BC739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AA7C6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F7390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7C0A0D6" w14:textId="77777777" w:rsidR="004A7B3E" w:rsidRDefault="004A7B3E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514DC" w14:textId="43E71433" w:rsidR="009169E0" w:rsidRPr="004B5677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A9E08D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4BC741C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274C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48B71D8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3F4D4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65AA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A9E59B8" w14:textId="77777777" w:rsidR="004A7B3E" w:rsidRDefault="004A7B3E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396D6" w14:textId="610B48FD" w:rsidR="009169E0" w:rsidRPr="004B5677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B3E" w:rsidRPr="004B5677" w14:paraId="48F4CEFF" w14:textId="77777777" w:rsidTr="00595ECB">
        <w:tc>
          <w:tcPr>
            <w:tcW w:w="1710" w:type="dxa"/>
          </w:tcPr>
          <w:p w14:paraId="206A83C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14D9EF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83C6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791162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AAF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48E889FC" w14:textId="485D4281" w:rsidR="004A7B3E" w:rsidRPr="004B5677" w:rsidRDefault="0044177F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1C02737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2514A42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A32A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6AA6EDC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20FC46A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F555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93720" w14:textId="5B9B434B" w:rsidR="004A7B3E" w:rsidRPr="004B5677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24,503</w:t>
            </w:r>
          </w:p>
        </w:tc>
      </w:tr>
    </w:tbl>
    <w:p w14:paraId="2D332D20" w14:textId="3EEFA268" w:rsidR="00D84A5F" w:rsidRPr="0044177F" w:rsidRDefault="00D84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71"/>
        <w:gridCol w:w="180"/>
        <w:gridCol w:w="1260"/>
      </w:tblGrid>
      <w:tr w:rsidR="00D84A5F" w:rsidRPr="004B5677" w14:paraId="4341D512" w14:textId="77777777" w:rsidTr="00CF6998">
        <w:trPr>
          <w:cantSplit/>
          <w:trHeight w:val="398"/>
          <w:tblHeader/>
        </w:trPr>
        <w:tc>
          <w:tcPr>
            <w:tcW w:w="6480" w:type="dxa"/>
          </w:tcPr>
          <w:p w14:paraId="1F56F925" w14:textId="77777777" w:rsidR="00D84A5F" w:rsidRPr="004B5677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14:paraId="66A0D615" w14:textId="77777777" w:rsidR="00D84A5F" w:rsidRPr="004B5677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4A5F" w:rsidRPr="004B5677" w14:paraId="3DC0D0A1" w14:textId="77777777" w:rsidTr="00CF6998">
        <w:trPr>
          <w:cantSplit/>
          <w:trHeight w:val="421"/>
          <w:tblHeader/>
        </w:trPr>
        <w:tc>
          <w:tcPr>
            <w:tcW w:w="6480" w:type="dxa"/>
          </w:tcPr>
          <w:p w14:paraId="4F97ED87" w14:textId="77777777" w:rsidR="00D84A5F" w:rsidRPr="004B5677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128033A8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B4A5ED0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446E6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84A5F" w:rsidRPr="004B5677" w14:paraId="5CE72DBB" w14:textId="77777777" w:rsidTr="00CF6998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2910799F" w14:textId="77777777" w:rsidR="00D84A5F" w:rsidRPr="004B5677" w:rsidRDefault="00D84A5F" w:rsidP="00F73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51A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71" w:type="dxa"/>
          </w:tcPr>
          <w:p w14:paraId="78168706" w14:textId="43A9F3DB" w:rsidR="00D84A5F" w:rsidRPr="003C73A0" w:rsidRDefault="003141E1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346EF36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3B22D" w14:textId="7A4F9832" w:rsidR="00D84A5F" w:rsidRPr="003C73A0" w:rsidRDefault="003141E1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D84A5F" w:rsidRPr="004B5677" w14:paraId="1B957F2F" w14:textId="77777777" w:rsidTr="00CF6998">
        <w:trPr>
          <w:cantSplit/>
          <w:trHeight w:val="436"/>
        </w:trPr>
        <w:tc>
          <w:tcPr>
            <w:tcW w:w="6480" w:type="dxa"/>
          </w:tcPr>
          <w:p w14:paraId="2BD2406B" w14:textId="77777777" w:rsidR="00D84A5F" w:rsidRPr="004B5677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14:paraId="3BFE0869" w14:textId="77777777" w:rsidR="00D84A5F" w:rsidRPr="004B5677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84A5F" w:rsidRPr="004B5677" w14:paraId="52F2D5CE" w14:textId="77777777" w:rsidTr="00CF6998">
        <w:trPr>
          <w:cantSplit/>
          <w:trHeight w:val="285"/>
        </w:trPr>
        <w:tc>
          <w:tcPr>
            <w:tcW w:w="6480" w:type="dxa"/>
          </w:tcPr>
          <w:p w14:paraId="513CFC26" w14:textId="77777777" w:rsidR="00D84A5F" w:rsidRPr="004B5677" w:rsidRDefault="00D84A5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2BA221FC" w14:textId="6533CF2C" w:rsidR="00D84A5F" w:rsidRPr="00C757CA" w:rsidRDefault="001F7FE5" w:rsidP="00F73E7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2,159</w:t>
            </w:r>
          </w:p>
        </w:tc>
        <w:tc>
          <w:tcPr>
            <w:tcW w:w="180" w:type="dxa"/>
          </w:tcPr>
          <w:p w14:paraId="05FE94C5" w14:textId="77777777" w:rsidR="00D84A5F" w:rsidRPr="004B5677" w:rsidRDefault="00D84A5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9E0357" w14:textId="6F15EB2A" w:rsidR="00D84A5F" w:rsidRPr="00C757CA" w:rsidRDefault="003141E1" w:rsidP="00866E8E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</w:t>
            </w:r>
          </w:p>
        </w:tc>
      </w:tr>
    </w:tbl>
    <w:p w14:paraId="5E8A33D1" w14:textId="2640CDF0" w:rsidR="004A7B3E" w:rsidRPr="0044177F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663297" w:rsidRPr="004B5677" w14:paraId="0E7EDFF9" w14:textId="77777777" w:rsidTr="000311D4">
        <w:trPr>
          <w:cantSplit/>
          <w:trHeight w:val="398"/>
          <w:tblHeader/>
        </w:trPr>
        <w:tc>
          <w:tcPr>
            <w:tcW w:w="6480" w:type="dxa"/>
          </w:tcPr>
          <w:p w14:paraId="5CED9DA4" w14:textId="5D9C9705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C584A8" w14:textId="77777777" w:rsidR="00663297" w:rsidRPr="004B5677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9055F" w:rsidRPr="004B5677" w14:paraId="2450260B" w14:textId="77777777" w:rsidTr="000311D4">
        <w:trPr>
          <w:cantSplit/>
          <w:trHeight w:val="421"/>
          <w:tblHeader/>
        </w:trPr>
        <w:tc>
          <w:tcPr>
            <w:tcW w:w="6480" w:type="dxa"/>
          </w:tcPr>
          <w:p w14:paraId="34631D1D" w14:textId="77777777" w:rsidR="0019055F" w:rsidRPr="004B5677" w:rsidRDefault="0019055F" w:rsidP="001905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0AA37" w14:textId="1182634A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C6EE129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0D249" w14:textId="02520011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63297" w:rsidRPr="004B5677" w14:paraId="41E0E377" w14:textId="77777777" w:rsidTr="000311D4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31D040A6" w14:textId="63E18447" w:rsidR="00663297" w:rsidRPr="004B5677" w:rsidRDefault="00E01CA1" w:rsidP="00E01C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1D4CF32E" w14:textId="35E928DC" w:rsidR="00663297" w:rsidRPr="003C73A0" w:rsidRDefault="004471D6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C19DB24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8CD17" w14:textId="5D67EAFF" w:rsidR="00663297" w:rsidRPr="003C73A0" w:rsidRDefault="004471D6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663297" w:rsidRPr="004B5677" w14:paraId="3C8B2189" w14:textId="77777777" w:rsidTr="000311D4">
        <w:trPr>
          <w:cantSplit/>
          <w:trHeight w:val="436"/>
        </w:trPr>
        <w:tc>
          <w:tcPr>
            <w:tcW w:w="6480" w:type="dxa"/>
          </w:tcPr>
          <w:p w14:paraId="6B832CA9" w14:textId="77777777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5546D5" w14:textId="77777777" w:rsidR="00663297" w:rsidRPr="004B5677" w:rsidRDefault="00663297" w:rsidP="0066329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471D6" w:rsidRPr="004B5677" w14:paraId="6DA1D1ED" w14:textId="77777777" w:rsidTr="000311D4">
        <w:trPr>
          <w:cantSplit/>
          <w:trHeight w:val="421"/>
        </w:trPr>
        <w:tc>
          <w:tcPr>
            <w:tcW w:w="6480" w:type="dxa"/>
          </w:tcPr>
          <w:p w14:paraId="40925B89" w14:textId="77777777" w:rsidR="004471D6" w:rsidRPr="004B5677" w:rsidRDefault="004471D6" w:rsidP="004471D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9CE7DA5" w14:textId="20ACA458" w:rsidR="004471D6" w:rsidRPr="004B5677" w:rsidRDefault="00923A70" w:rsidP="004471D6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1B70BD8" w14:textId="77777777" w:rsidR="004471D6" w:rsidRPr="004B5677" w:rsidRDefault="004471D6" w:rsidP="004471D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4E1C56" w14:textId="0C62A55D" w:rsidR="004471D6" w:rsidRPr="000311D4" w:rsidRDefault="004471D6" w:rsidP="004471D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71D6" w:rsidRPr="004B5677" w14:paraId="7E34F758" w14:textId="77777777" w:rsidTr="000311D4">
        <w:trPr>
          <w:cantSplit/>
          <w:trHeight w:val="285"/>
        </w:trPr>
        <w:tc>
          <w:tcPr>
            <w:tcW w:w="6480" w:type="dxa"/>
          </w:tcPr>
          <w:p w14:paraId="3BCE1324" w14:textId="77777777" w:rsidR="004471D6" w:rsidRPr="004B5677" w:rsidRDefault="004471D6" w:rsidP="004471D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1282A" w14:textId="43CCA29A" w:rsidR="004471D6" w:rsidRPr="004B5677" w:rsidRDefault="00923A70" w:rsidP="004471D6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6C2EB629" w14:textId="77777777" w:rsidR="004471D6" w:rsidRPr="004B5677" w:rsidRDefault="004471D6" w:rsidP="004471D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F3A1B" w14:textId="3F6EA8DE" w:rsidR="004471D6" w:rsidRPr="000311D4" w:rsidRDefault="004471D6" w:rsidP="004471D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4471D6" w:rsidRPr="004B5677" w14:paraId="7816B676" w14:textId="77777777" w:rsidTr="000311D4">
        <w:trPr>
          <w:cantSplit/>
          <w:trHeight w:val="361"/>
        </w:trPr>
        <w:tc>
          <w:tcPr>
            <w:tcW w:w="6480" w:type="dxa"/>
          </w:tcPr>
          <w:p w14:paraId="5101ED7E" w14:textId="77777777" w:rsidR="004471D6" w:rsidRPr="004B5677" w:rsidRDefault="004471D6" w:rsidP="004471D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0E4CC" w14:textId="7C126003" w:rsidR="004471D6" w:rsidRPr="004B5677" w:rsidRDefault="00923A70" w:rsidP="004471D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075640C7" w14:textId="77777777" w:rsidR="004471D6" w:rsidRPr="004B5677" w:rsidRDefault="004471D6" w:rsidP="004471D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FBD88" w14:textId="13511C73" w:rsidR="004471D6" w:rsidRPr="000311D4" w:rsidRDefault="004471D6" w:rsidP="004471D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</w:tr>
    </w:tbl>
    <w:p w14:paraId="0C44945E" w14:textId="5336A186" w:rsidR="0044177F" w:rsidRDefault="004417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180"/>
        <w:gridCol w:w="1170"/>
        <w:gridCol w:w="180"/>
        <w:gridCol w:w="1258"/>
        <w:gridCol w:w="6"/>
      </w:tblGrid>
      <w:tr w:rsidR="00D27C5F" w:rsidRPr="004B5677" w14:paraId="38264842" w14:textId="77777777" w:rsidTr="000311D4">
        <w:trPr>
          <w:gridAfter w:val="1"/>
          <w:wAfter w:w="6" w:type="dxa"/>
          <w:cantSplit/>
          <w:trHeight w:val="299"/>
        </w:trPr>
        <w:tc>
          <w:tcPr>
            <w:tcW w:w="3870" w:type="dxa"/>
          </w:tcPr>
          <w:p w14:paraId="469CCA01" w14:textId="2A576731" w:rsidR="00D27C5F" w:rsidRPr="004B5677" w:rsidRDefault="00D27C5F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FE541F" w14:textId="77777777" w:rsidR="00D27C5F" w:rsidRPr="004B5677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88" w:type="dxa"/>
            <w:gridSpan w:val="4"/>
          </w:tcPr>
          <w:p w14:paraId="42EDCEE0" w14:textId="77777777" w:rsidR="00D27C5F" w:rsidRPr="004B5677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7C5F" w:rsidRPr="004B5677" w14:paraId="6FD6E938" w14:textId="77777777" w:rsidTr="000311D4">
        <w:trPr>
          <w:cantSplit/>
          <w:trHeight w:val="425"/>
        </w:trPr>
        <w:tc>
          <w:tcPr>
            <w:tcW w:w="3870" w:type="dxa"/>
          </w:tcPr>
          <w:p w14:paraId="2FAEE07F" w14:textId="77777777" w:rsidR="00D27C5F" w:rsidRPr="004B5677" w:rsidRDefault="00D27C5F" w:rsidP="00D27C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73DC7" w14:textId="308D5175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C39ECBC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BC249" w14:textId="7D82CE38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0994A21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DA523" w14:textId="49D11A44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D74FEB1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C5B9102" w14:textId="32C5C0E6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972C6" w:rsidRPr="004B5677" w14:paraId="3B9AC29B" w14:textId="77777777" w:rsidTr="000311D4">
        <w:trPr>
          <w:cantSplit/>
          <w:trHeight w:val="425"/>
        </w:trPr>
        <w:tc>
          <w:tcPr>
            <w:tcW w:w="3870" w:type="dxa"/>
          </w:tcPr>
          <w:p w14:paraId="22BDEDF9" w14:textId="3B087089" w:rsidR="00E972C6" w:rsidRPr="004B5677" w:rsidRDefault="009D13BF" w:rsidP="009D13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="00380F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6B5F4132" w14:textId="02AE7B3F" w:rsidR="00E972C6" w:rsidRPr="003C73A0" w:rsidRDefault="004471D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0550FE7" w14:textId="77777777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EAC2" w14:textId="01816CB5" w:rsidR="00E972C6" w:rsidRPr="003C73A0" w:rsidRDefault="004471D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6EDE627" w14:textId="77777777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31931" w14:textId="543E5578" w:rsidR="00E972C6" w:rsidRPr="003C73A0" w:rsidRDefault="004471D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F0A6163" w14:textId="215DC6EF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C470515" w14:textId="7BE1D3E3" w:rsidR="00E972C6" w:rsidRPr="003C73A0" w:rsidRDefault="004471D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D27C5F" w:rsidRPr="004B5677" w14:paraId="03D31870" w14:textId="77777777" w:rsidTr="000311D4">
        <w:trPr>
          <w:gridAfter w:val="1"/>
          <w:wAfter w:w="6" w:type="dxa"/>
          <w:cantSplit/>
          <w:trHeight w:val="440"/>
        </w:trPr>
        <w:tc>
          <w:tcPr>
            <w:tcW w:w="3870" w:type="dxa"/>
          </w:tcPr>
          <w:p w14:paraId="3B289531" w14:textId="77777777" w:rsidR="00D27C5F" w:rsidRPr="004B5677" w:rsidRDefault="00D27C5F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1EF04D52" w14:textId="77777777" w:rsidR="00D27C5F" w:rsidRPr="004B5677" w:rsidRDefault="00D27C5F" w:rsidP="00D27C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169E0" w:rsidRPr="004B5677" w14:paraId="080F968F" w14:textId="77777777" w:rsidTr="000311D4">
        <w:trPr>
          <w:cantSplit/>
          <w:trHeight w:val="425"/>
        </w:trPr>
        <w:tc>
          <w:tcPr>
            <w:tcW w:w="3870" w:type="dxa"/>
          </w:tcPr>
          <w:p w14:paraId="545D2567" w14:textId="77777777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470BA69" w14:textId="64D631A1" w:rsidR="009169E0" w:rsidRPr="000311D4" w:rsidRDefault="00923A70" w:rsidP="000311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0" w:type="dxa"/>
          </w:tcPr>
          <w:p w14:paraId="43AC0764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A4587A" w14:textId="0E1CD068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70E30F4B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CE9B51" w14:textId="6BCE6067" w:rsidR="009169E0" w:rsidRPr="000311D4" w:rsidRDefault="009169E0" w:rsidP="000311D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E2961FE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14A138E0" w14:textId="4A319440" w:rsidR="009169E0" w:rsidRPr="000311D4" w:rsidRDefault="009169E0" w:rsidP="000311D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169E0" w:rsidRPr="004B5677" w14:paraId="678DE041" w14:textId="77777777" w:rsidTr="000311D4">
        <w:trPr>
          <w:cantSplit/>
          <w:trHeight w:val="425"/>
        </w:trPr>
        <w:tc>
          <w:tcPr>
            <w:tcW w:w="3870" w:type="dxa"/>
          </w:tcPr>
          <w:p w14:paraId="064104FC" w14:textId="2593C3BA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768EFF9" w14:textId="083ADDF6" w:rsidR="009169E0" w:rsidRPr="000311D4" w:rsidRDefault="00923A70" w:rsidP="000311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CACE50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9CF5F" w14:textId="0273D105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753019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31EF5" w14:textId="67553CBC" w:rsidR="009169E0" w:rsidRPr="000311D4" w:rsidRDefault="009169E0" w:rsidP="000311D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34874863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4F0DE53" w14:textId="6B114126" w:rsidR="009169E0" w:rsidRPr="000311D4" w:rsidRDefault="009169E0" w:rsidP="000311D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169E0" w:rsidRPr="004B5677" w14:paraId="268FD647" w14:textId="77777777" w:rsidTr="000311D4">
        <w:trPr>
          <w:cantSplit/>
          <w:trHeight w:val="425"/>
        </w:trPr>
        <w:tc>
          <w:tcPr>
            <w:tcW w:w="3870" w:type="dxa"/>
          </w:tcPr>
          <w:p w14:paraId="0B544DB5" w14:textId="68148A4B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C35DBBE" w14:textId="5561CC21" w:rsidR="009169E0" w:rsidRPr="000311D4" w:rsidRDefault="00923A70" w:rsidP="000311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93BCA55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CE1592" w14:textId="302658E0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E1E2AB9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59ED3F" w14:textId="4C07F91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EF7542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67724A0E" w14:textId="0FFD5036" w:rsidR="009169E0" w:rsidRPr="000311D4" w:rsidRDefault="009169E0" w:rsidP="000311D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B5677" w14:paraId="77E78CF2" w14:textId="77777777" w:rsidTr="000311D4">
        <w:trPr>
          <w:cantSplit/>
          <w:trHeight w:val="425"/>
        </w:trPr>
        <w:tc>
          <w:tcPr>
            <w:tcW w:w="3870" w:type="dxa"/>
          </w:tcPr>
          <w:p w14:paraId="590FB3BB" w14:textId="77777777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EE739" w14:textId="796E0A5A" w:rsidR="009169E0" w:rsidRPr="000311D4" w:rsidRDefault="00A92302" w:rsidP="000311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180" w:type="dxa"/>
          </w:tcPr>
          <w:p w14:paraId="1BA94AD4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67AE" w14:textId="4A2C5BB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80" w:type="dxa"/>
          </w:tcPr>
          <w:p w14:paraId="7F9E4EAE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3D6C8F" w14:textId="68EC1723" w:rsidR="009169E0" w:rsidRPr="000311D4" w:rsidRDefault="009169E0" w:rsidP="000311D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A7A93D4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1B85D275" w14:textId="03FACF68" w:rsidR="009169E0" w:rsidRPr="000311D4" w:rsidRDefault="009169E0" w:rsidP="000311D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169E0" w:rsidRPr="004B5677" w14:paraId="2D0260F4" w14:textId="77777777" w:rsidTr="000311D4">
        <w:trPr>
          <w:cantSplit/>
          <w:trHeight w:val="379"/>
        </w:trPr>
        <w:tc>
          <w:tcPr>
            <w:tcW w:w="3870" w:type="dxa"/>
          </w:tcPr>
          <w:p w14:paraId="091713D5" w14:textId="77777777" w:rsidR="009169E0" w:rsidRPr="004B5677" w:rsidRDefault="009169E0" w:rsidP="009169E0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085DB" w14:textId="62224E72" w:rsidR="009169E0" w:rsidRPr="00A065F3" w:rsidRDefault="00923A70" w:rsidP="000311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923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72FBF43A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554D3" w14:textId="22C7AA97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1,314</w:t>
            </w:r>
          </w:p>
        </w:tc>
        <w:tc>
          <w:tcPr>
            <w:tcW w:w="180" w:type="dxa"/>
          </w:tcPr>
          <w:p w14:paraId="0123F0F5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F935C" w14:textId="44407880" w:rsidR="009169E0" w:rsidRPr="000311D4" w:rsidRDefault="009169E0" w:rsidP="000311D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4E251EA4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5664E" w14:textId="47F38D91" w:rsidR="009169E0" w:rsidRPr="000311D4" w:rsidRDefault="009169E0" w:rsidP="000311D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2D6D9DCA" w14:textId="70DD76A4" w:rsidR="004A7B3E" w:rsidRPr="00513AB1" w:rsidRDefault="004A7B3E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4A7B3E" w:rsidRPr="004B5677" w14:paraId="28396173" w14:textId="77777777" w:rsidTr="000311D4">
        <w:trPr>
          <w:tblHeader/>
        </w:trPr>
        <w:tc>
          <w:tcPr>
            <w:tcW w:w="2112" w:type="dxa"/>
            <w:vAlign w:val="bottom"/>
          </w:tcPr>
          <w:p w14:paraId="6932E56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6096E17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54EF5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06EDDA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4B5677" w14:paraId="42DD9CF5" w14:textId="77777777" w:rsidTr="000311D4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3C5C4B3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7F71DC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3D449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15B796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D4D944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F72032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3F0ABA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2F67C3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50718B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4C4B6E0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4C81A8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7CBDCA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A7B3E" w:rsidRPr="004B5677" w14:paraId="7E5550F4" w14:textId="77777777" w:rsidTr="000311D4">
        <w:trPr>
          <w:tblHeader/>
        </w:trPr>
        <w:tc>
          <w:tcPr>
            <w:tcW w:w="2112" w:type="dxa"/>
            <w:vAlign w:val="bottom"/>
          </w:tcPr>
          <w:p w14:paraId="4ADB411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585DD4C5" w14:textId="0642D5F9" w:rsidR="004A7B3E" w:rsidRPr="004B5677" w:rsidRDefault="004471D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22B85E3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6040761" w14:textId="0F1F9686" w:rsidR="004A7B3E" w:rsidRPr="004B5677" w:rsidRDefault="004471D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39BD71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C96CEA3" w14:textId="38720C24" w:rsidR="004A7B3E" w:rsidRPr="004B5677" w:rsidRDefault="004471D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4082422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03053E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90F327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710A50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497B92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BA83063" w14:textId="3A5064C5" w:rsidR="004A7B3E" w:rsidRPr="004B5677" w:rsidRDefault="004471D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7B3E" w:rsidRPr="004B5677" w14:paraId="518248E9" w14:textId="77777777" w:rsidTr="000311D4">
        <w:trPr>
          <w:tblHeader/>
        </w:trPr>
        <w:tc>
          <w:tcPr>
            <w:tcW w:w="2112" w:type="dxa"/>
          </w:tcPr>
          <w:p w14:paraId="2A0F9EB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3449D3D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50996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</w:tcPr>
          <w:p w14:paraId="2219C40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B3E" w:rsidRPr="004D4132" w14:paraId="7982C7DA" w14:textId="77777777" w:rsidTr="000311D4">
        <w:tc>
          <w:tcPr>
            <w:tcW w:w="2112" w:type="dxa"/>
          </w:tcPr>
          <w:p w14:paraId="0E3402F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C627BEB" w14:textId="7ADACFFE" w:rsidR="004A7B3E" w:rsidRPr="004B5677" w:rsidRDefault="004471D6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0.20-1.71</w:t>
            </w:r>
          </w:p>
        </w:tc>
        <w:tc>
          <w:tcPr>
            <w:tcW w:w="234" w:type="dxa"/>
          </w:tcPr>
          <w:p w14:paraId="6938DD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593B6ED" w14:textId="1B49C53D" w:rsidR="004A7B3E" w:rsidRPr="004B5677" w:rsidRDefault="009169E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0.20-1.62</w:t>
            </w:r>
          </w:p>
        </w:tc>
        <w:tc>
          <w:tcPr>
            <w:tcW w:w="236" w:type="dxa"/>
          </w:tcPr>
          <w:p w14:paraId="4EDD868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37DC5A0" w14:textId="726BCDFF" w:rsidR="004A7B3E" w:rsidRPr="004D4132" w:rsidRDefault="004471D6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9,277</w:t>
            </w:r>
          </w:p>
        </w:tc>
        <w:tc>
          <w:tcPr>
            <w:tcW w:w="235" w:type="dxa"/>
          </w:tcPr>
          <w:p w14:paraId="2B135EE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12C53E1" w14:textId="76D74A90" w:rsidR="004A7B3E" w:rsidRPr="004B5677" w:rsidRDefault="009169E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11,816</w:t>
            </w:r>
          </w:p>
        </w:tc>
        <w:tc>
          <w:tcPr>
            <w:tcW w:w="235" w:type="dxa"/>
          </w:tcPr>
          <w:p w14:paraId="3C9AACA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4DECC01" w14:textId="39DDD9C5" w:rsidR="004A7B3E" w:rsidRPr="004B5677" w:rsidRDefault="009169E0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(12,923)</w:t>
            </w:r>
          </w:p>
        </w:tc>
        <w:tc>
          <w:tcPr>
            <w:tcW w:w="235" w:type="dxa"/>
          </w:tcPr>
          <w:p w14:paraId="4244F87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AFCA640" w14:textId="75F2F319" w:rsidR="004A7B3E" w:rsidRPr="004D4132" w:rsidRDefault="009169E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8,170</w:t>
            </w:r>
          </w:p>
        </w:tc>
      </w:tr>
    </w:tbl>
    <w:p w14:paraId="0DBAC974" w14:textId="17DF5B73" w:rsidR="007404AE" w:rsidRDefault="007404A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F73E7F" w:rsidRPr="004471D6" w14:paraId="5CFBB208" w14:textId="77777777" w:rsidTr="00391074">
        <w:trPr>
          <w:cantSplit/>
          <w:trHeight w:val="398"/>
          <w:tblHeader/>
        </w:trPr>
        <w:tc>
          <w:tcPr>
            <w:tcW w:w="3960" w:type="dxa"/>
          </w:tcPr>
          <w:p w14:paraId="7635969A" w14:textId="77777777" w:rsidR="00F73E7F" w:rsidRPr="004471D6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DF838A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9C606B3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3E7F" w:rsidRPr="004471D6" w14:paraId="45635467" w14:textId="77777777" w:rsidTr="00391074">
        <w:trPr>
          <w:cantSplit/>
          <w:tblHeader/>
        </w:trPr>
        <w:tc>
          <w:tcPr>
            <w:tcW w:w="3960" w:type="dxa"/>
          </w:tcPr>
          <w:p w14:paraId="3EE9BA4E" w14:textId="77777777" w:rsidR="00F73E7F" w:rsidRPr="004471D6" w:rsidRDefault="00F73E7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D18F4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0D32194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C1BE8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18777C3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A3D91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4E8D9B0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1201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471D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73E7F" w:rsidRPr="004471D6" w14:paraId="428C32B9" w14:textId="77777777" w:rsidTr="00391074">
        <w:trPr>
          <w:cantSplit/>
          <w:tblHeader/>
        </w:trPr>
        <w:tc>
          <w:tcPr>
            <w:tcW w:w="3960" w:type="dxa"/>
            <w:vAlign w:val="bottom"/>
          </w:tcPr>
          <w:p w14:paraId="0EA9DB6C" w14:textId="77174E16" w:rsidR="00F73E7F" w:rsidRPr="004471D6" w:rsidRDefault="00F73E7F" w:rsidP="00F73E7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5537635" w14:textId="41AB5D3A" w:rsidR="00F73E7F" w:rsidRPr="004471D6" w:rsidRDefault="004471D6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DEA9D08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70435" w14:textId="1B64AB18" w:rsidR="00F73E7F" w:rsidRPr="004471D6" w:rsidRDefault="004471D6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8897052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D86C" w14:textId="3E6A843E" w:rsidR="00F73E7F" w:rsidRPr="004471D6" w:rsidRDefault="004471D6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AC990E3" w14:textId="77777777" w:rsidR="00F73E7F" w:rsidRPr="004471D6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80C4A" w14:textId="5774DE30" w:rsidR="00F73E7F" w:rsidRPr="004471D6" w:rsidRDefault="004471D6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F73E7F" w:rsidRPr="004471D6" w14:paraId="2EE58CDB" w14:textId="77777777" w:rsidTr="00391074">
        <w:trPr>
          <w:cantSplit/>
        </w:trPr>
        <w:tc>
          <w:tcPr>
            <w:tcW w:w="3960" w:type="dxa"/>
          </w:tcPr>
          <w:p w14:paraId="1782B3C2" w14:textId="77777777" w:rsidR="00F73E7F" w:rsidRPr="004471D6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36D712" w14:textId="77777777" w:rsidR="00F73E7F" w:rsidRPr="004471D6" w:rsidRDefault="00F73E7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169E0" w:rsidRPr="004471D6" w14:paraId="76BB9CC6" w14:textId="77777777" w:rsidTr="00391074">
        <w:trPr>
          <w:cantSplit/>
        </w:trPr>
        <w:tc>
          <w:tcPr>
            <w:tcW w:w="3960" w:type="dxa"/>
          </w:tcPr>
          <w:p w14:paraId="450D5681" w14:textId="2CDDCACD" w:rsidR="009169E0" w:rsidRPr="004471D6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BBC7924" w14:textId="690478B8" w:rsidR="009169E0" w:rsidRPr="004471D6" w:rsidRDefault="001F7FE5" w:rsidP="000311D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2,813</w:t>
            </w:r>
          </w:p>
        </w:tc>
        <w:tc>
          <w:tcPr>
            <w:tcW w:w="180" w:type="dxa"/>
          </w:tcPr>
          <w:p w14:paraId="78803197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B740D" w14:textId="35D9E907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2,777</w:t>
            </w:r>
          </w:p>
        </w:tc>
        <w:tc>
          <w:tcPr>
            <w:tcW w:w="180" w:type="dxa"/>
          </w:tcPr>
          <w:p w14:paraId="119FFCDA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400C6" w14:textId="627FDC48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E9402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0CFAB" w14:textId="2CDD15D4" w:rsidR="009169E0" w:rsidRPr="004471D6" w:rsidRDefault="009169E0" w:rsidP="000311D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471D6" w14:paraId="444267B3" w14:textId="77777777" w:rsidTr="00391074">
        <w:trPr>
          <w:cantSplit/>
        </w:trPr>
        <w:tc>
          <w:tcPr>
            <w:tcW w:w="3960" w:type="dxa"/>
          </w:tcPr>
          <w:p w14:paraId="78C5DC96" w14:textId="518FE55D" w:rsidR="009169E0" w:rsidRPr="004471D6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AC5E87" w14:textId="6B981637" w:rsidR="009169E0" w:rsidRPr="004471D6" w:rsidRDefault="001F7FE5" w:rsidP="000311D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33A95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B424B" w14:textId="03CD9414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8AFAC2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2B134" w14:textId="6990F6B3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614F1BB" w14:textId="33874E2E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A649B" w14:textId="389B1F43" w:rsidR="009169E0" w:rsidRPr="004471D6" w:rsidRDefault="009169E0" w:rsidP="000311D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F7FE5" w:rsidRPr="004471D6" w14:paraId="0E50E91A" w14:textId="77777777" w:rsidTr="00391074">
        <w:trPr>
          <w:cantSplit/>
        </w:trPr>
        <w:tc>
          <w:tcPr>
            <w:tcW w:w="3960" w:type="dxa"/>
          </w:tcPr>
          <w:p w14:paraId="6ECE6D5E" w14:textId="13FD88AB" w:rsidR="001F7FE5" w:rsidRPr="004471D6" w:rsidRDefault="001F7FE5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046AF0E" w14:textId="0070CFAF" w:rsidR="001F7FE5" w:rsidRDefault="001F7FE5" w:rsidP="000311D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2B661F6" w14:textId="77777777" w:rsidR="001F7FE5" w:rsidRPr="004471D6" w:rsidRDefault="001F7FE5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8E4DA" w14:textId="02DC0B99" w:rsidR="001F7FE5" w:rsidRPr="004471D6" w:rsidRDefault="001F7FE5" w:rsidP="000311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D02FD3" w14:textId="77777777" w:rsidR="001F7FE5" w:rsidRPr="004471D6" w:rsidRDefault="001F7FE5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78712" w14:textId="4EB5A7B3" w:rsidR="001F7FE5" w:rsidRPr="004471D6" w:rsidRDefault="001F7FE5" w:rsidP="000311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959A14" w14:textId="77777777" w:rsidR="001F7FE5" w:rsidRPr="004471D6" w:rsidRDefault="001F7FE5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4B141" w14:textId="29EF6F6E" w:rsidR="001F7FE5" w:rsidRPr="004471D6" w:rsidRDefault="001F7FE5" w:rsidP="000311D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471D6" w14:paraId="0835AFFC" w14:textId="77777777" w:rsidTr="00391074">
        <w:trPr>
          <w:cantSplit/>
        </w:trPr>
        <w:tc>
          <w:tcPr>
            <w:tcW w:w="3960" w:type="dxa"/>
          </w:tcPr>
          <w:p w14:paraId="167A46FA" w14:textId="1DE1A9A1" w:rsidR="009169E0" w:rsidRPr="004471D6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19FC9" w14:textId="3AA22127" w:rsidR="009169E0" w:rsidRPr="004471D6" w:rsidRDefault="001F7FE5" w:rsidP="000311D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11,165</w:t>
            </w:r>
          </w:p>
        </w:tc>
        <w:tc>
          <w:tcPr>
            <w:tcW w:w="180" w:type="dxa"/>
          </w:tcPr>
          <w:p w14:paraId="155BE05A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99C4" w14:textId="00B67147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11,257</w:t>
            </w:r>
          </w:p>
        </w:tc>
        <w:tc>
          <w:tcPr>
            <w:tcW w:w="180" w:type="dxa"/>
          </w:tcPr>
          <w:p w14:paraId="11A9A91B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92D6E" w14:textId="4FEA88AC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4E091EB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4AA200" w14:textId="320B1E7D" w:rsidR="009169E0" w:rsidRPr="004471D6" w:rsidRDefault="009169E0" w:rsidP="000311D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169E0" w:rsidRPr="004471D6" w14:paraId="0ABB7705" w14:textId="77777777" w:rsidTr="00391074">
        <w:trPr>
          <w:cantSplit/>
          <w:trHeight w:val="343"/>
        </w:trPr>
        <w:tc>
          <w:tcPr>
            <w:tcW w:w="3960" w:type="dxa"/>
          </w:tcPr>
          <w:p w14:paraId="0EAD0767" w14:textId="15DA0D47" w:rsidR="009169E0" w:rsidRPr="004471D6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01BE61" w14:textId="507BF2AD" w:rsidR="009169E0" w:rsidRPr="004471D6" w:rsidRDefault="001F7FE5" w:rsidP="000311D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13,982</w:t>
            </w:r>
          </w:p>
        </w:tc>
        <w:tc>
          <w:tcPr>
            <w:tcW w:w="180" w:type="dxa"/>
          </w:tcPr>
          <w:p w14:paraId="20F15F6A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E6269E" w14:textId="72245222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14,034</w:t>
            </w:r>
          </w:p>
        </w:tc>
        <w:tc>
          <w:tcPr>
            <w:tcW w:w="180" w:type="dxa"/>
          </w:tcPr>
          <w:p w14:paraId="266475AF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37ED5" w14:textId="219DBC27" w:rsidR="009169E0" w:rsidRPr="004471D6" w:rsidRDefault="009169E0" w:rsidP="000311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5C259D6D" w14:textId="77777777" w:rsidR="009169E0" w:rsidRPr="004471D6" w:rsidRDefault="009169E0" w:rsidP="009169E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35BE" w14:textId="6F9D7062" w:rsidR="009169E0" w:rsidRPr="004471D6" w:rsidRDefault="009169E0" w:rsidP="000311D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14:paraId="0D1EEB4D" w14:textId="77777777" w:rsidR="00F73E7F" w:rsidRPr="00CB58B5" w:rsidRDefault="00F73E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360"/>
        <w:gridCol w:w="1170"/>
        <w:gridCol w:w="180"/>
        <w:gridCol w:w="1170"/>
        <w:gridCol w:w="182"/>
        <w:gridCol w:w="1168"/>
        <w:gridCol w:w="182"/>
        <w:gridCol w:w="1168"/>
      </w:tblGrid>
      <w:tr w:rsidR="0084169F" w:rsidRPr="004B5677" w14:paraId="076B6EBE" w14:textId="77777777" w:rsidTr="00CB58B5">
        <w:trPr>
          <w:cantSplit/>
        </w:trPr>
        <w:tc>
          <w:tcPr>
            <w:tcW w:w="3420" w:type="dxa"/>
            <w:vAlign w:val="bottom"/>
          </w:tcPr>
          <w:p w14:paraId="7E6DBD6E" w14:textId="77777777" w:rsidR="0084169F" w:rsidRPr="004B5677" w:rsidRDefault="0084169F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53092277" w14:textId="77777777" w:rsidR="0084169F" w:rsidRPr="004B5677" w:rsidRDefault="0084169F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07C12AA" w14:textId="77777777" w:rsidR="0084169F" w:rsidRPr="004B5677" w:rsidRDefault="0084169F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DBFF01D" w14:textId="29C0C2A2" w:rsidR="0084169F" w:rsidRPr="004B5677" w:rsidRDefault="0084169F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274B" w:rsidRPr="004B5677" w14:paraId="00BA9721" w14:textId="6345E13C" w:rsidTr="00CB58B5">
        <w:trPr>
          <w:cantSplit/>
        </w:trPr>
        <w:tc>
          <w:tcPr>
            <w:tcW w:w="3420" w:type="dxa"/>
            <w:vAlign w:val="bottom"/>
          </w:tcPr>
          <w:p w14:paraId="2133D040" w14:textId="5F7A9404" w:rsidR="0086274B" w:rsidRPr="004B5677" w:rsidRDefault="0086274B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80" w:type="dxa"/>
            <w:vAlign w:val="bottom"/>
          </w:tcPr>
          <w:p w14:paraId="44001D4B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2FF3A90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66986" w14:textId="4ADF4B8B" w:rsidR="0086274B" w:rsidRPr="004B5677" w:rsidRDefault="0086274B" w:rsidP="00663297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6B756A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3DBB10E6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40B84" w14:textId="78BD8388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ADEAE0A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1BC7770C" w14:textId="196BE342" w:rsidR="0086274B" w:rsidRPr="004B5677" w:rsidRDefault="0086274B" w:rsidP="0066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4E2ED0CA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750CAF85" w14:textId="0CE0E4AE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756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E110E" w:rsidRPr="004B5677" w14:paraId="09EB1780" w14:textId="77777777" w:rsidTr="00CB58B5">
        <w:trPr>
          <w:cantSplit/>
        </w:trPr>
        <w:tc>
          <w:tcPr>
            <w:tcW w:w="3420" w:type="dxa"/>
            <w:vAlign w:val="bottom"/>
          </w:tcPr>
          <w:p w14:paraId="0A0DF4D7" w14:textId="77777777" w:rsidR="006E110E" w:rsidRPr="004B5677" w:rsidRDefault="006E110E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547684B7" w14:textId="77777777" w:rsidR="006E110E" w:rsidRPr="004B5677" w:rsidRDefault="006E110E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CE4B8D" w14:textId="77777777" w:rsidR="006E110E" w:rsidRPr="004B5677" w:rsidRDefault="006E110E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EEFA072" w14:textId="49787819" w:rsidR="006E110E" w:rsidRPr="004B5677" w:rsidRDefault="006E110E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11AD" w:rsidRPr="004B5677" w14:paraId="21E0C3B9" w14:textId="74FA2027" w:rsidTr="00CB58B5">
        <w:trPr>
          <w:cantSplit/>
        </w:trPr>
        <w:tc>
          <w:tcPr>
            <w:tcW w:w="3420" w:type="dxa"/>
          </w:tcPr>
          <w:p w14:paraId="1A03AF72" w14:textId="688B9F05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15F634F2" w14:textId="77777777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484841" w14:textId="77777777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08A5E8" w14:textId="7BA941FF" w:rsidR="00BF11AD" w:rsidRPr="004B5677" w:rsidRDefault="006B756A" w:rsidP="000311D4">
            <w:pPr>
              <w:pStyle w:val="acctfourfigures"/>
              <w:tabs>
                <w:tab w:val="clear" w:pos="765"/>
                <w:tab w:val="decimal" w:pos="641"/>
                <w:tab w:val="left" w:pos="740"/>
                <w:tab w:val="decimal" w:pos="826"/>
                <w:tab w:val="left" w:pos="9000"/>
              </w:tabs>
              <w:spacing w:line="240" w:lineRule="auto"/>
              <w:ind w:left="-67" w:right="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5,620</w:t>
            </w:r>
          </w:p>
        </w:tc>
        <w:tc>
          <w:tcPr>
            <w:tcW w:w="180" w:type="dxa"/>
          </w:tcPr>
          <w:p w14:paraId="14D162EA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C763C" w14:textId="2521AB4C" w:rsidR="00BF11AD" w:rsidRPr="004B5677" w:rsidRDefault="00923A70" w:rsidP="000311D4">
            <w:pPr>
              <w:pStyle w:val="acctfourfigures"/>
              <w:tabs>
                <w:tab w:val="clear" w:pos="765"/>
                <w:tab w:val="decimal" w:pos="641"/>
                <w:tab w:val="left" w:pos="808"/>
                <w:tab w:val="left" w:pos="9000"/>
              </w:tabs>
              <w:spacing w:line="240" w:lineRule="auto"/>
              <w:ind w:left="-67"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AB07AC5" w14:textId="77777777" w:rsidR="00BF11AD" w:rsidRPr="004B5677" w:rsidRDefault="00BF11AD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1F62A21F" w14:textId="4031D5A0" w:rsidR="00BF11AD" w:rsidRPr="004B5677" w:rsidRDefault="00923A7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(41)</w:t>
            </w:r>
          </w:p>
        </w:tc>
        <w:tc>
          <w:tcPr>
            <w:tcW w:w="182" w:type="dxa"/>
          </w:tcPr>
          <w:p w14:paraId="25F24ED6" w14:textId="77777777" w:rsidR="00BF11AD" w:rsidRPr="004B5677" w:rsidRDefault="00BF11AD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C73DD5" w14:textId="52C68679" w:rsidR="00BF11AD" w:rsidRPr="004B5677" w:rsidRDefault="00923A70" w:rsidP="0003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5,579</w:t>
            </w:r>
          </w:p>
        </w:tc>
      </w:tr>
    </w:tbl>
    <w:p w14:paraId="713FC6CC" w14:textId="77777777" w:rsidR="007404AE" w:rsidRPr="00CF6998" w:rsidRDefault="007404A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0"/>
        <w:gridCol w:w="180"/>
        <w:gridCol w:w="1170"/>
        <w:gridCol w:w="180"/>
        <w:gridCol w:w="1170"/>
        <w:gridCol w:w="180"/>
        <w:gridCol w:w="1170"/>
      </w:tblGrid>
      <w:tr w:rsidR="00EA22B5" w:rsidRPr="004B5677" w14:paraId="1D44C239" w14:textId="77777777" w:rsidTr="000311D4">
        <w:trPr>
          <w:cantSplit/>
          <w:trHeight w:val="398"/>
          <w:tblHeader/>
        </w:trPr>
        <w:tc>
          <w:tcPr>
            <w:tcW w:w="3971" w:type="dxa"/>
          </w:tcPr>
          <w:p w14:paraId="500C03D7" w14:textId="69CC1B1F" w:rsidR="00EA22B5" w:rsidRPr="004B5677" w:rsidRDefault="00107AB7" w:rsidP="00D602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gridSpan w:val="3"/>
          </w:tcPr>
          <w:p w14:paraId="77FC2139" w14:textId="77777777" w:rsidR="00EA22B5" w:rsidRPr="004B5677" w:rsidRDefault="00EA22B5" w:rsidP="00D602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E938AE9" w14:textId="77777777" w:rsidR="00EA22B5" w:rsidRPr="004B5677" w:rsidRDefault="00EA22B5" w:rsidP="00D602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55F" w:rsidRPr="004B5677" w14:paraId="7176A947" w14:textId="77777777" w:rsidTr="000311D4">
        <w:trPr>
          <w:cantSplit/>
          <w:tblHeader/>
        </w:trPr>
        <w:tc>
          <w:tcPr>
            <w:tcW w:w="3971" w:type="dxa"/>
          </w:tcPr>
          <w:p w14:paraId="71DBB34F" w14:textId="77777777" w:rsidR="0019055F" w:rsidRPr="004B5677" w:rsidRDefault="0019055F" w:rsidP="001905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ADD28" w14:textId="401B84B2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882F9F5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C0F35" w14:textId="75D67668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0A050FA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F4FCC" w14:textId="1613E93B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AB5422A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8252A" w14:textId="03A47524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A22B5" w:rsidRPr="004B5677" w14:paraId="6BD8B0BD" w14:textId="77777777" w:rsidTr="000311D4">
        <w:trPr>
          <w:cantSplit/>
          <w:tblHeader/>
        </w:trPr>
        <w:tc>
          <w:tcPr>
            <w:tcW w:w="3971" w:type="dxa"/>
          </w:tcPr>
          <w:p w14:paraId="7048EDA5" w14:textId="57A785E4" w:rsidR="00EA22B5" w:rsidRPr="004B5677" w:rsidRDefault="009D13BF" w:rsidP="009D13B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170" w:type="dxa"/>
          </w:tcPr>
          <w:p w14:paraId="38D1BF83" w14:textId="2328EE48" w:rsidR="00EA22B5" w:rsidRPr="003C73A0" w:rsidRDefault="006B756A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1ACE612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32671" w14:textId="48EF6994" w:rsidR="00EA22B5" w:rsidRPr="003C73A0" w:rsidRDefault="006B756A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0E69817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5786F" w14:textId="617047E9" w:rsidR="00EA22B5" w:rsidRPr="003C73A0" w:rsidRDefault="006B756A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4C9F823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1514C" w14:textId="5B5196A6" w:rsidR="00EA22B5" w:rsidRPr="003C73A0" w:rsidRDefault="006B756A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EA22B5" w:rsidRPr="004B5677" w14:paraId="2C65B8F4" w14:textId="77777777" w:rsidTr="000311D4">
        <w:trPr>
          <w:cantSplit/>
        </w:trPr>
        <w:tc>
          <w:tcPr>
            <w:tcW w:w="3971" w:type="dxa"/>
          </w:tcPr>
          <w:p w14:paraId="73014495" w14:textId="77777777" w:rsidR="00EA22B5" w:rsidRPr="004B5677" w:rsidRDefault="00EA22B5" w:rsidP="00D602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2B106FC" w14:textId="77777777" w:rsidR="00EA22B5" w:rsidRPr="004B5677" w:rsidRDefault="00EA22B5" w:rsidP="00D602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169E0" w:rsidRPr="004B5677" w14:paraId="0CAC2F3E" w14:textId="77777777" w:rsidTr="000311D4">
        <w:trPr>
          <w:cantSplit/>
        </w:trPr>
        <w:tc>
          <w:tcPr>
            <w:tcW w:w="3971" w:type="dxa"/>
          </w:tcPr>
          <w:p w14:paraId="51803510" w14:textId="083E6011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E8098C7" w14:textId="2A4F56CC" w:rsidR="009169E0" w:rsidRPr="000311D4" w:rsidRDefault="005252A7" w:rsidP="009169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6671EEB2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DF0BCA" w14:textId="65293046" w:rsidR="009169E0" w:rsidRPr="000311D4" w:rsidRDefault="009169E0" w:rsidP="009169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6D41826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F6CDB" w14:textId="44171267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EFDB90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C6DA28" w14:textId="49A43353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B5677" w14:paraId="06715AE7" w14:textId="77777777" w:rsidTr="000311D4">
        <w:trPr>
          <w:cantSplit/>
        </w:trPr>
        <w:tc>
          <w:tcPr>
            <w:tcW w:w="3971" w:type="dxa"/>
          </w:tcPr>
          <w:p w14:paraId="449D078F" w14:textId="5902B9EB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37CEF7" w14:textId="40C187A2" w:rsidR="009169E0" w:rsidRPr="000311D4" w:rsidRDefault="005252A7" w:rsidP="009169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0BC7A7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F7170D" w14:textId="782DD55A" w:rsidR="009169E0" w:rsidRPr="000311D4" w:rsidRDefault="009169E0" w:rsidP="009169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3C2F35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BC3CC" w14:textId="4429D92D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C31DC9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5A7619" w14:textId="3B51D92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169E0" w:rsidRPr="004B5677" w14:paraId="27995BE2" w14:textId="77777777" w:rsidTr="000311D4">
        <w:trPr>
          <w:cantSplit/>
        </w:trPr>
        <w:tc>
          <w:tcPr>
            <w:tcW w:w="3971" w:type="dxa"/>
          </w:tcPr>
          <w:p w14:paraId="45B8FDC6" w14:textId="5450B2BF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4EC8090" w14:textId="69AEF1BE" w:rsidR="009169E0" w:rsidRPr="000311D4" w:rsidRDefault="005252A7" w:rsidP="009169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600CFE8F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8EA384" w14:textId="115EDB6E" w:rsidR="009169E0" w:rsidRPr="000311D4" w:rsidRDefault="009169E0" w:rsidP="009169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1423EA8E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9F6C5" w14:textId="147D726F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ACAB58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364F9E" w14:textId="4E04C3D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B5677" w14:paraId="26649DEC" w14:textId="77777777" w:rsidTr="000311D4">
        <w:trPr>
          <w:cantSplit/>
        </w:trPr>
        <w:tc>
          <w:tcPr>
            <w:tcW w:w="3971" w:type="dxa"/>
          </w:tcPr>
          <w:p w14:paraId="4166ADC4" w14:textId="4036C695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2508AE" w14:textId="38AB0BE5" w:rsidR="009169E0" w:rsidRPr="000311D4" w:rsidRDefault="005252A7" w:rsidP="009169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</w:tcPr>
          <w:p w14:paraId="76CAB1D5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15222D" w14:textId="7F14B6A4" w:rsidR="009169E0" w:rsidRPr="000311D4" w:rsidRDefault="009169E0" w:rsidP="009169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1ACD0479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314D8E" w14:textId="2B9BD30F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7911E1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E802" w14:textId="27DA4063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9E0" w:rsidRPr="004B5677" w14:paraId="27136BF0" w14:textId="77777777" w:rsidTr="000311D4">
        <w:trPr>
          <w:cantSplit/>
          <w:trHeight w:val="343"/>
        </w:trPr>
        <w:tc>
          <w:tcPr>
            <w:tcW w:w="3971" w:type="dxa"/>
          </w:tcPr>
          <w:p w14:paraId="7D0B30AF" w14:textId="433BBD42" w:rsidR="009169E0" w:rsidRPr="004B5677" w:rsidRDefault="009169E0" w:rsidP="009169E0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7B47E" w14:textId="7ECFDF0B" w:rsidR="009169E0" w:rsidRPr="000311D4" w:rsidRDefault="005252A7" w:rsidP="000311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0CB4167A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EEB7B" w14:textId="58AFADCF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80" w:type="dxa"/>
          </w:tcPr>
          <w:p w14:paraId="642CD17B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D4901" w14:textId="13FCABE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99685BA" w14:textId="77777777" w:rsidR="009169E0" w:rsidRPr="000311D4" w:rsidRDefault="009169E0" w:rsidP="009169E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0CA9" w14:textId="7AE4E6A9" w:rsidR="009169E0" w:rsidRPr="000311D4" w:rsidRDefault="009169E0" w:rsidP="000311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46E3300" w14:textId="14443864" w:rsidR="00CF6998" w:rsidRDefault="00CF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0"/>
        <w:gridCol w:w="180"/>
        <w:gridCol w:w="1170"/>
        <w:gridCol w:w="180"/>
        <w:gridCol w:w="1170"/>
        <w:gridCol w:w="180"/>
        <w:gridCol w:w="1170"/>
      </w:tblGrid>
      <w:tr w:rsidR="007404AE" w:rsidRPr="004B5677" w14:paraId="05C5C77B" w14:textId="77777777" w:rsidTr="00CF6998">
        <w:trPr>
          <w:cantSplit/>
          <w:trHeight w:val="398"/>
          <w:tblHeader/>
        </w:trPr>
        <w:tc>
          <w:tcPr>
            <w:tcW w:w="3971" w:type="dxa"/>
          </w:tcPr>
          <w:p w14:paraId="12CAFF3D" w14:textId="77777777" w:rsidR="007404AE" w:rsidRPr="004B5677" w:rsidRDefault="007404AE" w:rsidP="002920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ab/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  <w:gridSpan w:val="3"/>
          </w:tcPr>
          <w:p w14:paraId="10AE740C" w14:textId="77777777" w:rsidR="007404AE" w:rsidRPr="004B5677" w:rsidRDefault="007404AE" w:rsidP="002920E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0FA69C45" w14:textId="77777777" w:rsidR="007404AE" w:rsidRPr="004B5677" w:rsidRDefault="007404AE" w:rsidP="002920E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04AE" w:rsidRPr="004B5677" w14:paraId="3F4E81FD" w14:textId="77777777" w:rsidTr="00CF6998">
        <w:trPr>
          <w:cantSplit/>
          <w:tblHeader/>
        </w:trPr>
        <w:tc>
          <w:tcPr>
            <w:tcW w:w="3971" w:type="dxa"/>
          </w:tcPr>
          <w:p w14:paraId="0F8266F2" w14:textId="77777777" w:rsidR="007404AE" w:rsidRPr="004B5677" w:rsidRDefault="007404AE" w:rsidP="002920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3FA4E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B963224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E6492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F35188C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B6EBB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2D3B46E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DB827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404AE" w:rsidRPr="004B5677" w14:paraId="668C736E" w14:textId="77777777" w:rsidTr="00CF6998">
        <w:trPr>
          <w:cantSplit/>
          <w:tblHeader/>
        </w:trPr>
        <w:tc>
          <w:tcPr>
            <w:tcW w:w="3971" w:type="dxa"/>
          </w:tcPr>
          <w:p w14:paraId="41DDAE3D" w14:textId="3B09EBC5" w:rsidR="007404AE" w:rsidRPr="004B5677" w:rsidRDefault="007404AE" w:rsidP="002920E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170" w:type="dxa"/>
          </w:tcPr>
          <w:p w14:paraId="70722024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547F7F1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FC3ED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30C19BD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43BCD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EB72700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00AD6" w14:textId="77777777" w:rsidR="007404AE" w:rsidRPr="003C73A0" w:rsidRDefault="007404AE" w:rsidP="002920E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7404AE" w:rsidRPr="004B5677" w14:paraId="544E10BE" w14:textId="77777777" w:rsidTr="00CF6998">
        <w:trPr>
          <w:cantSplit/>
        </w:trPr>
        <w:tc>
          <w:tcPr>
            <w:tcW w:w="3971" w:type="dxa"/>
          </w:tcPr>
          <w:p w14:paraId="35352BF0" w14:textId="77777777" w:rsidR="007404AE" w:rsidRPr="004B5677" w:rsidRDefault="007404AE" w:rsidP="002920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3E35C05" w14:textId="77777777" w:rsidR="007404AE" w:rsidRPr="004B5677" w:rsidRDefault="007404AE" w:rsidP="002920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404AE" w:rsidRPr="004B5677" w14:paraId="5175AE8C" w14:textId="77777777" w:rsidTr="00CF6998">
        <w:trPr>
          <w:cantSplit/>
        </w:trPr>
        <w:tc>
          <w:tcPr>
            <w:tcW w:w="3971" w:type="dxa"/>
          </w:tcPr>
          <w:p w14:paraId="51E53C90" w14:textId="5F5BCBBB" w:rsidR="007404AE" w:rsidRPr="004B5677" w:rsidRDefault="007711BC" w:rsidP="002920E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</w:t>
            </w:r>
            <w:r w:rsidR="00916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14:paraId="62513D99" w14:textId="66D31B5E" w:rsidR="007404AE" w:rsidRPr="004B5677" w:rsidRDefault="009169E0" w:rsidP="00CF699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</w:t>
            </w:r>
          </w:p>
        </w:tc>
        <w:tc>
          <w:tcPr>
            <w:tcW w:w="180" w:type="dxa"/>
          </w:tcPr>
          <w:p w14:paraId="61B4F5E4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4A0776" w14:textId="3B5B0E65" w:rsidR="007404AE" w:rsidRPr="004B5677" w:rsidRDefault="009169E0" w:rsidP="00CF699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D3FB1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512CA9" w14:textId="264E71EC" w:rsidR="007404AE" w:rsidRPr="004B5677" w:rsidRDefault="009169E0" w:rsidP="00CF69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792B348B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8BC0F2" w14:textId="77777777" w:rsidR="007404AE" w:rsidRPr="004B5677" w:rsidRDefault="007404AE" w:rsidP="00CF6998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15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4AE" w:rsidRPr="004B5677" w14:paraId="43B7A98B" w14:textId="77777777" w:rsidTr="00CF6998">
        <w:trPr>
          <w:cantSplit/>
          <w:trHeight w:val="343"/>
        </w:trPr>
        <w:tc>
          <w:tcPr>
            <w:tcW w:w="3971" w:type="dxa"/>
          </w:tcPr>
          <w:p w14:paraId="0DD35B0C" w14:textId="77777777" w:rsidR="007404AE" w:rsidRPr="004B5677" w:rsidRDefault="007404AE" w:rsidP="002920E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88D0B" w14:textId="29D30CCB" w:rsidR="007404AE" w:rsidRPr="004B5677" w:rsidRDefault="009169E0" w:rsidP="002920E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60277C84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0C385" w14:textId="5D4D15BF" w:rsidR="007404AE" w:rsidRPr="004B5677" w:rsidRDefault="009169E0" w:rsidP="002920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B9BF4C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CBBB9" w14:textId="4EA44620" w:rsidR="007404AE" w:rsidRPr="004B5677" w:rsidRDefault="009169E0" w:rsidP="00CF699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0EEA7E74" w14:textId="77777777" w:rsidR="007404AE" w:rsidRPr="004B5677" w:rsidRDefault="007404AE" w:rsidP="002920E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1DE3D" w14:textId="7A674398" w:rsidR="007404AE" w:rsidRPr="004B5677" w:rsidRDefault="009169E0" w:rsidP="002920EF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B27095F" w14:textId="77777777" w:rsidR="00CF6998" w:rsidRPr="00CF6998" w:rsidRDefault="00CF6998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C20F046" w14:textId="77777777" w:rsidR="005C40D7" w:rsidRPr="005C40D7" w:rsidRDefault="005C40D7" w:rsidP="005C40D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16AEB0A2" w14:textId="77777777" w:rsidR="005C40D7" w:rsidRPr="005C40D7" w:rsidRDefault="005C40D7" w:rsidP="005C40D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190902F" w14:textId="294C3C25" w:rsidR="005C40D7" w:rsidRPr="005C40D7" w:rsidRDefault="005C40D7" w:rsidP="005C4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40D7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C40D7">
        <w:rPr>
          <w:rFonts w:asciiTheme="majorBidi" w:hAnsiTheme="majorBidi" w:cstheme="majorBidi"/>
          <w:sz w:val="30"/>
          <w:szCs w:val="30"/>
        </w:rPr>
        <w:t xml:space="preserve">2564 </w:t>
      </w:r>
      <w:r w:rsidRPr="005C40D7">
        <w:rPr>
          <w:rFonts w:asciiTheme="majorBidi" w:hAnsiTheme="majorBidi" w:cs="Angsana New" w:hint="cs"/>
          <w:sz w:val="30"/>
          <w:szCs w:val="30"/>
          <w:cs/>
        </w:rPr>
        <w:t>กลุ่มบริษัทได้ซื้อธุรกิจซึ่งส่วนหนึ่งเป็นการซื้อหุ้นทุนจากกิจการที่เกี่ยวข้องกัน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C40D7">
        <w:rPr>
          <w:rFonts w:asciiTheme="majorBidi" w:hAnsiTheme="majorBidi" w:cs="Angsana New" w:hint="cs"/>
          <w:sz w:val="30"/>
          <w:szCs w:val="30"/>
          <w:cs/>
        </w:rPr>
        <w:t>ตามที่ได้เปิดเผยในหมายเหตุข้อ</w:t>
      </w:r>
      <w:r w:rsidRPr="005C40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C40D7">
        <w:rPr>
          <w:rFonts w:asciiTheme="majorBidi" w:hAnsiTheme="majorBidi" w:cstheme="majorBidi"/>
          <w:sz w:val="30"/>
          <w:szCs w:val="30"/>
        </w:rPr>
        <w:t>5</w:t>
      </w:r>
    </w:p>
    <w:p w14:paraId="3C79EB14" w14:textId="77777777" w:rsidR="005C40D7" w:rsidRPr="005C40D7" w:rsidRDefault="005C40D7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528223" w14:textId="51F844F2" w:rsidR="006E110E" w:rsidRPr="004B5677" w:rsidRDefault="006E110E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03A8B599" w14:textId="77777777" w:rsidR="00CA37BF" w:rsidRPr="00CB58B5" w:rsidRDefault="00CA37BF" w:rsidP="00CA37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4F428E" w14:textId="518F8D8E" w:rsidR="006E110E" w:rsidRPr="004B5677" w:rsidRDefault="006E110E" w:rsidP="006E11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B5677">
        <w:rPr>
          <w:rFonts w:asciiTheme="majorBidi" w:hAnsiTheme="majorBidi" w:cstheme="majorBidi"/>
          <w:sz w:val="30"/>
          <w:szCs w:val="30"/>
        </w:rPr>
        <w:t>31</w:t>
      </w:r>
      <w:r w:rsidR="005102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0FC7"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C0FC7" w:rsidRPr="004B5677">
        <w:rPr>
          <w:rFonts w:asciiTheme="majorBidi" w:hAnsiTheme="majorBidi" w:cstheme="majorBidi"/>
          <w:sz w:val="30"/>
          <w:szCs w:val="30"/>
        </w:rPr>
        <w:t>256</w:t>
      </w:r>
      <w:r w:rsidR="006B756A">
        <w:rPr>
          <w:rFonts w:asciiTheme="majorBidi" w:hAnsiTheme="majorBidi" w:cstheme="majorBidi"/>
          <w:sz w:val="30"/>
          <w:szCs w:val="30"/>
        </w:rPr>
        <w:t xml:space="preserve">4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 </w:t>
      </w:r>
      <w:r w:rsidR="009169E0">
        <w:rPr>
          <w:rFonts w:asciiTheme="majorBidi" w:hAnsiTheme="majorBidi" w:cstheme="majorBidi"/>
          <w:sz w:val="30"/>
          <w:szCs w:val="30"/>
        </w:rPr>
        <w:t>9,706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2384480" w14:textId="77777777" w:rsidR="00CA37BF" w:rsidRPr="00CB58B5" w:rsidRDefault="00CA37BF" w:rsidP="00CA37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47BBB1" w14:textId="3828027E" w:rsidR="00BD3A3E" w:rsidRDefault="00592167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1F46619" w14:textId="47FDD47A" w:rsidR="00B336CE" w:rsidRPr="00B336CE" w:rsidRDefault="00B336CE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FCD2ED9" w14:textId="42D4CAE1" w:rsidR="00B336CE" w:rsidRPr="00B336CE" w:rsidRDefault="00B336CE" w:rsidP="00CA37B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36C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สัญญาบริการ</w:t>
      </w:r>
    </w:p>
    <w:p w14:paraId="6A5CA05D" w14:textId="77777777" w:rsidR="00301C60" w:rsidRPr="00301C60" w:rsidRDefault="00301C60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A55A096" w14:textId="3FBCCCE1" w:rsidR="007711BC" w:rsidRPr="00301C60" w:rsidRDefault="00301C60" w:rsidP="00301C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55B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บริษัทได้ทำสัญญารับบริการจากกิจการที่เกี่ยวข้องกันแห่งหนึ่ง</w:t>
      </w:r>
      <w:r w:rsidRPr="00F455B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455B7">
        <w:rPr>
          <w:rFonts w:asciiTheme="majorBidi" w:hAnsiTheme="majorBidi" w:cstheme="majorBidi" w:hint="cs"/>
          <w:spacing w:val="-6"/>
          <w:sz w:val="30"/>
          <w:szCs w:val="30"/>
          <w:cs/>
        </w:rPr>
        <w:t>โดยบริษัทดังกล่าวจะให้บริการที่ปรึกษาธุรกิจและกลยุทธ์</w:t>
      </w:r>
      <w:r w:rsidR="00383753" w:rsidRPr="00383753">
        <w:rPr>
          <w:rFonts w:asciiTheme="majorBidi" w:hAnsiTheme="majorBidi" w:cstheme="majorBidi"/>
          <w:sz w:val="30"/>
          <w:szCs w:val="30"/>
        </w:rPr>
        <w:t xml:space="preserve"> </w:t>
      </w:r>
      <w:r w:rsidRPr="00383753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DF229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="00DF2297" w:rsidRPr="00301C60">
        <w:rPr>
          <w:rFonts w:asciiTheme="majorBidi" w:hAnsiTheme="majorBidi" w:cstheme="majorBidi" w:hint="cs"/>
          <w:sz w:val="30"/>
          <w:szCs w:val="30"/>
          <w:cs/>
        </w:rPr>
        <w:t>โอกาส</w:t>
      </w:r>
      <w:r w:rsidRPr="00383753">
        <w:rPr>
          <w:rFonts w:asciiTheme="majorBidi" w:hAnsiTheme="majorBidi" w:cstheme="majorBidi" w:hint="cs"/>
          <w:sz w:val="30"/>
          <w:szCs w:val="30"/>
          <w:cs/>
        </w:rPr>
        <w:t>เชิงกลยุทธ์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และโอกาสทางธุรกิจ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บริการด้านการเงิน</w:t>
      </w:r>
      <w:r w:rsidR="00DF229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การควบรวมกิจการ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การบริหารเงิน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="00F455B7">
        <w:rPr>
          <w:rFonts w:asciiTheme="majorBidi" w:hAnsiTheme="majorBidi" w:cstheme="majorBidi" w:hint="cs"/>
          <w:sz w:val="30"/>
          <w:szCs w:val="30"/>
          <w:cs/>
        </w:rPr>
        <w:t>งานสื่อสารองค์กร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เป็นระยะเวลา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>1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 xml:space="preserve">180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4135">
        <w:rPr>
          <w:rFonts w:asciiTheme="majorBidi" w:hAnsiTheme="majorBidi" w:cstheme="majorBidi" w:hint="cs"/>
          <w:sz w:val="30"/>
          <w:szCs w:val="30"/>
          <w:cs/>
        </w:rPr>
        <w:t>สัญญาดังกล่าว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จะต่ออายุอัตโนมัติครั้งละ</w:t>
      </w:r>
      <w:r w:rsidRPr="00301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1C60">
        <w:rPr>
          <w:rFonts w:asciiTheme="majorBidi" w:hAnsiTheme="majorBidi" w:cstheme="majorBidi"/>
          <w:sz w:val="30"/>
          <w:szCs w:val="30"/>
        </w:rPr>
        <w:t xml:space="preserve">1 </w:t>
      </w:r>
      <w:r w:rsidRPr="00301C60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A1CE98A" w14:textId="68B9506E" w:rsidR="00CF6998" w:rsidRDefault="00CF6998" w:rsidP="00CA37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73F7920" w14:textId="3BA22E36" w:rsidR="00FB1466" w:rsidRPr="004B5677" w:rsidRDefault="00FB1466" w:rsidP="00FB1466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529B508C" w14:textId="326A8CBF" w:rsidR="00CB58B5" w:rsidRDefault="00CB58B5" w:rsidP="00CA37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8"/>
        <w:gridCol w:w="1259"/>
        <w:gridCol w:w="180"/>
        <w:gridCol w:w="1260"/>
        <w:gridCol w:w="178"/>
        <w:gridCol w:w="1262"/>
        <w:gridCol w:w="180"/>
        <w:gridCol w:w="1350"/>
        <w:gridCol w:w="6"/>
      </w:tblGrid>
      <w:tr w:rsidR="00FB1466" w:rsidRPr="00FB1466" w14:paraId="240352F0" w14:textId="77777777" w:rsidTr="00FB1466">
        <w:trPr>
          <w:cantSplit/>
        </w:trPr>
        <w:tc>
          <w:tcPr>
            <w:tcW w:w="3328" w:type="dxa"/>
            <w:vAlign w:val="bottom"/>
          </w:tcPr>
          <w:p w14:paraId="02FBFF9A" w14:textId="4AEE95E8" w:rsidR="00FB1466" w:rsidRPr="00FB1466" w:rsidRDefault="00FB1466" w:rsidP="00D724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1889688D" w14:textId="0C2A8FBE" w:rsidR="00FB1466" w:rsidRPr="00FB1466" w:rsidRDefault="00FB1466" w:rsidP="00D7242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B146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A7CA624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8" w:type="dxa"/>
            <w:gridSpan w:val="4"/>
            <w:vAlign w:val="bottom"/>
          </w:tcPr>
          <w:p w14:paraId="4AFE9768" w14:textId="57D91515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1466" w:rsidRPr="00FB1466" w14:paraId="64AC83D2" w14:textId="77777777" w:rsidTr="00FB1466">
        <w:trPr>
          <w:cantSplit/>
        </w:trPr>
        <w:tc>
          <w:tcPr>
            <w:tcW w:w="3328" w:type="dxa"/>
            <w:vAlign w:val="bottom"/>
          </w:tcPr>
          <w:p w14:paraId="2E919914" w14:textId="3DF9CA83" w:rsidR="00FB1466" w:rsidRPr="00FB1466" w:rsidRDefault="00FB1466" w:rsidP="00D724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2AA7094" w14:textId="35016AB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B14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FADAF36" w14:textId="77777777" w:rsidR="00FB1466" w:rsidRPr="00FB1466" w:rsidRDefault="00FB1466" w:rsidP="00D7242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279577" w14:textId="77777777" w:rsidR="00FB1466" w:rsidRPr="00FB1466" w:rsidRDefault="00FB1466" w:rsidP="00D7242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A9DD0F9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36692A9" w14:textId="57DD1845" w:rsidR="00FB1466" w:rsidRPr="00FB1466" w:rsidRDefault="00FB1466" w:rsidP="00D72420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1466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  <w:r w:rsidRPr="00FB14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B14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1152BB3" w14:textId="77777777" w:rsidR="00FB1466" w:rsidRPr="00FB1466" w:rsidRDefault="00FB1466" w:rsidP="00D7242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243A1E63" w14:textId="77777777" w:rsidR="00FB1466" w:rsidRPr="00FB1466" w:rsidRDefault="00FB1466" w:rsidP="00D7242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B1466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FB1466" w:rsidRPr="00FB1466" w14:paraId="4B0AF63E" w14:textId="77777777" w:rsidTr="00FB1466">
        <w:trPr>
          <w:gridAfter w:val="1"/>
          <w:wAfter w:w="6" w:type="dxa"/>
          <w:cantSplit/>
        </w:trPr>
        <w:tc>
          <w:tcPr>
            <w:tcW w:w="3328" w:type="dxa"/>
            <w:vAlign w:val="bottom"/>
            <w:hideMark/>
          </w:tcPr>
          <w:p w14:paraId="4949FC0C" w14:textId="77777777" w:rsidR="00FB1466" w:rsidRPr="00FB1466" w:rsidRDefault="00FB1466" w:rsidP="00D724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9" w:type="dxa"/>
            <w:gridSpan w:val="7"/>
            <w:vAlign w:val="bottom"/>
            <w:hideMark/>
          </w:tcPr>
          <w:p w14:paraId="365737F8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169E0" w:rsidRPr="00FB1466" w14:paraId="5068A42A" w14:textId="77777777" w:rsidTr="00FB1466">
        <w:trPr>
          <w:cantSplit/>
        </w:trPr>
        <w:tc>
          <w:tcPr>
            <w:tcW w:w="3328" w:type="dxa"/>
            <w:hideMark/>
          </w:tcPr>
          <w:p w14:paraId="7E95777F" w14:textId="77777777" w:rsidR="009169E0" w:rsidRPr="00FB1466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7162E36" w14:textId="49A5A234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</w:t>
            </w:r>
            <w:r w:rsidR="00301C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8F796D3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1E1E4" w14:textId="6CD5707B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2,930</w:t>
            </w:r>
          </w:p>
        </w:tc>
        <w:tc>
          <w:tcPr>
            <w:tcW w:w="178" w:type="dxa"/>
          </w:tcPr>
          <w:p w14:paraId="7F239502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3185BE0" w14:textId="43DBF092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28895474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3779A2D5" w14:textId="0AA408C7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9169E0" w:rsidRPr="00FB1466" w14:paraId="07D00A67" w14:textId="77777777" w:rsidTr="00FB1466">
        <w:trPr>
          <w:cantSplit/>
        </w:trPr>
        <w:tc>
          <w:tcPr>
            <w:tcW w:w="3328" w:type="dxa"/>
            <w:hideMark/>
          </w:tcPr>
          <w:p w14:paraId="596EB07B" w14:textId="77777777" w:rsidR="009169E0" w:rsidRPr="00FB1466" w:rsidRDefault="009169E0" w:rsidP="009169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9" w:type="dxa"/>
          </w:tcPr>
          <w:p w14:paraId="067534A1" w14:textId="77777777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70C513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559C5" w14:textId="77777777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91BBAD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D99EE9" w14:textId="77777777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219ED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3099654D" w14:textId="77777777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E0" w:rsidRPr="00FB1466" w14:paraId="63ABF828" w14:textId="77777777" w:rsidTr="00FB1466">
        <w:trPr>
          <w:cantSplit/>
        </w:trPr>
        <w:tc>
          <w:tcPr>
            <w:tcW w:w="3328" w:type="dxa"/>
            <w:hideMark/>
          </w:tcPr>
          <w:p w14:paraId="532BB336" w14:textId="633B03EA" w:rsidR="009169E0" w:rsidRPr="00FB1466" w:rsidRDefault="009169E0" w:rsidP="009169E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B146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</w:tcPr>
          <w:p w14:paraId="4E86F562" w14:textId="526A8351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180" w:type="dxa"/>
          </w:tcPr>
          <w:p w14:paraId="2A80977B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00C39" w14:textId="274F67CE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1,059</w:t>
            </w:r>
          </w:p>
        </w:tc>
        <w:tc>
          <w:tcPr>
            <w:tcW w:w="178" w:type="dxa"/>
          </w:tcPr>
          <w:p w14:paraId="0E21A593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BD9BB17" w14:textId="67A8E6FB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AEB2E29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1B569557" w14:textId="37F59A41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9169E0" w:rsidRPr="00FB1466" w14:paraId="71F59285" w14:textId="77777777" w:rsidTr="00FB1466">
        <w:trPr>
          <w:cantSplit/>
        </w:trPr>
        <w:tc>
          <w:tcPr>
            <w:tcW w:w="3328" w:type="dxa"/>
            <w:hideMark/>
          </w:tcPr>
          <w:p w14:paraId="575BF04B" w14:textId="54B77BA2" w:rsidR="009169E0" w:rsidRPr="00FB1466" w:rsidRDefault="009169E0" w:rsidP="009169E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</w:tcPr>
          <w:p w14:paraId="7D1E5E4F" w14:textId="7CBAA461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11150094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3D540" w14:textId="612BAA90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78" w:type="dxa"/>
          </w:tcPr>
          <w:p w14:paraId="0CD8EDE4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2AFE32" w14:textId="55B21222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166B11D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5BA55D35" w14:textId="73B28AEA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9169E0" w:rsidRPr="00FB1466" w14:paraId="19AF8F7B" w14:textId="77777777" w:rsidTr="00FB1466">
        <w:trPr>
          <w:cantSplit/>
        </w:trPr>
        <w:tc>
          <w:tcPr>
            <w:tcW w:w="3328" w:type="dxa"/>
            <w:hideMark/>
          </w:tcPr>
          <w:p w14:paraId="7502DC91" w14:textId="3C9B246F" w:rsidR="009169E0" w:rsidRPr="00FB1466" w:rsidRDefault="009169E0" w:rsidP="009169E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</w:tcPr>
          <w:p w14:paraId="09D4A861" w14:textId="796AACF8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80" w:type="dxa"/>
          </w:tcPr>
          <w:p w14:paraId="3E4C54E6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61D639" w14:textId="7A54DAD3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78" w:type="dxa"/>
          </w:tcPr>
          <w:p w14:paraId="7163F3F0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29236F9" w14:textId="2B6E9239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5E53C0CD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4E186A37" w14:textId="23883443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169E0" w:rsidRPr="00FB1466" w14:paraId="131F11C6" w14:textId="77777777" w:rsidTr="00FB1466">
        <w:trPr>
          <w:cantSplit/>
        </w:trPr>
        <w:tc>
          <w:tcPr>
            <w:tcW w:w="3328" w:type="dxa"/>
            <w:hideMark/>
          </w:tcPr>
          <w:p w14:paraId="7F2030CE" w14:textId="5071EE7B" w:rsidR="009169E0" w:rsidRPr="00FB1466" w:rsidRDefault="009169E0" w:rsidP="009169E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B146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D47D9" w14:textId="5B928B98" w:rsidR="009169E0" w:rsidRPr="00FB1466" w:rsidRDefault="00301C6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</w:tcPr>
          <w:p w14:paraId="5FBA10CB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32819" w14:textId="0A848C12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78" w:type="dxa"/>
          </w:tcPr>
          <w:p w14:paraId="5FC5ED38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A68A4" w14:textId="4BEC4F73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40FD4800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FFB78" w14:textId="14BA4A9D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169E0" w:rsidRPr="00FB1466" w14:paraId="00D3DCC6" w14:textId="77777777" w:rsidTr="00FB1466">
        <w:trPr>
          <w:cantSplit/>
        </w:trPr>
        <w:tc>
          <w:tcPr>
            <w:tcW w:w="3328" w:type="dxa"/>
            <w:hideMark/>
          </w:tcPr>
          <w:p w14:paraId="29F990FA" w14:textId="77777777" w:rsidR="009169E0" w:rsidRPr="00FB1466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B9B90" w14:textId="14E69E5A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4,371</w:t>
            </w:r>
          </w:p>
        </w:tc>
        <w:tc>
          <w:tcPr>
            <w:tcW w:w="180" w:type="dxa"/>
          </w:tcPr>
          <w:p w14:paraId="17CBCDDD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5601" w14:textId="794F4E56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4,861</w:t>
            </w:r>
          </w:p>
        </w:tc>
        <w:tc>
          <w:tcPr>
            <w:tcW w:w="178" w:type="dxa"/>
          </w:tcPr>
          <w:p w14:paraId="61E1191C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D4295" w14:textId="43B0D834" w:rsidR="009169E0" w:rsidRPr="009169E0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80" w:type="dxa"/>
          </w:tcPr>
          <w:p w14:paraId="2D40134A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E30CA77" w14:textId="22DA3FEA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9169E0" w:rsidRPr="00FB1466" w14:paraId="2435C88A" w14:textId="77777777" w:rsidTr="008501A5">
        <w:trPr>
          <w:cantSplit/>
          <w:trHeight w:val="71"/>
        </w:trPr>
        <w:tc>
          <w:tcPr>
            <w:tcW w:w="3328" w:type="dxa"/>
            <w:vAlign w:val="bottom"/>
            <w:hideMark/>
          </w:tcPr>
          <w:p w14:paraId="5AC94B7B" w14:textId="77777777" w:rsidR="009169E0" w:rsidRPr="00FB1466" w:rsidRDefault="009169E0" w:rsidP="009169E0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18652" w14:textId="7BEB63C8" w:rsidR="009169E0" w:rsidRPr="008501A5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501A5"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  <w:tc>
          <w:tcPr>
            <w:tcW w:w="180" w:type="dxa"/>
            <w:vAlign w:val="bottom"/>
          </w:tcPr>
          <w:p w14:paraId="736AFEE2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1111F" w14:textId="1D219389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78" w:type="dxa"/>
            <w:vAlign w:val="bottom"/>
          </w:tcPr>
          <w:p w14:paraId="0BBAB732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29FFB" w14:textId="72630C2B" w:rsidR="009169E0" w:rsidRPr="009169E0" w:rsidRDefault="009169E0" w:rsidP="008501A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0690171C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0D3461E" w14:textId="711DA26F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9169E0" w:rsidRPr="00FB1466" w14:paraId="53DAC25F" w14:textId="77777777" w:rsidTr="00FB1466">
        <w:trPr>
          <w:cantSplit/>
        </w:trPr>
        <w:tc>
          <w:tcPr>
            <w:tcW w:w="3328" w:type="dxa"/>
            <w:hideMark/>
          </w:tcPr>
          <w:p w14:paraId="3E5B0F3B" w14:textId="77777777" w:rsidR="009169E0" w:rsidRPr="00FB1466" w:rsidRDefault="009169E0" w:rsidP="009169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40DA5" w14:textId="35FBF6D1" w:rsidR="009169E0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4,057</w:t>
            </w:r>
          </w:p>
        </w:tc>
        <w:tc>
          <w:tcPr>
            <w:tcW w:w="180" w:type="dxa"/>
          </w:tcPr>
          <w:p w14:paraId="076C4A29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DA" w14:textId="12082ED1" w:rsidR="009169E0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4,570</w:t>
            </w:r>
          </w:p>
        </w:tc>
        <w:tc>
          <w:tcPr>
            <w:tcW w:w="178" w:type="dxa"/>
          </w:tcPr>
          <w:p w14:paraId="3C2403BC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0469" w14:textId="5CD6C02F" w:rsidR="009169E0" w:rsidRPr="009169E0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17A60411" w14:textId="77777777" w:rsidR="009169E0" w:rsidRPr="00FB1466" w:rsidRDefault="009169E0" w:rsidP="009169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56F6C46F" w14:textId="259FEEC3" w:rsidR="009169E0" w:rsidRPr="00FB1466" w:rsidRDefault="009169E0" w:rsidP="00F455B7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46EACEC" w14:textId="77777777" w:rsidR="00FB1466" w:rsidRPr="00FB1466" w:rsidRDefault="00FB1466">
      <w:pPr>
        <w:rPr>
          <w:rFonts w:ascii="Angsana New" w:hAnsi="Angsana New" w:cs="Angsana New"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50"/>
      </w:tblGrid>
      <w:tr w:rsidR="00FB1466" w:rsidRPr="00FB1466" w14:paraId="04A54FFF" w14:textId="77777777" w:rsidTr="00FB1466">
        <w:trPr>
          <w:cantSplit/>
        </w:trPr>
        <w:tc>
          <w:tcPr>
            <w:tcW w:w="3330" w:type="dxa"/>
            <w:vAlign w:val="bottom"/>
            <w:hideMark/>
          </w:tcPr>
          <w:p w14:paraId="4B7F2530" w14:textId="32DAC647" w:rsidR="00FB1466" w:rsidRPr="00FB1466" w:rsidRDefault="00FB1466" w:rsidP="00D7242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B14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FB14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FB14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67C281D2" w14:textId="3E0AB526" w:rsidR="00FB1466" w:rsidRPr="00FB1466" w:rsidRDefault="00FB1466" w:rsidP="00D7242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B146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FB37E5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5F9C2787" w14:textId="5A174CEA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466" w:rsidRPr="00FB1466" w14:paraId="288B703E" w14:textId="77777777" w:rsidTr="00FB1466">
        <w:trPr>
          <w:cantSplit/>
        </w:trPr>
        <w:tc>
          <w:tcPr>
            <w:tcW w:w="3330" w:type="dxa"/>
            <w:vAlign w:val="bottom"/>
          </w:tcPr>
          <w:p w14:paraId="54FA96F8" w14:textId="4790C88F" w:rsidR="00FB1466" w:rsidRPr="00FB1466" w:rsidRDefault="00FB1466" w:rsidP="006A39D4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B14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B14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564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C7E7DD0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AD669D" w14:textId="77777777" w:rsidR="00FB1466" w:rsidRPr="00FB1466" w:rsidRDefault="00FB1466" w:rsidP="00D7242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6448B" w14:textId="77777777" w:rsidR="00FB1466" w:rsidRPr="00FB1466" w:rsidRDefault="00FB1466" w:rsidP="00D7242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20C0421E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AB54687" w14:textId="77777777" w:rsidR="00FB1466" w:rsidRPr="00FB1466" w:rsidRDefault="00FB1466" w:rsidP="00D7242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B14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675F6369" w14:textId="77777777" w:rsidR="00FB1466" w:rsidRPr="00FB1466" w:rsidRDefault="00FB1466" w:rsidP="00D724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75A017" w14:textId="77777777" w:rsidR="00FB1466" w:rsidRPr="00FB1466" w:rsidRDefault="00FB1466" w:rsidP="00D7242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FB1466" w:rsidRPr="00FB1466" w14:paraId="44BC5387" w14:textId="77777777" w:rsidTr="00FB1466">
        <w:trPr>
          <w:cantSplit/>
        </w:trPr>
        <w:tc>
          <w:tcPr>
            <w:tcW w:w="3330" w:type="dxa"/>
            <w:vAlign w:val="bottom"/>
            <w:hideMark/>
          </w:tcPr>
          <w:p w14:paraId="085DC4DB" w14:textId="427D3F1E" w:rsidR="00FB1466" w:rsidRPr="007711BC" w:rsidRDefault="00FB1466" w:rsidP="00D724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1055C03B" w14:textId="77777777" w:rsidR="00FB1466" w:rsidRPr="00FB1466" w:rsidRDefault="00FB1466" w:rsidP="00D7242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14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B1466" w:rsidRPr="00FB1466" w14:paraId="7B4AC9DA" w14:textId="77777777" w:rsidTr="00FB1466">
        <w:trPr>
          <w:cantSplit/>
        </w:trPr>
        <w:tc>
          <w:tcPr>
            <w:tcW w:w="3330" w:type="dxa"/>
          </w:tcPr>
          <w:p w14:paraId="07DD2F73" w14:textId="77777777" w:rsidR="00FB1466" w:rsidRPr="00FB1466" w:rsidRDefault="00FB1466" w:rsidP="00FB146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71F43E" w14:textId="18CD1F57" w:rsidR="00FB1466" w:rsidRPr="00FB1466" w:rsidRDefault="00AA3FEC" w:rsidP="00F455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6DB3C177" w14:textId="77777777" w:rsidR="00FB1466" w:rsidRPr="00FB1466" w:rsidRDefault="00FB1466" w:rsidP="00D7242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1F55B" w14:textId="46148B0A" w:rsidR="00FB1466" w:rsidRPr="00FB1466" w:rsidRDefault="00AA3FEC" w:rsidP="00F455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78" w:type="dxa"/>
          </w:tcPr>
          <w:p w14:paraId="5FFE791A" w14:textId="77777777" w:rsidR="00FB1466" w:rsidRPr="00FB1466" w:rsidRDefault="00FB1466" w:rsidP="00D724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78BA81" w14:textId="05BCDCF8" w:rsidR="00FB1466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97BB74" w14:textId="77777777" w:rsidR="00FB1466" w:rsidRPr="00FB1466" w:rsidRDefault="00FB1466" w:rsidP="00D724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FF541E" w14:textId="747B31F6" w:rsidR="00FB1466" w:rsidRPr="00FB1466" w:rsidRDefault="009169E0" w:rsidP="00F455B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1466" w:rsidRPr="00FB1466" w14:paraId="3BBE775D" w14:textId="77777777" w:rsidTr="00FB1466">
        <w:trPr>
          <w:cantSplit/>
        </w:trPr>
        <w:tc>
          <w:tcPr>
            <w:tcW w:w="3330" w:type="dxa"/>
          </w:tcPr>
          <w:p w14:paraId="7F2EB0EB" w14:textId="77777777" w:rsidR="00FB1466" w:rsidRPr="00FB1466" w:rsidRDefault="00FB1466" w:rsidP="00FB146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46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D4629F9" w14:textId="7F9D725B" w:rsidR="00FB1466" w:rsidRPr="00FB1466" w:rsidRDefault="00AA3FEC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180" w:type="dxa"/>
          </w:tcPr>
          <w:p w14:paraId="47C50003" w14:textId="77777777" w:rsidR="00FB1466" w:rsidRPr="00FB1466" w:rsidRDefault="00FB1466" w:rsidP="00D7242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9E42A9" w14:textId="7FBC88A3" w:rsidR="00FB1466" w:rsidRPr="00FB1466" w:rsidRDefault="00AA3FEC" w:rsidP="00F455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78" w:type="dxa"/>
          </w:tcPr>
          <w:p w14:paraId="317049DA" w14:textId="77777777" w:rsidR="00FB1466" w:rsidRPr="00FB1466" w:rsidRDefault="00FB1466" w:rsidP="00D724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BCDFECC" w14:textId="3975BA5C" w:rsidR="00FB1466" w:rsidRPr="00FB1466" w:rsidRDefault="009169E0" w:rsidP="00F455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B4A057" w14:textId="77777777" w:rsidR="00FB1466" w:rsidRPr="00FB1466" w:rsidRDefault="00FB1466" w:rsidP="00D724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780756" w14:textId="3538A2B4" w:rsidR="00FB1466" w:rsidRPr="00FB1466" w:rsidRDefault="009169E0" w:rsidP="00F455B7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5599C4" w14:textId="77777777" w:rsidR="00FB1466" w:rsidRPr="00CB58B5" w:rsidRDefault="00FB1466" w:rsidP="00CA37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2E5053" w14:textId="7C6726E1" w:rsidR="00BD3A3E" w:rsidRPr="00CB58B5" w:rsidRDefault="00BD3A3E" w:rsidP="009D13B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81FC54" w14:textId="2D5A8289" w:rsidR="00663297" w:rsidRPr="004B5677" w:rsidRDefault="00663297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663297" w:rsidRPr="004B5677" w:rsidSect="003E2736">
          <w:headerReference w:type="default" r:id="rId8"/>
          <w:footerReference w:type="default" r:id="rId9"/>
          <w:pgSz w:w="11909" w:h="16834" w:code="9"/>
          <w:pgMar w:top="1152" w:right="1109" w:bottom="1152" w:left="1080" w:header="720" w:footer="720" w:gutter="0"/>
          <w:pgNumType w:start="14"/>
          <w:cols w:space="720"/>
          <w:docGrid w:linePitch="360"/>
        </w:sectPr>
      </w:pPr>
    </w:p>
    <w:p w14:paraId="4A48C35E" w14:textId="5AF77748" w:rsidR="00804175" w:rsidRPr="004B5677" w:rsidRDefault="00D75CE8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506AB61" w14:textId="77777777" w:rsidR="00AC389B" w:rsidRPr="004B5677" w:rsidRDefault="00AC389B" w:rsidP="00C2434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tbl>
      <w:tblPr>
        <w:tblW w:w="143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7"/>
        <w:gridCol w:w="2880"/>
        <w:gridCol w:w="448"/>
        <w:gridCol w:w="452"/>
        <w:gridCol w:w="346"/>
        <w:gridCol w:w="10"/>
        <w:gridCol w:w="634"/>
        <w:gridCol w:w="168"/>
        <w:gridCol w:w="12"/>
        <w:gridCol w:w="168"/>
        <w:gridCol w:w="12"/>
        <w:gridCol w:w="358"/>
        <w:gridCol w:w="467"/>
        <w:gridCol w:w="63"/>
        <w:gridCol w:w="12"/>
        <w:gridCol w:w="105"/>
        <w:gridCol w:w="63"/>
        <w:gridCol w:w="12"/>
        <w:gridCol w:w="268"/>
        <w:gridCol w:w="180"/>
        <w:gridCol w:w="350"/>
        <w:gridCol w:w="12"/>
        <w:gridCol w:w="168"/>
        <w:gridCol w:w="12"/>
        <w:gridCol w:w="180"/>
        <w:gridCol w:w="708"/>
        <w:gridCol w:w="12"/>
        <w:gridCol w:w="168"/>
        <w:gridCol w:w="12"/>
        <w:gridCol w:w="180"/>
        <w:gridCol w:w="180"/>
        <w:gridCol w:w="438"/>
        <w:gridCol w:w="12"/>
        <w:gridCol w:w="168"/>
        <w:gridCol w:w="12"/>
        <w:gridCol w:w="450"/>
        <w:gridCol w:w="180"/>
        <w:gridCol w:w="258"/>
        <w:gridCol w:w="12"/>
        <w:gridCol w:w="168"/>
        <w:gridCol w:w="12"/>
        <w:gridCol w:w="633"/>
        <w:gridCol w:w="165"/>
        <w:gridCol w:w="13"/>
        <w:gridCol w:w="167"/>
        <w:gridCol w:w="13"/>
        <w:gridCol w:w="887"/>
        <w:gridCol w:w="13"/>
        <w:gridCol w:w="89"/>
        <w:gridCol w:w="78"/>
        <w:gridCol w:w="13"/>
        <w:gridCol w:w="87"/>
        <w:gridCol w:w="710"/>
        <w:gridCol w:w="13"/>
        <w:gridCol w:w="167"/>
        <w:gridCol w:w="13"/>
        <w:gridCol w:w="179"/>
        <w:gridCol w:w="708"/>
        <w:gridCol w:w="13"/>
      </w:tblGrid>
      <w:tr w:rsidR="00AF1A30" w:rsidRPr="004B5677" w14:paraId="2634C3D6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3BE96156" w14:textId="77777777" w:rsidR="007C3E12" w:rsidRPr="004B5677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0347E375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6"/>
          </w:tcPr>
          <w:p w14:paraId="77EDB05B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7"/>
          </w:tcPr>
          <w:p w14:paraId="74937D62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93DFFC7" w14:textId="77777777" w:rsidR="007C3E12" w:rsidRPr="004B5677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7"/>
          </w:tcPr>
          <w:p w14:paraId="3A8A53C7" w14:textId="77777777" w:rsidR="007C3E12" w:rsidRPr="004B5677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BCD501" w14:textId="77777777" w:rsidR="007C3E12" w:rsidRPr="004B5677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31" w:type="dxa"/>
            <w:gridSpan w:val="30"/>
          </w:tcPr>
          <w:p w14:paraId="52446DCA" w14:textId="2A024F08" w:rsidR="007C3E12" w:rsidRPr="004B5677" w:rsidRDefault="007C3E12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F1A30" w:rsidRPr="004B5677" w14:paraId="5455E4EF" w14:textId="77777777" w:rsidTr="00F72DFC">
        <w:trPr>
          <w:gridBefore w:val="1"/>
          <w:wBefore w:w="87" w:type="dxa"/>
          <w:cantSplit/>
          <w:trHeight w:val="650"/>
        </w:trPr>
        <w:tc>
          <w:tcPr>
            <w:tcW w:w="3328" w:type="dxa"/>
            <w:gridSpan w:val="2"/>
          </w:tcPr>
          <w:p w14:paraId="5149C055" w14:textId="77777777" w:rsidR="000555DE" w:rsidRPr="004B5677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156463AF" w14:textId="77777777" w:rsidR="000555DE" w:rsidRPr="004B5677" w:rsidRDefault="000555DE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4" w:type="dxa"/>
            <w:gridSpan w:val="9"/>
          </w:tcPr>
          <w:p w14:paraId="06800A6E" w14:textId="38A6F8B5" w:rsidR="001B16A1" w:rsidRPr="004B5677" w:rsidRDefault="001B16A1" w:rsidP="001B16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3"/>
          </w:tcPr>
          <w:p w14:paraId="791CE045" w14:textId="77777777" w:rsidR="000555DE" w:rsidRPr="004B5677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63D4ADC0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711A9429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3B2DAF0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10"/>
          </w:tcPr>
          <w:p w14:paraId="1F85EE59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1598E8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797EE8D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1" w:type="dxa"/>
            <w:gridSpan w:val="7"/>
          </w:tcPr>
          <w:p w14:paraId="6AA74AD9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EF4671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3"/>
          </w:tcPr>
          <w:p w14:paraId="2C6E2E33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8"/>
          </w:tcPr>
          <w:p w14:paraId="3E8E1688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6C034408" w14:textId="02CA7141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C83F82" w:rsidRPr="004B5677" w14:paraId="02A7EF93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7E3C92BE" w14:textId="77777777" w:rsidR="00C83F82" w:rsidRPr="004B5677" w:rsidRDefault="00C83F82" w:rsidP="00C83F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D66EC4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2583B14" w14:textId="13C44B7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6DDF4807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9DB259D" w14:textId="172158A4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73EAF42" w14:textId="68623D92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1AD64BCC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269C44" w14:textId="2210CCAF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2645974D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6E95494" w14:textId="0C9E858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258029B" w14:textId="1949C81B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2568BFC3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E91724F" w14:textId="2C4EB7C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6CDB0BB3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0E5F1E4" w14:textId="323CEC51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E88825" w14:textId="448F1523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0CBBEC4E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20651F5D" w14:textId="41AA536E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2710102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F7A7869" w14:textId="60E8853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DA77972" w14:textId="0C174344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7CEAEB4B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EE67483" w14:textId="01B79136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5A108A4C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2174B12" w14:textId="1746F2E0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7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0CCA" w:rsidRPr="004B5677" w14:paraId="2482FB63" w14:textId="77777777" w:rsidTr="00F72DFC">
        <w:trPr>
          <w:gridBefore w:val="1"/>
          <w:wBefore w:w="87" w:type="dxa"/>
          <w:cantSplit/>
          <w:trHeight w:val="270"/>
        </w:trPr>
        <w:tc>
          <w:tcPr>
            <w:tcW w:w="3328" w:type="dxa"/>
            <w:gridSpan w:val="2"/>
          </w:tcPr>
          <w:p w14:paraId="7F9E7B98" w14:textId="77777777" w:rsidR="00F70CCA" w:rsidRPr="004B5677" w:rsidRDefault="00F70CCA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3"/>
          </w:tcPr>
          <w:p w14:paraId="7DF861F7" w14:textId="77777777" w:rsidR="00F70CCA" w:rsidRPr="004B5677" w:rsidRDefault="00F70CCA" w:rsidP="00CF03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9"/>
          </w:tcPr>
          <w:p w14:paraId="0E49AFC4" w14:textId="77777777" w:rsidR="00F70CCA" w:rsidRPr="004B5677" w:rsidRDefault="00F70CCA" w:rsidP="00CF03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3"/>
          </w:tcPr>
          <w:p w14:paraId="3BE8AA8D" w14:textId="77777777" w:rsidR="00F70CCA" w:rsidRPr="004B5677" w:rsidRDefault="00F70CCA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4F3EF4BD" w14:textId="77777777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0D17A90B" w14:textId="3855D0FB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031" w:type="dxa"/>
            <w:gridSpan w:val="30"/>
          </w:tcPr>
          <w:p w14:paraId="71E7E3A3" w14:textId="15228765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C7B24" w:rsidRPr="004B5677" w14:paraId="63A9B9F4" w14:textId="77777777" w:rsidTr="00F72DFC">
        <w:trPr>
          <w:gridBefore w:val="1"/>
          <w:wBefore w:w="87" w:type="dxa"/>
          <w:cantSplit/>
          <w:trHeight w:val="270"/>
        </w:trPr>
        <w:tc>
          <w:tcPr>
            <w:tcW w:w="3328" w:type="dxa"/>
            <w:gridSpan w:val="2"/>
            <w:vAlign w:val="bottom"/>
          </w:tcPr>
          <w:p w14:paraId="4FF2C52E" w14:textId="0207DD59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808" w:type="dxa"/>
            <w:gridSpan w:val="3"/>
          </w:tcPr>
          <w:p w14:paraId="2F8342BD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4" w:type="dxa"/>
            <w:gridSpan w:val="3"/>
          </w:tcPr>
          <w:p w14:paraId="07D36048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215EAE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423A1FB7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4ADF758A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9AD029A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49B51E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0FB644C0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E782F2C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43B69861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00A292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66699301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B3970A4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3"/>
          </w:tcPr>
          <w:p w14:paraId="65A33744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18C16ED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658592A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76617CA4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7EDCFCB5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ED79DB7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30CA8053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B24" w:rsidRPr="004B5677" w14:paraId="324557F6" w14:textId="77777777" w:rsidTr="00F72DFC">
        <w:trPr>
          <w:gridBefore w:val="1"/>
          <w:wBefore w:w="87" w:type="dxa"/>
          <w:cantSplit/>
          <w:trHeight w:val="270"/>
        </w:trPr>
        <w:tc>
          <w:tcPr>
            <w:tcW w:w="3328" w:type="dxa"/>
            <w:gridSpan w:val="2"/>
            <w:vAlign w:val="bottom"/>
          </w:tcPr>
          <w:p w14:paraId="014FC2A0" w14:textId="02C340E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808" w:type="dxa"/>
            <w:gridSpan w:val="3"/>
            <w:vAlign w:val="bottom"/>
          </w:tcPr>
          <w:p w14:paraId="6BEA26B3" w14:textId="5B91A5EF" w:rsidR="00FC7B24" w:rsidRPr="00A80DEB" w:rsidRDefault="00FC7B24" w:rsidP="00C1684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52836BA3" w14:textId="26E43275" w:rsidR="00FC7B24" w:rsidRPr="00A80DEB" w:rsidRDefault="002A5079" w:rsidP="00A80DE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28.89</w:t>
            </w:r>
          </w:p>
        </w:tc>
        <w:tc>
          <w:tcPr>
            <w:tcW w:w="180" w:type="dxa"/>
            <w:gridSpan w:val="2"/>
            <w:vAlign w:val="bottom"/>
          </w:tcPr>
          <w:p w14:paraId="16C53B43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77F3429" w14:textId="1AF4473F" w:rsidR="00FC7B24" w:rsidRPr="002A5079" w:rsidRDefault="00FC7B24" w:rsidP="00A80DE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455B7">
              <w:rPr>
                <w:rFonts w:asciiTheme="majorBidi" w:hAnsiTheme="majorBidi" w:cstheme="majorBidi"/>
                <w:sz w:val="28"/>
                <w:szCs w:val="28"/>
              </w:rPr>
              <w:t>28.</w:t>
            </w:r>
            <w:r w:rsidR="002A5079" w:rsidRPr="00F455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  <w:gridSpan w:val="3"/>
            <w:vAlign w:val="bottom"/>
          </w:tcPr>
          <w:p w14:paraId="5600D2EC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A89341" w14:textId="137207C7" w:rsidR="00FC7B24" w:rsidRPr="00A80DEB" w:rsidRDefault="002A5079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7626178D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E626EA4" w14:textId="337DB81C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6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113B4B25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BE7B72" w14:textId="4DB787E7" w:rsidR="00FC7B24" w:rsidRPr="00A80DEB" w:rsidRDefault="002A5079" w:rsidP="00A80DEB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6892964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A9D42FE" w14:textId="79A74189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5E1FF27F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AA6E561" w14:textId="649E0AC3" w:rsidR="00FC7B24" w:rsidRPr="00A80DEB" w:rsidRDefault="002A5079" w:rsidP="00A80D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80" w:type="dxa"/>
            <w:gridSpan w:val="2"/>
            <w:vAlign w:val="bottom"/>
          </w:tcPr>
          <w:p w14:paraId="3FBA7BA7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267F18" w14:textId="678256C8" w:rsidR="00FC7B24" w:rsidRPr="00A80DEB" w:rsidRDefault="00A5727A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80" w:type="dxa"/>
            <w:gridSpan w:val="3"/>
            <w:vAlign w:val="bottom"/>
          </w:tcPr>
          <w:p w14:paraId="0FE6BC39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69B217C" w14:textId="3CB63370" w:rsidR="00FC7B24" w:rsidRPr="00A80DEB" w:rsidRDefault="00210463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6065D2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52EDF9D" w14:textId="74B573F5" w:rsidR="00FC7B24" w:rsidRPr="00A80DEB" w:rsidRDefault="00210463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7B24" w:rsidRPr="002F3DE4" w14:paraId="1193D61D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72CA25A0" w14:textId="77777777" w:rsidR="00FC7B24" w:rsidRPr="002F3DE4" w:rsidRDefault="00FC7B2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5012517A" w14:textId="77777777" w:rsidR="00FC7B24" w:rsidRPr="002F3DE4" w:rsidRDefault="00FC7B24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854E14A" w14:textId="77777777" w:rsidR="00FC7B24" w:rsidRPr="002F3DE4" w:rsidRDefault="00FC7B24" w:rsidP="003A7881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gridSpan w:val="2"/>
          </w:tcPr>
          <w:p w14:paraId="1B53B212" w14:textId="77777777" w:rsidR="00FC7B24" w:rsidRPr="002F3DE4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4E31C60" w14:textId="77777777" w:rsidR="00FC7B24" w:rsidRPr="002F3DE4" w:rsidRDefault="00FC7B24" w:rsidP="003A7881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gridSpan w:val="3"/>
          </w:tcPr>
          <w:p w14:paraId="47C485C9" w14:textId="77777777" w:rsidR="00FC7B24" w:rsidRPr="002F3DE4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4"/>
          </w:tcPr>
          <w:p w14:paraId="594D540C" w14:textId="77777777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9E3D02" w14:textId="77777777" w:rsidR="00FC7B24" w:rsidRPr="002F3DE4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</w:tcPr>
          <w:p w14:paraId="7F9737BC" w14:textId="77777777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422879" w14:textId="77777777" w:rsidR="00FC7B24" w:rsidRPr="002F3DE4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</w:tcPr>
          <w:p w14:paraId="7017897D" w14:textId="4D6E3798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0270F4" w14:textId="77777777" w:rsidR="00FC7B24" w:rsidRPr="002F3DE4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4"/>
          </w:tcPr>
          <w:p w14:paraId="42B413E3" w14:textId="18579B50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16BBDBD" w14:textId="77777777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11" w:type="dxa"/>
            <w:gridSpan w:val="3"/>
          </w:tcPr>
          <w:p w14:paraId="6D5AC011" w14:textId="73EDFE69" w:rsidR="00FC7B24" w:rsidRPr="002F3DE4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D874629" w14:textId="77777777" w:rsidR="00FC7B24" w:rsidRPr="002F3DE4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599B61A5" w14:textId="0C4604BF" w:rsidR="00FC7B24" w:rsidRPr="002F3DE4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3"/>
          </w:tcPr>
          <w:p w14:paraId="38FDCD1C" w14:textId="77777777" w:rsidR="00FC7B24" w:rsidRPr="002F3DE4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3"/>
          </w:tcPr>
          <w:p w14:paraId="5A064FBE" w14:textId="7530DDF0" w:rsidR="00FC7B24" w:rsidRPr="002F3DE4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2E2435" w14:textId="77777777" w:rsidR="00FC7B24" w:rsidRPr="002F3DE4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</w:tcPr>
          <w:p w14:paraId="682FEC94" w14:textId="6EBF361F" w:rsidR="00FC7B24" w:rsidRPr="002F3DE4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C7B24" w:rsidRPr="00A80DEB" w14:paraId="0ED93024" w14:textId="388C3FB8" w:rsidTr="00F72DFC">
        <w:trPr>
          <w:gridBefore w:val="1"/>
          <w:gridAfter w:val="1"/>
          <w:wBefore w:w="87" w:type="dxa"/>
          <w:wAfter w:w="13" w:type="dxa"/>
          <w:cantSplit/>
        </w:trPr>
        <w:tc>
          <w:tcPr>
            <w:tcW w:w="4126" w:type="dxa"/>
            <w:gridSpan w:val="4"/>
            <w:vAlign w:val="bottom"/>
          </w:tcPr>
          <w:p w14:paraId="6F89E309" w14:textId="15079F89" w:rsidR="00FC7B24" w:rsidRPr="00A80DEB" w:rsidRDefault="00FC7B24" w:rsidP="00AC1A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0D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12" w:type="dxa"/>
            <w:gridSpan w:val="3"/>
            <w:vAlign w:val="bottom"/>
          </w:tcPr>
          <w:p w14:paraId="4A4387B6" w14:textId="77777777" w:rsidR="00FC7B24" w:rsidRPr="00A80DEB" w:rsidRDefault="00FC7B24" w:rsidP="003A7881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BA2963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4FD26D64" w14:textId="77777777" w:rsidR="00FC7B24" w:rsidRPr="00A80DEB" w:rsidRDefault="00FC7B24" w:rsidP="003A7881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6BB7888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10BE620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8848F7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376428F0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88346B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F3DD2C4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CBB10D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7E53FF55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777683F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3AE74048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99ECB0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19F04F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</w:tcPr>
          <w:p w14:paraId="6E24CE67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2185ED68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F17058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551"/>
                <w:tab w:val="decimal" w:pos="64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E6FB756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7B24" w:rsidRPr="004B5677" w14:paraId="5E9E7499" w14:textId="77777777" w:rsidTr="00F72DFC">
        <w:trPr>
          <w:gridBefore w:val="1"/>
          <w:wBefore w:w="87" w:type="dxa"/>
          <w:cantSplit/>
          <w:trHeight w:val="461"/>
        </w:trPr>
        <w:tc>
          <w:tcPr>
            <w:tcW w:w="3328" w:type="dxa"/>
            <w:gridSpan w:val="2"/>
            <w:vAlign w:val="bottom"/>
          </w:tcPr>
          <w:p w14:paraId="3D189D03" w14:textId="3AEE0897" w:rsidR="00FC7B24" w:rsidRPr="004B5677" w:rsidRDefault="00FC7B24" w:rsidP="00391074">
            <w:pPr>
              <w:tabs>
                <w:tab w:val="clear" w:pos="227"/>
                <w:tab w:val="left" w:pos="188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</w:t>
            </w:r>
            <w:r w:rsidR="00CC58A1" w:rsidRPr="004B5677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”</w:t>
            </w:r>
          </w:p>
        </w:tc>
        <w:tc>
          <w:tcPr>
            <w:tcW w:w="808" w:type="dxa"/>
            <w:gridSpan w:val="3"/>
            <w:vAlign w:val="bottom"/>
          </w:tcPr>
          <w:p w14:paraId="744C3DF3" w14:textId="47820A0D" w:rsidR="00FC7B24" w:rsidRPr="00A80DEB" w:rsidRDefault="00FC7B24" w:rsidP="00AC1A8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BC25DE0" w14:textId="62C8692A" w:rsidR="00FC7B24" w:rsidRPr="00A80DEB" w:rsidRDefault="00FC7B24" w:rsidP="003A78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98581B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178D5DA" w14:textId="3D77654C" w:rsidR="00FC7B24" w:rsidRPr="00A80DEB" w:rsidRDefault="00FC7B24" w:rsidP="003A7881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</w:tcPr>
          <w:p w14:paraId="73B1086C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3B9A6EB8" w14:textId="72D530DA" w:rsidR="00FC7B24" w:rsidRPr="00A80DEB" w:rsidRDefault="00FC7B24" w:rsidP="00BF54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="00A21004"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เ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วียดนาม</w:t>
            </w:r>
            <w:r w:rsidR="00A21004"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ดอง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2E964B4E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56D3CD98" w14:textId="5B393F0D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832D64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417121C1" w14:textId="3E34C930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C28CD72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</w:tcPr>
          <w:p w14:paraId="345E4A35" w14:textId="0A170CC2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51AB26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81F86C0" w14:textId="31512B8B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</w:tcPr>
          <w:p w14:paraId="6C816B8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03635FF3" w14:textId="12004EC3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64A40E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DF65819" w14:textId="0630AD15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C58A1" w:rsidRPr="004B5677" w14:paraId="1D945A95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24009FC3" w14:textId="0C2C22AA" w:rsidR="00CC58A1" w:rsidRPr="004B5677" w:rsidRDefault="00CC58A1" w:rsidP="00391074">
            <w:pPr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 xml:space="preserve">COL Vietnam Joint Stock Company </w:t>
            </w:r>
          </w:p>
        </w:tc>
        <w:tc>
          <w:tcPr>
            <w:tcW w:w="808" w:type="dxa"/>
            <w:gridSpan w:val="3"/>
            <w:vAlign w:val="bottom"/>
          </w:tcPr>
          <w:p w14:paraId="46FDC6FE" w14:textId="3C409E09" w:rsidR="00CC58A1" w:rsidRPr="00A80DEB" w:rsidRDefault="00D245F3" w:rsidP="00CC58A1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10C7DF3C" w14:textId="402AFD34" w:rsidR="00CC58A1" w:rsidRPr="00A80DEB" w:rsidRDefault="002A5079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ECBB5EB" w14:textId="77777777" w:rsidR="00CC58A1" w:rsidRPr="00A80DEB" w:rsidRDefault="00CC58A1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80EF042" w14:textId="6E2DDF53" w:rsidR="00CC58A1" w:rsidRPr="00A80DEB" w:rsidRDefault="00A5727A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48.68</w:t>
            </w:r>
          </w:p>
        </w:tc>
        <w:tc>
          <w:tcPr>
            <w:tcW w:w="180" w:type="dxa"/>
            <w:gridSpan w:val="3"/>
            <w:vAlign w:val="bottom"/>
          </w:tcPr>
          <w:p w14:paraId="0023DF6F" w14:textId="77777777" w:rsidR="00CC58A1" w:rsidRPr="00A80DEB" w:rsidRDefault="00CC58A1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B3F556D" w14:textId="18A12467" w:rsidR="00CC58A1" w:rsidRPr="00A80DEB" w:rsidRDefault="002A5079" w:rsidP="00A80DE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BD27F7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EB31036" w14:textId="3C67FAD9" w:rsidR="00CC58A1" w:rsidRPr="00A80DEB" w:rsidRDefault="00CC58A1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61,6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681CD84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CB6425A" w14:textId="7FEF3BB6" w:rsidR="00CC58A1" w:rsidRPr="00A80DEB" w:rsidRDefault="000F0FD3" w:rsidP="000F0F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1C6B36" w14:textId="17D2AA02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0849BB7B" w14:textId="6A4F67B6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FAA0E64" w14:textId="77777777" w:rsidR="00CC58A1" w:rsidRPr="00A80DEB" w:rsidRDefault="00CC58A1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9F6C85B" w14:textId="07D0CFFE" w:rsidR="00CC58A1" w:rsidRPr="00A80DEB" w:rsidRDefault="000F0FD3" w:rsidP="000F0F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70FD1C" w14:textId="70C7FEC4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AB01E7" w14:textId="63AC8685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3"/>
            <w:vAlign w:val="bottom"/>
          </w:tcPr>
          <w:p w14:paraId="7374AF84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E7E486C" w14:textId="6CB1849E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AD3F9C" w14:textId="77777777" w:rsidR="00CC58A1" w:rsidRPr="00A80DEB" w:rsidRDefault="00CC58A1" w:rsidP="00CC58A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6E1E7C" w14:textId="22C568FA" w:rsidR="00CC58A1" w:rsidRPr="00A80DEB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2DFC" w:rsidRPr="00F72DFC" w14:paraId="1B6DB496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4FF8AF6E" w14:textId="77777777" w:rsidR="00F72DFC" w:rsidRPr="00F72DFC" w:rsidRDefault="00F72DFC" w:rsidP="00391074">
            <w:pPr>
              <w:spacing w:line="240" w:lineRule="auto"/>
              <w:ind w:left="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126EDDB7" w14:textId="77777777" w:rsidR="00F72DFC" w:rsidRPr="00F72DFC" w:rsidRDefault="00F72DFC" w:rsidP="00CC58A1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423C6549" w14:textId="77777777" w:rsidR="00F72DFC" w:rsidRPr="00F72DFC" w:rsidRDefault="00F72DFC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067704" w14:textId="77777777" w:rsidR="00F72DFC" w:rsidRPr="00F72DFC" w:rsidRDefault="00F72DFC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D109198" w14:textId="77777777" w:rsidR="00F72DFC" w:rsidRPr="00F72DFC" w:rsidRDefault="00F72DFC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FAE5673" w14:textId="77777777" w:rsidR="00F72DFC" w:rsidRPr="00F72DFC" w:rsidRDefault="00F72DFC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E3758B6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531D47" w14:textId="77777777" w:rsidR="00F72DFC" w:rsidRPr="00F72DFC" w:rsidRDefault="00F72DFC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B96FA7E" w14:textId="77777777" w:rsidR="00F72DFC" w:rsidRPr="00F72DFC" w:rsidRDefault="00F72DFC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149B79" w14:textId="77777777" w:rsidR="00F72DFC" w:rsidRPr="00F72DFC" w:rsidRDefault="00F72DFC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39D59C9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8A2BEB" w14:textId="77777777" w:rsidR="00F72DFC" w:rsidRPr="00F72DFC" w:rsidRDefault="00F72DFC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DC39D2E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71BA23" w14:textId="77777777" w:rsidR="00F72DFC" w:rsidRPr="00F72DFC" w:rsidRDefault="00F72DFC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9FEB50A" w14:textId="77777777" w:rsidR="00F72DFC" w:rsidRPr="00F72DFC" w:rsidRDefault="00F72DFC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744927" w14:textId="77777777" w:rsidR="00F72DFC" w:rsidRPr="00F72DFC" w:rsidRDefault="00F72DFC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273535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6311C81" w14:textId="77777777" w:rsidR="00F72DFC" w:rsidRPr="00F72DFC" w:rsidRDefault="00F72DFC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51F4A39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6F1983" w14:textId="77777777" w:rsidR="00F72DFC" w:rsidRPr="00F72DFC" w:rsidRDefault="00F72DFC" w:rsidP="00CC58A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D32A841" w14:textId="77777777" w:rsidR="00F72DFC" w:rsidRPr="00F72DFC" w:rsidRDefault="00F72DFC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58A1" w:rsidRPr="004B5677" w14:paraId="7CF30F48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09B158EE" w14:textId="73AD66A5" w:rsidR="00CC58A1" w:rsidRDefault="00CC58A1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00265F" w14:textId="38CD0CD0" w:rsidR="002F3DE4" w:rsidRDefault="002F3DE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715C9C" w14:textId="70FA865D" w:rsidR="002F3DE4" w:rsidRDefault="002F3DE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0198BE" w14:textId="77777777" w:rsidR="002F3DE4" w:rsidRDefault="002F3DE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421E56" w14:textId="53DE13FB" w:rsidR="002F3DE4" w:rsidRPr="004B5677" w:rsidRDefault="002F3DE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3592C001" w14:textId="77777777" w:rsidR="00CC58A1" w:rsidRPr="004B5677" w:rsidRDefault="00CC58A1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59DCBC61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33C329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0D2C147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04DA246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573D54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D8C0EB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46DC586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3F6A77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5E42754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C5A205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4E59838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0D86AB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CF41E4C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3B0AB8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172F20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477C93F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27061EF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69E4F8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81BB16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72DFC" w:rsidRPr="004B5677" w14:paraId="25845300" w14:textId="77777777" w:rsidTr="00F72DFC">
        <w:trPr>
          <w:gridBefore w:val="1"/>
          <w:wBefore w:w="87" w:type="dxa"/>
          <w:cantSplit/>
          <w:tblHeader/>
        </w:trPr>
        <w:tc>
          <w:tcPr>
            <w:tcW w:w="3328" w:type="dxa"/>
            <w:gridSpan w:val="2"/>
          </w:tcPr>
          <w:p w14:paraId="3A6C7D60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6F129F1E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6"/>
          </w:tcPr>
          <w:p w14:paraId="386F3A89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7"/>
          </w:tcPr>
          <w:p w14:paraId="1E255E55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AA09E13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7"/>
          </w:tcPr>
          <w:p w14:paraId="1EDD056A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256410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31" w:type="dxa"/>
            <w:gridSpan w:val="30"/>
          </w:tcPr>
          <w:p w14:paraId="557C8843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2DFC" w:rsidRPr="004B5677" w14:paraId="09D44BBE" w14:textId="77777777" w:rsidTr="00F72DFC">
        <w:trPr>
          <w:gridBefore w:val="1"/>
          <w:wBefore w:w="87" w:type="dxa"/>
          <w:cantSplit/>
          <w:trHeight w:val="650"/>
          <w:tblHeader/>
        </w:trPr>
        <w:tc>
          <w:tcPr>
            <w:tcW w:w="3328" w:type="dxa"/>
            <w:gridSpan w:val="2"/>
          </w:tcPr>
          <w:p w14:paraId="6070E69D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664BF70A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4" w:type="dxa"/>
            <w:gridSpan w:val="9"/>
          </w:tcPr>
          <w:p w14:paraId="0B512AF4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3"/>
          </w:tcPr>
          <w:p w14:paraId="43E990D5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72660C13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4FEA26CB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64DF172E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10"/>
          </w:tcPr>
          <w:p w14:paraId="5D892CF4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8E8665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0C6D743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1" w:type="dxa"/>
            <w:gridSpan w:val="7"/>
          </w:tcPr>
          <w:p w14:paraId="473D07D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B63CA62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3"/>
          </w:tcPr>
          <w:p w14:paraId="0E57D950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8"/>
          </w:tcPr>
          <w:p w14:paraId="5B387F05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216DBC0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F72DFC" w:rsidRPr="004B5677" w14:paraId="7E9C10DA" w14:textId="77777777" w:rsidTr="00F72DFC">
        <w:trPr>
          <w:gridBefore w:val="1"/>
          <w:wBefore w:w="87" w:type="dxa"/>
          <w:cantSplit/>
          <w:tblHeader/>
        </w:trPr>
        <w:tc>
          <w:tcPr>
            <w:tcW w:w="3328" w:type="dxa"/>
            <w:gridSpan w:val="2"/>
          </w:tcPr>
          <w:p w14:paraId="306A65A8" w14:textId="77777777" w:rsidR="00F72DFC" w:rsidRPr="004B5677" w:rsidRDefault="00F72DFC" w:rsidP="000E7A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CCAA942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05CC30E8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057CE55D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377D34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6F181B1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3A094BE7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1B1A647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7449E99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85453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9BE70C7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49F97BE7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131F31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0FA05F37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6716E3E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89EFFE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26CC811C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E81E57E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284DCFD7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2B465E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3376721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6F7C34CD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B02982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7D94F25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6225823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2DFC" w:rsidRPr="004B5677" w14:paraId="0724153C" w14:textId="77777777" w:rsidTr="00F72DFC">
        <w:trPr>
          <w:gridBefore w:val="1"/>
          <w:wBefore w:w="87" w:type="dxa"/>
          <w:cantSplit/>
          <w:trHeight w:val="270"/>
          <w:tblHeader/>
        </w:trPr>
        <w:tc>
          <w:tcPr>
            <w:tcW w:w="3328" w:type="dxa"/>
            <w:gridSpan w:val="2"/>
          </w:tcPr>
          <w:p w14:paraId="443F68BE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3"/>
          </w:tcPr>
          <w:p w14:paraId="4FA20A14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9"/>
          </w:tcPr>
          <w:p w14:paraId="16697EEE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3"/>
          </w:tcPr>
          <w:p w14:paraId="683725E2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26B53C80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11DEB579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031" w:type="dxa"/>
            <w:gridSpan w:val="30"/>
          </w:tcPr>
          <w:p w14:paraId="27E49490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31085" w:rsidRPr="004B5677" w14:paraId="271D164A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0D8B39D2" w14:textId="498DA4EC" w:rsidR="00D31085" w:rsidRPr="004B5677" w:rsidRDefault="00D31085" w:rsidP="000E399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3"/>
            <w:vAlign w:val="bottom"/>
          </w:tcPr>
          <w:p w14:paraId="3135E796" w14:textId="77777777" w:rsidR="00D31085" w:rsidRPr="004B5677" w:rsidRDefault="00D31085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7C02251A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565ED0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018041E2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06C395E" w14:textId="77777777" w:rsidR="00D31085" w:rsidRPr="004B5677" w:rsidRDefault="00D31085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42E1A2D1" w14:textId="77777777" w:rsidR="00D31085" w:rsidRPr="004B5677" w:rsidRDefault="00D31085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2FFED5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501DDF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96F4D1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0B3AB2B2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E6160D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46E8E430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86DBC1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A95E8C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39CD5D6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2C43654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650836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AF8D556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D30" w:rsidRPr="004B5677" w14:paraId="7ACC2057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69BFB03E" w14:textId="26BF7DC7" w:rsidR="003E5D30" w:rsidRPr="004B5677" w:rsidRDefault="003E5D30" w:rsidP="000E399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สรรพสินค้าเซ็นทรัล จำกัด” และ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4B567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(มหาชน)”</w:t>
            </w:r>
          </w:p>
        </w:tc>
        <w:tc>
          <w:tcPr>
            <w:tcW w:w="808" w:type="dxa"/>
            <w:gridSpan w:val="3"/>
            <w:vAlign w:val="bottom"/>
          </w:tcPr>
          <w:p w14:paraId="79D935A1" w14:textId="77777777" w:rsidR="003E5D30" w:rsidRPr="004B5677" w:rsidRDefault="003E5D30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1CEB4C0A" w14:textId="77777777" w:rsidR="003E5D30" w:rsidRPr="004B5677" w:rsidRDefault="003E5D30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D0DA5A" w14:textId="77777777" w:rsidR="003E5D30" w:rsidRPr="004B5677" w:rsidRDefault="003E5D30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C556372" w14:textId="77777777" w:rsidR="003E5D30" w:rsidRPr="004B5677" w:rsidRDefault="003E5D30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62D4E175" w14:textId="77777777" w:rsidR="003E5D30" w:rsidRPr="004B5677" w:rsidRDefault="003E5D30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18B775E5" w14:textId="670500CC" w:rsidR="003E5D30" w:rsidRPr="004B5677" w:rsidRDefault="003E5D30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329926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D2A212C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474AB5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E09E4A8" w14:textId="77777777" w:rsidR="003E5D30" w:rsidRPr="004B5677" w:rsidRDefault="003E5D30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95F83F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0613C0F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4A0DF9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06F354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EB1D09C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69CA426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52177A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25B7CB6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079" w:rsidRPr="004B5677" w14:paraId="67B5A34D" w14:textId="77777777" w:rsidTr="00F72DFC">
        <w:trPr>
          <w:gridBefore w:val="1"/>
          <w:wBefore w:w="87" w:type="dxa"/>
          <w:cantSplit/>
          <w:trHeight w:val="74"/>
        </w:trPr>
        <w:tc>
          <w:tcPr>
            <w:tcW w:w="3328" w:type="dxa"/>
            <w:gridSpan w:val="2"/>
          </w:tcPr>
          <w:p w14:paraId="21483AD6" w14:textId="141F0CE0" w:rsidR="002A5079" w:rsidRPr="004B5677" w:rsidRDefault="002A5079" w:rsidP="002A5079">
            <w:pPr>
              <w:spacing w:line="240" w:lineRule="auto"/>
              <w:ind w:left="193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08" w:type="dxa"/>
            <w:gridSpan w:val="3"/>
          </w:tcPr>
          <w:p w14:paraId="6B05E71A" w14:textId="187389BF" w:rsidR="002A5079" w:rsidRPr="004B5677" w:rsidRDefault="002A5079" w:rsidP="002A5079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right="-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814" w:type="dxa"/>
            <w:gridSpan w:val="3"/>
          </w:tcPr>
          <w:p w14:paraId="5C7FB599" w14:textId="165022B3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49.60</w:t>
            </w:r>
          </w:p>
        </w:tc>
        <w:tc>
          <w:tcPr>
            <w:tcW w:w="180" w:type="dxa"/>
            <w:gridSpan w:val="2"/>
          </w:tcPr>
          <w:p w14:paraId="2A6690AA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4"/>
          </w:tcPr>
          <w:p w14:paraId="3BC89AAE" w14:textId="3CD9CAE8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49.60</w:t>
            </w:r>
          </w:p>
        </w:tc>
        <w:tc>
          <w:tcPr>
            <w:tcW w:w="180" w:type="dxa"/>
            <w:gridSpan w:val="3"/>
          </w:tcPr>
          <w:p w14:paraId="19E2E5A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3090BC04" w14:textId="5B2EBBF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3B89AD76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2BD050B3" w14:textId="45F85F5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71B4ABC8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3B2EFFCF" w14:textId="4A800614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15186E1C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4"/>
          </w:tcPr>
          <w:p w14:paraId="6544EDB4" w14:textId="3D99CAD0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206001D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1" w:type="dxa"/>
            <w:gridSpan w:val="3"/>
          </w:tcPr>
          <w:p w14:paraId="1E323FDD" w14:textId="45BC56D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08C8B6B6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7162B27" w14:textId="03002C83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gridSpan w:val="3"/>
          </w:tcPr>
          <w:p w14:paraId="48823223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3"/>
          </w:tcPr>
          <w:p w14:paraId="45CA40AE" w14:textId="402758B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B20367D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1DD74D1A" w14:textId="6FA28805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5079" w:rsidRPr="002F3DE4" w14:paraId="3F6382D7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7626E4BB" w14:textId="2AA3BF4F" w:rsidR="002A5079" w:rsidRPr="002F3DE4" w:rsidRDefault="002A5079" w:rsidP="002A5079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4D21E227" w14:textId="77777777" w:rsidR="002A5079" w:rsidRPr="002F3DE4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27EDD48D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FFEBA7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A005BF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AD57EC2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B6C9266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39163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C15260D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6188CE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2CA16A3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D32FDA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9DF805B" w14:textId="77777777" w:rsidR="002A5079" w:rsidRPr="002F3DE4" w:rsidRDefault="002A5079" w:rsidP="002A50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4C0BD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66DDB7E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8A3BB4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13471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5E5BAE7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940005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758F972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B6651F9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A5079" w:rsidRPr="004B5677" w14:paraId="6EC66E4B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4CFA51C2" w14:textId="25D98CE7" w:rsidR="002A5079" w:rsidRPr="004B5677" w:rsidRDefault="002A5079" w:rsidP="002A5079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บริษัทร่วมภายใต้ “บริษัท เซ็นทรัลมาร์เก็ตติ้ง</w:t>
            </w:r>
            <w:r w:rsidRPr="004B567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กรุ๊ป จำกัด”</w:t>
            </w:r>
          </w:p>
        </w:tc>
        <w:tc>
          <w:tcPr>
            <w:tcW w:w="808" w:type="dxa"/>
            <w:gridSpan w:val="3"/>
            <w:vAlign w:val="bottom"/>
          </w:tcPr>
          <w:p w14:paraId="3A1F6275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110FA5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F12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2B27AE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42273D8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C303A7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7003DE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051529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AD91BFA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6133278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983E7C1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45EBFDC" w14:textId="77777777" w:rsidR="002A5079" w:rsidRPr="004B5677" w:rsidRDefault="002A5079" w:rsidP="002A50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F3589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0F99F0B2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B3A8B8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5C5C5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44EF947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4BDEECF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F691F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3F08FB8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079" w:rsidRPr="004B5677" w14:paraId="4E92D79B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5161725B" w14:textId="64A980A8" w:rsidR="002A5079" w:rsidRPr="004B5677" w:rsidRDefault="002A5079" w:rsidP="002A50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แซมโซไนท์ 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4B5677" w:rsidDel="00F7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3"/>
            <w:vAlign w:val="bottom"/>
          </w:tcPr>
          <w:p w14:paraId="226CDB70" w14:textId="0A6DCB1C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4" w:type="dxa"/>
            <w:gridSpan w:val="3"/>
            <w:vAlign w:val="bottom"/>
          </w:tcPr>
          <w:p w14:paraId="452B0B03" w14:textId="1B4FFABB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.41</w:t>
            </w:r>
          </w:p>
        </w:tc>
        <w:tc>
          <w:tcPr>
            <w:tcW w:w="180" w:type="dxa"/>
            <w:gridSpan w:val="2"/>
            <w:vAlign w:val="bottom"/>
          </w:tcPr>
          <w:p w14:paraId="1F525C3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5A77F12" w14:textId="1E25E4C8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.41</w:t>
            </w:r>
          </w:p>
        </w:tc>
        <w:tc>
          <w:tcPr>
            <w:tcW w:w="180" w:type="dxa"/>
            <w:gridSpan w:val="3"/>
            <w:vAlign w:val="bottom"/>
          </w:tcPr>
          <w:p w14:paraId="75C2A303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6F4A340" w14:textId="2AEDA21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32279D27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4C49EE9" w14:textId="59FC32C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76111DE5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9B4BE73" w14:textId="2C75FECA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5FAF699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7D34DF5" w14:textId="716A11AA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40628BF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F9F7186" w14:textId="02AE96C9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0" w:type="dxa"/>
            <w:gridSpan w:val="2"/>
            <w:vAlign w:val="bottom"/>
          </w:tcPr>
          <w:p w14:paraId="42D2D468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2B727F" w14:textId="4713A125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  <w:gridSpan w:val="3"/>
            <w:vAlign w:val="bottom"/>
          </w:tcPr>
          <w:p w14:paraId="76D44E5F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9CF835A" w14:textId="7EDB5A62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8EF02AA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4460DF9" w14:textId="64A3CAE0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2F3DE4" w14:paraId="088786E2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253875AF" w14:textId="77777777" w:rsidR="002A5079" w:rsidRPr="002F3DE4" w:rsidRDefault="002A5079" w:rsidP="002A5079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020783C9" w14:textId="77777777" w:rsidR="002A5079" w:rsidRPr="002F3DE4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755754E3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826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B767BA9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B72D39E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2D2A58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BE328E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5A66174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F58040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745DA4F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D4F858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E481451" w14:textId="77777777" w:rsidR="002A5079" w:rsidRPr="002F3DE4" w:rsidRDefault="002A5079" w:rsidP="002A50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06B27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85B773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F9F7E2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A79734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67609AA0" w14:textId="77777777" w:rsidR="002A5079" w:rsidRPr="002F3DE4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018EC55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2F243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8C1ED4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A5079" w:rsidRPr="004B5677" w14:paraId="081D22DD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66B8EA76" w14:textId="729A93CA" w:rsidR="002A5079" w:rsidRPr="004B5677" w:rsidRDefault="002A5079" w:rsidP="002A5079">
            <w:pPr>
              <w:spacing w:line="240" w:lineRule="auto"/>
              <w:ind w:left="193" w:right="-167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808" w:type="dxa"/>
            <w:gridSpan w:val="3"/>
            <w:vAlign w:val="bottom"/>
          </w:tcPr>
          <w:p w14:paraId="5F07A0E2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42B3ED2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9D85A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51C1528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16464B1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377A6E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49D1A4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FC5A7F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286C69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FD3F3C7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3BE7E5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23C046C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8280F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09A8CDA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1A4A1C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99CF8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ABACF65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BB34AB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46B722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BEC6CF8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079" w:rsidRPr="004B5677" w14:paraId="69AAFA2F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0C2CA26F" w14:textId="2F24A000" w:rsidR="002A5079" w:rsidRPr="004B5677" w:rsidRDefault="002A5079" w:rsidP="002A5079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808" w:type="dxa"/>
            <w:gridSpan w:val="3"/>
            <w:vAlign w:val="bottom"/>
          </w:tcPr>
          <w:p w14:paraId="276046CE" w14:textId="119D89A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4" w:type="dxa"/>
            <w:gridSpan w:val="3"/>
            <w:vAlign w:val="bottom"/>
          </w:tcPr>
          <w:p w14:paraId="33891571" w14:textId="36D646B0" w:rsidR="002A5079" w:rsidRPr="004B5677" w:rsidRDefault="002A5079" w:rsidP="002A507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24.00</w:t>
            </w:r>
          </w:p>
        </w:tc>
        <w:tc>
          <w:tcPr>
            <w:tcW w:w="180" w:type="dxa"/>
            <w:gridSpan w:val="2"/>
            <w:vAlign w:val="bottom"/>
          </w:tcPr>
          <w:p w14:paraId="2D086A4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6E180DB" w14:textId="5E7AAF6F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24.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3"/>
            <w:vAlign w:val="bottom"/>
          </w:tcPr>
          <w:p w14:paraId="04191659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17AFE11" w14:textId="43E8392E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7671B2AE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3919F6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0BB9E" w14:textId="0E9926D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028A605D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vAlign w:val="bottom"/>
          </w:tcPr>
          <w:p w14:paraId="119F799A" w14:textId="3EE685C2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E08BAB2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vAlign w:val="bottom"/>
          </w:tcPr>
          <w:p w14:paraId="2BBF3CF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EF01E5" w14:textId="62922E16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F287D9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tcBorders>
              <w:bottom w:val="single" w:sz="4" w:space="0" w:color="auto"/>
            </w:tcBorders>
            <w:vAlign w:val="bottom"/>
          </w:tcPr>
          <w:p w14:paraId="3F666E9F" w14:textId="001DE304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gridSpan w:val="2"/>
            <w:vAlign w:val="bottom"/>
          </w:tcPr>
          <w:p w14:paraId="57AE8F68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AD0CEB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C06F82" w14:textId="1B5B8B52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gridSpan w:val="3"/>
            <w:vAlign w:val="bottom"/>
          </w:tcPr>
          <w:p w14:paraId="1782A931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0AA183E9" w14:textId="159AC6A1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14E4394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0863E811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837EF9" w14:textId="7BCA84A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4B5677" w14:paraId="12B3F1BF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  <w:vAlign w:val="bottom"/>
          </w:tcPr>
          <w:p w14:paraId="21EDDB2B" w14:textId="2F79976C" w:rsidR="002A5079" w:rsidRPr="004B5677" w:rsidRDefault="002A5079" w:rsidP="002A50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รวมบริษัทร่วม</w:t>
            </w:r>
          </w:p>
        </w:tc>
        <w:tc>
          <w:tcPr>
            <w:tcW w:w="808" w:type="dxa"/>
            <w:gridSpan w:val="3"/>
          </w:tcPr>
          <w:p w14:paraId="3CFDBBAA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D1547B1" w14:textId="77777777" w:rsidR="002A5079" w:rsidRPr="004B5677" w:rsidRDefault="002A5079" w:rsidP="002A507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6C3075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58BEC92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3FF5E61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6D471B2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1ABE49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02E3B0" w14:textId="77777777" w:rsidR="002A5079" w:rsidRPr="004B5677" w:rsidRDefault="002A5079" w:rsidP="002A5079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E5C9BB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C8E7" w14:textId="1170CA41" w:rsidR="002A5079" w:rsidRPr="004B5677" w:rsidRDefault="00B15A10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80" w:type="dxa"/>
            <w:gridSpan w:val="2"/>
            <w:vAlign w:val="bottom"/>
          </w:tcPr>
          <w:p w14:paraId="77C001B5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7B03" w14:textId="2C86DA3F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291D81C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CA8F3" w14:textId="1B27003D" w:rsidR="002A5079" w:rsidRPr="004B5677" w:rsidRDefault="00B15A10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180" w:type="dxa"/>
            <w:gridSpan w:val="2"/>
            <w:vAlign w:val="bottom"/>
          </w:tcPr>
          <w:p w14:paraId="468A5901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5654" w14:textId="74D71398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180" w:type="dxa"/>
            <w:gridSpan w:val="3"/>
            <w:vAlign w:val="bottom"/>
          </w:tcPr>
          <w:p w14:paraId="4A4D9B9F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0B10" w14:textId="25779E67" w:rsidR="002A5079" w:rsidRPr="004B5677" w:rsidRDefault="00E25174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2AD38A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368B0" w14:textId="4B97CE85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72DFC" w:rsidRPr="004B5677" w14:paraId="11B58195" w14:textId="77777777" w:rsidTr="00F72DFC">
        <w:trPr>
          <w:gridBefore w:val="1"/>
          <w:wBefore w:w="87" w:type="dxa"/>
          <w:cantSplit/>
          <w:tblHeader/>
        </w:trPr>
        <w:tc>
          <w:tcPr>
            <w:tcW w:w="3328" w:type="dxa"/>
            <w:gridSpan w:val="2"/>
          </w:tcPr>
          <w:p w14:paraId="0E4F45C3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12340EB4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6"/>
          </w:tcPr>
          <w:p w14:paraId="7224C017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7"/>
          </w:tcPr>
          <w:p w14:paraId="06EA351C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204254C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7"/>
          </w:tcPr>
          <w:p w14:paraId="5417C24E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E86012E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31" w:type="dxa"/>
            <w:gridSpan w:val="30"/>
          </w:tcPr>
          <w:p w14:paraId="65E80931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2DFC" w:rsidRPr="004B5677" w14:paraId="55438A5F" w14:textId="77777777" w:rsidTr="00F72DFC">
        <w:trPr>
          <w:gridBefore w:val="1"/>
          <w:wBefore w:w="87" w:type="dxa"/>
          <w:cantSplit/>
          <w:trHeight w:val="650"/>
          <w:tblHeader/>
        </w:trPr>
        <w:tc>
          <w:tcPr>
            <w:tcW w:w="3328" w:type="dxa"/>
            <w:gridSpan w:val="2"/>
          </w:tcPr>
          <w:p w14:paraId="7B38F05D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526A2BAD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4" w:type="dxa"/>
            <w:gridSpan w:val="9"/>
          </w:tcPr>
          <w:p w14:paraId="4E1A6A7B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3"/>
          </w:tcPr>
          <w:p w14:paraId="6673DA55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058BCD11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5F46C503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3900FB00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10"/>
          </w:tcPr>
          <w:p w14:paraId="75AA12F4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60052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33670FF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1" w:type="dxa"/>
            <w:gridSpan w:val="7"/>
          </w:tcPr>
          <w:p w14:paraId="13DD8B0C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352C03EE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3"/>
          </w:tcPr>
          <w:p w14:paraId="749FA09E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8"/>
          </w:tcPr>
          <w:p w14:paraId="2AE1C177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31C7B3A5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F72DFC" w:rsidRPr="004B5677" w14:paraId="7ACD0460" w14:textId="77777777" w:rsidTr="00F72DFC">
        <w:trPr>
          <w:gridBefore w:val="1"/>
          <w:wBefore w:w="87" w:type="dxa"/>
          <w:cantSplit/>
          <w:tblHeader/>
        </w:trPr>
        <w:tc>
          <w:tcPr>
            <w:tcW w:w="3328" w:type="dxa"/>
            <w:gridSpan w:val="2"/>
          </w:tcPr>
          <w:p w14:paraId="1B2038A7" w14:textId="77777777" w:rsidR="00F72DFC" w:rsidRPr="004B5677" w:rsidRDefault="00F72DFC" w:rsidP="000E7A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E2A25D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71FAE519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4133E62B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F11E3A6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C5743F3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6AD6A9CD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83D064C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8276FF1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BFE64B0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969A29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648FF903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250C6B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6FE490D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E95FFBF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B81193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32B1B3EB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664FFCC9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25A190A0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6094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E0F3A72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3"/>
            <w:vAlign w:val="bottom"/>
          </w:tcPr>
          <w:p w14:paraId="1941E3BC" w14:textId="77777777" w:rsidR="00F72DFC" w:rsidRPr="004B5677" w:rsidRDefault="00F72DFC" w:rsidP="000E7A6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FCA5F3E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1B48CFC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9199FA" w14:textId="77777777" w:rsidR="00F72DFC" w:rsidRPr="004B5677" w:rsidRDefault="00F72DFC" w:rsidP="000E7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2DFC" w:rsidRPr="004B5677" w14:paraId="5E39B4B0" w14:textId="77777777" w:rsidTr="00F72DFC">
        <w:trPr>
          <w:gridBefore w:val="1"/>
          <w:wBefore w:w="87" w:type="dxa"/>
          <w:cantSplit/>
          <w:trHeight w:val="270"/>
          <w:tblHeader/>
        </w:trPr>
        <w:tc>
          <w:tcPr>
            <w:tcW w:w="3328" w:type="dxa"/>
            <w:gridSpan w:val="2"/>
          </w:tcPr>
          <w:p w14:paraId="262DE10B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3"/>
          </w:tcPr>
          <w:p w14:paraId="491F3ABD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9"/>
          </w:tcPr>
          <w:p w14:paraId="4E1D3309" w14:textId="77777777" w:rsidR="00F72DFC" w:rsidRPr="004B5677" w:rsidRDefault="00F72DFC" w:rsidP="000E7A6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3"/>
          </w:tcPr>
          <w:p w14:paraId="513BB9F5" w14:textId="77777777" w:rsidR="00F72DFC" w:rsidRPr="004B5677" w:rsidRDefault="00F72DFC" w:rsidP="000E7A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9"/>
          </w:tcPr>
          <w:p w14:paraId="7B59D619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40778514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031" w:type="dxa"/>
            <w:gridSpan w:val="30"/>
          </w:tcPr>
          <w:p w14:paraId="44391DD1" w14:textId="77777777" w:rsidR="00F72DFC" w:rsidRPr="004B5677" w:rsidRDefault="00F72DFC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A5079" w:rsidRPr="004B5677" w14:paraId="779AF77F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52E5F5E8" w14:textId="6F2A57AD" w:rsidR="002A5079" w:rsidRPr="004B5677" w:rsidRDefault="002A5079" w:rsidP="002A50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808" w:type="dxa"/>
            <w:gridSpan w:val="3"/>
            <w:vAlign w:val="bottom"/>
          </w:tcPr>
          <w:p w14:paraId="5B179D65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33FE1CE9" w14:textId="77777777" w:rsidR="002A5079" w:rsidRPr="004B5677" w:rsidRDefault="002A5079" w:rsidP="002A507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A7DBBB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0A55A8A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28F5685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0FF705DC" w14:textId="77777777" w:rsidR="002A5079" w:rsidRPr="004B5677" w:rsidRDefault="002A5079" w:rsidP="002A5079">
            <w:pPr>
              <w:pStyle w:val="Index3"/>
              <w:tabs>
                <w:tab w:val="decimal" w:pos="55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A87EB9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51242B7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965993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0AF70FE2" w14:textId="77777777" w:rsidR="002A5079" w:rsidRPr="004B5677" w:rsidRDefault="002A5079" w:rsidP="002A5079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28FC6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1" w:type="dxa"/>
            <w:gridSpan w:val="7"/>
            <w:vAlign w:val="bottom"/>
          </w:tcPr>
          <w:p w14:paraId="16682189" w14:textId="77777777" w:rsidR="002A5079" w:rsidRPr="004B5677" w:rsidRDefault="002A5079" w:rsidP="002A5079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3DB52FF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00BCC65" w14:textId="77777777" w:rsidR="002A5079" w:rsidRPr="004B5677" w:rsidRDefault="002A5079" w:rsidP="002A5079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ACE44E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6BF6539" w14:textId="77777777" w:rsidR="002A5079" w:rsidRPr="004B5677" w:rsidRDefault="002A5079" w:rsidP="002A5079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A5079" w:rsidRPr="004B5677" w14:paraId="46143076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45C52CFF" w14:textId="0AB35F92" w:rsidR="002A5079" w:rsidRPr="004B5677" w:rsidRDefault="002A5079" w:rsidP="002A507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</w:t>
            </w:r>
          </w:p>
        </w:tc>
        <w:tc>
          <w:tcPr>
            <w:tcW w:w="808" w:type="dxa"/>
            <w:gridSpan w:val="3"/>
            <w:vAlign w:val="bottom"/>
          </w:tcPr>
          <w:p w14:paraId="385C1B3D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408DBC84" w14:textId="77777777" w:rsidR="002A5079" w:rsidRPr="004B5677" w:rsidRDefault="002A5079" w:rsidP="002A507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5E720" w14:textId="77777777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40081ED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2854FFF" w14:textId="77777777" w:rsidR="002A5079" w:rsidRPr="004B5677" w:rsidRDefault="002A5079" w:rsidP="002A507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F5A968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D3E97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9549976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670244" w14:textId="77777777" w:rsidR="002A5079" w:rsidRPr="004B5677" w:rsidRDefault="002A5079" w:rsidP="002A5079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CEDB9E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FCC326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B6C335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96B92A8" w14:textId="77777777" w:rsidR="002A5079" w:rsidRPr="004B5677" w:rsidRDefault="002A5079" w:rsidP="002A5079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E61F0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2D41543E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499C4D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FDFE48" w14:textId="77777777" w:rsidR="002A5079" w:rsidRPr="004B5677" w:rsidRDefault="002A5079" w:rsidP="002A5079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310CE7F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6CEBCC6" w14:textId="77777777" w:rsidR="002A5079" w:rsidRPr="004B5677" w:rsidRDefault="002A5079" w:rsidP="002A5079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2CBB37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3170B2B" w14:textId="77777777" w:rsidR="002A5079" w:rsidRPr="004B5677" w:rsidRDefault="002A5079" w:rsidP="002A5079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A5079" w:rsidRPr="004B5677" w14:paraId="083DC36F" w14:textId="77777777" w:rsidTr="00F72DFC">
        <w:trPr>
          <w:gridBefore w:val="1"/>
          <w:wBefore w:w="87" w:type="dxa"/>
          <w:cantSplit/>
          <w:trHeight w:val="326"/>
        </w:trPr>
        <w:tc>
          <w:tcPr>
            <w:tcW w:w="3328" w:type="dxa"/>
            <w:gridSpan w:val="2"/>
          </w:tcPr>
          <w:p w14:paraId="659319D7" w14:textId="4E7C8894" w:rsidR="002A5079" w:rsidRPr="004B5677" w:rsidRDefault="002A5079" w:rsidP="002A50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3"/>
          </w:tcPr>
          <w:p w14:paraId="5753357B" w14:textId="1179EBB4" w:rsidR="002A5079" w:rsidRPr="004B5677" w:rsidRDefault="002A5079" w:rsidP="002A5079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4" w:type="dxa"/>
            <w:gridSpan w:val="3"/>
          </w:tcPr>
          <w:p w14:paraId="2E378A80" w14:textId="0C553970" w:rsidR="002A5079" w:rsidRPr="004B5677" w:rsidRDefault="002A5079" w:rsidP="002A507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23C909AC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7284D5A9" w14:textId="1C95E784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3"/>
          </w:tcPr>
          <w:p w14:paraId="6D05ADDA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0DEB6EF9" w14:textId="7CD4D281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80" w:type="dxa"/>
            <w:gridSpan w:val="2"/>
          </w:tcPr>
          <w:p w14:paraId="1C0CF3C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37F1621A" w14:textId="6C73B369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065F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</w:tcPr>
          <w:p w14:paraId="424D517E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2B3C24A5" w14:textId="444E0BA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80" w:type="dxa"/>
            <w:gridSpan w:val="2"/>
          </w:tcPr>
          <w:p w14:paraId="3D568790" w14:textId="77777777" w:rsidR="002A5079" w:rsidRPr="004B5677" w:rsidRDefault="002A5079" w:rsidP="002A5079">
            <w:pPr>
              <w:pStyle w:val="acctfourfigures"/>
              <w:tabs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3B9B6CF0" w14:textId="638AB48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41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</w:tcPr>
          <w:p w14:paraId="54AF13E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</w:tcPr>
          <w:p w14:paraId="5B9C0B51" w14:textId="4A24B4B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80" w:type="dxa"/>
            <w:gridSpan w:val="2"/>
          </w:tcPr>
          <w:p w14:paraId="0C6B0050" w14:textId="77777777" w:rsidR="002A5079" w:rsidRPr="004B5677" w:rsidRDefault="002A5079" w:rsidP="002A507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F7C763" w14:textId="068A272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  <w:gridSpan w:val="3"/>
          </w:tcPr>
          <w:p w14:paraId="5FA9285C" w14:textId="77777777" w:rsidR="002A5079" w:rsidRPr="004B5677" w:rsidRDefault="002A5079" w:rsidP="002A50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14:paraId="777E33F3" w14:textId="0A852EE4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gridSpan w:val="2"/>
          </w:tcPr>
          <w:p w14:paraId="3F9BEC03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5BB9F6CB" w14:textId="4F8410B2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4B5677" w14:paraId="79FB0D37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02A6DB26" w14:textId="357E5A10" w:rsidR="002A5079" w:rsidRPr="004B5677" w:rsidRDefault="002A5079" w:rsidP="002A50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ลัคชัวรี่ กูดส์ (ประเทศไทย) จำกัด</w:t>
            </w:r>
          </w:p>
        </w:tc>
        <w:tc>
          <w:tcPr>
            <w:tcW w:w="808" w:type="dxa"/>
            <w:gridSpan w:val="3"/>
            <w:vAlign w:val="bottom"/>
          </w:tcPr>
          <w:p w14:paraId="563200F1" w14:textId="465C47D3" w:rsidR="002A5079" w:rsidRPr="004B5677" w:rsidRDefault="002A5079" w:rsidP="002A507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575B09F9" w14:textId="3C892D0B" w:rsidR="002A5079" w:rsidRPr="004B5677" w:rsidRDefault="002A5079" w:rsidP="002A507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9A7FEE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42AAB91" w14:textId="4174991D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3"/>
            <w:vAlign w:val="bottom"/>
          </w:tcPr>
          <w:p w14:paraId="2404DF46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9F6552C" w14:textId="54D64DC8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gridSpan w:val="2"/>
            <w:vAlign w:val="bottom"/>
          </w:tcPr>
          <w:p w14:paraId="2A2E638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AD3D7C" w14:textId="03FF9D3F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11C992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12C8EF0" w14:textId="2B0FE4C1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05746D4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E8FDE7B" w14:textId="2B382D38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5056F14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3273B791" w14:textId="17E68B8B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80" w:type="dxa"/>
            <w:gridSpan w:val="2"/>
            <w:vAlign w:val="bottom"/>
          </w:tcPr>
          <w:p w14:paraId="1C56100B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B22BB9" w14:textId="7DC4B0EA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80" w:type="dxa"/>
            <w:gridSpan w:val="3"/>
            <w:vAlign w:val="bottom"/>
          </w:tcPr>
          <w:p w14:paraId="4A4414C0" w14:textId="77777777" w:rsidR="002A5079" w:rsidRPr="004B5677" w:rsidRDefault="002A5079" w:rsidP="002A50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0DCDA99" w14:textId="32648AD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BAF90C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6F1168D" w14:textId="3755E83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4B5677" w14:paraId="13CCF6E8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4D19E39A" w14:textId="55D5F6D3" w:rsidR="002A5079" w:rsidRPr="004B5677" w:rsidRDefault="002A5079" w:rsidP="00F72DFC">
            <w:pPr>
              <w:spacing w:line="240" w:lineRule="auto"/>
              <w:ind w:left="184" w:right="-86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บ๊อทเทก้า เวเนต้า (ประเทศไทย) จำกัด</w:t>
            </w:r>
          </w:p>
        </w:tc>
        <w:tc>
          <w:tcPr>
            <w:tcW w:w="808" w:type="dxa"/>
            <w:gridSpan w:val="3"/>
            <w:vAlign w:val="bottom"/>
          </w:tcPr>
          <w:p w14:paraId="753D79C3" w14:textId="46448F84" w:rsidR="002A5079" w:rsidRPr="004B5677" w:rsidRDefault="002A5079" w:rsidP="002A507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5275207B" w14:textId="7591D10A" w:rsidR="002A5079" w:rsidRPr="004B5677" w:rsidRDefault="002A5079" w:rsidP="002A507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26BE513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03FF44D" w14:textId="0138BF25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3"/>
            <w:vAlign w:val="bottom"/>
          </w:tcPr>
          <w:p w14:paraId="208C051E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6AD0CE4" w14:textId="15B66801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gridSpan w:val="2"/>
            <w:vAlign w:val="bottom"/>
          </w:tcPr>
          <w:p w14:paraId="27D45B2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8B89B5E" w14:textId="58443B71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D2D1639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5BA87EF" w14:textId="4FA9EE02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1FFDC600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5A1B03C" w14:textId="2E8E5259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06F2DD8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2E28E420" w14:textId="1E206F3A" w:rsidR="002A5079" w:rsidRPr="004B5677" w:rsidRDefault="002A5079" w:rsidP="002A507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71C46AED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46F4FF" w14:textId="61A35B0E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3"/>
            <w:vAlign w:val="bottom"/>
          </w:tcPr>
          <w:p w14:paraId="18318786" w14:textId="77777777" w:rsidR="002A5079" w:rsidRPr="004B5677" w:rsidRDefault="002A5079" w:rsidP="002A50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F28CB97" w14:textId="5630164D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172445" w14:textId="77777777" w:rsidR="002A5079" w:rsidRPr="004B5677" w:rsidRDefault="002A5079" w:rsidP="002A50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D71852" w14:textId="06E45088" w:rsidR="002A5079" w:rsidRPr="004B5677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3DE4" w:rsidRPr="00866975" w14:paraId="12867593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18E5DDBF" w14:textId="77777777" w:rsidR="002F3DE4" w:rsidRPr="00866975" w:rsidRDefault="002F3DE4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ดีเอฟเอส</w:t>
            </w:r>
            <w:r w:rsidRPr="008669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97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86697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808" w:type="dxa"/>
            <w:gridSpan w:val="3"/>
            <w:vAlign w:val="bottom"/>
          </w:tcPr>
          <w:p w14:paraId="4578A5D4" w14:textId="77777777" w:rsidR="002F3DE4" w:rsidRPr="00866975" w:rsidRDefault="002F3DE4" w:rsidP="000E7A6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407E8DC2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  <w:gridSpan w:val="2"/>
            <w:vAlign w:val="bottom"/>
          </w:tcPr>
          <w:p w14:paraId="521119DA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51999E2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  <w:gridSpan w:val="3"/>
            <w:vAlign w:val="bottom"/>
          </w:tcPr>
          <w:p w14:paraId="72315D33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AD14F28" w14:textId="77777777" w:rsidR="002F3DE4" w:rsidRPr="00B15A10" w:rsidRDefault="002F3DE4" w:rsidP="000E7A6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7AD6A571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795E042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6BC8EF5C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6937CC8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3326CEE9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2DC9AB5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1427F855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5C6EA1FB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48F081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3F41EE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0DD122BA" w14:textId="77777777" w:rsidR="002F3DE4" w:rsidRPr="00866975" w:rsidRDefault="002F3DE4" w:rsidP="000E7A6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B2DF630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D4A6742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A67FDF5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3DE4" w:rsidRPr="00866975" w14:paraId="51B2A479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42388D6B" w14:textId="77777777" w:rsidR="002F3DE4" w:rsidRPr="00866975" w:rsidRDefault="002F3DE4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0E96284D" w14:textId="77777777" w:rsidR="002F3DE4" w:rsidRPr="00866975" w:rsidRDefault="002F3DE4" w:rsidP="000E7A6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3194D110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252A68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DD89838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9547E47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105D8250" w14:textId="009F9B6E" w:rsidR="002F3DE4" w:rsidRPr="00866975" w:rsidRDefault="002F3DE4" w:rsidP="000E7A6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ล้านริงกิต</w:t>
            </w: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E5CE01F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C0EF3C7" w14:textId="77777777" w:rsidR="002F3DE4" w:rsidRDefault="002F3DE4" w:rsidP="000E7A6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AB167F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28AF40F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C1A8D4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5B76D4DC" w14:textId="77777777" w:rsidR="002F3DE4" w:rsidRDefault="002F3DE4" w:rsidP="000E7A6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D0E1E5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771691" w14:textId="77777777" w:rsidR="002F3DE4" w:rsidRDefault="002F3DE4" w:rsidP="000E7A6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3A95C44" w14:textId="77777777" w:rsidR="002F3DE4" w:rsidRPr="00866975" w:rsidRDefault="002F3DE4" w:rsidP="000E7A6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3458142" w14:textId="77777777" w:rsidR="002F3DE4" w:rsidRDefault="002F3DE4" w:rsidP="000E7A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7C9D36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3A81176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DE4" w:rsidRPr="00866975" w14:paraId="29338A74" w14:textId="77777777" w:rsidTr="00F72DFC">
        <w:trPr>
          <w:gridBefore w:val="1"/>
          <w:wBefore w:w="87" w:type="dxa"/>
          <w:cantSplit/>
          <w:trHeight w:val="70"/>
        </w:trPr>
        <w:tc>
          <w:tcPr>
            <w:tcW w:w="3328" w:type="dxa"/>
            <w:gridSpan w:val="2"/>
          </w:tcPr>
          <w:p w14:paraId="57512DA3" w14:textId="77777777" w:rsidR="002F3DE4" w:rsidRPr="00866975" w:rsidRDefault="002F3DE4" w:rsidP="000E7A6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866975">
              <w:rPr>
                <w:rFonts w:asciiTheme="majorBidi" w:hAnsiTheme="majorBidi" w:cstheme="majorBidi"/>
                <w:sz w:val="28"/>
                <w:szCs w:val="28"/>
              </w:rPr>
              <w:t>Morningbliss</w:t>
            </w:r>
            <w:proofErr w:type="spellEnd"/>
            <w:r w:rsidRPr="00866975">
              <w:rPr>
                <w:rFonts w:asciiTheme="majorBidi" w:hAnsiTheme="majorBidi" w:cstheme="majorBidi"/>
                <w:sz w:val="28"/>
                <w:szCs w:val="28"/>
              </w:rPr>
              <w:t xml:space="preserve"> SDN. BHD.</w:t>
            </w:r>
          </w:p>
        </w:tc>
        <w:tc>
          <w:tcPr>
            <w:tcW w:w="808" w:type="dxa"/>
            <w:gridSpan w:val="3"/>
            <w:vAlign w:val="bottom"/>
          </w:tcPr>
          <w:p w14:paraId="6050A718" w14:textId="77777777" w:rsidR="002F3DE4" w:rsidRPr="00866975" w:rsidRDefault="002F3DE4" w:rsidP="000E7A6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4" w:type="dxa"/>
            <w:gridSpan w:val="3"/>
            <w:vAlign w:val="bottom"/>
          </w:tcPr>
          <w:p w14:paraId="11273E9B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0" w:type="dxa"/>
            <w:gridSpan w:val="2"/>
            <w:vAlign w:val="bottom"/>
          </w:tcPr>
          <w:p w14:paraId="29996F97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E5ABEEE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0" w:type="dxa"/>
            <w:gridSpan w:val="3"/>
            <w:vAlign w:val="bottom"/>
          </w:tcPr>
          <w:p w14:paraId="7A5BB0CF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9AFB3F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80" w:type="dxa"/>
            <w:gridSpan w:val="2"/>
            <w:vAlign w:val="bottom"/>
          </w:tcPr>
          <w:p w14:paraId="16A57815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4FC6916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80" w:type="dxa"/>
            <w:gridSpan w:val="2"/>
            <w:vAlign w:val="bottom"/>
          </w:tcPr>
          <w:p w14:paraId="42585852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24107C5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D4036F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7947E43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6BC8803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9BAB35A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A7F82DA" w14:textId="77777777" w:rsidR="002F3DE4" w:rsidRPr="00866975" w:rsidRDefault="002F3DE4" w:rsidP="000E7A69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CBA21C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1716FFDD" w14:textId="77777777" w:rsidR="002F3DE4" w:rsidRPr="00866975" w:rsidRDefault="002F3DE4" w:rsidP="000E7A6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8628624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6C11083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7A3279D" w14:textId="77777777" w:rsidR="002F3DE4" w:rsidRPr="00866975" w:rsidRDefault="002F3DE4" w:rsidP="000E7A6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2F3DE4" w14:paraId="425955C4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1D39FAB6" w14:textId="77777777" w:rsidR="002A5079" w:rsidRPr="002F3DE4" w:rsidRDefault="002A5079" w:rsidP="002A5079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gridSpan w:val="3"/>
            <w:vAlign w:val="bottom"/>
          </w:tcPr>
          <w:p w14:paraId="5453ECDC" w14:textId="77777777" w:rsidR="002A5079" w:rsidRPr="002F3DE4" w:rsidRDefault="002A5079" w:rsidP="002A507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32B29E79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7646AD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9820F9A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D9D35A1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1F1B30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2AEA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3D3B2B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7CB442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A1C196D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082F15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C031338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0515FA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728C801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8D79FA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D145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752CB2A" w14:textId="77777777" w:rsidR="002A5079" w:rsidRPr="002F3DE4" w:rsidRDefault="002A5079" w:rsidP="002A5079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E48D781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807A7B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E79C06" w14:textId="77777777" w:rsidR="002A5079" w:rsidRPr="002F3DE4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5A10" w:rsidRPr="004B5677" w14:paraId="47A28902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56BE7817" w14:textId="023085F4" w:rsidR="00B15A10" w:rsidRPr="00866975" w:rsidRDefault="00B15A10" w:rsidP="00B15A10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เซ็นทรัลเทรดดิ้ง จำกัด”</w:t>
            </w:r>
          </w:p>
        </w:tc>
        <w:tc>
          <w:tcPr>
            <w:tcW w:w="808" w:type="dxa"/>
            <w:gridSpan w:val="3"/>
          </w:tcPr>
          <w:p w14:paraId="641200BE" w14:textId="77777777" w:rsidR="00B15A10" w:rsidRPr="00866975" w:rsidRDefault="00B15A10" w:rsidP="00B15A10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21B35291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458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733A79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A971DD5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260412E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9"/>
            <w:vAlign w:val="bottom"/>
          </w:tcPr>
          <w:p w14:paraId="6973FF69" w14:textId="04B3A8D8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</w:t>
            </w:r>
            <w:r w:rsidRPr="008669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นบาท)</w:t>
            </w:r>
          </w:p>
        </w:tc>
        <w:tc>
          <w:tcPr>
            <w:tcW w:w="180" w:type="dxa"/>
            <w:gridSpan w:val="2"/>
            <w:vAlign w:val="bottom"/>
          </w:tcPr>
          <w:p w14:paraId="221A5037" w14:textId="77777777" w:rsidR="00B15A10" w:rsidRPr="00866975" w:rsidRDefault="00B15A10" w:rsidP="00B15A10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6840520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C590D6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3525761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EF04D2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498CB4D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BC08BD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8043D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4B7803C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EBF632D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C85F9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BC6605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5A10" w:rsidRPr="004B5677" w14:paraId="0DBFEB71" w14:textId="77777777" w:rsidTr="00F72DFC">
        <w:trPr>
          <w:gridBefore w:val="1"/>
          <w:wBefore w:w="87" w:type="dxa"/>
          <w:cantSplit/>
          <w:trHeight w:val="380"/>
        </w:trPr>
        <w:tc>
          <w:tcPr>
            <w:tcW w:w="3328" w:type="dxa"/>
            <w:gridSpan w:val="2"/>
          </w:tcPr>
          <w:p w14:paraId="4FDC3B62" w14:textId="32774B9C" w:rsidR="00B15A10" w:rsidRPr="00866975" w:rsidRDefault="00B15A10" w:rsidP="00B15A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ซันกลาส ฮัท (ประเทศไทย) จำกัด</w:t>
            </w:r>
            <w:r w:rsidRPr="00866975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3"/>
          </w:tcPr>
          <w:p w14:paraId="4EDEEBED" w14:textId="25F8E5E3" w:rsidR="00B15A10" w:rsidRPr="00866975" w:rsidRDefault="00B15A10" w:rsidP="00B15A10">
            <w:pPr>
              <w:tabs>
                <w:tab w:val="clear" w:pos="454"/>
                <w:tab w:val="decimal" w:pos="45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แฟชั่น</w:t>
            </w:r>
          </w:p>
        </w:tc>
        <w:tc>
          <w:tcPr>
            <w:tcW w:w="814" w:type="dxa"/>
            <w:gridSpan w:val="3"/>
          </w:tcPr>
          <w:p w14:paraId="590DCE52" w14:textId="3A397EAF" w:rsidR="00B15A10" w:rsidRPr="00866975" w:rsidRDefault="00B15A10" w:rsidP="00B15A10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</w:t>
            </w:r>
            <w:r w:rsidRPr="008669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01B0F6DC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4"/>
          </w:tcPr>
          <w:p w14:paraId="7CFB0BF1" w14:textId="56440063" w:rsidR="00B15A10" w:rsidRPr="00866975" w:rsidRDefault="00B15A10" w:rsidP="00B15A1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</w:t>
            </w:r>
            <w:r w:rsidRPr="008669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gridSpan w:val="3"/>
          </w:tcPr>
          <w:p w14:paraId="46061B55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7353632B" w14:textId="33DC1C25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0" w:type="dxa"/>
            <w:gridSpan w:val="2"/>
          </w:tcPr>
          <w:p w14:paraId="611059E9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4B56320F" w14:textId="1B849E81" w:rsidR="00B15A10" w:rsidRPr="00866975" w:rsidRDefault="00B15A10" w:rsidP="00B15A10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gridSpan w:val="2"/>
          </w:tcPr>
          <w:p w14:paraId="44CB514D" w14:textId="77777777" w:rsidR="00B15A10" w:rsidRPr="00866975" w:rsidRDefault="00B15A10" w:rsidP="00B15A10">
            <w:pPr>
              <w:pStyle w:val="acctfourfigures"/>
              <w:tabs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46FAC75F" w14:textId="7ABFE5BA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gridSpan w:val="2"/>
          </w:tcPr>
          <w:p w14:paraId="1DBF5D88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5173F1F6" w14:textId="51C77273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gridSpan w:val="2"/>
          </w:tcPr>
          <w:p w14:paraId="6816561D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</w:tcPr>
          <w:p w14:paraId="3BF27804" w14:textId="000A900D" w:rsidR="00B15A10" w:rsidRPr="00866975" w:rsidRDefault="00B15A10" w:rsidP="00B15A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5FF3175B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BD3D91A" w14:textId="0F6C128B" w:rsidR="00B15A10" w:rsidRPr="00866975" w:rsidRDefault="00B15A10" w:rsidP="00B15A1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</w:tcPr>
          <w:p w14:paraId="593C6228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3"/>
          </w:tcPr>
          <w:p w14:paraId="7C8E7CB5" w14:textId="234C7840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1532657" w14:textId="77777777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6DF2915F" w14:textId="17365A55" w:rsidR="00B15A10" w:rsidRPr="00866975" w:rsidRDefault="00B15A10" w:rsidP="00B15A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079" w:rsidRPr="004B5677" w14:paraId="622EE9C4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61D63B46" w14:textId="3ED98D7C" w:rsidR="002A5079" w:rsidRPr="00866975" w:rsidRDefault="002A5079" w:rsidP="002A50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รวมการร่วมค้า</w:t>
            </w:r>
          </w:p>
        </w:tc>
        <w:tc>
          <w:tcPr>
            <w:tcW w:w="808" w:type="dxa"/>
            <w:gridSpan w:val="3"/>
          </w:tcPr>
          <w:p w14:paraId="72ACC7C4" w14:textId="77777777" w:rsidR="002A5079" w:rsidRPr="00866975" w:rsidRDefault="002A5079" w:rsidP="002A507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69789426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D86FDD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7484700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AD8C369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8CD6916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557F1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E4BA86C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88F1FB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7ED3F" w14:textId="4743F64D" w:rsidR="002A5079" w:rsidRPr="00866975" w:rsidRDefault="00B15A10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180" w:type="dxa"/>
            <w:gridSpan w:val="2"/>
            <w:vAlign w:val="bottom"/>
          </w:tcPr>
          <w:p w14:paraId="4A15532B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464D3" w14:textId="1F28C806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180" w:type="dxa"/>
            <w:gridSpan w:val="2"/>
            <w:vAlign w:val="bottom"/>
          </w:tcPr>
          <w:p w14:paraId="223CC214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E416D" w14:textId="67AA8BCC" w:rsidR="002A5079" w:rsidRPr="00866975" w:rsidRDefault="00B15A10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80" w:type="dxa"/>
            <w:gridSpan w:val="2"/>
            <w:vAlign w:val="bottom"/>
          </w:tcPr>
          <w:p w14:paraId="4250A300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A1DE1" w14:textId="6D69C2B2" w:rsidR="002A5079" w:rsidRPr="00866975" w:rsidRDefault="002A5079" w:rsidP="002A507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180" w:type="dxa"/>
            <w:gridSpan w:val="3"/>
            <w:vAlign w:val="bottom"/>
          </w:tcPr>
          <w:p w14:paraId="0FA90347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79A8" w14:textId="7594E317" w:rsidR="002A5079" w:rsidRPr="00866975" w:rsidRDefault="00B15A10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3B1B0B15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F16F" w14:textId="535E852D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A5079" w:rsidRPr="004B5677" w14:paraId="18B1C07B" w14:textId="77777777" w:rsidTr="00F72DFC">
        <w:trPr>
          <w:gridBefore w:val="1"/>
          <w:wBefore w:w="87" w:type="dxa"/>
          <w:cantSplit/>
        </w:trPr>
        <w:tc>
          <w:tcPr>
            <w:tcW w:w="3328" w:type="dxa"/>
            <w:gridSpan w:val="2"/>
          </w:tcPr>
          <w:p w14:paraId="67680ABA" w14:textId="6DD19F0F" w:rsidR="002A5079" w:rsidRPr="00866975" w:rsidRDefault="002A5079" w:rsidP="002A50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669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  <w:gridSpan w:val="3"/>
            <w:vAlign w:val="bottom"/>
          </w:tcPr>
          <w:p w14:paraId="1D706215" w14:textId="77777777" w:rsidR="002A5079" w:rsidRPr="00866975" w:rsidRDefault="002A5079" w:rsidP="002A5079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7B6F714E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5AA795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9DBEEB3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5610E57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76FD3C2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1B7D23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19C8262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4294D6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4A829" w14:textId="70A26D51" w:rsidR="002A5079" w:rsidRPr="00866975" w:rsidRDefault="00B15A10" w:rsidP="002A507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180" w:type="dxa"/>
            <w:gridSpan w:val="2"/>
            <w:vAlign w:val="bottom"/>
          </w:tcPr>
          <w:p w14:paraId="07C4259C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76B1" w14:textId="586E538C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80" w:type="dxa"/>
            <w:gridSpan w:val="2"/>
            <w:vAlign w:val="bottom"/>
          </w:tcPr>
          <w:p w14:paraId="534D0D70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50D0" w14:textId="1ABEC0C9" w:rsidR="002A5079" w:rsidRPr="00866975" w:rsidRDefault="00B15A10" w:rsidP="002A50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180" w:type="dxa"/>
            <w:gridSpan w:val="2"/>
            <w:vAlign w:val="bottom"/>
          </w:tcPr>
          <w:p w14:paraId="566E0E35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3EE81" w14:textId="3B615BE0" w:rsidR="002A5079" w:rsidRPr="00866975" w:rsidRDefault="002A5079" w:rsidP="002A507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1,031</w:t>
            </w:r>
          </w:p>
        </w:tc>
        <w:tc>
          <w:tcPr>
            <w:tcW w:w="180" w:type="dxa"/>
            <w:gridSpan w:val="3"/>
            <w:vAlign w:val="bottom"/>
          </w:tcPr>
          <w:p w14:paraId="1881B03E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0B25" w14:textId="7CC9B601" w:rsidR="002A5079" w:rsidRPr="00866975" w:rsidRDefault="00B15A10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06DF755E" w14:textId="77777777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5257" w14:textId="5309DE05" w:rsidR="002A5079" w:rsidRPr="00866975" w:rsidRDefault="002A5079" w:rsidP="002A50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9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E139F" w:rsidRPr="004B5677" w14:paraId="007AD348" w14:textId="77777777" w:rsidTr="00F72DFC">
        <w:trPr>
          <w:gridAfter w:val="2"/>
          <w:wAfter w:w="721" w:type="dxa"/>
          <w:cantSplit/>
          <w:trHeight w:val="80"/>
          <w:tblHeader/>
        </w:trPr>
        <w:tc>
          <w:tcPr>
            <w:tcW w:w="2967" w:type="dxa"/>
            <w:gridSpan w:val="2"/>
          </w:tcPr>
          <w:p w14:paraId="18001167" w14:textId="77777777" w:rsidR="002E139F" w:rsidRPr="002E139F" w:rsidRDefault="002E139F" w:rsidP="00A4271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A86240" w14:textId="0CB77A0F" w:rsidR="002E139F" w:rsidRPr="002E139F" w:rsidRDefault="002E139F" w:rsidP="00A4271E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5" w:type="dxa"/>
            <w:gridSpan w:val="9"/>
            <w:vAlign w:val="bottom"/>
          </w:tcPr>
          <w:p w14:paraId="37CE162E" w14:textId="2FF174DD" w:rsidR="002E139F" w:rsidRPr="002E139F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835AFE2" w14:textId="77777777" w:rsidR="002E139F" w:rsidRPr="002E139F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5" w:type="dxa"/>
            <w:gridSpan w:val="41"/>
            <w:vAlign w:val="bottom"/>
          </w:tcPr>
          <w:p w14:paraId="63CE680E" w14:textId="635D39C5" w:rsidR="002E139F" w:rsidRPr="002E139F" w:rsidRDefault="002E139F" w:rsidP="00A4271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139F" w:rsidRPr="004B5677" w14:paraId="148519E3" w14:textId="77777777" w:rsidTr="00F72DFC">
        <w:trPr>
          <w:gridAfter w:val="2"/>
          <w:wAfter w:w="721" w:type="dxa"/>
          <w:cantSplit/>
          <w:trHeight w:val="80"/>
          <w:tblHeader/>
        </w:trPr>
        <w:tc>
          <w:tcPr>
            <w:tcW w:w="2967" w:type="dxa"/>
            <w:gridSpan w:val="2"/>
          </w:tcPr>
          <w:p w14:paraId="37CA1801" w14:textId="77777777" w:rsidR="002E139F" w:rsidRPr="002E139F" w:rsidRDefault="002E139F" w:rsidP="00BB45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079E47" w14:textId="40E783C9" w:rsidR="002E139F" w:rsidRPr="002E139F" w:rsidRDefault="002E139F" w:rsidP="00BB450A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75" w:type="dxa"/>
            <w:gridSpan w:val="9"/>
            <w:vAlign w:val="bottom"/>
          </w:tcPr>
          <w:p w14:paraId="0D837389" w14:textId="4300C7EF" w:rsidR="002E139F" w:rsidRPr="002E139F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3"/>
            <w:vAlign w:val="bottom"/>
          </w:tcPr>
          <w:p w14:paraId="06F40E76" w14:textId="77777777" w:rsidR="002E139F" w:rsidRPr="002E139F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14"/>
            <w:vAlign w:val="bottom"/>
          </w:tcPr>
          <w:p w14:paraId="0FE93F85" w14:textId="3603EC60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2368FE3" w14:textId="77777777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11"/>
            <w:vAlign w:val="bottom"/>
          </w:tcPr>
          <w:p w14:paraId="1DD6E715" w14:textId="1504356E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  <w:vAlign w:val="bottom"/>
          </w:tcPr>
          <w:p w14:paraId="10233C51" w14:textId="77777777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13"/>
            <w:vAlign w:val="bottom"/>
          </w:tcPr>
          <w:p w14:paraId="18056F67" w14:textId="77777777" w:rsidR="002E139F" w:rsidRPr="002E139F" w:rsidRDefault="002E139F" w:rsidP="002E139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2CD9976" w14:textId="238F8E8C" w:rsidR="002E139F" w:rsidRPr="002E139F" w:rsidRDefault="002E139F" w:rsidP="002E139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</w:p>
        </w:tc>
      </w:tr>
      <w:tr w:rsidR="00866975" w:rsidRPr="004B5677" w14:paraId="3440BAFF" w14:textId="77777777" w:rsidTr="00F72DFC">
        <w:trPr>
          <w:gridAfter w:val="2"/>
          <w:wAfter w:w="721" w:type="dxa"/>
          <w:cantSplit/>
          <w:trHeight w:val="794"/>
          <w:tblHeader/>
        </w:trPr>
        <w:tc>
          <w:tcPr>
            <w:tcW w:w="2967" w:type="dxa"/>
            <w:gridSpan w:val="2"/>
          </w:tcPr>
          <w:p w14:paraId="513EE105" w14:textId="77777777" w:rsidR="00866975" w:rsidRPr="002E139F" w:rsidRDefault="00866975" w:rsidP="008669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44B688F" w14:textId="77777777" w:rsidR="00866975" w:rsidRPr="002E139F" w:rsidRDefault="00866975" w:rsidP="0086697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BF73DCC" w14:textId="440DACB2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270A7ABA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5" w:type="dxa"/>
            <w:gridSpan w:val="4"/>
            <w:vAlign w:val="bottom"/>
          </w:tcPr>
          <w:p w14:paraId="598EE6E2" w14:textId="7D612A25" w:rsidR="00866975" w:rsidRPr="002E139F" w:rsidRDefault="00866975" w:rsidP="0086697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3B35562" w14:textId="2EBF1B91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gridSpan w:val="3"/>
          </w:tcPr>
          <w:p w14:paraId="11DF3AF0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8"/>
            <w:vAlign w:val="bottom"/>
          </w:tcPr>
          <w:p w14:paraId="3BE4D4B7" w14:textId="485132AE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4C14DEA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47DFD5D3" w14:textId="77777777" w:rsidR="00866975" w:rsidRPr="002E139F" w:rsidRDefault="00866975" w:rsidP="0086697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7E8C8EF" w14:textId="711ADAFD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78715B5A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2FCA866E" w14:textId="19823740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793F1AC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5"/>
            <w:vAlign w:val="bottom"/>
          </w:tcPr>
          <w:p w14:paraId="76F5A122" w14:textId="77777777" w:rsidR="00866975" w:rsidRPr="002E139F" w:rsidRDefault="00866975" w:rsidP="0086697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EDCA589" w14:textId="483381EC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gridSpan w:val="2"/>
          </w:tcPr>
          <w:p w14:paraId="36252D4E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vAlign w:val="bottom"/>
          </w:tcPr>
          <w:p w14:paraId="4B47D217" w14:textId="056A95BF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  <w:gridSpan w:val="3"/>
            <w:vAlign w:val="bottom"/>
          </w:tcPr>
          <w:p w14:paraId="1D53A482" w14:textId="77777777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5"/>
            <w:vAlign w:val="bottom"/>
          </w:tcPr>
          <w:p w14:paraId="008F723A" w14:textId="7266CE51" w:rsidR="00866975" w:rsidRPr="002E139F" w:rsidRDefault="00866975" w:rsidP="0086697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4F4C114E" w14:textId="360442DB" w:rsidR="00866975" w:rsidRPr="002E139F" w:rsidRDefault="00866975" w:rsidP="0086697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2E139F" w:rsidRPr="004B5677" w14:paraId="16C45249" w14:textId="77777777" w:rsidTr="00F72DFC">
        <w:trPr>
          <w:gridAfter w:val="2"/>
          <w:wAfter w:w="721" w:type="dxa"/>
          <w:cantSplit/>
          <w:trHeight w:val="281"/>
        </w:trPr>
        <w:tc>
          <w:tcPr>
            <w:tcW w:w="2967" w:type="dxa"/>
            <w:gridSpan w:val="2"/>
            <w:vAlign w:val="bottom"/>
          </w:tcPr>
          <w:p w14:paraId="34AB55AF" w14:textId="4462BBB7" w:rsidR="002E139F" w:rsidRPr="002E139F" w:rsidRDefault="002E139F" w:rsidP="002E139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02E368" w14:textId="510EEB39" w:rsidR="002E139F" w:rsidRPr="002E139F" w:rsidRDefault="002E139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5" w:type="dxa"/>
            <w:gridSpan w:val="9"/>
            <w:vAlign w:val="center"/>
          </w:tcPr>
          <w:p w14:paraId="18675274" w14:textId="24C879B0" w:rsidR="002E139F" w:rsidRPr="002E139F" w:rsidRDefault="002E139F" w:rsidP="002E1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  <w:gridSpan w:val="3"/>
            <w:vAlign w:val="center"/>
          </w:tcPr>
          <w:p w14:paraId="4ED2F69E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14"/>
            <w:vAlign w:val="center"/>
          </w:tcPr>
          <w:p w14:paraId="20D33E8F" w14:textId="71940438" w:rsidR="002E139F" w:rsidRPr="002E139F" w:rsidRDefault="002E139F" w:rsidP="002E139F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" w:type="dxa"/>
            <w:vAlign w:val="center"/>
          </w:tcPr>
          <w:p w14:paraId="6313AE1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26"/>
            <w:vAlign w:val="center"/>
          </w:tcPr>
          <w:p w14:paraId="5DEE3717" w14:textId="06E20CE0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55F" w:rsidRPr="004B5677" w14:paraId="6D85AEE6" w14:textId="77777777" w:rsidTr="00F72DFC">
        <w:trPr>
          <w:gridAfter w:val="2"/>
          <w:wAfter w:w="721" w:type="dxa"/>
          <w:cantSplit/>
          <w:trHeight w:val="281"/>
        </w:trPr>
        <w:tc>
          <w:tcPr>
            <w:tcW w:w="2967" w:type="dxa"/>
            <w:gridSpan w:val="2"/>
            <w:vAlign w:val="bottom"/>
          </w:tcPr>
          <w:p w14:paraId="35D3DD70" w14:textId="77777777" w:rsidR="0019055F" w:rsidRPr="002E139F" w:rsidRDefault="0019055F" w:rsidP="005E51A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gridSpan w:val="2"/>
            <w:vAlign w:val="bottom"/>
          </w:tcPr>
          <w:p w14:paraId="1BE2E9A8" w14:textId="77777777" w:rsidR="0019055F" w:rsidRPr="002E139F" w:rsidRDefault="0019055F" w:rsidP="005E51A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B2A8EF2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5ABACD9A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gridSpan w:val="4"/>
            <w:vAlign w:val="center"/>
          </w:tcPr>
          <w:p w14:paraId="4B6E782B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center"/>
          </w:tcPr>
          <w:p w14:paraId="6804E0B0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8"/>
            <w:vAlign w:val="center"/>
          </w:tcPr>
          <w:p w14:paraId="1E2C9C54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075F492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38344567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575B61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5A5985B5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76B590E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5"/>
            <w:vAlign w:val="center"/>
          </w:tcPr>
          <w:p w14:paraId="2C4441EF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1A22B1D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vAlign w:val="center"/>
          </w:tcPr>
          <w:p w14:paraId="555CE7B4" w14:textId="77777777" w:rsidR="0019055F" w:rsidRPr="002E139F" w:rsidRDefault="0019055F" w:rsidP="005E51A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3"/>
            <w:vAlign w:val="center"/>
          </w:tcPr>
          <w:p w14:paraId="6831BB01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5"/>
            <w:vAlign w:val="center"/>
          </w:tcPr>
          <w:p w14:paraId="56E014AA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39F" w:rsidRPr="004B5677" w14:paraId="4A1444E3" w14:textId="77777777" w:rsidTr="00F72DFC">
        <w:trPr>
          <w:gridAfter w:val="2"/>
          <w:wAfter w:w="721" w:type="dxa"/>
          <w:cantSplit/>
          <w:trHeight w:val="281"/>
        </w:trPr>
        <w:tc>
          <w:tcPr>
            <w:tcW w:w="2967" w:type="dxa"/>
            <w:gridSpan w:val="2"/>
            <w:vAlign w:val="bottom"/>
          </w:tcPr>
          <w:p w14:paraId="049587B3" w14:textId="790C0884" w:rsidR="002E139F" w:rsidRPr="002E139F" w:rsidRDefault="0019055F" w:rsidP="002E139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gridSpan w:val="2"/>
            <w:vAlign w:val="bottom"/>
          </w:tcPr>
          <w:p w14:paraId="778394F2" w14:textId="24614D77" w:rsidR="002E139F" w:rsidRPr="002E139F" w:rsidRDefault="0019055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990" w:type="dxa"/>
            <w:gridSpan w:val="3"/>
            <w:vAlign w:val="center"/>
          </w:tcPr>
          <w:p w14:paraId="33740F21" w14:textId="2475E96F" w:rsidR="002E139F" w:rsidRPr="00F12C1E" w:rsidRDefault="009169E0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28.</w:t>
            </w:r>
            <w:r w:rsidR="00F12C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gridSpan w:val="2"/>
            <w:vAlign w:val="center"/>
          </w:tcPr>
          <w:p w14:paraId="06754473" w14:textId="77777777" w:rsidR="002E139F" w:rsidRPr="002E139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gridSpan w:val="4"/>
            <w:vAlign w:val="center"/>
          </w:tcPr>
          <w:p w14:paraId="4A126B20" w14:textId="5B1C1B38" w:rsidR="002E139F" w:rsidRPr="002E139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</w:rPr>
              <w:t>28.</w:t>
            </w:r>
            <w:r w:rsidR="00F12C1E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  <w:gridSpan w:val="3"/>
            <w:vAlign w:val="center"/>
          </w:tcPr>
          <w:p w14:paraId="3FA494F3" w14:textId="77777777" w:rsidR="002E139F" w:rsidRPr="002E139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8"/>
            <w:vAlign w:val="center"/>
          </w:tcPr>
          <w:p w14:paraId="30186941" w14:textId="37A6BD5C" w:rsidR="002E139F" w:rsidRPr="0019055F" w:rsidRDefault="009169E0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center"/>
          </w:tcPr>
          <w:p w14:paraId="338AB689" w14:textId="77777777" w:rsidR="002E139F" w:rsidRPr="0019055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11B57A98" w14:textId="732700DD" w:rsidR="002E139F" w:rsidRPr="0019055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center"/>
          </w:tcPr>
          <w:p w14:paraId="7A2CC9FE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0707CAB9" w14:textId="364F992D" w:rsidR="002E139F" w:rsidRPr="002E139F" w:rsidRDefault="009169E0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0F8C38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5"/>
            <w:vAlign w:val="center"/>
          </w:tcPr>
          <w:p w14:paraId="0A5B6592" w14:textId="3512467A" w:rsidR="002E139F" w:rsidRPr="002E139F" w:rsidRDefault="0019055F" w:rsidP="002E139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8" w:type="dxa"/>
            <w:gridSpan w:val="2"/>
            <w:vAlign w:val="center"/>
          </w:tcPr>
          <w:p w14:paraId="7C6EB3E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vAlign w:val="center"/>
          </w:tcPr>
          <w:p w14:paraId="7A0AFBF4" w14:textId="7D24F413" w:rsidR="002E139F" w:rsidRPr="002E139F" w:rsidRDefault="009169E0" w:rsidP="002E139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3"/>
            <w:vAlign w:val="center"/>
          </w:tcPr>
          <w:p w14:paraId="1270C22B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5"/>
            <w:vAlign w:val="center"/>
          </w:tcPr>
          <w:p w14:paraId="42B237D2" w14:textId="77F6A0BE" w:rsidR="002E139F" w:rsidRPr="002E139F" w:rsidRDefault="0019055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39F" w:rsidRPr="004B5677" w14:paraId="390EFF03" w14:textId="77777777" w:rsidTr="00F72DFC">
        <w:trPr>
          <w:gridAfter w:val="2"/>
          <w:wAfter w:w="721" w:type="dxa"/>
          <w:cantSplit/>
          <w:trHeight w:val="281"/>
        </w:trPr>
        <w:tc>
          <w:tcPr>
            <w:tcW w:w="2967" w:type="dxa"/>
            <w:gridSpan w:val="2"/>
          </w:tcPr>
          <w:p w14:paraId="131CE383" w14:textId="16073323" w:rsidR="002E139F" w:rsidRPr="002E139F" w:rsidRDefault="002E139F" w:rsidP="002E139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650D20F" w14:textId="77777777" w:rsidR="002E139F" w:rsidRPr="002E139F" w:rsidRDefault="002E139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5976F80" w14:textId="77777777" w:rsidR="002E139F" w:rsidRPr="002E139F" w:rsidRDefault="002E139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4D9D6A7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gridSpan w:val="4"/>
            <w:vAlign w:val="center"/>
          </w:tcPr>
          <w:p w14:paraId="2B0A903B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center"/>
          </w:tcPr>
          <w:p w14:paraId="4F4BECF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8"/>
            <w:vAlign w:val="center"/>
          </w:tcPr>
          <w:p w14:paraId="2ECEAF26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22227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1A910B0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6085D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BB72B" w14:textId="68F43F15" w:rsidR="002E139F" w:rsidRPr="002E139F" w:rsidRDefault="009169E0" w:rsidP="001C03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1AE9E3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8D3FD" w14:textId="77777777" w:rsidR="002E139F" w:rsidRPr="002E139F" w:rsidRDefault="002E139F" w:rsidP="001C03A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78" w:type="dxa"/>
            <w:gridSpan w:val="2"/>
            <w:vAlign w:val="center"/>
          </w:tcPr>
          <w:p w14:paraId="1BEB36D4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32361" w14:textId="0DB468E1" w:rsidR="002E139F" w:rsidRPr="002E139F" w:rsidRDefault="009169E0" w:rsidP="002E139F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3"/>
            <w:vAlign w:val="center"/>
          </w:tcPr>
          <w:p w14:paraId="72911B33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D60FF" w14:textId="67BAE695" w:rsidR="002E139F" w:rsidRPr="002E139F" w:rsidRDefault="001C03A3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BA4995" w14:textId="77777777" w:rsidR="00EE010E" w:rsidRPr="001E0AC1" w:rsidRDefault="00EE010E" w:rsidP="00EE010E">
      <w:pPr>
        <w:pStyle w:val="block"/>
        <w:tabs>
          <w:tab w:val="decimal" w:pos="450"/>
        </w:tabs>
        <w:spacing w:after="0" w:line="240" w:lineRule="auto"/>
        <w:ind w:left="90"/>
        <w:jc w:val="both"/>
        <w:rPr>
          <w:rFonts w:asciiTheme="majorBidi" w:hAnsiTheme="majorBidi" w:cstheme="majorBidi"/>
          <w:sz w:val="20"/>
          <w:lang w:bidi="th-TH"/>
        </w:rPr>
      </w:pPr>
    </w:p>
    <w:p w14:paraId="53A5A987" w14:textId="264BD109" w:rsidR="00EE010E" w:rsidRDefault="00EE010E" w:rsidP="0087642D">
      <w:pPr>
        <w:pStyle w:val="block"/>
        <w:numPr>
          <w:ilvl w:val="0"/>
          <w:numId w:val="12"/>
        </w:numPr>
        <w:tabs>
          <w:tab w:val="decimal" w:pos="630"/>
          <w:tab w:val="decimal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459F1013" w14:textId="02387F86" w:rsidR="007C0AB4" w:rsidRDefault="007C0AB4" w:rsidP="007C0AB4">
      <w:pPr>
        <w:pStyle w:val="block"/>
        <w:tabs>
          <w:tab w:val="decimal" w:pos="630"/>
          <w:tab w:val="decimal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80EA41" w14:textId="08A7B0C3" w:rsidR="007C0AB4" w:rsidRDefault="007C0AB4" w:rsidP="007C0AB4">
      <w:pPr>
        <w:pStyle w:val="block"/>
        <w:tabs>
          <w:tab w:val="decimal" w:pos="630"/>
          <w:tab w:val="decimal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434D799" w14:textId="1A3FC93F" w:rsidR="007C0AB4" w:rsidRDefault="007C0AB4" w:rsidP="007C0AB4">
      <w:pPr>
        <w:pStyle w:val="block"/>
        <w:tabs>
          <w:tab w:val="decimal" w:pos="630"/>
          <w:tab w:val="decimal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18465D" w14:textId="6A501468" w:rsidR="007C0AB4" w:rsidRDefault="007C0AB4" w:rsidP="007C0AB4">
      <w:pPr>
        <w:pStyle w:val="block"/>
        <w:tabs>
          <w:tab w:val="decimal" w:pos="630"/>
          <w:tab w:val="decimal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2BC395" w14:textId="77777777" w:rsidR="007C0AB4" w:rsidRPr="004B5677" w:rsidRDefault="007C0AB4" w:rsidP="007C0AB4">
      <w:pPr>
        <w:pStyle w:val="block"/>
        <w:tabs>
          <w:tab w:val="decimal" w:pos="630"/>
          <w:tab w:val="decimal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8995471" w14:textId="77777777" w:rsidR="00053AE5" w:rsidRDefault="00053AE5" w:rsidP="001E0AC1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  <w:sectPr w:rsidR="00053AE5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D83912B" w14:textId="6AD41D62" w:rsidR="001E0AC1" w:rsidRPr="00053AE5" w:rsidRDefault="001E0AC1" w:rsidP="001E0AC1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53AE5">
        <w:rPr>
          <w:rFonts w:asciiTheme="majorBidi" w:hAnsiTheme="majorBidi" w:cstheme="majorBidi"/>
          <w:sz w:val="30"/>
          <w:szCs w:val="30"/>
          <w:cs/>
        </w:rPr>
        <w:lastRenderedPageBreak/>
        <w:t>บริษัทร่วมทั้งหมดจัดตั้ง</w:t>
      </w:r>
      <w:r w:rsidRPr="00053AE5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053AE5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1B65166F" w14:textId="77777777" w:rsidR="001E0AC1" w:rsidRPr="00053AE5" w:rsidRDefault="001E0AC1" w:rsidP="001E0AC1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101A64D0" w14:textId="77777777" w:rsidR="001E0AC1" w:rsidRPr="00053AE5" w:rsidRDefault="001E0AC1" w:rsidP="00D27B79">
      <w:pPr>
        <w:tabs>
          <w:tab w:val="clear" w:pos="454"/>
        </w:tabs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  <w:r w:rsidRPr="00053AE5">
        <w:rPr>
          <w:rFonts w:asciiTheme="majorBidi" w:hAnsiTheme="majorBidi" w:cstheme="majorBidi"/>
          <w:sz w:val="30"/>
          <w:szCs w:val="30"/>
          <w:cs/>
        </w:rPr>
        <w:t>การร่วมค้าทั้งหมดจัดตั้ง</w:t>
      </w:r>
      <w:r w:rsidRPr="00053AE5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053AE5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proofErr w:type="spellStart"/>
      <w:r w:rsidRPr="00053AE5">
        <w:rPr>
          <w:rFonts w:asciiTheme="majorBidi" w:hAnsiTheme="majorBidi" w:cstheme="majorBidi"/>
          <w:sz w:val="30"/>
          <w:szCs w:val="30"/>
        </w:rPr>
        <w:t>Morningbliss</w:t>
      </w:r>
      <w:proofErr w:type="spellEnd"/>
      <w:r w:rsidRPr="00053AE5">
        <w:rPr>
          <w:rFonts w:asciiTheme="majorBidi" w:hAnsiTheme="majorBidi" w:cstheme="majorBidi"/>
          <w:sz w:val="30"/>
          <w:szCs w:val="30"/>
        </w:rPr>
        <w:t xml:space="preserve"> SDN. BHD.</w:t>
      </w:r>
      <w:r w:rsidRPr="00053AE5">
        <w:rPr>
          <w:rFonts w:asciiTheme="majorBidi" w:hAnsiTheme="majorBidi" w:cstheme="majorBidi"/>
          <w:sz w:val="30"/>
          <w:szCs w:val="30"/>
          <w:cs/>
        </w:rPr>
        <w:t xml:space="preserve"> ซึ่งจัดตั้ง</w:t>
      </w:r>
      <w:r w:rsidRPr="00053AE5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053AE5">
        <w:rPr>
          <w:rFonts w:asciiTheme="majorBidi" w:hAnsiTheme="majorBidi" w:cstheme="majorBidi"/>
          <w:sz w:val="30"/>
          <w:szCs w:val="30"/>
          <w:cs/>
        </w:rPr>
        <w:t>ในประเทศมาเลเซีย</w:t>
      </w:r>
    </w:p>
    <w:p w14:paraId="5F9A33C9" w14:textId="77777777" w:rsidR="001E0AC1" w:rsidRPr="00053AE5" w:rsidRDefault="001E0AC1" w:rsidP="00D27B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p w14:paraId="39C19703" w14:textId="77777777" w:rsidR="001E0AC1" w:rsidRPr="00053AE5" w:rsidRDefault="001E0AC1" w:rsidP="00D27B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Pr="00053AE5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บริษัทและบริษัทไม่มีเงินลงทุนในบริษัทร่วมและการร่วมค้า ซี่งจด</w:t>
      </w:r>
      <w:r w:rsidRPr="0087642D">
        <w:rPr>
          <w:rFonts w:asciiTheme="majorBidi" w:hAnsiTheme="majorBidi" w:cstheme="majorBidi"/>
          <w:sz w:val="30"/>
          <w:szCs w:val="30"/>
          <w:cs/>
          <w:lang w:bidi="th-TH"/>
        </w:rPr>
        <w:t>ทะเบี</w:t>
      </w:r>
      <w:r w:rsidRPr="00053AE5">
        <w:rPr>
          <w:rFonts w:asciiTheme="majorBidi" w:hAnsiTheme="majorBidi" w:cstheme="majorBidi"/>
          <w:sz w:val="30"/>
          <w:szCs w:val="30"/>
          <w:cs/>
          <w:lang w:bidi="th-TH"/>
        </w:rPr>
        <w:t>ยนในตลาดหลักทรัพย์ ดังนั้นจึงไม่มีราคาที่เปิดเผยต่อสาธารณชน</w:t>
      </w:r>
    </w:p>
    <w:p w14:paraId="161FDAC9" w14:textId="524D3886" w:rsidR="001E0AC1" w:rsidRPr="00053AE5" w:rsidRDefault="001E0AC1" w:rsidP="00D27B79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293EB938" w14:textId="77777777" w:rsidR="00D54BE8" w:rsidRPr="00053AE5" w:rsidRDefault="00D54BE8" w:rsidP="00D27B79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66546445" w14:textId="77777777" w:rsidR="00D54BE8" w:rsidRPr="00053AE5" w:rsidRDefault="00D54BE8" w:rsidP="00D27B79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D577DFB" w14:textId="3B022016" w:rsidR="00053AE5" w:rsidRPr="000C4135" w:rsidRDefault="00BB37A5" w:rsidP="0003264D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ในเดือน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กุมภาพันธ์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กลุ่มบริษัทมีส่วนได้เสียใน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COL Vietnam Joint Stock Company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เพิ่มขึ้นจากเดิมร้อยละ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48.68 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เป็นร้อยละ</w:t>
      </w:r>
      <w:r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99.55 </w:t>
      </w:r>
      <w:r w:rsidR="0003264D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</w:t>
      </w:r>
      <w:r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ละกลายเป็นบริษัทย่อยของกลุ่มบริษัท</w:t>
      </w:r>
      <w:r w:rsidR="00E6008C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0C4135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ผ่านการซื้อบริษัท</w:t>
      </w:r>
      <w:r w:rsidR="000C4135"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="000C4135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ซีโอแอล</w:t>
      </w:r>
      <w:r w:rsidR="000C4135"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="000C4135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จำกัด</w:t>
      </w:r>
      <w:r w:rsidR="000C4135"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(</w:t>
      </w:r>
      <w:r w:rsidR="000C4135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มหาชน</w:t>
      </w:r>
      <w:r w:rsidR="000C4135" w:rsidRPr="000C413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) (</w:t>
      </w:r>
      <w:r w:rsidR="000C4135" w:rsidRPr="000C413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ดูหมายเหตุข้อ</w:t>
      </w:r>
      <w:r w:rsidR="000C4135" w:rsidRPr="000C4135">
        <w:rPr>
          <w:rFonts w:asciiTheme="majorBidi" w:hAnsiTheme="majorBidi" w:cstheme="majorBidi"/>
          <w:spacing w:val="-2"/>
          <w:sz w:val="30"/>
          <w:szCs w:val="30"/>
          <w:lang w:bidi="th-TH"/>
        </w:rPr>
        <w:t>5)</w:t>
      </w:r>
    </w:p>
    <w:p w14:paraId="4F6532FA" w14:textId="77777777" w:rsidR="0003264D" w:rsidRPr="0003264D" w:rsidRDefault="0003264D" w:rsidP="00BB37A5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33ADB2A" w14:textId="77777777" w:rsidR="00D54BE8" w:rsidRPr="00053AE5" w:rsidRDefault="00D54BE8" w:rsidP="00D27B79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63F6D6A3" w14:textId="77777777" w:rsidR="00D54BE8" w:rsidRPr="00053AE5" w:rsidRDefault="00D54BE8" w:rsidP="00D27B7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0F951923" w14:textId="0FBC52C5" w:rsidR="00D54BE8" w:rsidRPr="00053AE5" w:rsidRDefault="00D54BE8" w:rsidP="00D27B79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053AE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</w:t>
      </w:r>
      <w:r w:rsidR="00053AE5"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กลุ่มบริษัทได้ลงทุนเพิ่มใน บริษัท มูจิ รีเทล (ประเทศไทย) 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จำกัด จำนวน </w:t>
      </w:r>
      <w:r w:rsid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>,</w:t>
      </w:r>
      <w:r w:rsidRP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B15A1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หุ้น เป็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นจำนวนเงิน</w:t>
      </w:r>
      <w:r w:rsidR="00B15A1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053AE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</w:t>
      </w:r>
      <w:r w:rsidRPr="00053A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053AE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ล้านบาท</w:t>
      </w:r>
      <w:r w:rsidRPr="00053AE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</w:p>
    <w:p w14:paraId="26D6E71B" w14:textId="77777777" w:rsidR="00053AE5" w:rsidRDefault="00053AE5" w:rsidP="00D54BE8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7E6045BD" w14:textId="77777777" w:rsidR="00053AE5" w:rsidRDefault="00053AE5" w:rsidP="00B977B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053AE5" w:rsidSect="00D27B79">
          <w:pgSz w:w="11909" w:h="16834" w:code="9"/>
          <w:pgMar w:top="1152" w:right="1109" w:bottom="1152" w:left="990" w:header="720" w:footer="720" w:gutter="0"/>
          <w:cols w:space="720"/>
          <w:docGrid w:linePitch="360"/>
        </w:sectPr>
      </w:pPr>
    </w:p>
    <w:p w14:paraId="00899ACF" w14:textId="63E5C09C" w:rsidR="00093B30" w:rsidRPr="004B5677" w:rsidRDefault="00804175" w:rsidP="00866975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left" w:pos="540"/>
          <w:tab w:val="num" w:pos="4950"/>
        </w:tabs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001AFABD" w14:textId="77777777" w:rsidR="000B7808" w:rsidRPr="004B5677" w:rsidRDefault="000B7808" w:rsidP="000B7808">
      <w:pPr>
        <w:rPr>
          <w:rFonts w:asciiTheme="majorBidi" w:hAnsiTheme="majorBidi" w:cstheme="majorBidi"/>
          <w:cs/>
          <w:lang w:val="th-TH"/>
        </w:rPr>
      </w:pPr>
    </w:p>
    <w:tbl>
      <w:tblPr>
        <w:tblW w:w="1388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6"/>
        <w:gridCol w:w="178"/>
        <w:gridCol w:w="717"/>
        <w:gridCol w:w="8"/>
        <w:gridCol w:w="171"/>
        <w:gridCol w:w="8"/>
        <w:gridCol w:w="700"/>
        <w:gridCol w:w="8"/>
        <w:gridCol w:w="178"/>
        <w:gridCol w:w="716"/>
        <w:gridCol w:w="178"/>
        <w:gridCol w:w="714"/>
        <w:gridCol w:w="6"/>
        <w:gridCol w:w="178"/>
        <w:gridCol w:w="6"/>
        <w:gridCol w:w="724"/>
        <w:gridCol w:w="184"/>
        <w:gridCol w:w="700"/>
        <w:gridCol w:w="18"/>
        <w:gridCol w:w="185"/>
        <w:gridCol w:w="597"/>
        <w:gridCol w:w="178"/>
        <w:gridCol w:w="665"/>
        <w:gridCol w:w="184"/>
        <w:gridCol w:w="715"/>
        <w:gridCol w:w="187"/>
        <w:gridCol w:w="712"/>
        <w:gridCol w:w="178"/>
        <w:gridCol w:w="900"/>
        <w:gridCol w:w="182"/>
        <w:gridCol w:w="906"/>
      </w:tblGrid>
      <w:tr w:rsidR="003E5E1E" w:rsidRPr="004B5677" w14:paraId="406432B6" w14:textId="6F8A5F78" w:rsidTr="00D27B79">
        <w:trPr>
          <w:cantSplit/>
          <w:trHeight w:val="434"/>
          <w:tblHeader/>
        </w:trPr>
        <w:tc>
          <w:tcPr>
            <w:tcW w:w="2906" w:type="dxa"/>
            <w:vAlign w:val="bottom"/>
          </w:tcPr>
          <w:p w14:paraId="31A7B2AF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7EC24A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3" w:type="dxa"/>
            <w:gridSpan w:val="29"/>
            <w:vAlign w:val="bottom"/>
          </w:tcPr>
          <w:p w14:paraId="2A7D720F" w14:textId="076181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E1E" w:rsidRPr="004B5677" w14:paraId="5E8D201B" w14:textId="298D7FD8" w:rsidTr="00D27B79">
        <w:trPr>
          <w:cantSplit/>
          <w:trHeight w:val="434"/>
          <w:tblHeader/>
        </w:trPr>
        <w:tc>
          <w:tcPr>
            <w:tcW w:w="2906" w:type="dxa"/>
            <w:vAlign w:val="bottom"/>
          </w:tcPr>
          <w:p w14:paraId="0EC370DE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CDA1FA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4" w:type="dxa"/>
            <w:gridSpan w:val="5"/>
            <w:vAlign w:val="bottom"/>
          </w:tcPr>
          <w:p w14:paraId="3DCBEFE7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6" w:type="dxa"/>
            <w:gridSpan w:val="2"/>
            <w:vAlign w:val="bottom"/>
          </w:tcPr>
          <w:p w14:paraId="53BF42F7" w14:textId="77777777" w:rsidR="003E5E1E" w:rsidRPr="004B5677" w:rsidRDefault="003E5E1E" w:rsidP="007F199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6B78D399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155A7491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gridSpan w:val="5"/>
            <w:vAlign w:val="bottom"/>
          </w:tcPr>
          <w:p w14:paraId="4A36AC60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5" w:type="dxa"/>
            <w:vAlign w:val="bottom"/>
          </w:tcPr>
          <w:p w14:paraId="2E7FC694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6F1DE39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37E73555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3BF5C4D6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8" w:type="dxa"/>
          </w:tcPr>
          <w:p w14:paraId="73049277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8" w:type="dxa"/>
            <w:gridSpan w:val="3"/>
          </w:tcPr>
          <w:p w14:paraId="012873D5" w14:textId="77777777" w:rsidR="003E5E1E" w:rsidRPr="003E5E1E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80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E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346E4581" w14:textId="18EC0A38" w:rsidR="003E5E1E" w:rsidRPr="004B5677" w:rsidRDefault="003E5E1E" w:rsidP="003E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E1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2E139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E5E1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1D03B7" w:rsidRPr="004B5677" w14:paraId="096FA716" w14:textId="056D3D02" w:rsidTr="00D27B79">
        <w:trPr>
          <w:cantSplit/>
          <w:tblHeader/>
        </w:trPr>
        <w:tc>
          <w:tcPr>
            <w:tcW w:w="2906" w:type="dxa"/>
            <w:vAlign w:val="bottom"/>
          </w:tcPr>
          <w:p w14:paraId="671587E5" w14:textId="77777777" w:rsidR="003E5E1E" w:rsidRPr="004B5677" w:rsidRDefault="003E5E1E" w:rsidP="003E5E1E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0B3F19" w14:textId="77777777" w:rsidR="003E5E1E" w:rsidRPr="004B5677" w:rsidRDefault="003E5E1E" w:rsidP="003E5E1E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0A8072EF" w14:textId="77777777" w:rsidR="003E5E1E" w:rsidRPr="008C1B4C" w:rsidRDefault="003E5E1E" w:rsidP="008C1B4C">
            <w:pPr>
              <w:pStyle w:val="acctfourfigures"/>
              <w:tabs>
                <w:tab w:val="clear" w:pos="765"/>
              </w:tabs>
              <w:spacing w:line="240" w:lineRule="auto"/>
              <w:ind w:left="-101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9" w:type="dxa"/>
            <w:gridSpan w:val="2"/>
          </w:tcPr>
          <w:p w14:paraId="7CC5EDEC" w14:textId="77777777" w:rsidR="003E5E1E" w:rsidRPr="008C1B4C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14:paraId="5045724A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6" w:type="dxa"/>
            <w:gridSpan w:val="2"/>
          </w:tcPr>
          <w:p w14:paraId="133E6EF5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6" w:type="dxa"/>
          </w:tcPr>
          <w:p w14:paraId="5D3359F6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160F0B9C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A3D1FF6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75FFF45C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24" w:type="dxa"/>
          </w:tcPr>
          <w:p w14:paraId="774E5F03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149FDE05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00" w:type="dxa"/>
          </w:tcPr>
          <w:p w14:paraId="541516E5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03" w:type="dxa"/>
            <w:gridSpan w:val="2"/>
          </w:tcPr>
          <w:p w14:paraId="481C280E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7" w:type="dxa"/>
          </w:tcPr>
          <w:p w14:paraId="7B398B42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69A04B93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65" w:type="dxa"/>
          </w:tcPr>
          <w:p w14:paraId="4580361F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62A9166E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5" w:type="dxa"/>
          </w:tcPr>
          <w:p w14:paraId="0BCE6BA1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7" w:type="dxa"/>
          </w:tcPr>
          <w:p w14:paraId="0903C806" w14:textId="77777777" w:rsidR="003E5E1E" w:rsidRPr="008C1B4C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  <w:tc>
          <w:tcPr>
            <w:tcW w:w="712" w:type="dxa"/>
          </w:tcPr>
          <w:p w14:paraId="711D3B0F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A83E846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7D746F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017281FA" w14:textId="14BCFE88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0F0FE4F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6" w:type="dxa"/>
          </w:tcPr>
          <w:p w14:paraId="48BB5008" w14:textId="77777777" w:rsidR="003E5E1E" w:rsidRPr="008C1B4C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</w:p>
          <w:p w14:paraId="4ACA32B8" w14:textId="7C99FDC0" w:rsidR="003E5E1E" w:rsidRPr="008C1B4C" w:rsidRDefault="002E139F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B4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D62EE8" w:rsidRPr="004B5677" w14:paraId="39091763" w14:textId="4A089123" w:rsidTr="00D27B79">
        <w:trPr>
          <w:cantSplit/>
          <w:tblHeader/>
        </w:trPr>
        <w:tc>
          <w:tcPr>
            <w:tcW w:w="2906" w:type="dxa"/>
            <w:vAlign w:val="bottom"/>
          </w:tcPr>
          <w:p w14:paraId="1B69BB8E" w14:textId="77777777" w:rsidR="00D62EE8" w:rsidRPr="004B5677" w:rsidRDefault="00D62EE8" w:rsidP="00D62EE8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4CF1C8" w14:textId="77777777" w:rsidR="00D62EE8" w:rsidRPr="004B5677" w:rsidRDefault="00D62EE8" w:rsidP="00D62EE8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1CE44C2B" w14:textId="079559EB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9" w:type="dxa"/>
            <w:gridSpan w:val="2"/>
          </w:tcPr>
          <w:p w14:paraId="7D4ABE2C" w14:textId="77777777" w:rsidR="00D62EE8" w:rsidRPr="004B5677" w:rsidRDefault="00D62EE8" w:rsidP="00D62EE8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14:paraId="376E92CC" w14:textId="5DCFA5EC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6" w:type="dxa"/>
            <w:gridSpan w:val="2"/>
          </w:tcPr>
          <w:p w14:paraId="28027CD8" w14:textId="77777777" w:rsidR="00D62EE8" w:rsidRPr="004B5677" w:rsidRDefault="00D62EE8" w:rsidP="00D62EE8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6" w:type="dxa"/>
          </w:tcPr>
          <w:p w14:paraId="027C310E" w14:textId="2E30625B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71729D9B" w14:textId="77777777" w:rsidR="00D62EE8" w:rsidRPr="004B5677" w:rsidRDefault="00D62EE8" w:rsidP="00D62EE8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5153401" w14:textId="7A65600E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  <w:gridSpan w:val="2"/>
          </w:tcPr>
          <w:p w14:paraId="2978DC1D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CA0FE88" w14:textId="34A70E4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67517182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</w:tcPr>
          <w:p w14:paraId="3A7C7AB8" w14:textId="0D0387CE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3" w:type="dxa"/>
            <w:gridSpan w:val="2"/>
          </w:tcPr>
          <w:p w14:paraId="547CAD4C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</w:tcPr>
          <w:p w14:paraId="4E112F40" w14:textId="2EDD7682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044E80A5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14:paraId="52A9FDFA" w14:textId="172153B9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</w:tcPr>
          <w:p w14:paraId="5E8136F6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E265EB9" w14:textId="30878A1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7" w:type="dxa"/>
          </w:tcPr>
          <w:p w14:paraId="410CB380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4F1C9B" w14:textId="7A8A1D5F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6228CC2A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2D63F0" w14:textId="39F38CDF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</w:tcPr>
          <w:p w14:paraId="325FD19E" w14:textId="77777777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45B4D2D1" w14:textId="1C5E34B9" w:rsidR="00D62EE8" w:rsidRPr="004B5677" w:rsidRDefault="00D62EE8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B79" w:rsidRPr="004B5677" w14:paraId="4192D261" w14:textId="77777777" w:rsidTr="00D27B79">
        <w:trPr>
          <w:cantSplit/>
        </w:trPr>
        <w:tc>
          <w:tcPr>
            <w:tcW w:w="2906" w:type="dxa"/>
            <w:vAlign w:val="bottom"/>
          </w:tcPr>
          <w:p w14:paraId="001AFF3B" w14:textId="77777777" w:rsidR="00D27B79" w:rsidRPr="004B5677" w:rsidRDefault="00D27B79" w:rsidP="00D62EE8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BE33C1" w14:textId="77777777" w:rsidR="00D27B79" w:rsidRPr="004B5677" w:rsidRDefault="00D27B79" w:rsidP="00D62EE8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5"/>
          </w:tcPr>
          <w:p w14:paraId="72358022" w14:textId="2AA5267F" w:rsidR="00D27B79" w:rsidRDefault="00D27B79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B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6" w:type="dxa"/>
            <w:gridSpan w:val="2"/>
          </w:tcPr>
          <w:p w14:paraId="098192B7" w14:textId="77777777" w:rsidR="00D27B79" w:rsidRPr="004B5677" w:rsidRDefault="00D27B79" w:rsidP="00D62EE8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14" w:type="dxa"/>
            <w:gridSpan w:val="4"/>
          </w:tcPr>
          <w:p w14:paraId="16F42074" w14:textId="53A59450" w:rsidR="00D27B79" w:rsidRDefault="00D27B79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B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4" w:type="dxa"/>
            <w:gridSpan w:val="2"/>
          </w:tcPr>
          <w:p w14:paraId="2E8DAE20" w14:textId="77777777" w:rsidR="00D27B79" w:rsidRPr="004B5677" w:rsidRDefault="00D27B79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5" w:type="dxa"/>
            <w:gridSpan w:val="16"/>
          </w:tcPr>
          <w:p w14:paraId="52592950" w14:textId="14B66125" w:rsidR="00D27B79" w:rsidRDefault="00D27B79" w:rsidP="00D62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B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27B79" w:rsidRPr="004B5677" w14:paraId="1BCAEADF" w14:textId="77777777" w:rsidTr="00D27B79">
        <w:trPr>
          <w:cantSplit/>
          <w:trHeight w:val="245"/>
        </w:trPr>
        <w:tc>
          <w:tcPr>
            <w:tcW w:w="2906" w:type="dxa"/>
            <w:vAlign w:val="bottom"/>
          </w:tcPr>
          <w:p w14:paraId="4809E0F6" w14:textId="48EEEB4B" w:rsidR="00D27B79" w:rsidRPr="004B5677" w:rsidRDefault="00D27B79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B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78" w:type="dxa"/>
            <w:vAlign w:val="bottom"/>
          </w:tcPr>
          <w:p w14:paraId="3E082375" w14:textId="77777777" w:rsidR="00D27B79" w:rsidRPr="004B5677" w:rsidRDefault="00D27B79" w:rsidP="009169E0">
            <w:pPr>
              <w:tabs>
                <w:tab w:val="clear" w:pos="454"/>
                <w:tab w:val="decimal" w:pos="461"/>
              </w:tabs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594518D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AD5F78C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D8685BD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CC548E5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78A83F6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F5372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50C0C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35FFAF2A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CEFAC42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1B03D3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612832C7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5E30DC0D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376D4D0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CEED3A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2D6FB6B8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1C172DB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6560165F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32471A0C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CBF0889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7B7693A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4CC0D8" w14:textId="77777777" w:rsidR="00D27B79" w:rsidRDefault="00D27B79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58EF229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7ED0AFA" w14:textId="77777777" w:rsidR="00D27B79" w:rsidRDefault="00D27B79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9E0" w:rsidRPr="004B5677" w14:paraId="7F64387B" w14:textId="0A0643C8" w:rsidTr="00D27B79">
        <w:trPr>
          <w:cantSplit/>
          <w:trHeight w:val="245"/>
        </w:trPr>
        <w:tc>
          <w:tcPr>
            <w:tcW w:w="2906" w:type="dxa"/>
            <w:vAlign w:val="bottom"/>
          </w:tcPr>
          <w:p w14:paraId="2123C329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178" w:type="dxa"/>
            <w:vAlign w:val="bottom"/>
          </w:tcPr>
          <w:p w14:paraId="7402CE3D" w14:textId="77777777" w:rsidR="009169E0" w:rsidRPr="004B5677" w:rsidRDefault="009169E0" w:rsidP="009169E0">
            <w:pPr>
              <w:tabs>
                <w:tab w:val="clear" w:pos="454"/>
                <w:tab w:val="decimal" w:pos="461"/>
              </w:tabs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2AAEEBE7" w14:textId="6030DF31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139CCC9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160B3B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75DC241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96061D1" w14:textId="553CD766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78" w:type="dxa"/>
            <w:vAlign w:val="bottom"/>
          </w:tcPr>
          <w:p w14:paraId="2195527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8885F6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4" w:type="dxa"/>
            <w:gridSpan w:val="2"/>
            <w:vAlign w:val="bottom"/>
          </w:tcPr>
          <w:p w14:paraId="22C13F5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AA80B14" w14:textId="6546E370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" w:type="dxa"/>
            <w:vAlign w:val="bottom"/>
          </w:tcPr>
          <w:p w14:paraId="4BBDDE9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E126A3B" w14:textId="1082A521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3" w:type="dxa"/>
            <w:gridSpan w:val="2"/>
            <w:vAlign w:val="bottom"/>
          </w:tcPr>
          <w:p w14:paraId="3382259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22E7CDC5" w14:textId="13881DB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1CDCAD8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3EEB96D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F07605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090700EF" w14:textId="547383F0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7" w:type="dxa"/>
            <w:vAlign w:val="bottom"/>
          </w:tcPr>
          <w:p w14:paraId="6CBB8DE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23F3F17" w14:textId="0F2E5E4D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064C284C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B2A156" w14:textId="017590B2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E41CC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D62F858" w14:textId="78565DE5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59EB3BC5" w14:textId="65A7BE10" w:rsidTr="00D27B79">
        <w:trPr>
          <w:cantSplit/>
          <w:trHeight w:val="272"/>
        </w:trPr>
        <w:tc>
          <w:tcPr>
            <w:tcW w:w="2906" w:type="dxa"/>
            <w:vAlign w:val="bottom"/>
          </w:tcPr>
          <w:p w14:paraId="0C457623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178" w:type="dxa"/>
            <w:vAlign w:val="bottom"/>
          </w:tcPr>
          <w:p w14:paraId="5FD1C4E0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0D7AAD01" w14:textId="4DEF3829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  <w:gridSpan w:val="2"/>
            <w:vAlign w:val="bottom"/>
          </w:tcPr>
          <w:p w14:paraId="364BBAD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24C45F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6" w:type="dxa"/>
            <w:gridSpan w:val="2"/>
            <w:vAlign w:val="bottom"/>
          </w:tcPr>
          <w:p w14:paraId="1323F4F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57A377E" w14:textId="1A205367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78" w:type="dxa"/>
            <w:vAlign w:val="bottom"/>
          </w:tcPr>
          <w:p w14:paraId="1CAFD5B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0A6610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4" w:type="dxa"/>
            <w:gridSpan w:val="2"/>
            <w:vAlign w:val="bottom"/>
          </w:tcPr>
          <w:p w14:paraId="29E57FC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46378D0" w14:textId="6B90236A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4" w:type="dxa"/>
            <w:vAlign w:val="bottom"/>
          </w:tcPr>
          <w:p w14:paraId="571EB20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F9FC68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03" w:type="dxa"/>
            <w:gridSpan w:val="2"/>
            <w:vAlign w:val="bottom"/>
          </w:tcPr>
          <w:p w14:paraId="3F8FEDA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0F9DEE60" w14:textId="67E8A788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8CE9B4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692730A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F8181C8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65CA1B5" w14:textId="6E997031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7" w:type="dxa"/>
            <w:vAlign w:val="bottom"/>
          </w:tcPr>
          <w:p w14:paraId="6AB4849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2A4FFEB5" w14:textId="55D0788D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78" w:type="dxa"/>
          </w:tcPr>
          <w:p w14:paraId="7E8547E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244F32" w14:textId="163CA50E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DFF08C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F336651" w14:textId="2581BD74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14F9C0C3" w14:textId="21E930F5" w:rsidTr="00D27B79">
        <w:trPr>
          <w:cantSplit/>
          <w:trHeight w:val="362"/>
        </w:trPr>
        <w:tc>
          <w:tcPr>
            <w:tcW w:w="2906" w:type="dxa"/>
          </w:tcPr>
          <w:p w14:paraId="3060E27D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78" w:type="dxa"/>
            <w:vAlign w:val="bottom"/>
          </w:tcPr>
          <w:p w14:paraId="0FDD9ACC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43883F3A" w14:textId="6D4A632B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5CEE79F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3CA207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3C4D763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2BCD9CD" w14:textId="652C46BF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78" w:type="dxa"/>
            <w:vAlign w:val="bottom"/>
          </w:tcPr>
          <w:p w14:paraId="21FC3B5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47CE5A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4" w:type="dxa"/>
            <w:gridSpan w:val="2"/>
            <w:vAlign w:val="bottom"/>
          </w:tcPr>
          <w:p w14:paraId="268303D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B385170" w14:textId="13AB90A6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4" w:type="dxa"/>
            <w:vAlign w:val="bottom"/>
          </w:tcPr>
          <w:p w14:paraId="0A98FDD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2A4F1E3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03" w:type="dxa"/>
            <w:gridSpan w:val="2"/>
            <w:vAlign w:val="bottom"/>
          </w:tcPr>
          <w:p w14:paraId="3847CAA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35371163" w14:textId="636FF322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CA2C1D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2AF2CB1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F6517F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2455B2A1" w14:textId="0F71F81F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7" w:type="dxa"/>
            <w:vAlign w:val="bottom"/>
          </w:tcPr>
          <w:p w14:paraId="06B2980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C7F9166" w14:textId="538AE2F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78" w:type="dxa"/>
          </w:tcPr>
          <w:p w14:paraId="1CB284F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2D49E" w14:textId="2F94B9E5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CC3545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A07E07A" w14:textId="302B24CC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12F3AD79" w14:textId="6B3B6802" w:rsidTr="00D27B79">
        <w:trPr>
          <w:cantSplit/>
          <w:trHeight w:val="272"/>
        </w:trPr>
        <w:tc>
          <w:tcPr>
            <w:tcW w:w="2906" w:type="dxa"/>
          </w:tcPr>
          <w:p w14:paraId="4C64AFFD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78" w:type="dxa"/>
            <w:vAlign w:val="bottom"/>
          </w:tcPr>
          <w:p w14:paraId="4DC04AC3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6500EA1D" w14:textId="59CB6680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6F223B1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F42CCE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10BBC66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EB773BA" w14:textId="02AC3275" w:rsidR="009169E0" w:rsidRPr="004B5677" w:rsidRDefault="003E2E1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178" w:type="dxa"/>
            <w:vAlign w:val="bottom"/>
          </w:tcPr>
          <w:p w14:paraId="2EDF684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B0777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4" w:type="dxa"/>
            <w:gridSpan w:val="2"/>
            <w:vAlign w:val="bottom"/>
          </w:tcPr>
          <w:p w14:paraId="4BE3B38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96AE45B" w14:textId="11E02AEE" w:rsidR="009169E0" w:rsidRPr="004B5677" w:rsidRDefault="003E2E1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184" w:type="dxa"/>
            <w:vAlign w:val="bottom"/>
          </w:tcPr>
          <w:p w14:paraId="14C77E9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450CA6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03" w:type="dxa"/>
            <w:gridSpan w:val="2"/>
            <w:vAlign w:val="bottom"/>
          </w:tcPr>
          <w:p w14:paraId="6A7210A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34F505AC" w14:textId="58CF3A50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6E763C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65EB063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45AEFD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2FAF9586" w14:textId="4ED81BE0" w:rsidR="009169E0" w:rsidRPr="004B5677" w:rsidRDefault="003E2E1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187" w:type="dxa"/>
            <w:vAlign w:val="bottom"/>
          </w:tcPr>
          <w:p w14:paraId="7E07F2A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1F584C8" w14:textId="21D3CF23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78" w:type="dxa"/>
          </w:tcPr>
          <w:p w14:paraId="0D0EB6E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8BF72B" w14:textId="77AC40D2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C95DD0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111FDB3" w14:textId="7101F954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6A4F842B" w14:textId="0A3EA84D" w:rsidTr="00D27B79">
        <w:trPr>
          <w:cantSplit/>
          <w:trHeight w:val="20"/>
        </w:trPr>
        <w:tc>
          <w:tcPr>
            <w:tcW w:w="2906" w:type="dxa"/>
          </w:tcPr>
          <w:p w14:paraId="2952B301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78" w:type="dxa"/>
            <w:vAlign w:val="bottom"/>
          </w:tcPr>
          <w:p w14:paraId="64AA021B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691FB05B" w14:textId="6B281C55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7FBD782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2B6B1D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55D0E70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A3D0A82" w14:textId="7B764343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22C8F1D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F1E1E7" w14:textId="6A2943D4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2"/>
            <w:vAlign w:val="bottom"/>
          </w:tcPr>
          <w:p w14:paraId="077421E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D4468BE" w14:textId="15934DBF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84" w:type="dxa"/>
            <w:vAlign w:val="bottom"/>
          </w:tcPr>
          <w:p w14:paraId="1472F6C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1970E04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203" w:type="dxa"/>
            <w:gridSpan w:val="2"/>
            <w:vAlign w:val="bottom"/>
          </w:tcPr>
          <w:p w14:paraId="1A596E1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73E1682E" w14:textId="20FCFC89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966A84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625226C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4A64D4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7AEE697C" w14:textId="51B7C1B5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87" w:type="dxa"/>
            <w:vAlign w:val="bottom"/>
          </w:tcPr>
          <w:p w14:paraId="2751C71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74E84F6" w14:textId="7B9FAF38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78" w:type="dxa"/>
          </w:tcPr>
          <w:p w14:paraId="5454000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32BA6" w14:textId="263FAA72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FE3DD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0CB5782" w14:textId="3589C0FC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65BB1DA9" w14:textId="33E8DF48" w:rsidTr="00D27B79">
        <w:trPr>
          <w:cantSplit/>
          <w:trHeight w:val="335"/>
        </w:trPr>
        <w:tc>
          <w:tcPr>
            <w:tcW w:w="2906" w:type="dxa"/>
          </w:tcPr>
          <w:p w14:paraId="078E454F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178" w:type="dxa"/>
            <w:vAlign w:val="bottom"/>
          </w:tcPr>
          <w:p w14:paraId="78059973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09DCC1FF" w14:textId="7CD3CEEE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750B18C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5C316B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684A29F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039B6C4" w14:textId="02FF6CA3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78" w:type="dxa"/>
            <w:vAlign w:val="bottom"/>
          </w:tcPr>
          <w:p w14:paraId="4125273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5F252E" w14:textId="4074F0E8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4" w:type="dxa"/>
            <w:gridSpan w:val="2"/>
            <w:vAlign w:val="bottom"/>
          </w:tcPr>
          <w:p w14:paraId="62222BA7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3F18C9E" w14:textId="4F1A576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26,815</w:t>
            </w:r>
          </w:p>
        </w:tc>
        <w:tc>
          <w:tcPr>
            <w:tcW w:w="184" w:type="dxa"/>
            <w:vAlign w:val="bottom"/>
          </w:tcPr>
          <w:p w14:paraId="74AC794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17B506D0" w14:textId="2CC08043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26,815</w:t>
            </w:r>
          </w:p>
        </w:tc>
        <w:tc>
          <w:tcPr>
            <w:tcW w:w="203" w:type="dxa"/>
            <w:gridSpan w:val="2"/>
            <w:vAlign w:val="bottom"/>
          </w:tcPr>
          <w:p w14:paraId="16D31CA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3BFDEF68" w14:textId="2470D5B5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7D634FC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0FBB76F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5CFF69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3634BBCE" w14:textId="118F2A87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26,815</w:t>
            </w:r>
          </w:p>
        </w:tc>
        <w:tc>
          <w:tcPr>
            <w:tcW w:w="187" w:type="dxa"/>
            <w:vAlign w:val="bottom"/>
          </w:tcPr>
          <w:p w14:paraId="20158E5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602D53B" w14:textId="22447F33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26,815</w:t>
            </w:r>
          </w:p>
        </w:tc>
        <w:tc>
          <w:tcPr>
            <w:tcW w:w="178" w:type="dxa"/>
          </w:tcPr>
          <w:p w14:paraId="45D54BB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C6D785" w14:textId="737A93BB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146BE97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7CAAAD2" w14:textId="7C6C685B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56A2F78F" w14:textId="0507EFB8" w:rsidTr="00D27B79">
        <w:trPr>
          <w:cantSplit/>
          <w:trHeight w:val="272"/>
        </w:trPr>
        <w:tc>
          <w:tcPr>
            <w:tcW w:w="2906" w:type="dxa"/>
          </w:tcPr>
          <w:p w14:paraId="566DC585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178" w:type="dxa"/>
            <w:vAlign w:val="bottom"/>
          </w:tcPr>
          <w:p w14:paraId="4C3F5316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34634FAE" w14:textId="64B66995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60F4942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1E3D8F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3D070B77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24FB39D" w14:textId="1BF7501B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78" w:type="dxa"/>
            <w:vAlign w:val="bottom"/>
          </w:tcPr>
          <w:p w14:paraId="56AA70A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B01EE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4" w:type="dxa"/>
            <w:gridSpan w:val="2"/>
            <w:vAlign w:val="bottom"/>
          </w:tcPr>
          <w:p w14:paraId="769EE0F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828EAB3" w14:textId="4097DB0B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vAlign w:val="bottom"/>
          </w:tcPr>
          <w:p w14:paraId="64C0AAD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E66134E" w14:textId="5F63878E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3" w:type="dxa"/>
            <w:gridSpan w:val="2"/>
            <w:vAlign w:val="bottom"/>
          </w:tcPr>
          <w:p w14:paraId="3CFF691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2D6F2AFD" w14:textId="17C3549A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CD0F60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177AC39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BADF39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3B668DC5" w14:textId="3C5F347E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7" w:type="dxa"/>
            <w:vAlign w:val="bottom"/>
          </w:tcPr>
          <w:p w14:paraId="685994F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FB46567" w14:textId="34C31C3B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78CF94A2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86086E" w14:textId="40824F3D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6FE4E4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C840684" w14:textId="3A827F20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44D709AE" w14:textId="0FFAB0ED" w:rsidTr="00D27B79">
        <w:trPr>
          <w:cantSplit/>
          <w:trHeight w:val="20"/>
        </w:trPr>
        <w:tc>
          <w:tcPr>
            <w:tcW w:w="2906" w:type="dxa"/>
          </w:tcPr>
          <w:p w14:paraId="45000C4E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178" w:type="dxa"/>
            <w:vAlign w:val="bottom"/>
          </w:tcPr>
          <w:p w14:paraId="2DE4E0A2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408A6797" w14:textId="44FD7356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gridSpan w:val="2"/>
            <w:vAlign w:val="bottom"/>
          </w:tcPr>
          <w:p w14:paraId="18B4E34D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E80B379" w14:textId="61A24D4B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6" w:type="dxa"/>
            <w:gridSpan w:val="2"/>
            <w:vAlign w:val="bottom"/>
          </w:tcPr>
          <w:p w14:paraId="5A72132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554C1A9" w14:textId="79C8D9B3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vAlign w:val="bottom"/>
          </w:tcPr>
          <w:p w14:paraId="7F96671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7FD5FAE" w14:textId="0B56DB0A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5E4C61F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3570CB5" w14:textId="1CBAF98F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D8F5CA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6FE1ADB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3FD2DAF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7261AB5" w14:textId="3B91553D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BDB4C59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170CCDD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140C2C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0C7E7105" w14:textId="2B6D8923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9C27CE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53F34BC" w14:textId="03D71DBD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8896BC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F88536" w14:textId="6226BCFC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B1B533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F6225B4" w14:textId="17BCF4BA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9E0" w:rsidRPr="004B5677" w14:paraId="4A15EF39" w14:textId="134D274F" w:rsidTr="00D27B79">
        <w:trPr>
          <w:cantSplit/>
          <w:trHeight w:val="20"/>
        </w:trPr>
        <w:tc>
          <w:tcPr>
            <w:tcW w:w="2906" w:type="dxa"/>
          </w:tcPr>
          <w:p w14:paraId="089B3BF2" w14:textId="77777777" w:rsidR="009169E0" w:rsidRPr="004B5677" w:rsidRDefault="009169E0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78" w:type="dxa"/>
            <w:vAlign w:val="bottom"/>
          </w:tcPr>
          <w:p w14:paraId="46575D53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20A40BA7" w14:textId="4A3E8DE6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gridSpan w:val="2"/>
            <w:vAlign w:val="bottom"/>
          </w:tcPr>
          <w:p w14:paraId="505FB89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33A7306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6" w:type="dxa"/>
            <w:gridSpan w:val="2"/>
            <w:vAlign w:val="bottom"/>
          </w:tcPr>
          <w:p w14:paraId="745B56B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F198FE7" w14:textId="29549A38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42B28C5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BE2C49" w14:textId="354E890B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2"/>
            <w:vAlign w:val="bottom"/>
          </w:tcPr>
          <w:p w14:paraId="58B5C81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0C9A61E" w14:textId="4C049E24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2F6BA97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2E61301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617D9D4B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2B082B07" w14:textId="517FCEF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3676AC8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6178602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20EC9B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6C5D0E67" w14:textId="2432C282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48FE639A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23FF138" w14:textId="089912F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36A31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1C8733" w14:textId="032D09FC" w:rsidR="009169E0" w:rsidRPr="004B5677" w:rsidRDefault="009169E0" w:rsidP="009169E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A7B6614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1E9CF07" w14:textId="2D1804CD" w:rsidR="009169E0" w:rsidRPr="004B5677" w:rsidRDefault="009169E0" w:rsidP="009169E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B79" w:rsidRPr="004B5677" w14:paraId="6CDF1BF9" w14:textId="51B8046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46873D8A" w14:textId="77777777" w:rsidR="009169E0" w:rsidRPr="004B5677" w:rsidRDefault="009169E0" w:rsidP="009169E0">
            <w:pPr>
              <w:spacing w:line="240" w:lineRule="auto"/>
              <w:ind w:left="197" w:hanging="19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4B567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                </w:t>
            </w:r>
          </w:p>
        </w:tc>
        <w:tc>
          <w:tcPr>
            <w:tcW w:w="178" w:type="dxa"/>
            <w:vAlign w:val="bottom"/>
          </w:tcPr>
          <w:p w14:paraId="4D50BD2F" w14:textId="77777777" w:rsidR="009169E0" w:rsidRPr="004B5677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2D769D0D" w14:textId="5CD67A5C" w:rsidR="009169E0" w:rsidRPr="004B5677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gridSpan w:val="2"/>
            <w:vAlign w:val="bottom"/>
          </w:tcPr>
          <w:p w14:paraId="3A73C18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5D54985" w14:textId="77873C4C" w:rsidR="009169E0" w:rsidRPr="00B977BD" w:rsidRDefault="009169E0" w:rsidP="009169E0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86" w:type="dxa"/>
            <w:gridSpan w:val="2"/>
            <w:vAlign w:val="bottom"/>
          </w:tcPr>
          <w:p w14:paraId="62721A2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E614146" w14:textId="2DAD294A" w:rsidR="009169E0" w:rsidRPr="004B5677" w:rsidRDefault="009169E0" w:rsidP="00360D5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78" w:type="dxa"/>
            <w:vAlign w:val="bottom"/>
          </w:tcPr>
          <w:p w14:paraId="0411F9B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A6A34C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84" w:type="dxa"/>
            <w:gridSpan w:val="2"/>
            <w:vAlign w:val="bottom"/>
          </w:tcPr>
          <w:p w14:paraId="53D37A11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2FEC7BF" w14:textId="6833B7F2" w:rsidR="009169E0" w:rsidRPr="004B5677" w:rsidRDefault="009169E0" w:rsidP="009169E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33,720</w:t>
            </w:r>
          </w:p>
        </w:tc>
        <w:tc>
          <w:tcPr>
            <w:tcW w:w="184" w:type="dxa"/>
            <w:vAlign w:val="bottom"/>
          </w:tcPr>
          <w:p w14:paraId="3341E7F8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26CD90F" w14:textId="5AB4C706" w:rsidR="009169E0" w:rsidRPr="004B5677" w:rsidRDefault="009169E0" w:rsidP="009169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33,720</w:t>
            </w:r>
          </w:p>
        </w:tc>
        <w:tc>
          <w:tcPr>
            <w:tcW w:w="185" w:type="dxa"/>
            <w:vAlign w:val="bottom"/>
          </w:tcPr>
          <w:p w14:paraId="24CFBE43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50C2D174" w14:textId="2F33B059" w:rsidR="009169E0" w:rsidRPr="004B5677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CEA3A10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20C2595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AEB5805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119C8EBD" w14:textId="444AFE47" w:rsidR="009169E0" w:rsidRPr="004B5677" w:rsidRDefault="009169E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33,720</w:t>
            </w:r>
          </w:p>
        </w:tc>
        <w:tc>
          <w:tcPr>
            <w:tcW w:w="187" w:type="dxa"/>
            <w:vAlign w:val="bottom"/>
          </w:tcPr>
          <w:p w14:paraId="3E1C90BF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4D2FB2D" w14:textId="0FC708E9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33,720</w:t>
            </w:r>
          </w:p>
        </w:tc>
        <w:tc>
          <w:tcPr>
            <w:tcW w:w="178" w:type="dxa"/>
          </w:tcPr>
          <w:p w14:paraId="6CFACAEE" w14:textId="77777777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807A4" w14:textId="2194C592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8E9D00B" w14:textId="54FA2F54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B8DBA7D" w14:textId="0F0C2C63" w:rsidR="009169E0" w:rsidRPr="004B5677" w:rsidRDefault="009169E0" w:rsidP="009169E0">
            <w:pPr>
              <w:pStyle w:val="acctfourfigures"/>
              <w:tabs>
                <w:tab w:val="clear" w:pos="765"/>
                <w:tab w:val="decimal" w:pos="551"/>
                <w:tab w:val="decimal" w:pos="642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</w:tr>
      <w:tr w:rsidR="00D27B79" w:rsidRPr="00D27B79" w14:paraId="560BFCF9" w14:textId="7777777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5DB31483" w14:textId="77777777" w:rsidR="009169E0" w:rsidRDefault="009169E0" w:rsidP="009169E0">
            <w:pPr>
              <w:spacing w:line="240" w:lineRule="auto"/>
              <w:ind w:left="197" w:hanging="197"/>
              <w:rPr>
                <w:rFonts w:asciiTheme="majorBidi" w:hAnsiTheme="majorBidi" w:cstheme="majorBidi"/>
              </w:rPr>
            </w:pPr>
          </w:p>
          <w:p w14:paraId="276A710B" w14:textId="3C0317C1" w:rsidR="00D27B79" w:rsidRPr="00D27B79" w:rsidRDefault="00D27B79" w:rsidP="009169E0">
            <w:pPr>
              <w:spacing w:line="240" w:lineRule="auto"/>
              <w:ind w:left="197" w:hanging="19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" w:type="dxa"/>
            <w:vAlign w:val="bottom"/>
          </w:tcPr>
          <w:p w14:paraId="397F8C63" w14:textId="77777777" w:rsidR="009169E0" w:rsidRPr="00D27B79" w:rsidRDefault="009169E0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6D398030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51F7A38D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44A4AA4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511E3711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0F335794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3FB3786C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1F8ECA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4CB5C721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4" w:type="dxa"/>
            <w:vAlign w:val="bottom"/>
          </w:tcPr>
          <w:p w14:paraId="74A51E78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7D8EC77E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69882E2C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28604280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0FE3ED4A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3612D99E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0C3362E9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2A663653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5" w:type="dxa"/>
            <w:vAlign w:val="bottom"/>
          </w:tcPr>
          <w:p w14:paraId="2E3ED20A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7" w:type="dxa"/>
            <w:vAlign w:val="bottom"/>
          </w:tcPr>
          <w:p w14:paraId="3B0C92D7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</w:tcPr>
          <w:p w14:paraId="6C6A0756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3AA86827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B06806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2F938F70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6" w:type="dxa"/>
          </w:tcPr>
          <w:p w14:paraId="4AF28CAF" w14:textId="77777777" w:rsidR="009169E0" w:rsidRPr="00D27B79" w:rsidRDefault="009169E0" w:rsidP="009169E0">
            <w:pPr>
              <w:pStyle w:val="acctfourfigures"/>
              <w:tabs>
                <w:tab w:val="clear" w:pos="765"/>
                <w:tab w:val="decimal" w:pos="551"/>
                <w:tab w:val="decimal" w:pos="642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27B79" w:rsidRPr="004B5677" w14:paraId="53E3A61F" w14:textId="2738036F" w:rsidTr="00D27B79">
        <w:trPr>
          <w:cantSplit/>
          <w:trHeight w:val="371"/>
        </w:trPr>
        <w:tc>
          <w:tcPr>
            <w:tcW w:w="2906" w:type="dxa"/>
          </w:tcPr>
          <w:p w14:paraId="46410177" w14:textId="7E53A8E4" w:rsidR="00D27B79" w:rsidRPr="004B5677" w:rsidRDefault="00BB37A5" w:rsidP="00916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46E1FC2F" w14:textId="77777777" w:rsidR="00D27B79" w:rsidRPr="004B5677" w:rsidRDefault="00D27B79" w:rsidP="009169E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4" w:type="dxa"/>
            <w:gridSpan w:val="5"/>
            <w:vAlign w:val="center"/>
          </w:tcPr>
          <w:p w14:paraId="61A91CF7" w14:textId="393BAC98" w:rsidR="00D27B79" w:rsidRPr="004B5677" w:rsidRDefault="00D27B79" w:rsidP="00D27B79">
            <w:pPr>
              <w:pStyle w:val="acctfourfigures"/>
              <w:tabs>
                <w:tab w:val="clear" w:pos="765"/>
                <w:tab w:val="decimal" w:pos="306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B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6" w:type="dxa"/>
            <w:gridSpan w:val="2"/>
            <w:vAlign w:val="bottom"/>
          </w:tcPr>
          <w:p w14:paraId="2FC90D2B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4F0AF18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71DFB541" w14:textId="77777777" w:rsidR="00D27B79" w:rsidRPr="004B5677" w:rsidRDefault="00D27B79" w:rsidP="009169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1" w:type="dxa"/>
            <w:gridSpan w:val="17"/>
            <w:vAlign w:val="bottom"/>
          </w:tcPr>
          <w:p w14:paraId="2AE891BE" w14:textId="6AC98451" w:rsidR="00D27B79" w:rsidRPr="00FD0FC6" w:rsidRDefault="00D27B79" w:rsidP="009169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0F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D0FC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D0FC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E2E10" w:rsidRPr="004B5677" w14:paraId="48B0E6BF" w14:textId="372BE663" w:rsidTr="00D27B79">
        <w:trPr>
          <w:cantSplit/>
          <w:trHeight w:val="20"/>
        </w:trPr>
        <w:tc>
          <w:tcPr>
            <w:tcW w:w="2906" w:type="dxa"/>
          </w:tcPr>
          <w:p w14:paraId="5F68CDEC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178" w:type="dxa"/>
            <w:vAlign w:val="bottom"/>
          </w:tcPr>
          <w:p w14:paraId="52B0CEB2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3F65515" w14:textId="0F8DAC21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gridSpan w:val="2"/>
            <w:vAlign w:val="bottom"/>
          </w:tcPr>
          <w:p w14:paraId="7C2AFF5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89277FC" w14:textId="1EA0AAE1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vAlign w:val="bottom"/>
          </w:tcPr>
          <w:p w14:paraId="4611CE3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420313A" w14:textId="4060FA68" w:rsidR="003E2E10" w:rsidRPr="004B5677" w:rsidRDefault="00D27B79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2E10"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520D487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A231F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4" w:type="dxa"/>
            <w:gridSpan w:val="2"/>
            <w:vAlign w:val="bottom"/>
          </w:tcPr>
          <w:p w14:paraId="0363625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16C07162" w14:textId="44836F04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4" w:type="dxa"/>
            <w:vAlign w:val="bottom"/>
          </w:tcPr>
          <w:p w14:paraId="6FCA84E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7599CF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03" w:type="dxa"/>
            <w:gridSpan w:val="2"/>
            <w:vAlign w:val="bottom"/>
          </w:tcPr>
          <w:p w14:paraId="53E84E2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20C245D" w14:textId="794270A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6DBBB9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66B90F8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494E52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3F2753AB" w14:textId="3D8673A9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7" w:type="dxa"/>
            <w:vAlign w:val="bottom"/>
          </w:tcPr>
          <w:p w14:paraId="62C1ACC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3B0EFA9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78" w:type="dxa"/>
          </w:tcPr>
          <w:p w14:paraId="0237C5A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A64ED1" w14:textId="29478699" w:rsidR="003E2E10" w:rsidRPr="004B5677" w:rsidRDefault="003E2E10" w:rsidP="003E2E10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72A75C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A323EEE" w14:textId="161B6FCC" w:rsidR="003E2E10" w:rsidRPr="004B5677" w:rsidRDefault="003E2E10" w:rsidP="003E2E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2E10" w:rsidRPr="004B5677" w14:paraId="6D80A266" w14:textId="64A4F791" w:rsidTr="00D27B79">
        <w:trPr>
          <w:cantSplit/>
          <w:trHeight w:val="20"/>
        </w:trPr>
        <w:tc>
          <w:tcPr>
            <w:tcW w:w="2906" w:type="dxa"/>
          </w:tcPr>
          <w:p w14:paraId="717B67B5" w14:textId="6BA23A92" w:rsidR="003E2E10" w:rsidRPr="004B5677" w:rsidRDefault="003E2E10" w:rsidP="003E2E10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468BC8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B6D496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AA5D4C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6E0A08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7BF4E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732CBB5" w14:textId="6CB1453E" w:rsidR="003E2E10" w:rsidRPr="004B5677" w:rsidRDefault="003E2E10" w:rsidP="00D27B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4" w:type="dxa"/>
            <w:gridSpan w:val="2"/>
            <w:vAlign w:val="bottom"/>
          </w:tcPr>
          <w:p w14:paraId="32BD9FF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dxa"/>
            <w:gridSpan w:val="2"/>
            <w:vAlign w:val="bottom"/>
          </w:tcPr>
          <w:p w14:paraId="2FADBB7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36FC9E3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44D83D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CC8626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2E737D8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A29C5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3C54DE0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ED7326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0B63EB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2A8FBD8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AE6DA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B0A04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0218D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766CAD8" w14:textId="32F53992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7BA5DF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B79" w:rsidRPr="004B5677" w14:paraId="74E80E16" w14:textId="33B413AB" w:rsidTr="00D27B79">
        <w:trPr>
          <w:cantSplit/>
          <w:trHeight w:val="20"/>
        </w:trPr>
        <w:tc>
          <w:tcPr>
            <w:tcW w:w="2906" w:type="dxa"/>
          </w:tcPr>
          <w:p w14:paraId="4A25A909" w14:textId="77777777" w:rsidR="003E2E10" w:rsidRPr="004B5677" w:rsidRDefault="003E2E10" w:rsidP="003E2E10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78" w:type="dxa"/>
            <w:vAlign w:val="bottom"/>
          </w:tcPr>
          <w:p w14:paraId="21D28A79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5171362" w14:textId="38914858" w:rsidR="003E2E10" w:rsidRPr="00D27B79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D27B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9" w:type="dxa"/>
            <w:gridSpan w:val="2"/>
            <w:vAlign w:val="bottom"/>
          </w:tcPr>
          <w:p w14:paraId="014F5EC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CF30F3E" w14:textId="55263A3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D27B7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8" w:type="dxa"/>
            <w:vAlign w:val="bottom"/>
          </w:tcPr>
          <w:p w14:paraId="739CA46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B5BD16B" w14:textId="7BE2A1AA" w:rsidR="003E2E10" w:rsidRPr="004B5677" w:rsidRDefault="00D27B79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78" w:type="dxa"/>
            <w:vAlign w:val="bottom"/>
          </w:tcPr>
          <w:p w14:paraId="6C7DD32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1A84D7" w14:textId="30D228F6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3E6707B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11A0E37C" w14:textId="0146C8FE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" w:type="dxa"/>
            <w:vAlign w:val="bottom"/>
          </w:tcPr>
          <w:p w14:paraId="6443CF4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72EE3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0C28B82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12C73CD" w14:textId="04E89D8C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163409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07B18E6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B13CC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7751740" w14:textId="6A0FF9C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" w:type="dxa"/>
            <w:vAlign w:val="bottom"/>
          </w:tcPr>
          <w:p w14:paraId="7209C93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F87EF51" w14:textId="7848637F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7CF4ED1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394095" w14:textId="380362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C7A24F0" w14:textId="7D7D93C6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E63446A" w14:textId="0AF82311" w:rsidR="003E2E10" w:rsidRPr="004B5677" w:rsidRDefault="003E2E10" w:rsidP="003E2E1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2E10" w:rsidRPr="004B5677" w14:paraId="685E13E4" w14:textId="6144604F" w:rsidTr="00D27B79">
        <w:trPr>
          <w:cantSplit/>
          <w:trHeight w:val="20"/>
        </w:trPr>
        <w:tc>
          <w:tcPr>
            <w:tcW w:w="2906" w:type="dxa"/>
          </w:tcPr>
          <w:p w14:paraId="0571486C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F41666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00C259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D0BDAB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AD280C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A384D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142C4CE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028F0C1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dxa"/>
            <w:gridSpan w:val="2"/>
            <w:vAlign w:val="bottom"/>
          </w:tcPr>
          <w:p w14:paraId="44D0985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171195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AE650B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0B326B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63E20B9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E334A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34690A7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CC28E6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0EDE013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75E0DE1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77DEAD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A8012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41A32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EB3F22A" w14:textId="3E6F863F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72FB3A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B79" w:rsidRPr="004B5677" w14:paraId="0C388E84" w14:textId="1C0CF327" w:rsidTr="00D27B79">
        <w:trPr>
          <w:cantSplit/>
          <w:trHeight w:val="20"/>
        </w:trPr>
        <w:tc>
          <w:tcPr>
            <w:tcW w:w="2906" w:type="dxa"/>
          </w:tcPr>
          <w:p w14:paraId="7C2DFB79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178" w:type="dxa"/>
            <w:vAlign w:val="bottom"/>
          </w:tcPr>
          <w:p w14:paraId="0B155582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C7E1C24" w14:textId="30324FEE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gridSpan w:val="2"/>
            <w:vAlign w:val="bottom"/>
          </w:tcPr>
          <w:p w14:paraId="1D0A689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35B6F0E" w14:textId="2C45120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vAlign w:val="bottom"/>
          </w:tcPr>
          <w:p w14:paraId="55C02BC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85C33E7" w14:textId="73C1119F" w:rsidR="003E2E10" w:rsidRPr="004B5677" w:rsidRDefault="00D27B79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78" w:type="dxa"/>
            <w:vAlign w:val="bottom"/>
          </w:tcPr>
          <w:p w14:paraId="1440111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8DD6A7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84" w:type="dxa"/>
            <w:gridSpan w:val="2"/>
            <w:vAlign w:val="bottom"/>
          </w:tcPr>
          <w:p w14:paraId="614A246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4638737" w14:textId="13997844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4" w:type="dxa"/>
            <w:vAlign w:val="bottom"/>
          </w:tcPr>
          <w:p w14:paraId="2947363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BF8229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5" w:type="dxa"/>
            <w:vAlign w:val="bottom"/>
          </w:tcPr>
          <w:p w14:paraId="6954CF2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759CF1FF" w14:textId="6AF0C678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0FCBF1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1B3CC8E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5F4FC9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228A4A07" w14:textId="01EE29E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7" w:type="dxa"/>
            <w:vAlign w:val="bottom"/>
          </w:tcPr>
          <w:p w14:paraId="2E46B1F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7439149" w14:textId="1A35706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78" w:type="dxa"/>
          </w:tcPr>
          <w:p w14:paraId="5629778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DA95D7" w14:textId="74E5429F" w:rsidR="003E2E10" w:rsidRPr="004119D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26AFF1" w14:textId="559B1142" w:rsidR="003E2E10" w:rsidRPr="004B5677" w:rsidRDefault="003E2E10" w:rsidP="003E2E1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7D8E9F2" w14:textId="1C3A1301" w:rsidR="003E2E10" w:rsidRPr="004B5677" w:rsidRDefault="003E2E10" w:rsidP="003E2E1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B79" w:rsidRPr="004B5677" w14:paraId="5D9EB206" w14:textId="77777777" w:rsidTr="00D27B79">
        <w:trPr>
          <w:cantSplit/>
          <w:trHeight w:val="20"/>
        </w:trPr>
        <w:tc>
          <w:tcPr>
            <w:tcW w:w="2906" w:type="dxa"/>
          </w:tcPr>
          <w:p w14:paraId="4C172EF8" w14:textId="44E3EAE5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78" w:type="dxa"/>
            <w:vAlign w:val="bottom"/>
          </w:tcPr>
          <w:p w14:paraId="3071B969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15E2B867" w14:textId="1531367B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9" w:type="dxa"/>
            <w:gridSpan w:val="2"/>
            <w:vAlign w:val="bottom"/>
          </w:tcPr>
          <w:p w14:paraId="35C9174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E8F63D8" w14:textId="6D66D0A5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vAlign w:val="bottom"/>
          </w:tcPr>
          <w:p w14:paraId="5DF6603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D6C6EC" w14:textId="1C5F2D60" w:rsidR="003E2E10" w:rsidRPr="004B5677" w:rsidRDefault="003E2E10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D9A1F8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B7748D" w14:textId="0A5C70DA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4FF133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8914EEC" w14:textId="01A780D4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  <w:vAlign w:val="bottom"/>
          </w:tcPr>
          <w:p w14:paraId="498D65B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083D6E0" w14:textId="2A43B25A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6CD72E7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61E2B9A" w14:textId="31FAD5CB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B786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01C6EFDF" w14:textId="5369408E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7ECF96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6929CC60" w14:textId="28CA37E5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7" w:type="dxa"/>
            <w:vAlign w:val="bottom"/>
          </w:tcPr>
          <w:p w14:paraId="0392607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218A48D5" w14:textId="78B42220" w:rsidR="003E2E10" w:rsidRPr="00920555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9205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5118EA4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1340F" w14:textId="1A39D456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197041C" w14:textId="77777777" w:rsidR="003E2E10" w:rsidRPr="004B5677" w:rsidRDefault="003E2E10" w:rsidP="003E2E1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98565CA" w14:textId="0E3B82DB" w:rsidR="003E2E10" w:rsidRPr="004B5677" w:rsidRDefault="003E2E10" w:rsidP="003E2E10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B79" w:rsidRPr="00D27B79" w14:paraId="04852593" w14:textId="2DAEAFE2" w:rsidTr="00D27B79">
        <w:trPr>
          <w:cantSplit/>
          <w:trHeight w:val="20"/>
        </w:trPr>
        <w:tc>
          <w:tcPr>
            <w:tcW w:w="2906" w:type="dxa"/>
          </w:tcPr>
          <w:p w14:paraId="44528236" w14:textId="77777777" w:rsidR="003E2E10" w:rsidRDefault="003E2E10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1908A746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0BD456CA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0FBE7F65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55E44854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6D22D84B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1DE4CD7E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7E776A3A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3423631C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64650194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52AC8989" w14:textId="77777777" w:rsidR="00BB37A5" w:rsidRDefault="00BB37A5" w:rsidP="003E2E10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4C6808AA" w14:textId="10ABCC69" w:rsidR="00BB37A5" w:rsidRPr="00D27B79" w:rsidRDefault="00BB37A5" w:rsidP="003E2E1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" w:type="dxa"/>
            <w:vAlign w:val="bottom"/>
          </w:tcPr>
          <w:p w14:paraId="4E214783" w14:textId="77777777" w:rsidR="003E2E10" w:rsidRPr="00D27B79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DC139B0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8CF119F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AE3BDD4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7DF64946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6C660BC5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21DE82D3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4D8EAC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A675B43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4" w:type="dxa"/>
            <w:vAlign w:val="bottom"/>
          </w:tcPr>
          <w:p w14:paraId="1A250012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18806724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1019730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0511CE61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17270CB9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501FD27F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DB424D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vAlign w:val="bottom"/>
          </w:tcPr>
          <w:p w14:paraId="498B80F4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5" w:type="dxa"/>
            <w:vAlign w:val="bottom"/>
          </w:tcPr>
          <w:p w14:paraId="07DEE996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7" w:type="dxa"/>
            <w:vAlign w:val="bottom"/>
          </w:tcPr>
          <w:p w14:paraId="0DB3C3E9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vAlign w:val="bottom"/>
          </w:tcPr>
          <w:p w14:paraId="374BB5CD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6E8A40E0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8E7D58C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446F7FC3" w14:textId="0FCFF08B" w:rsidR="003E2E10" w:rsidRPr="00D27B79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6" w:type="dxa"/>
          </w:tcPr>
          <w:p w14:paraId="219E4E2A" w14:textId="77777777" w:rsidR="003E2E10" w:rsidRPr="00D27B79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0232E" w:rsidRPr="004B5677" w14:paraId="72AFDBDA" w14:textId="51296BA9" w:rsidTr="009C3881">
        <w:trPr>
          <w:cantSplit/>
          <w:trHeight w:val="20"/>
        </w:trPr>
        <w:tc>
          <w:tcPr>
            <w:tcW w:w="2906" w:type="dxa"/>
          </w:tcPr>
          <w:p w14:paraId="02FF21B1" w14:textId="77777777" w:rsidR="0060232E" w:rsidRPr="004B5677" w:rsidRDefault="0060232E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78" w:type="dxa"/>
          </w:tcPr>
          <w:p w14:paraId="10BC3A00" w14:textId="77777777" w:rsidR="0060232E" w:rsidRPr="004B5677" w:rsidRDefault="0060232E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2" w:type="dxa"/>
            <w:gridSpan w:val="6"/>
          </w:tcPr>
          <w:p w14:paraId="3FEEB681" w14:textId="7CFDFE49" w:rsidR="0060232E" w:rsidRPr="004B5677" w:rsidRDefault="0060232E" w:rsidP="00476F16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B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43DC4177" w14:textId="77777777" w:rsidR="0060232E" w:rsidRPr="004B5677" w:rsidRDefault="0060232E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73C83A75" w14:textId="77777777" w:rsidR="0060232E" w:rsidRPr="004B5677" w:rsidRDefault="0060232E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4" w:type="dxa"/>
            <w:gridSpan w:val="2"/>
          </w:tcPr>
          <w:p w14:paraId="63779E9A" w14:textId="77777777" w:rsidR="0060232E" w:rsidRPr="004B5677" w:rsidRDefault="0060232E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1" w:type="dxa"/>
            <w:gridSpan w:val="17"/>
          </w:tcPr>
          <w:p w14:paraId="3D141A65" w14:textId="6640567F" w:rsidR="0060232E" w:rsidRPr="004B5677" w:rsidRDefault="0060232E" w:rsidP="0060232E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27B79" w:rsidRPr="004B5677" w14:paraId="22D038DD" w14:textId="4745730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5F922FC2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78" w:type="dxa"/>
            <w:vAlign w:val="bottom"/>
          </w:tcPr>
          <w:p w14:paraId="063EFF2B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9CFD85B" w14:textId="1C03B812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38.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" w:type="dxa"/>
            <w:gridSpan w:val="2"/>
            <w:vAlign w:val="bottom"/>
          </w:tcPr>
          <w:p w14:paraId="75ABFCB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209DFC6" w14:textId="43624114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38.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2FDAA83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27508EB" w14:textId="49F0A80E" w:rsidR="003E2E10" w:rsidRPr="00BB37A5" w:rsidRDefault="00BB37A5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78" w:type="dxa"/>
            <w:vAlign w:val="bottom"/>
          </w:tcPr>
          <w:p w14:paraId="0EE41AA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DE64AF" w14:textId="0E9AD936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4" w:type="dxa"/>
            <w:gridSpan w:val="2"/>
            <w:vAlign w:val="bottom"/>
          </w:tcPr>
          <w:p w14:paraId="71C9716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80F6DFA" w14:textId="120605DF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4" w:type="dxa"/>
            <w:vAlign w:val="bottom"/>
          </w:tcPr>
          <w:p w14:paraId="62FB04A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2ED9B8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5" w:type="dxa"/>
            <w:vAlign w:val="bottom"/>
          </w:tcPr>
          <w:p w14:paraId="0073B03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713B9CE5" w14:textId="7EE88B4F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6FEED8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4CEA846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BE5ED4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1ECDC8A4" w14:textId="70CF0FC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7" w:type="dxa"/>
            <w:vAlign w:val="bottom"/>
          </w:tcPr>
          <w:p w14:paraId="5797065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A03D128" w14:textId="3C2EE94D" w:rsidR="003E2E10" w:rsidRPr="00920555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92055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78" w:type="dxa"/>
          </w:tcPr>
          <w:p w14:paraId="5F7BC67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7ABD3F" w14:textId="3793A369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7DBB589" w14:textId="353A150B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4E5AA151" w14:textId="0D24A81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2E10" w:rsidRPr="004B5677" w14:paraId="1C4613EC" w14:textId="77777777" w:rsidTr="00D27B79">
        <w:trPr>
          <w:cantSplit/>
          <w:trHeight w:val="299"/>
        </w:trPr>
        <w:tc>
          <w:tcPr>
            <w:tcW w:w="2906" w:type="dxa"/>
            <w:vAlign w:val="bottom"/>
          </w:tcPr>
          <w:p w14:paraId="79DD9C1E" w14:textId="6194F3DF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45BB1393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34EABECD" w14:textId="52C6BD30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79" w:type="dxa"/>
            <w:gridSpan w:val="2"/>
            <w:vAlign w:val="bottom"/>
          </w:tcPr>
          <w:p w14:paraId="2CA6947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D9B6D55" w14:textId="6F90D1A9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25.00</w:t>
            </w:r>
          </w:p>
        </w:tc>
        <w:tc>
          <w:tcPr>
            <w:tcW w:w="186" w:type="dxa"/>
            <w:gridSpan w:val="2"/>
            <w:vAlign w:val="bottom"/>
          </w:tcPr>
          <w:p w14:paraId="1EBE1B4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E28BAD1" w14:textId="78077855" w:rsidR="003E2E10" w:rsidRPr="004B5677" w:rsidRDefault="00BB37A5" w:rsidP="00C06B6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178" w:type="dxa"/>
            <w:vAlign w:val="bottom"/>
          </w:tcPr>
          <w:p w14:paraId="7B93F03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7262D6" w14:textId="6EEED989" w:rsidR="003E2E10" w:rsidRPr="004B5677" w:rsidRDefault="003E2E10" w:rsidP="00945258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184" w:type="dxa"/>
            <w:gridSpan w:val="2"/>
            <w:vAlign w:val="bottom"/>
          </w:tcPr>
          <w:p w14:paraId="4046A04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07EC8D5" w14:textId="0C1BE45E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4" w:type="dxa"/>
            <w:vAlign w:val="bottom"/>
          </w:tcPr>
          <w:p w14:paraId="4AEB90C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dxa"/>
            <w:vAlign w:val="bottom"/>
          </w:tcPr>
          <w:p w14:paraId="4A1F31BC" w14:textId="5B63731A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03" w:type="dxa"/>
            <w:gridSpan w:val="2"/>
            <w:vAlign w:val="bottom"/>
          </w:tcPr>
          <w:p w14:paraId="29C3DFA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5A67C1CA" w14:textId="3A35493D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823E1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7495052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3F341E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7633C5EE" w14:textId="529D2FFD" w:rsidR="003E2E10" w:rsidRPr="004B5677" w:rsidRDefault="003E2E10" w:rsidP="00360D5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7" w:type="dxa"/>
            <w:vAlign w:val="bottom"/>
          </w:tcPr>
          <w:p w14:paraId="3B3D303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356EEE5E" w14:textId="7839785C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78" w:type="dxa"/>
          </w:tcPr>
          <w:p w14:paraId="7BBB5DD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B1AAD" w14:textId="3AF630C0" w:rsidR="003E2E10" w:rsidRPr="004B5677" w:rsidRDefault="003E2E10" w:rsidP="003E2E10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B0B5382" w14:textId="11B8F79D" w:rsidR="003E2E10" w:rsidRPr="004B5677" w:rsidRDefault="003E2E10" w:rsidP="003E2E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C8F9B5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B79" w:rsidRPr="004B5677" w14:paraId="1A7CD586" w14:textId="7777777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2AE2951A" w14:textId="2A5CA5A1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517EC635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786CF33" w14:textId="4A38D07D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79" w:type="dxa"/>
            <w:gridSpan w:val="2"/>
            <w:vAlign w:val="bottom"/>
          </w:tcPr>
          <w:p w14:paraId="59C7993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94E9E76" w14:textId="1FDDD843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78" w:type="dxa"/>
            <w:vAlign w:val="bottom"/>
          </w:tcPr>
          <w:p w14:paraId="382204E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C224126" w14:textId="51A0584D" w:rsidR="003E2E10" w:rsidRPr="004B5677" w:rsidRDefault="00BB37A5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192A09A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C00927" w14:textId="1CBE4F4B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gridSpan w:val="2"/>
            <w:vAlign w:val="bottom"/>
          </w:tcPr>
          <w:p w14:paraId="6E2C08B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A563AF4" w14:textId="25148ECA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920759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D4BD840" w14:textId="4BF4C421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1B40A8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5303EF6C" w14:textId="4CE50194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04E60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2BF9E560" w14:textId="087A72B2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CE1624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5D830AF0" w14:textId="7346EFEC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0747834A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846926" w14:textId="0814F9F3" w:rsidR="003E2E10" w:rsidRPr="00920555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BC2CAA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E4EEBD" w14:textId="6C8EBD04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BA7977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76B4D2E" w14:textId="27C593E1" w:rsidR="003E2E10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2E10" w:rsidRPr="004B5677" w14:paraId="197423D2" w14:textId="7777777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48F889D0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01CBD45F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39EF1E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3B2863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2D36992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85FE2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499603A" w14:textId="55D76F69" w:rsidR="003E2E10" w:rsidRPr="004B5677" w:rsidRDefault="003E2E10" w:rsidP="003E2E10">
            <w:pPr>
              <w:pStyle w:val="acctfourfigures"/>
              <w:tabs>
                <w:tab w:val="clear" w:pos="765"/>
                <w:tab w:val="left" w:pos="-79"/>
                <w:tab w:val="decimal" w:pos="80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7B0D584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dxa"/>
            <w:gridSpan w:val="2"/>
            <w:vAlign w:val="bottom"/>
          </w:tcPr>
          <w:p w14:paraId="49FF7E8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9A5841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CA378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1C144EF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0E7E473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7EB9E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vAlign w:val="bottom"/>
          </w:tcPr>
          <w:p w14:paraId="21AEEA9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E69D57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D2EAAF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1262A2A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D077680" w14:textId="77777777" w:rsidR="003E2E10" w:rsidRPr="00920555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259FA6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E8C6B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D1B5CC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DC21387" w14:textId="77777777" w:rsidR="003E2E10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B79" w:rsidRPr="004B5677" w14:paraId="6BFDEF51" w14:textId="77777777" w:rsidTr="00D27B79">
        <w:trPr>
          <w:cantSplit/>
          <w:trHeight w:val="20"/>
        </w:trPr>
        <w:tc>
          <w:tcPr>
            <w:tcW w:w="2906" w:type="dxa"/>
            <w:vAlign w:val="bottom"/>
          </w:tcPr>
          <w:p w14:paraId="72E26708" w14:textId="28CCB555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54534530"/>
            <w:proofErr w:type="spellStart"/>
            <w:r w:rsidRPr="0076233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76233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  <w:bookmarkEnd w:id="1"/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78" w:type="dxa"/>
            <w:vAlign w:val="bottom"/>
          </w:tcPr>
          <w:p w14:paraId="7297927E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BDBDDE4" w14:textId="1148E9E4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179" w:type="dxa"/>
            <w:gridSpan w:val="2"/>
            <w:vAlign w:val="bottom"/>
          </w:tcPr>
          <w:p w14:paraId="7CDC3FE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88B8297" w14:textId="0A8E357E" w:rsidR="003E2E10" w:rsidRPr="004B5677" w:rsidRDefault="003E2E10" w:rsidP="003E2E10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178" w:type="dxa"/>
            <w:vAlign w:val="bottom"/>
          </w:tcPr>
          <w:p w14:paraId="0B1DAB6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C457260" w14:textId="2CD2DEF5" w:rsidR="003E2E10" w:rsidRPr="004B5677" w:rsidRDefault="003E2E10" w:rsidP="003E2E1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  <w:vAlign w:val="bottom"/>
          </w:tcPr>
          <w:p w14:paraId="5F418C30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ABF9EE" w14:textId="76E0ADA5" w:rsidR="003E2E10" w:rsidRPr="004B5677" w:rsidRDefault="003E2E10" w:rsidP="003E2E1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4" w:type="dxa"/>
            <w:gridSpan w:val="2"/>
            <w:vAlign w:val="bottom"/>
          </w:tcPr>
          <w:p w14:paraId="10A0204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6A028D78" w14:textId="267E3068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84" w:type="dxa"/>
            <w:vAlign w:val="bottom"/>
          </w:tcPr>
          <w:p w14:paraId="7EFA1A5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vAlign w:val="bottom"/>
          </w:tcPr>
          <w:p w14:paraId="5BD1956F" w14:textId="241419A2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85" w:type="dxa"/>
            <w:vAlign w:val="bottom"/>
          </w:tcPr>
          <w:p w14:paraId="125E99B8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14:paraId="523BEBE1" w14:textId="44904D36" w:rsidR="003E2E10" w:rsidRPr="004B5677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D4EDE1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06B6B419" w14:textId="6EEED925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A27D10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48A4731" w14:textId="45FADEDF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87" w:type="dxa"/>
            <w:vAlign w:val="bottom"/>
          </w:tcPr>
          <w:p w14:paraId="57D9FA3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bottom"/>
          </w:tcPr>
          <w:p w14:paraId="6061F563" w14:textId="072F3807" w:rsidR="003E2E10" w:rsidRPr="00920555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78" w:type="dxa"/>
          </w:tcPr>
          <w:p w14:paraId="290FC12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714450" w14:textId="214F1F49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056A0C9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1662EBD4" w14:textId="73700A6F" w:rsidR="003E2E10" w:rsidRDefault="003E2E10" w:rsidP="003E2E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B79" w:rsidRPr="004B5677" w14:paraId="0B4B5418" w14:textId="05EB8F19" w:rsidTr="00D27B79">
        <w:trPr>
          <w:cantSplit/>
          <w:trHeight w:val="20"/>
        </w:trPr>
        <w:tc>
          <w:tcPr>
            <w:tcW w:w="2906" w:type="dxa"/>
          </w:tcPr>
          <w:p w14:paraId="292245F0" w14:textId="77777777" w:rsidR="003E2E10" w:rsidRPr="004B5677" w:rsidRDefault="003E2E10" w:rsidP="003E2E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" w:type="dxa"/>
          </w:tcPr>
          <w:p w14:paraId="22E1BEE3" w14:textId="77777777" w:rsidR="003E2E10" w:rsidRPr="004B5677" w:rsidRDefault="003E2E10" w:rsidP="003E2E10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4964D4D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gridSpan w:val="2"/>
          </w:tcPr>
          <w:p w14:paraId="3C4730A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14:paraId="12222EA4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464175B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4EE0C65D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026C27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A00140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400DD3A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D7D3F20" w14:textId="26E89B08" w:rsidR="003E2E10" w:rsidRPr="004B5677" w:rsidRDefault="003E2E10" w:rsidP="003E2E1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105,879</w:t>
            </w:r>
          </w:p>
        </w:tc>
        <w:tc>
          <w:tcPr>
            <w:tcW w:w="184" w:type="dxa"/>
          </w:tcPr>
          <w:p w14:paraId="78EB94D3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95991" w14:textId="17C58935" w:rsidR="003E2E10" w:rsidRPr="004B5677" w:rsidRDefault="003E2E10" w:rsidP="003E2E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94,854</w:t>
            </w:r>
          </w:p>
        </w:tc>
        <w:tc>
          <w:tcPr>
            <w:tcW w:w="185" w:type="dxa"/>
          </w:tcPr>
          <w:p w14:paraId="61ADCD57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double" w:sz="4" w:space="0" w:color="auto"/>
            </w:tcBorders>
          </w:tcPr>
          <w:p w14:paraId="63AB6F40" w14:textId="5C0D5A0C" w:rsidR="003E2E10" w:rsidRPr="00866E8E" w:rsidRDefault="003E2E10" w:rsidP="003E2E1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D7DE17" w14:textId="77777777" w:rsidR="003E2E10" w:rsidRPr="00866E8E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6E6FEB26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69D05FE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60FBBE68" w14:textId="5009C172" w:rsidR="003E2E10" w:rsidRPr="00DD18AA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105,879</w:t>
            </w:r>
          </w:p>
        </w:tc>
        <w:tc>
          <w:tcPr>
            <w:tcW w:w="187" w:type="dxa"/>
          </w:tcPr>
          <w:p w14:paraId="34C49385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3890017F" w14:textId="325F26B0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94,854</w:t>
            </w:r>
          </w:p>
        </w:tc>
        <w:tc>
          <w:tcPr>
            <w:tcW w:w="178" w:type="dxa"/>
          </w:tcPr>
          <w:p w14:paraId="079648CC" w14:textId="77777777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735D8D" w14:textId="2C4D3924" w:rsidR="003E2E10" w:rsidRPr="004B5677" w:rsidRDefault="003E2E10" w:rsidP="003E2E10">
            <w:pPr>
              <w:pStyle w:val="acctfourfigures"/>
              <w:tabs>
                <w:tab w:val="clear" w:pos="765"/>
                <w:tab w:val="decimal" w:pos="547"/>
                <w:tab w:val="decimal" w:pos="64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745C12D4" w14:textId="104629FB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8DD706C" w14:textId="3ED45DBD" w:rsidR="003E2E10" w:rsidRPr="004B5677" w:rsidRDefault="003E2E10" w:rsidP="003E2E10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3,213</w:t>
            </w:r>
          </w:p>
        </w:tc>
      </w:tr>
    </w:tbl>
    <w:p w14:paraId="62795A46" w14:textId="348C2360" w:rsidR="008834BE" w:rsidRPr="004B5677" w:rsidRDefault="008834BE" w:rsidP="0088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56598BC" w14:textId="371A674A" w:rsidR="000B7808" w:rsidRDefault="00514DE7" w:rsidP="00514DE7">
      <w:pPr>
        <w:pStyle w:val="ListParagraph"/>
        <w:numPr>
          <w:ilvl w:val="0"/>
          <w:numId w:val="14"/>
        </w:numPr>
        <w:tabs>
          <w:tab w:val="clear" w:pos="907"/>
          <w:tab w:val="left" w:pos="99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0B7808" w:rsidRPr="004B5677">
        <w:rPr>
          <w:rFonts w:asciiTheme="majorBidi" w:hAnsiTheme="majorBidi" w:cstheme="majorBidi"/>
          <w:sz w:val="28"/>
          <w:szCs w:val="28"/>
          <w:cs/>
        </w:rPr>
        <w:t>ผู้บริหารพิจารณาแล้วเห็นว่ากลุ่มบริษัทมีอำนาจควบคุมบริษัทย่อย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0B7808" w:rsidRPr="004B5677">
        <w:rPr>
          <w:rFonts w:asciiTheme="majorBidi" w:hAnsiTheme="majorBidi" w:cstheme="majorBidi"/>
          <w:sz w:val="28"/>
          <w:szCs w:val="28"/>
          <w:cs/>
        </w:rPr>
        <w:t xml:space="preserve"> เนื่องจากเมื่อรวมการถือหุ้นผ่านบริษัทย่อยอื่น ทำให้มีสิทธิในการออกเสียงเกินกว่ากึ่งหนึ่ง</w:t>
      </w:r>
    </w:p>
    <w:p w14:paraId="6A5572B6" w14:textId="77777777" w:rsidR="00E2086C" w:rsidRPr="000B7423" w:rsidRDefault="00E2086C" w:rsidP="00E2086C">
      <w:pPr>
        <w:rPr>
          <w:rFonts w:asciiTheme="majorBidi" w:hAnsiTheme="majorBidi" w:cstheme="majorBidi"/>
          <w:sz w:val="20"/>
          <w:szCs w:val="20"/>
          <w:cs/>
        </w:rPr>
      </w:pPr>
    </w:p>
    <w:p w14:paraId="5CFB861E" w14:textId="7051C42F" w:rsidR="000B7808" w:rsidRPr="004B5677" w:rsidRDefault="000B7808" w:rsidP="00E2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</w:rPr>
      </w:pPr>
      <w:r w:rsidRPr="004B5677">
        <w:rPr>
          <w:rFonts w:asciiTheme="majorBidi" w:eastAsia="AngsanaNew" w:hAnsiTheme="majorBidi" w:cstheme="majorBidi"/>
          <w:sz w:val="28"/>
          <w:szCs w:val="28"/>
          <w:cs/>
        </w:rPr>
        <w:t>บริษัทไม่มีเงินลงทุนในบริษัทย่อย</w:t>
      </w:r>
      <w:r w:rsidRPr="000B7423">
        <w:rPr>
          <w:rFonts w:asciiTheme="majorBidi" w:eastAsia="AngsanaNew" w:hAnsiTheme="majorBidi" w:cstheme="majorBidi"/>
          <w:sz w:val="28"/>
          <w:szCs w:val="28"/>
          <w:cs/>
        </w:rPr>
        <w:t>ซึ่งจดทะเบียน</w:t>
      </w:r>
      <w:r w:rsidRPr="004B5677">
        <w:rPr>
          <w:rFonts w:asciiTheme="majorBidi" w:eastAsia="AngsanaNew" w:hAnsiTheme="majorBidi" w:cstheme="majorBidi"/>
          <w:sz w:val="28"/>
          <w:szCs w:val="28"/>
          <w:cs/>
        </w:rPr>
        <w:t>ในตลาดหลักทรัพย์</w:t>
      </w:r>
      <w:r w:rsidRPr="004B5677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4B5677">
        <w:rPr>
          <w:rFonts w:asciiTheme="majorBidi" w:eastAsia="AngsanaNew" w:hAnsiTheme="majorBidi" w:cstheme="majorBidi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1E1E6A0D" w14:textId="77777777" w:rsidR="00964E12" w:rsidRPr="000B7423" w:rsidRDefault="00964E12" w:rsidP="0095336A">
      <w:pPr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  <w:u w:val="single"/>
        </w:rPr>
      </w:pPr>
    </w:p>
    <w:p w14:paraId="323135AB" w14:textId="77777777" w:rsidR="000B7423" w:rsidRPr="000B7423" w:rsidRDefault="000B7423" w:rsidP="000B7423">
      <w:pPr>
        <w:pStyle w:val="block"/>
        <w:spacing w:after="0" w:line="240" w:lineRule="auto"/>
        <w:ind w:left="518" w:right="-45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lang w:val="en-US" w:bidi="th-TH"/>
        </w:rPr>
      </w:pPr>
      <w:r w:rsidRPr="000B7423">
        <w:rPr>
          <w:rFonts w:asciiTheme="majorBidi" w:eastAsia="AngsanaNew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24E4A47C" w14:textId="77777777" w:rsidR="000B7423" w:rsidRPr="000B7423" w:rsidRDefault="000B7423" w:rsidP="000B7423">
      <w:pPr>
        <w:pStyle w:val="block"/>
        <w:spacing w:after="0" w:line="240" w:lineRule="auto"/>
        <w:ind w:left="0" w:right="-43"/>
        <w:jc w:val="thaiDistribute"/>
        <w:rPr>
          <w:rFonts w:asciiTheme="majorBidi" w:eastAsia="AngsanaNew" w:hAnsiTheme="majorBidi" w:cstheme="majorBidi"/>
          <w:sz w:val="20"/>
          <w:lang w:val="en-US" w:bidi="th-TH"/>
        </w:rPr>
      </w:pPr>
    </w:p>
    <w:p w14:paraId="7286E7D6" w14:textId="71B5925A" w:rsidR="000B7423" w:rsidRPr="000B7423" w:rsidRDefault="000B7423" w:rsidP="000B7423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28"/>
          <w:szCs w:val="28"/>
          <w:lang w:val="en-US" w:bidi="th-TH"/>
        </w:rPr>
      </w:pPr>
      <w:r w:rsidRPr="000B7423">
        <w:rPr>
          <w:rFonts w:asciiTheme="majorBidi" w:eastAsia="AngsanaNew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0B7423">
        <w:rPr>
          <w:rFonts w:asciiTheme="majorBidi" w:eastAsia="AngsanaNew" w:hAnsiTheme="majorBidi" w:cstheme="majorBidi"/>
          <w:sz w:val="28"/>
          <w:szCs w:val="28"/>
          <w:lang w:val="en-US" w:bidi="th-TH"/>
        </w:rPr>
        <w:t xml:space="preserve">2564 </w:t>
      </w:r>
      <w:r w:rsidRPr="000B7423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กลุ่มบริษัทได้ลงทุนเพิ่มใน บริษัท </w:t>
      </w:r>
      <w:r w:rsidR="00945258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พีบีเอชดี จำกัด</w:t>
      </w:r>
      <w:r w:rsidRPr="000B7423">
        <w:rPr>
          <w:rFonts w:asciiTheme="majorBidi" w:eastAsia="AngsanaNew" w:hAnsiTheme="majorBidi" w:cstheme="majorBidi"/>
          <w:sz w:val="28"/>
          <w:szCs w:val="28"/>
          <w:lang w:val="en-US" w:bidi="th-TH"/>
        </w:rPr>
        <w:t xml:space="preserve"> </w:t>
      </w:r>
      <w:r w:rsidRPr="000B7423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="00945258">
        <w:rPr>
          <w:rFonts w:asciiTheme="majorBidi" w:eastAsia="AngsanaNew" w:hAnsiTheme="majorBidi" w:cstheme="majorBidi"/>
          <w:sz w:val="28"/>
          <w:szCs w:val="28"/>
          <w:lang w:val="en-US" w:bidi="th-TH"/>
        </w:rPr>
        <w:t xml:space="preserve">110,250,000 </w:t>
      </w:r>
      <w:r w:rsidRPr="000B7423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หุ้น เป็นจำนวนเงิน</w:t>
      </w:r>
      <w:r w:rsidR="00945258">
        <w:rPr>
          <w:rFonts w:asciiTheme="majorBidi" w:eastAsia="AngsanaNew" w:hAnsiTheme="majorBidi" w:cstheme="majorBidi"/>
          <w:sz w:val="28"/>
          <w:szCs w:val="28"/>
          <w:lang w:val="en-US" w:bidi="th-TH"/>
        </w:rPr>
        <w:t xml:space="preserve"> 11,025</w:t>
      </w:r>
      <w:r w:rsidRPr="000B7423">
        <w:rPr>
          <w:rFonts w:asciiTheme="majorBidi" w:eastAsia="AngsanaNew" w:hAnsiTheme="majorBidi" w:cstheme="majorBidi"/>
          <w:sz w:val="28"/>
          <w:szCs w:val="28"/>
          <w:lang w:val="en-US" w:bidi="th-TH"/>
        </w:rPr>
        <w:t xml:space="preserve"> </w:t>
      </w:r>
      <w:r w:rsidRPr="000B7423">
        <w:rPr>
          <w:rFonts w:asciiTheme="majorBidi" w:eastAsia="AngsanaNew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0B7423">
        <w:rPr>
          <w:rFonts w:asciiTheme="majorBidi" w:eastAsia="AngsanaNew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09C9DFEB" w14:textId="77777777" w:rsidR="000B7423" w:rsidRDefault="000B7423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</w:rPr>
      </w:pPr>
    </w:p>
    <w:p w14:paraId="335A6529" w14:textId="77777777" w:rsidR="000B7423" w:rsidRDefault="000B7423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</w:rPr>
      </w:pPr>
    </w:p>
    <w:p w14:paraId="7E6E62C4" w14:textId="209FF3D8" w:rsidR="000B7423" w:rsidRPr="004B5677" w:rsidRDefault="000B7423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  <w:cs/>
        </w:rPr>
        <w:sectPr w:rsidR="000B7423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B8E139B" w14:textId="70C70AF4" w:rsidR="00964E12" w:rsidRPr="004B5677" w:rsidRDefault="00964E12" w:rsidP="000F043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3492EE90" w14:textId="77777777" w:rsidR="00964E12" w:rsidRPr="00455D03" w:rsidRDefault="00964E12" w:rsidP="00964E12">
      <w:pPr>
        <w:rPr>
          <w:rFonts w:asciiTheme="majorBidi" w:hAnsiTheme="majorBidi" w:cstheme="majorBidi"/>
        </w:rPr>
      </w:pPr>
    </w:p>
    <w:p w14:paraId="03D6C835" w14:textId="77777777" w:rsidR="00964E12" w:rsidRPr="004B5677" w:rsidRDefault="00964E12" w:rsidP="007F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26018562" w14:textId="77777777" w:rsidR="00AC125E" w:rsidRPr="00455D03" w:rsidRDefault="00AC125E" w:rsidP="00BD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350"/>
        <w:gridCol w:w="630"/>
        <w:gridCol w:w="1980"/>
      </w:tblGrid>
      <w:tr w:rsidR="00210463" w:rsidRPr="004B5677" w14:paraId="03FBCAD7" w14:textId="77777777" w:rsidTr="00360D5E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2366C9BC" w14:textId="02905933" w:rsidR="00210463" w:rsidRPr="00360D5E" w:rsidRDefault="00210463" w:rsidP="00BD73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55EF90" w14:textId="77777777" w:rsidR="00210463" w:rsidRPr="00360D5E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30D43EFB" w14:textId="77777777" w:rsidR="00210463" w:rsidRPr="00360D5E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</w:tcPr>
          <w:p w14:paraId="3CCC0344" w14:textId="77777777" w:rsidR="00210463" w:rsidRPr="00360D5E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10463" w:rsidRPr="004B5677" w14:paraId="221CD896" w14:textId="77777777" w:rsidTr="00360D5E">
        <w:trPr>
          <w:trHeight w:val="20"/>
          <w:tblHeader/>
        </w:trPr>
        <w:tc>
          <w:tcPr>
            <w:tcW w:w="4950" w:type="dxa"/>
          </w:tcPr>
          <w:p w14:paraId="03CD38EB" w14:textId="77777777" w:rsidR="00210463" w:rsidRPr="00360D5E" w:rsidRDefault="00210463" w:rsidP="00BD73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D3F79" w14:textId="77777777" w:rsidR="00210463" w:rsidRPr="00360D5E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30" w:type="dxa"/>
          </w:tcPr>
          <w:p w14:paraId="5E48F652" w14:textId="77777777" w:rsidR="00210463" w:rsidRPr="00360D5E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B982F09" w14:textId="77777777" w:rsidR="00210463" w:rsidRPr="00360D5E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258" w:rsidRPr="004B5677" w14:paraId="57E7F6C4" w14:textId="77777777" w:rsidTr="00360D5E">
        <w:trPr>
          <w:trHeight w:val="119"/>
        </w:trPr>
        <w:tc>
          <w:tcPr>
            <w:tcW w:w="4950" w:type="dxa"/>
          </w:tcPr>
          <w:p w14:paraId="47ADBF25" w14:textId="64F6A77C" w:rsidR="00945258" w:rsidRPr="00360D5E" w:rsidRDefault="00945258" w:rsidP="00945258">
            <w:pPr>
              <w:pStyle w:val="acctfourfigures"/>
              <w:tabs>
                <w:tab w:val="clear" w:pos="765"/>
                <w:tab w:val="decimal" w:pos="8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60D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360D5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6F8AC14F" w14:textId="18662531" w:rsidR="00945258" w:rsidRPr="00360D5E" w:rsidRDefault="00945258" w:rsidP="00945258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3926EFDB" w14:textId="77777777" w:rsidR="00945258" w:rsidRPr="00360D5E" w:rsidRDefault="00945258" w:rsidP="00945258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5CC7DA6" w14:textId="56C46935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13,807</w:t>
            </w:r>
          </w:p>
        </w:tc>
      </w:tr>
      <w:tr w:rsidR="00945258" w:rsidRPr="004B5677" w14:paraId="73CE7137" w14:textId="77777777" w:rsidTr="00360D5E">
        <w:trPr>
          <w:trHeight w:val="20"/>
        </w:trPr>
        <w:tc>
          <w:tcPr>
            <w:tcW w:w="4950" w:type="dxa"/>
          </w:tcPr>
          <w:p w14:paraId="78F29E88" w14:textId="77777777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</w:tcPr>
          <w:p w14:paraId="0EB8C5BD" w14:textId="77777777" w:rsidR="00945258" w:rsidRPr="00360D5E" w:rsidRDefault="00945258" w:rsidP="00945258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186A0BA" w14:textId="77777777" w:rsidR="00945258" w:rsidRPr="00360D5E" w:rsidRDefault="00945258" w:rsidP="00945258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4D0DAD6" w14:textId="4804EAEC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</w:p>
        </w:tc>
      </w:tr>
      <w:tr w:rsidR="00945258" w:rsidRPr="004B5677" w14:paraId="32A78C91" w14:textId="77777777" w:rsidTr="00360D5E">
        <w:trPr>
          <w:trHeight w:val="20"/>
        </w:trPr>
        <w:tc>
          <w:tcPr>
            <w:tcW w:w="4950" w:type="dxa"/>
          </w:tcPr>
          <w:p w14:paraId="504F31AD" w14:textId="3923FCE6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  <w:r w:rsidR="00D557DD" w:rsidRPr="00360D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ไป</w:t>
            </w: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931A274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031DF22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449EE86" w14:textId="7FB5434F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(278)</w:t>
            </w:r>
          </w:p>
        </w:tc>
      </w:tr>
      <w:tr w:rsidR="00945258" w:rsidRPr="004B5677" w14:paraId="0751DA32" w14:textId="77777777" w:rsidTr="00360D5E">
        <w:trPr>
          <w:trHeight w:val="20"/>
        </w:trPr>
        <w:tc>
          <w:tcPr>
            <w:tcW w:w="4950" w:type="dxa"/>
          </w:tcPr>
          <w:p w14:paraId="12B4F09A" w14:textId="1DE8AC0A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โอนไปสินทรัพย์สิทธิการใช้</w:t>
            </w:r>
          </w:p>
        </w:tc>
        <w:tc>
          <w:tcPr>
            <w:tcW w:w="1350" w:type="dxa"/>
          </w:tcPr>
          <w:p w14:paraId="427F032F" w14:textId="645EC679" w:rsidR="00945258" w:rsidRPr="00360D5E" w:rsidRDefault="00945258" w:rsidP="00945258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630" w:type="dxa"/>
          </w:tcPr>
          <w:p w14:paraId="1DAA079B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1EF27D82" w14:textId="67E43D42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(158)</w:t>
            </w:r>
          </w:p>
        </w:tc>
      </w:tr>
      <w:tr w:rsidR="00945258" w:rsidRPr="004B5677" w14:paraId="4437C938" w14:textId="77777777" w:rsidTr="00360D5E">
        <w:trPr>
          <w:trHeight w:val="20"/>
        </w:trPr>
        <w:tc>
          <w:tcPr>
            <w:tcW w:w="4950" w:type="dxa"/>
          </w:tcPr>
          <w:p w14:paraId="3C23ECC3" w14:textId="3ACF926F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350" w:type="dxa"/>
          </w:tcPr>
          <w:p w14:paraId="493ED400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A57D1B4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614A7BA" w14:textId="3A0F0E14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</w:tr>
      <w:tr w:rsidR="00945258" w:rsidRPr="004B5677" w14:paraId="5A7DCD6C" w14:textId="77777777" w:rsidTr="00360D5E">
        <w:trPr>
          <w:trHeight w:val="20"/>
        </w:trPr>
        <w:tc>
          <w:tcPr>
            <w:tcW w:w="4950" w:type="dxa"/>
          </w:tcPr>
          <w:p w14:paraId="51DA360D" w14:textId="2D2EC477" w:rsidR="00945258" w:rsidRPr="00360D5E" w:rsidRDefault="00945258" w:rsidP="00945258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50" w:type="dxa"/>
          </w:tcPr>
          <w:p w14:paraId="3B58804B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D3E827B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2207C3A" w14:textId="6E9BEDD4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234</w:t>
            </w:r>
          </w:p>
        </w:tc>
      </w:tr>
      <w:tr w:rsidR="00945258" w:rsidRPr="004B5677" w14:paraId="26A1B103" w14:textId="77777777" w:rsidTr="00360D5E">
        <w:trPr>
          <w:trHeight w:val="20"/>
        </w:trPr>
        <w:tc>
          <w:tcPr>
            <w:tcW w:w="4950" w:type="dxa"/>
          </w:tcPr>
          <w:p w14:paraId="660EF64D" w14:textId="5B6C8C25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60D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60D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</w:tcPr>
          <w:p w14:paraId="670BCDF3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AE8C549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54B79" w14:textId="6EFFD2AD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(249)</w:t>
            </w:r>
          </w:p>
        </w:tc>
      </w:tr>
      <w:tr w:rsidR="00945258" w:rsidRPr="004B5677" w14:paraId="713A7740" w14:textId="77777777" w:rsidTr="00360D5E">
        <w:trPr>
          <w:trHeight w:val="20"/>
        </w:trPr>
        <w:tc>
          <w:tcPr>
            <w:tcW w:w="4950" w:type="dxa"/>
            <w:vAlign w:val="bottom"/>
          </w:tcPr>
          <w:p w14:paraId="273E93C3" w14:textId="5CA9DB51" w:rsidR="00945258" w:rsidRPr="00360D5E" w:rsidRDefault="00945258" w:rsidP="009452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6B75D0F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379CB49" w14:textId="77777777" w:rsidR="00945258" w:rsidRPr="00360D5E" w:rsidRDefault="00945258" w:rsidP="00945258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88A42" w14:textId="67423001" w:rsidR="00945258" w:rsidRPr="00360D5E" w:rsidRDefault="00945258" w:rsidP="00360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D5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13,372</w:t>
            </w:r>
          </w:p>
        </w:tc>
      </w:tr>
    </w:tbl>
    <w:p w14:paraId="420550A1" w14:textId="436C71EB" w:rsidR="007F1995" w:rsidRPr="004B5677" w:rsidRDefault="007F1995" w:rsidP="00AC125E">
      <w:pPr>
        <w:rPr>
          <w:rFonts w:asciiTheme="majorBidi" w:hAnsiTheme="majorBidi" w:cstheme="majorBidi"/>
        </w:rPr>
      </w:pPr>
    </w:p>
    <w:p w14:paraId="75AA6F39" w14:textId="649339AE" w:rsidR="00804175" w:rsidRPr="00D62EE8" w:rsidRDefault="00DF4AE6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62E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</w:t>
      </w:r>
      <w:r w:rsidR="00804175" w:rsidRPr="00D62E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ดิน อาคารและอุปกรณ์ </w:t>
      </w:r>
      <w:r w:rsidR="00804175" w:rsidRPr="00D62EE8"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14:paraId="78176A4E" w14:textId="77777777" w:rsidR="00A92769" w:rsidRPr="00455D03" w:rsidRDefault="00A92769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rPr>
          <w:rFonts w:asciiTheme="majorBidi" w:hAnsiTheme="majorBidi" w:cstheme="majorBidi"/>
          <w:bCs/>
          <w:color w:val="0000FF"/>
        </w:rPr>
      </w:pPr>
    </w:p>
    <w:p w14:paraId="4484E4FC" w14:textId="3756960E" w:rsidR="00804175" w:rsidRPr="00D62EE8" w:rsidRDefault="00804175" w:rsidP="00D62E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62EE8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62EE8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8F0C0B" w:rsidRPr="00D62EE8">
        <w:rPr>
          <w:rFonts w:asciiTheme="majorBidi" w:hAnsiTheme="majorBidi" w:cstheme="majorBidi"/>
          <w:sz w:val="30"/>
          <w:szCs w:val="30"/>
          <w:cs/>
        </w:rPr>
        <w:t>สาม</w:t>
      </w:r>
      <w:r w:rsidRPr="00D62EE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9055F" w:rsidRPr="00D62EE8">
        <w:rPr>
          <w:rFonts w:asciiTheme="majorBidi" w:hAnsiTheme="majorBidi" w:cstheme="majorBidi"/>
          <w:sz w:val="30"/>
          <w:szCs w:val="30"/>
        </w:rPr>
        <w:t>3</w:t>
      </w:r>
      <w:r w:rsidR="008F0C0B" w:rsidRPr="00D62EE8">
        <w:rPr>
          <w:rFonts w:asciiTheme="majorBidi" w:hAnsiTheme="majorBidi" w:cstheme="majorBidi"/>
          <w:sz w:val="30"/>
          <w:szCs w:val="30"/>
        </w:rPr>
        <w:t xml:space="preserve">1 </w:t>
      </w:r>
      <w:r w:rsidR="008F0C0B" w:rsidRPr="00D62EE8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8F0C0B" w:rsidRPr="00D62EE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2EE8" w:rsidRPr="00D62EE8">
        <w:rPr>
          <w:rFonts w:asciiTheme="majorBidi" w:hAnsiTheme="majorBidi" w:cstheme="majorBidi"/>
          <w:sz w:val="30"/>
          <w:szCs w:val="30"/>
        </w:rPr>
        <w:t>2564</w:t>
      </w:r>
      <w:r w:rsidR="00514DE7" w:rsidRPr="00D62EE8">
        <w:rPr>
          <w:rFonts w:asciiTheme="majorBidi" w:hAnsiTheme="majorBidi" w:cstheme="majorBidi"/>
          <w:sz w:val="30"/>
          <w:szCs w:val="30"/>
        </w:rPr>
        <w:t xml:space="preserve"> </w:t>
      </w:r>
      <w:r w:rsidRPr="00D62EE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6DF3C" w14:textId="77777777" w:rsidR="004818F4" w:rsidRPr="00455D03" w:rsidRDefault="004818F4" w:rsidP="00D62E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620"/>
        <w:gridCol w:w="183"/>
        <w:gridCol w:w="1559"/>
        <w:gridCol w:w="198"/>
        <w:gridCol w:w="1750"/>
      </w:tblGrid>
      <w:tr w:rsidR="000B7423" w:rsidRPr="00D62EE8" w14:paraId="7376572D" w14:textId="752377BC" w:rsidTr="00455D03">
        <w:trPr>
          <w:cantSplit/>
          <w:trHeight w:val="360"/>
          <w:tblHeader/>
        </w:trPr>
        <w:tc>
          <w:tcPr>
            <w:tcW w:w="4230" w:type="dxa"/>
          </w:tcPr>
          <w:p w14:paraId="4DA6947E" w14:textId="77777777" w:rsidR="000B7423" w:rsidRPr="00D62EE8" w:rsidRDefault="000B7423" w:rsidP="00482DA8">
            <w:pPr>
              <w:pStyle w:val="acctfourfigures"/>
              <w:shd w:val="clear" w:color="auto" w:fill="FFFFFF"/>
              <w:spacing w:line="240" w:lineRule="atLeast"/>
              <w:ind w:lef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060E4E26" w14:textId="76C76D1C" w:rsidR="000B7423" w:rsidRPr="00D62EE8" w:rsidRDefault="000B7423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62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7423" w:rsidRPr="00D62EE8" w14:paraId="7A3DAF16" w14:textId="6DD8CCF6" w:rsidTr="00455D03">
        <w:trPr>
          <w:cantSplit/>
          <w:trHeight w:val="1287"/>
          <w:tblHeader/>
        </w:trPr>
        <w:tc>
          <w:tcPr>
            <w:tcW w:w="4230" w:type="dxa"/>
          </w:tcPr>
          <w:p w14:paraId="5B65E582" w14:textId="4B77099C" w:rsidR="000B7423" w:rsidRPr="00D62EE8" w:rsidRDefault="000B7423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6595CDF" w14:textId="77777777" w:rsidR="000B7423" w:rsidRPr="00D62EE8" w:rsidRDefault="000B7423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F168B2D" w14:textId="75A8E097" w:rsidR="000B7423" w:rsidRPr="00D62EE8" w:rsidRDefault="000B7423" w:rsidP="00455D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การโอนเข้า</w:t>
            </w:r>
            <w:r w:rsidRPr="00D62E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5D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55D0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0A8FD0E7" w14:textId="77777777" w:rsidR="000B7423" w:rsidRPr="00D62EE8" w:rsidRDefault="000B7423" w:rsidP="00482DA8">
            <w:pPr>
              <w:pStyle w:val="acctfourfigures"/>
              <w:shd w:val="clear" w:color="auto" w:fill="FFFFFF"/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0FA37DB" w14:textId="6A42C756" w:rsidR="000B7423" w:rsidRPr="00D62EE8" w:rsidRDefault="000B7423" w:rsidP="007F1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4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สินทรัพย์ที่ได้มาจากการซื้อธุรกิจ</w:t>
            </w:r>
          </w:p>
        </w:tc>
        <w:tc>
          <w:tcPr>
            <w:tcW w:w="198" w:type="dxa"/>
          </w:tcPr>
          <w:p w14:paraId="313BEC4F" w14:textId="77777777" w:rsidR="000B7423" w:rsidRPr="00D62EE8" w:rsidRDefault="000B7423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50" w:type="dxa"/>
            <w:vAlign w:val="bottom"/>
          </w:tcPr>
          <w:p w14:paraId="0F2ED693" w14:textId="77777777" w:rsidR="000B7423" w:rsidRPr="00D62EE8" w:rsidRDefault="000B7423" w:rsidP="0045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การจำหน่าย</w:t>
            </w:r>
          </w:p>
          <w:p w14:paraId="62E55EC0" w14:textId="00BD26AB" w:rsidR="000B7423" w:rsidRPr="00D62EE8" w:rsidRDefault="000B7423" w:rsidP="0045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และการโอนออก</w:t>
            </w:r>
            <w:r w:rsidR="00455D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D6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06B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62EE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B7423" w:rsidRPr="00D62EE8" w14:paraId="4E0C9A22" w14:textId="1470D39B" w:rsidTr="00455D03">
        <w:trPr>
          <w:cantSplit/>
        </w:trPr>
        <w:tc>
          <w:tcPr>
            <w:tcW w:w="4230" w:type="dxa"/>
          </w:tcPr>
          <w:p w14:paraId="05DF8CD1" w14:textId="77777777" w:rsidR="000B7423" w:rsidRPr="00D62EE8" w:rsidRDefault="000B7423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5"/>
          </w:tcPr>
          <w:p w14:paraId="105884FD" w14:textId="7F9CFF54" w:rsidR="000B7423" w:rsidRPr="00D62EE8" w:rsidRDefault="000B7423" w:rsidP="000B742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17F2" w:rsidRPr="00D62EE8" w14:paraId="44948BB2" w14:textId="2EF2A578" w:rsidTr="00455D03">
        <w:trPr>
          <w:cantSplit/>
        </w:trPr>
        <w:tc>
          <w:tcPr>
            <w:tcW w:w="4230" w:type="dxa"/>
          </w:tcPr>
          <w:p w14:paraId="19CBD3DE" w14:textId="38DEB97B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620" w:type="dxa"/>
          </w:tcPr>
          <w:p w14:paraId="617FCBB4" w14:textId="54E15F8A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3" w:type="dxa"/>
          </w:tcPr>
          <w:p w14:paraId="7EB69141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EF54CA" w14:textId="48E63F25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488</w:t>
            </w:r>
          </w:p>
        </w:tc>
        <w:tc>
          <w:tcPr>
            <w:tcW w:w="198" w:type="dxa"/>
          </w:tcPr>
          <w:p w14:paraId="2DC2B1FB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2132A54E" w14:textId="22200041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F17F2" w:rsidRPr="00D62EE8" w14:paraId="15D6E99A" w14:textId="2EFC60E0" w:rsidTr="00455D03">
        <w:trPr>
          <w:cantSplit/>
        </w:trPr>
        <w:tc>
          <w:tcPr>
            <w:tcW w:w="4230" w:type="dxa"/>
          </w:tcPr>
          <w:p w14:paraId="7A1EB55C" w14:textId="51EDE3F4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620" w:type="dxa"/>
          </w:tcPr>
          <w:p w14:paraId="6421782E" w14:textId="5CC53E7E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3" w:type="dxa"/>
          </w:tcPr>
          <w:p w14:paraId="730C781D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68F6F5" w14:textId="44115B76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231D4C6A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36094C96" w14:textId="40B685B2" w:rsidR="007F17F2" w:rsidRPr="007F17F2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7F17F2" w:rsidRPr="00D62EE8" w14:paraId="48EEC62D" w14:textId="1DCBD44F" w:rsidTr="00455D03">
        <w:trPr>
          <w:cantSplit/>
        </w:trPr>
        <w:tc>
          <w:tcPr>
            <w:tcW w:w="4230" w:type="dxa"/>
          </w:tcPr>
          <w:p w14:paraId="02905A9F" w14:textId="713F125F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  <w:r w:rsidRPr="00D62E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620" w:type="dxa"/>
          </w:tcPr>
          <w:p w14:paraId="5A757EB2" w14:textId="4947435C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183" w:type="dxa"/>
          </w:tcPr>
          <w:p w14:paraId="688A4E00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A520F9" w14:textId="68EEA2B8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561</w:t>
            </w:r>
          </w:p>
        </w:tc>
        <w:tc>
          <w:tcPr>
            <w:tcW w:w="198" w:type="dxa"/>
          </w:tcPr>
          <w:p w14:paraId="2F9CAEEC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28EF4D81" w14:textId="3533CD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7F17F2" w:rsidRPr="00D62EE8" w14:paraId="34DF4DA3" w14:textId="7F7D296C" w:rsidTr="00455D03">
        <w:trPr>
          <w:cantSplit/>
        </w:trPr>
        <w:tc>
          <w:tcPr>
            <w:tcW w:w="4230" w:type="dxa"/>
          </w:tcPr>
          <w:p w14:paraId="211EF477" w14:textId="06B0AF51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620" w:type="dxa"/>
          </w:tcPr>
          <w:p w14:paraId="0789412D" w14:textId="0C54D783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3" w:type="dxa"/>
          </w:tcPr>
          <w:p w14:paraId="379612DF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EBF58" w14:textId="25E5596B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198" w:type="dxa"/>
          </w:tcPr>
          <w:p w14:paraId="7FAB1316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610820C3" w14:textId="1F5E12DE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F17F2" w:rsidRPr="00D62EE8" w14:paraId="3CDED822" w14:textId="0FDDB6BA" w:rsidTr="00455D03">
        <w:trPr>
          <w:cantSplit/>
        </w:trPr>
        <w:tc>
          <w:tcPr>
            <w:tcW w:w="4230" w:type="dxa"/>
          </w:tcPr>
          <w:p w14:paraId="64E6AD2A" w14:textId="65F2C5BC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620" w:type="dxa"/>
          </w:tcPr>
          <w:p w14:paraId="5B2BE868" w14:textId="0222F69B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3" w:type="dxa"/>
          </w:tcPr>
          <w:p w14:paraId="3E7FD2BF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C4B19E" w14:textId="6AA418EA" w:rsidR="007F17F2" w:rsidRPr="007F17F2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565</w:t>
            </w:r>
          </w:p>
        </w:tc>
        <w:tc>
          <w:tcPr>
            <w:tcW w:w="198" w:type="dxa"/>
          </w:tcPr>
          <w:p w14:paraId="47B7C7E6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0" w:type="dxa"/>
          </w:tcPr>
          <w:p w14:paraId="707CA396" w14:textId="770690CF" w:rsidR="007F17F2" w:rsidRPr="007F17F2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7F17F2" w:rsidRPr="00D62EE8" w14:paraId="3802A8B3" w14:textId="789C93F2" w:rsidTr="00455D03">
        <w:trPr>
          <w:cantSplit/>
        </w:trPr>
        <w:tc>
          <w:tcPr>
            <w:tcW w:w="4230" w:type="dxa"/>
          </w:tcPr>
          <w:p w14:paraId="66CC238A" w14:textId="5E882250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20" w:type="dxa"/>
          </w:tcPr>
          <w:p w14:paraId="5EF4B72E" w14:textId="1C486B6B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83" w:type="dxa"/>
          </w:tcPr>
          <w:p w14:paraId="6D24532C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074C30" w14:textId="345CA7F1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198" w:type="dxa"/>
          </w:tcPr>
          <w:p w14:paraId="29E49ED4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42AE04DB" w14:textId="51EE3DF3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7F17F2" w:rsidRPr="00D62EE8" w14:paraId="38595761" w14:textId="28FD173B" w:rsidTr="00455D03">
        <w:trPr>
          <w:cantSplit/>
        </w:trPr>
        <w:tc>
          <w:tcPr>
            <w:tcW w:w="4230" w:type="dxa"/>
          </w:tcPr>
          <w:p w14:paraId="7C1DD5D8" w14:textId="22CF7664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620" w:type="dxa"/>
          </w:tcPr>
          <w:p w14:paraId="6A6C511D" w14:textId="214DA9E3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5870A4C5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6DEE3C" w14:textId="61A3A7B5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98" w:type="dxa"/>
          </w:tcPr>
          <w:p w14:paraId="10710BD4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5BDF6BE0" w14:textId="3BCB6AB8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F17F2" w:rsidRPr="00D62EE8" w14:paraId="610DC0DD" w14:textId="253A627E" w:rsidTr="00455D03">
        <w:trPr>
          <w:cantSplit/>
        </w:trPr>
        <w:tc>
          <w:tcPr>
            <w:tcW w:w="4230" w:type="dxa"/>
          </w:tcPr>
          <w:p w14:paraId="1BAD5660" w14:textId="626DDF51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E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สินทรัพย์ระหว่างการก่อสร้าง</w:t>
            </w:r>
          </w:p>
        </w:tc>
        <w:tc>
          <w:tcPr>
            <w:tcW w:w="1620" w:type="dxa"/>
          </w:tcPr>
          <w:p w14:paraId="3E3EE426" w14:textId="543E93AD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83" w:type="dxa"/>
          </w:tcPr>
          <w:p w14:paraId="0DC368F0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9D7E94" w14:textId="5E65BED1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198" w:type="dxa"/>
          </w:tcPr>
          <w:p w14:paraId="4BE147C0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0" w:type="dxa"/>
          </w:tcPr>
          <w:p w14:paraId="1C8A71A3" w14:textId="05C9EDB6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</w:tr>
      <w:tr w:rsidR="007F17F2" w:rsidRPr="00D62EE8" w14:paraId="00E2F88B" w14:textId="06362860" w:rsidTr="00455D03">
        <w:trPr>
          <w:cantSplit/>
        </w:trPr>
        <w:tc>
          <w:tcPr>
            <w:tcW w:w="4230" w:type="dxa"/>
            <w:shd w:val="clear" w:color="auto" w:fill="auto"/>
          </w:tcPr>
          <w:p w14:paraId="56DFF176" w14:textId="237AE9C4" w:rsidR="007F17F2" w:rsidRPr="00D62EE8" w:rsidRDefault="007F17F2" w:rsidP="007F17F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D62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F9721F" w14:textId="041236B3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1,611</w:t>
            </w:r>
          </w:p>
        </w:tc>
        <w:tc>
          <w:tcPr>
            <w:tcW w:w="183" w:type="dxa"/>
          </w:tcPr>
          <w:p w14:paraId="5A9C0B31" w14:textId="77777777" w:rsidR="007F17F2" w:rsidRPr="00D62EE8" w:rsidRDefault="007F17F2" w:rsidP="007F17F2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F664146" w14:textId="00563FA1" w:rsidR="007F17F2" w:rsidRPr="007F17F2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1,894</w:t>
            </w:r>
          </w:p>
        </w:tc>
        <w:tc>
          <w:tcPr>
            <w:tcW w:w="198" w:type="dxa"/>
          </w:tcPr>
          <w:p w14:paraId="66B79A27" w14:textId="77777777" w:rsidR="007F17F2" w:rsidRPr="00D62EE8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</w:tcPr>
          <w:p w14:paraId="2CA1BB9C" w14:textId="2EB122EE" w:rsidR="007F17F2" w:rsidRPr="007F17F2" w:rsidRDefault="007F17F2" w:rsidP="007F17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7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</w:p>
        </w:tc>
      </w:tr>
    </w:tbl>
    <w:p w14:paraId="54633AF2" w14:textId="452261D3" w:rsidR="00374503" w:rsidRPr="00D62EE8" w:rsidRDefault="00374503" w:rsidP="003745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62E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4E73C3BB" w14:textId="77777777" w:rsidR="00514DE7" w:rsidRPr="008C1B4C" w:rsidRDefault="00514DE7" w:rsidP="006E07B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1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8"/>
        <w:gridCol w:w="899"/>
        <w:gridCol w:w="198"/>
        <w:gridCol w:w="882"/>
        <w:gridCol w:w="181"/>
        <w:gridCol w:w="989"/>
        <w:gridCol w:w="181"/>
        <w:gridCol w:w="719"/>
        <w:gridCol w:w="178"/>
        <w:gridCol w:w="992"/>
        <w:gridCol w:w="181"/>
        <w:gridCol w:w="812"/>
        <w:gridCol w:w="180"/>
        <w:gridCol w:w="904"/>
      </w:tblGrid>
      <w:tr w:rsidR="00A4271E" w:rsidRPr="00D62EE8" w14:paraId="0BA7A647" w14:textId="77777777" w:rsidTr="00EA4D9D">
        <w:trPr>
          <w:cantSplit/>
          <w:tblHeader/>
        </w:trPr>
        <w:tc>
          <w:tcPr>
            <w:tcW w:w="2518" w:type="dxa"/>
            <w:vAlign w:val="bottom"/>
          </w:tcPr>
          <w:p w14:paraId="1024DD61" w14:textId="77777777" w:rsidR="00A4271E" w:rsidRPr="00D62EE8" w:rsidRDefault="00A4271E" w:rsidP="00A4271E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14D79B9" w14:textId="7C61A257" w:rsidR="00A4271E" w:rsidRPr="00D62EE8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443A3D8" w14:textId="77777777" w:rsidR="00A4271E" w:rsidRPr="00D62EE8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9" w:type="dxa"/>
            <w:gridSpan w:val="11"/>
            <w:vAlign w:val="bottom"/>
          </w:tcPr>
          <w:p w14:paraId="3CD9D405" w14:textId="7B3CEFFB" w:rsidR="00A4271E" w:rsidRPr="00D62EE8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03A3" w:rsidRPr="00D62EE8" w14:paraId="4C82A505" w14:textId="77777777" w:rsidTr="00EA4D9D">
        <w:trPr>
          <w:cantSplit/>
          <w:tblHeader/>
        </w:trPr>
        <w:tc>
          <w:tcPr>
            <w:tcW w:w="2518" w:type="dxa"/>
            <w:vAlign w:val="bottom"/>
            <w:hideMark/>
          </w:tcPr>
          <w:p w14:paraId="1173E817" w14:textId="09B218BF" w:rsidR="001C03A3" w:rsidRPr="00D62EE8" w:rsidRDefault="001C03A3" w:rsidP="00017AFE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69B6E22" w14:textId="77777777" w:rsidR="001C03A3" w:rsidRPr="00D62EE8" w:rsidRDefault="001C03A3" w:rsidP="00A47D86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14C50993" w14:textId="77777777" w:rsidR="001C03A3" w:rsidRPr="00D62EE8" w:rsidRDefault="001C03A3" w:rsidP="00A47D86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660D0A11" w14:textId="157E3164" w:rsidR="001C03A3" w:rsidRPr="00D62EE8" w:rsidRDefault="001C03A3" w:rsidP="00A4271E">
            <w:pPr>
              <w:tabs>
                <w:tab w:val="clear" w:pos="227"/>
                <w:tab w:val="left" w:pos="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1" w:type="dxa"/>
          </w:tcPr>
          <w:p w14:paraId="00DD9A5D" w14:textId="77777777" w:rsidR="001C03A3" w:rsidRPr="00D62EE8" w:rsidRDefault="001C03A3" w:rsidP="00A4271E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595B6F1" w14:textId="77777777" w:rsidR="00D62EE8" w:rsidRPr="00D62EE8" w:rsidRDefault="001C03A3" w:rsidP="00A4271E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  <w:p w14:paraId="51E9EA39" w14:textId="0661EB8A" w:rsidR="001C03A3" w:rsidRPr="00D62EE8" w:rsidRDefault="001C03A3" w:rsidP="00A4271E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81" w:type="dxa"/>
          </w:tcPr>
          <w:p w14:paraId="1509D3FE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84EFE65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0F8F3" w14:textId="23C2EEC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C2DB20E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  <w:p w14:paraId="691792E9" w14:textId="29804F1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สารสน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15CB7768" w14:textId="33EB6893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เทศ</w:t>
            </w:r>
          </w:p>
        </w:tc>
        <w:tc>
          <w:tcPr>
            <w:tcW w:w="178" w:type="dxa"/>
          </w:tcPr>
          <w:p w14:paraId="32200021" w14:textId="77777777" w:rsidR="001C03A3" w:rsidRPr="00D62EE8" w:rsidRDefault="001C03A3" w:rsidP="00A4271E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9B09D6F" w14:textId="20853A73" w:rsidR="001C03A3" w:rsidRPr="00D62EE8" w:rsidRDefault="001C03A3" w:rsidP="00A4271E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1" w:type="dxa"/>
          </w:tcPr>
          <w:p w14:paraId="5BD8F769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</w:tcPr>
          <w:p w14:paraId="68A019AC" w14:textId="597AECBD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CC9B321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  <w:p w14:paraId="22FF7B12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47947E32" w14:textId="00E9C38C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80" w:type="dxa"/>
          </w:tcPr>
          <w:p w14:paraId="5779B041" w14:textId="7777777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  <w:hideMark/>
          </w:tcPr>
          <w:p w14:paraId="26BA19F5" w14:textId="5F4E3CA7" w:rsidR="001C03A3" w:rsidRPr="00D62EE8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271E" w:rsidRPr="00D62EE8" w14:paraId="191EF9C6" w14:textId="77777777" w:rsidTr="00EA4D9D">
        <w:trPr>
          <w:cantSplit/>
        </w:trPr>
        <w:tc>
          <w:tcPr>
            <w:tcW w:w="2518" w:type="dxa"/>
          </w:tcPr>
          <w:p w14:paraId="526CB431" w14:textId="58A79967" w:rsidR="00A4271E" w:rsidRPr="00D62EE8" w:rsidRDefault="00A4271E" w:rsidP="00A4271E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2F498E86" w14:textId="199BE851" w:rsidR="00A4271E" w:rsidRPr="00D62EE8" w:rsidRDefault="00A4271E" w:rsidP="00D62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26" w:right="-163" w:hanging="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" w:type="dxa"/>
            <w:vAlign w:val="bottom"/>
          </w:tcPr>
          <w:p w14:paraId="33ED7289" w14:textId="77777777" w:rsidR="00A4271E" w:rsidRPr="00D62EE8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9" w:type="dxa"/>
            <w:gridSpan w:val="11"/>
            <w:vAlign w:val="bottom"/>
          </w:tcPr>
          <w:p w14:paraId="2B55E42A" w14:textId="147781A3" w:rsidR="00A4271E" w:rsidRPr="00D62EE8" w:rsidRDefault="00A4271E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3FDF" w:rsidRPr="00D62EE8" w14:paraId="2689C349" w14:textId="77777777" w:rsidTr="00EA4D9D">
        <w:trPr>
          <w:cantSplit/>
        </w:trPr>
        <w:tc>
          <w:tcPr>
            <w:tcW w:w="2518" w:type="dxa"/>
            <w:hideMark/>
          </w:tcPr>
          <w:p w14:paraId="4AA878A4" w14:textId="7E3A5ECD" w:rsidR="00383FDF" w:rsidRPr="00D62EE8" w:rsidRDefault="00383FDF" w:rsidP="00383FDF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99" w:type="dxa"/>
            <w:vAlign w:val="bottom"/>
          </w:tcPr>
          <w:p w14:paraId="3C2901F9" w14:textId="2B8E333B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2B0855C" w14:textId="77777777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78F91514" w14:textId="49964B3A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18,322</w:t>
            </w:r>
          </w:p>
        </w:tc>
        <w:tc>
          <w:tcPr>
            <w:tcW w:w="181" w:type="dxa"/>
            <w:vAlign w:val="bottom"/>
          </w:tcPr>
          <w:p w14:paraId="3F1A0611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71AD889" w14:textId="25D0D839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48,495</w:t>
            </w:r>
          </w:p>
        </w:tc>
        <w:tc>
          <w:tcPr>
            <w:tcW w:w="181" w:type="dxa"/>
            <w:vAlign w:val="bottom"/>
          </w:tcPr>
          <w:p w14:paraId="0BD8D30D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dxa"/>
            <w:vAlign w:val="bottom"/>
          </w:tcPr>
          <w:p w14:paraId="3BF1DB7B" w14:textId="5803C89D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A29DD3A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87DE41C" w14:textId="24341AEF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1" w:type="dxa"/>
          </w:tcPr>
          <w:p w14:paraId="58FD09A0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0A4EBA1" w14:textId="7DFA0BE0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  <w:vAlign w:val="bottom"/>
          </w:tcPr>
          <w:p w14:paraId="4BBF6327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1F030B7" w14:textId="7CA69465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67,029</w:t>
            </w:r>
          </w:p>
        </w:tc>
      </w:tr>
      <w:tr w:rsidR="00383FDF" w:rsidRPr="00D62EE8" w14:paraId="082979A6" w14:textId="77777777" w:rsidTr="00EA4D9D">
        <w:trPr>
          <w:cantSplit/>
        </w:trPr>
        <w:tc>
          <w:tcPr>
            <w:tcW w:w="2518" w:type="dxa"/>
            <w:hideMark/>
          </w:tcPr>
          <w:p w14:paraId="6A52CC57" w14:textId="5087FECC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99" w:type="dxa"/>
          </w:tcPr>
          <w:p w14:paraId="05760E49" w14:textId="77777777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0850FA" w14:textId="77777777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7174BD5" w14:textId="114C155D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81" w:type="dxa"/>
            <w:vAlign w:val="bottom"/>
          </w:tcPr>
          <w:p w14:paraId="74D70CEC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42C38F6" w14:textId="2EDC41F1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81" w:type="dxa"/>
            <w:vAlign w:val="bottom"/>
          </w:tcPr>
          <w:p w14:paraId="696E7670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F920E88" w14:textId="52DA7405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4E85B547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445717" w14:textId="21A1C9DF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88B1B7B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5CDE579" w14:textId="56CA329F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C258DE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6E91DD0" w14:textId="2604E9F6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383FDF" w:rsidRPr="00D62EE8" w14:paraId="55E908B1" w14:textId="77777777" w:rsidTr="00EA4D9D">
        <w:trPr>
          <w:cantSplit/>
        </w:trPr>
        <w:tc>
          <w:tcPr>
            <w:tcW w:w="2518" w:type="dxa"/>
          </w:tcPr>
          <w:p w14:paraId="2059AF65" w14:textId="1B99619A" w:rsidR="00383FDF" w:rsidRPr="00D62EE8" w:rsidRDefault="008801C3" w:rsidP="00383FDF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</w:t>
            </w:r>
            <w:r w:rsidR="00B2366C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ค่าใหม่</w:t>
            </w:r>
          </w:p>
        </w:tc>
        <w:tc>
          <w:tcPr>
            <w:tcW w:w="899" w:type="dxa"/>
          </w:tcPr>
          <w:p w14:paraId="2BAA7A1A" w14:textId="77777777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61B0B11" w14:textId="77777777" w:rsidR="00383FDF" w:rsidRPr="00D62EE8" w:rsidRDefault="00383FDF" w:rsidP="00383FDF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168459EE" w14:textId="234F7C10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81" w:type="dxa"/>
            <w:vAlign w:val="bottom"/>
          </w:tcPr>
          <w:p w14:paraId="6E7AAF43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3A29932" w14:textId="3B574369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181" w:type="dxa"/>
            <w:vAlign w:val="bottom"/>
          </w:tcPr>
          <w:p w14:paraId="3FDBF6BE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495C04B" w14:textId="1DC1E591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FFF0551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7BC8DE" w14:textId="3290BE06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8D5E1AF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03FEC24" w14:textId="75D6B78E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52D454" w14:textId="77777777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7A87DA6" w14:textId="494CB873" w:rsidR="00383FDF" w:rsidRPr="00383FDF" w:rsidRDefault="00383FDF" w:rsidP="0038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(325)</w:t>
            </w:r>
          </w:p>
        </w:tc>
      </w:tr>
      <w:tr w:rsidR="00EA4D9D" w:rsidRPr="00D62EE8" w14:paraId="103E4D4F" w14:textId="77777777" w:rsidTr="00EA4D9D">
        <w:trPr>
          <w:cantSplit/>
        </w:trPr>
        <w:tc>
          <w:tcPr>
            <w:tcW w:w="2518" w:type="dxa"/>
          </w:tcPr>
          <w:p w14:paraId="486CE58A" w14:textId="5A1DCBDF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99" w:type="dxa"/>
          </w:tcPr>
          <w:p w14:paraId="14AEAB7D" w14:textId="65CDC420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98" w:type="dxa"/>
            <w:vAlign w:val="bottom"/>
          </w:tcPr>
          <w:p w14:paraId="0DABFBF8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9EE1291" w14:textId="37574288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1F339347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21F34CC3" w14:textId="2C2634F8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1" w:type="dxa"/>
            <w:vAlign w:val="bottom"/>
          </w:tcPr>
          <w:p w14:paraId="3F8F0A3E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DD49AAD" w14:textId="7CAD581C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661EF56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3E9D6A" w14:textId="211A3803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A579EB0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D29B8AE" w14:textId="05E39F1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DB16FB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49EEEDB" w14:textId="10F3A14F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EA4D9D" w:rsidRPr="00D62EE8" w14:paraId="42C2B3BD" w14:textId="77777777" w:rsidTr="00EA4D9D">
        <w:trPr>
          <w:cantSplit/>
        </w:trPr>
        <w:tc>
          <w:tcPr>
            <w:tcW w:w="2518" w:type="dxa"/>
          </w:tcPr>
          <w:p w14:paraId="580B87E3" w14:textId="558C34F5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99" w:type="dxa"/>
          </w:tcPr>
          <w:p w14:paraId="4D68F6F1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B09BF08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FF24688" w14:textId="08DBE65E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2C0511C5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6E7CCF9" w14:textId="7721536D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1E13E76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5AF52E3" w14:textId="548A6E0A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68A4A68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20B8D8F" w14:textId="5DAC4FC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23C175F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042582E" w14:textId="367D261D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80" w:type="dxa"/>
          </w:tcPr>
          <w:p w14:paraId="0A918164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5C3D9D26" w14:textId="7A2BEF70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D9D" w:rsidRPr="00D62EE8" w14:paraId="367015B8" w14:textId="77777777" w:rsidTr="00EA4D9D">
        <w:trPr>
          <w:cantSplit/>
        </w:trPr>
        <w:tc>
          <w:tcPr>
            <w:tcW w:w="2518" w:type="dxa"/>
          </w:tcPr>
          <w:p w14:paraId="7F0624C9" w14:textId="73E6164C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200" w:hanging="16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โอนจาก 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899" w:type="dxa"/>
          </w:tcPr>
          <w:p w14:paraId="2D942BD9" w14:textId="53A406CB" w:rsidR="00EA4D9D" w:rsidRPr="00D62EE8" w:rsidRDefault="00EA4D9D" w:rsidP="00EA4D9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BE37CB" w14:textId="55A9C355" w:rsidR="00EA4D9D" w:rsidRPr="00D62EE8" w:rsidRDefault="00EA4D9D" w:rsidP="00EA4D9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98" w:type="dxa"/>
            <w:vAlign w:val="bottom"/>
          </w:tcPr>
          <w:p w14:paraId="6C12E015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B2B6C3F" w14:textId="1375B7D0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3FB5085E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44CD1063" w14:textId="2619550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81" w:type="dxa"/>
            <w:vAlign w:val="bottom"/>
          </w:tcPr>
          <w:p w14:paraId="30EA2BA3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FA7877" w14:textId="00183949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BAAEF25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8EC202E" w14:textId="3C5A6343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</w:tcPr>
          <w:p w14:paraId="361B396F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59B7255" w14:textId="729ECE9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228757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77DF6C0" w14:textId="34DF6BF8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EA4D9D" w:rsidRPr="00D62EE8" w14:paraId="6F2E056B" w14:textId="77777777" w:rsidTr="00EA4D9D">
        <w:trPr>
          <w:cantSplit/>
        </w:trPr>
        <w:tc>
          <w:tcPr>
            <w:tcW w:w="2518" w:type="dxa"/>
          </w:tcPr>
          <w:p w14:paraId="1A32C660" w14:textId="29077054" w:rsidR="00EA4D9D" w:rsidRPr="00D62EE8" w:rsidRDefault="00EA4D9D" w:rsidP="00EA4D9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62E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99" w:type="dxa"/>
          </w:tcPr>
          <w:p w14:paraId="28F0FF8F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9629461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5E33A90" w14:textId="669506BB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7E851EE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4778B27" w14:textId="7E3028AB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(1,981)</w:t>
            </w:r>
          </w:p>
        </w:tc>
        <w:tc>
          <w:tcPr>
            <w:tcW w:w="181" w:type="dxa"/>
            <w:vAlign w:val="bottom"/>
          </w:tcPr>
          <w:p w14:paraId="5F20345C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92213C8" w14:textId="189533A4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8" w:type="dxa"/>
          </w:tcPr>
          <w:p w14:paraId="177B7EB2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B5DDDD6" w14:textId="2EEAD672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1" w:type="dxa"/>
          </w:tcPr>
          <w:p w14:paraId="6D89ADC0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B143016" w14:textId="0231B24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7873BC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10859190" w14:textId="4790FF9F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(2,264)</w:t>
            </w:r>
          </w:p>
        </w:tc>
      </w:tr>
      <w:tr w:rsidR="00EA4D9D" w:rsidRPr="00D62EE8" w14:paraId="5D9A897E" w14:textId="77777777" w:rsidTr="00EA4D9D">
        <w:trPr>
          <w:cantSplit/>
        </w:trPr>
        <w:tc>
          <w:tcPr>
            <w:tcW w:w="2518" w:type="dxa"/>
          </w:tcPr>
          <w:p w14:paraId="77C3DBDC" w14:textId="3276CA76" w:rsidR="00EA4D9D" w:rsidRPr="00D62EE8" w:rsidRDefault="00EA4D9D" w:rsidP="00EA4D9D">
            <w:pPr>
              <w:tabs>
                <w:tab w:val="clear" w:pos="227"/>
                <w:tab w:val="clear" w:pos="2580"/>
                <w:tab w:val="left" w:pos="104"/>
                <w:tab w:val="left" w:pos="2623"/>
              </w:tabs>
              <w:ind w:left="194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กลับรายการขาดทุนจากการ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D62E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899" w:type="dxa"/>
          </w:tcPr>
          <w:p w14:paraId="2FD673A5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511F49FF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866994C" w14:textId="60E42F16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627762D7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AC81416" w14:textId="2CEF37A2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  <w:vAlign w:val="bottom"/>
          </w:tcPr>
          <w:p w14:paraId="2C9150C5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8B77153" w14:textId="7036171E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EB303B6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083551F" w14:textId="6621CEDC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3F53941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965432D" w14:textId="3A09BC9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1D0BFA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6CCF0909" w14:textId="2294D190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A4D9D" w:rsidRPr="00D62EE8" w14:paraId="20B571F3" w14:textId="77777777" w:rsidTr="00EA4D9D">
        <w:trPr>
          <w:cantSplit/>
        </w:trPr>
        <w:tc>
          <w:tcPr>
            <w:tcW w:w="2518" w:type="dxa"/>
          </w:tcPr>
          <w:p w14:paraId="55EA3C2B" w14:textId="0F7B2ABC" w:rsidR="00EA4D9D" w:rsidRPr="00D62EE8" w:rsidRDefault="00EA4D9D" w:rsidP="00EA4D9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99" w:type="dxa"/>
          </w:tcPr>
          <w:p w14:paraId="161311D8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4A0453C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38D10B9" w14:textId="70442060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3E0F1EDC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1D01971A" w14:textId="009AEAE1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81" w:type="dxa"/>
            <w:vAlign w:val="bottom"/>
          </w:tcPr>
          <w:p w14:paraId="36F9DA87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10E8F0B" w14:textId="523171B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4A65BBE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928798" w14:textId="4DE420E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1" w:type="dxa"/>
          </w:tcPr>
          <w:p w14:paraId="5AB4EBCD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E688997" w14:textId="43CEC4F6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4910F9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4B73489C" w14:textId="6E66EE0D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EA4D9D" w:rsidRPr="00D62EE8" w14:paraId="500FABA2" w14:textId="77777777" w:rsidTr="00EA4D9D">
        <w:trPr>
          <w:cantSplit/>
        </w:trPr>
        <w:tc>
          <w:tcPr>
            <w:tcW w:w="2518" w:type="dxa"/>
            <w:hideMark/>
          </w:tcPr>
          <w:p w14:paraId="5C3FD308" w14:textId="13B9270E" w:rsidR="00EA4D9D" w:rsidRPr="00D62EE8" w:rsidRDefault="00EA4D9D" w:rsidP="00EA4D9D">
            <w:pPr>
              <w:tabs>
                <w:tab w:val="clear" w:pos="227"/>
              </w:tabs>
              <w:ind w:left="184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99" w:type="dxa"/>
            <w:vAlign w:val="bottom"/>
          </w:tcPr>
          <w:p w14:paraId="178FB373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DA4B599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76906" w14:textId="63600A33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C834965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B157B" w14:textId="62302C4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  <w:vAlign w:val="bottom"/>
          </w:tcPr>
          <w:p w14:paraId="2326F659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1400BF" w14:textId="61ED7218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62D5E2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DA344" w14:textId="6D3EDA75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3ED1028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D1D0F30" w14:textId="1F4FAF3F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70F8AF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C9A13" w14:textId="668E5943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A4D9D" w:rsidRPr="00D62EE8" w14:paraId="4D5D5242" w14:textId="77777777" w:rsidTr="00EA4D9D">
        <w:trPr>
          <w:cantSplit/>
        </w:trPr>
        <w:tc>
          <w:tcPr>
            <w:tcW w:w="2518" w:type="dxa"/>
            <w:hideMark/>
          </w:tcPr>
          <w:p w14:paraId="7FCD39FE" w14:textId="57541F89" w:rsidR="00EA4D9D" w:rsidRPr="00D62EE8" w:rsidRDefault="00EA4D9D" w:rsidP="00EA4D9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D62E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62E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62E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D62E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99" w:type="dxa"/>
            <w:vAlign w:val="bottom"/>
          </w:tcPr>
          <w:p w14:paraId="7F36B5F6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D626CF4" w14:textId="77777777" w:rsidR="00EA4D9D" w:rsidRPr="00D62EE8" w:rsidRDefault="00EA4D9D" w:rsidP="00EA4D9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AC1AD" w14:textId="6351EC30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E23C453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CF893" w14:textId="2551818F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81" w:type="dxa"/>
            <w:vAlign w:val="bottom"/>
          </w:tcPr>
          <w:p w14:paraId="3A76A77D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90155" w14:textId="7B77EED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45BB2EED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5034E" w14:textId="4312A82A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81" w:type="dxa"/>
          </w:tcPr>
          <w:p w14:paraId="4FFC067F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90B1" w14:textId="3DCA290D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80" w:type="dxa"/>
          </w:tcPr>
          <w:p w14:paraId="03C87DB7" w14:textId="77777777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7A979" w14:textId="17F18F5C" w:rsidR="00EA4D9D" w:rsidRPr="00383FDF" w:rsidRDefault="00EA4D9D" w:rsidP="00EA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5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83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</w:tr>
    </w:tbl>
    <w:p w14:paraId="37E171CE" w14:textId="5221853E" w:rsidR="00362F8D" w:rsidRPr="008C1B4C" w:rsidRDefault="00362F8D" w:rsidP="00482DA8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16B812" w14:textId="4496E55E" w:rsidR="000B7423" w:rsidRPr="00D62EE8" w:rsidRDefault="000B7423" w:rsidP="000B742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</w:t>
      </w:r>
      <w:r w:rsidR="00DC2DE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ร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ะดอกเบี้ย</w:t>
      </w:r>
    </w:p>
    <w:p w14:paraId="572E867C" w14:textId="77777777" w:rsidR="001404A4" w:rsidRPr="008801C3" w:rsidRDefault="001404A4" w:rsidP="008C1B4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0911B4F" w14:textId="68092D48" w:rsidR="00023123" w:rsidRPr="00903FD6" w:rsidRDefault="00023123" w:rsidP="00023123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กลุ่มบริษัททำตั๋วสัญญาใช้เงิน</w:t>
      </w:r>
      <w:r w:rsidRPr="001414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เงินเบิกเกินบัญชี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Pr="001414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 และ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วงเงินสินเชื่อจากสถาบันการเงิ</w:t>
      </w:r>
      <w:r w:rsidR="00E9168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นหลายแห่ง</w:t>
      </w:r>
      <w:r w:rsidR="0023735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ซึ่งมีกำหนดชำระคืนเมื่อทวงถาม</w:t>
      </w:r>
      <w:r w:rsidRPr="0014141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14141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141412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กเบี้ยคงที่และผันแปร</w:t>
      </w:r>
    </w:p>
    <w:p w14:paraId="69D19291" w14:textId="77777777" w:rsidR="00023123" w:rsidRPr="008801C3" w:rsidRDefault="00023123" w:rsidP="00023123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27F0C1F5" w14:textId="65931850" w:rsidR="00023123" w:rsidRPr="00903FD6" w:rsidRDefault="00023123" w:rsidP="00023123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903FD6">
        <w:rPr>
          <w:rFonts w:asciiTheme="majorBidi" w:hAnsiTheme="majorBidi" w:cstheme="majorBidi"/>
          <w:sz w:val="30"/>
          <w:szCs w:val="30"/>
          <w:lang w:val="en-US" w:bidi="th-TH"/>
        </w:rPr>
        <w:t xml:space="preserve"> 25</w:t>
      </w:r>
      <w:r w:rsidR="00D72C59">
        <w:rPr>
          <w:rFonts w:asciiTheme="majorBidi" w:hAnsiTheme="majorBidi" w:cstheme="majorBidi"/>
          <w:sz w:val="30"/>
          <w:szCs w:val="30"/>
          <w:lang w:val="en-US" w:bidi="th-TH"/>
        </w:rPr>
        <w:t>64</w:t>
      </w:r>
      <w:r w:rsidRPr="00903FD6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บริษัทย่อยในต่างประเทศทำสัญญาเงินกู้ยืมระยะยาวจากสถาบันการเงิ</w:t>
      </w:r>
      <w:r w:rsidR="00E9168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นหลายแห่ง</w:t>
      </w:r>
      <w:r w:rsidR="008648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</w:t>
      </w:r>
      <w:r w:rsidRPr="00671754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ภายในปี</w:t>
      </w:r>
      <w:r w:rsidRPr="00671754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67175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15A10" w:rsidRPr="00671754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671754">
        <w:rPr>
          <w:rFonts w:asciiTheme="majorBidi" w:hAnsiTheme="majorBidi" w:cstheme="majorBidi"/>
          <w:sz w:val="30"/>
          <w:szCs w:val="30"/>
          <w:lang w:val="en-US" w:bidi="th-TH"/>
        </w:rPr>
        <w:t xml:space="preserve"> - 25</w:t>
      </w:r>
      <w:r w:rsidR="00671754" w:rsidRPr="00671754">
        <w:rPr>
          <w:rFonts w:asciiTheme="majorBidi" w:hAnsiTheme="majorBidi" w:cstheme="majorBidi"/>
          <w:sz w:val="30"/>
          <w:szCs w:val="30"/>
          <w:lang w:val="en-US" w:bidi="th-TH"/>
        </w:rPr>
        <w:t>71</w:t>
      </w:r>
      <w:r w:rsidRPr="00671754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67175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</w:t>
      </w:r>
      <w:r w:rsidRPr="00903FD6">
        <w:rPr>
          <w:rFonts w:asciiTheme="majorBidi" w:hAnsiTheme="majorBidi" w:cstheme="majorBidi"/>
          <w:sz w:val="30"/>
          <w:szCs w:val="30"/>
          <w:cs/>
          <w:lang w:val="en-US" w:bidi="th-TH"/>
        </w:rPr>
        <w:t>มีอัตราดอ</w:t>
      </w:r>
      <w:r w:rsidRPr="00903FD6">
        <w:rPr>
          <w:rFonts w:asciiTheme="majorBidi" w:hAnsiTheme="majorBidi" w:cstheme="majorBidi"/>
          <w:sz w:val="30"/>
          <w:szCs w:val="30"/>
          <w:cs/>
          <w:lang w:bidi="th-TH"/>
        </w:rPr>
        <w:t>กเบี้ยผันแปร</w:t>
      </w:r>
    </w:p>
    <w:p w14:paraId="68AD67C1" w14:textId="7ADC1F19" w:rsidR="008801C3" w:rsidRDefault="008801C3" w:rsidP="008C1B4C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D6544" w14:textId="2F991EFE" w:rsidR="00DC5556" w:rsidRDefault="00804175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302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33024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ดำเนินงาน</w:t>
      </w:r>
      <w:r w:rsidR="00472CA7" w:rsidRPr="0033024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046BFA1" w14:textId="553256A8" w:rsidR="00D557DD" w:rsidRDefault="00D557DD" w:rsidP="00D557DD">
      <w:pPr>
        <w:rPr>
          <w:rFonts w:cstheme="minorBidi"/>
          <w:lang w:val="th-TH"/>
        </w:rPr>
      </w:pPr>
    </w:p>
    <w:p w14:paraId="07335CB4" w14:textId="7C12AF74" w:rsidR="00D557DD" w:rsidRDefault="00D557DD" w:rsidP="00E07B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57DD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ผู้บริหารพิจารณาว่ากลุ่มบริษัทมี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/>
          <w:sz w:val="30"/>
          <w:szCs w:val="30"/>
        </w:rPr>
        <w:t>3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ซึ่งกลุ่มบริษัทที่มีสินค้าและบริการที่แตกต่างกัน</w:t>
      </w:r>
      <w:r w:rsidR="008801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01C3">
        <w:rPr>
          <w:rFonts w:asciiTheme="majorBidi" w:hAnsiTheme="majorBidi" w:cstheme="majorBidi"/>
          <w:sz w:val="30"/>
          <w:szCs w:val="30"/>
          <w:cs/>
        </w:rPr>
        <w:br/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เพื่อตอบสนองความต้องการของลูกค้าที่แตกต่างกัน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เพื่อที่จะให้การค้าปลีกของกลุ่มบริษัทครบวงจร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801C3">
        <w:rPr>
          <w:rFonts w:asciiTheme="majorBidi" w:hAnsiTheme="majorBidi" w:cstheme="majorBidi"/>
          <w:sz w:val="30"/>
          <w:szCs w:val="30"/>
          <w:cs/>
        </w:rPr>
        <w:br/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การดำเนินงานของส่วนงานที่รายงานของกลุ่มบริษัทที่เปลี่ยนแปลงในระหว่างปี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/>
          <w:sz w:val="30"/>
          <w:szCs w:val="30"/>
        </w:rPr>
        <w:t xml:space="preserve">2564 </w:t>
      </w:r>
      <w:r w:rsidR="0071325D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71325D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ซีโอแอล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B54558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ที่เปิดเผยในหมายเหตุ</w:t>
      </w:r>
      <w:r w:rsidRPr="00D557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7DD">
        <w:rPr>
          <w:rFonts w:asciiTheme="majorBidi" w:hAnsiTheme="majorBidi" w:cstheme="majorBidi"/>
          <w:sz w:val="30"/>
          <w:szCs w:val="30"/>
        </w:rPr>
        <w:t xml:space="preserve">5 </w:t>
      </w:r>
      <w:r w:rsidRPr="00D557D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EE1EA5" w14:textId="24CCA853" w:rsidR="00D557DD" w:rsidRDefault="00D557DD" w:rsidP="00D557DD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507"/>
      </w:tblGrid>
      <w:tr w:rsidR="00D557DD" w:rsidRPr="00E07BA2" w14:paraId="355F03D9" w14:textId="77777777" w:rsidTr="00E07BA2">
        <w:trPr>
          <w:trHeight w:val="54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E311" w14:textId="3CC42811" w:rsidR="00D557DD" w:rsidRPr="00E07BA2" w:rsidRDefault="00E07BA2" w:rsidP="00D557DD">
            <w:pPr>
              <w:pStyle w:val="Default"/>
              <w:rPr>
                <w:rFonts w:ascii="Times New Roman" w:hAnsi="Times New Roman" w:cs="Times New Roman"/>
                <w:sz w:val="30"/>
                <w:szCs w:val="30"/>
              </w:rPr>
            </w:pPr>
            <w:r w:rsidRPr="00E07BA2"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ส่วนงาน</w:t>
            </w:r>
            <w:r w:rsidRPr="00E07BA2">
              <w:rPr>
                <w:rFonts w:ascii="Times New Roman" w:hAnsi="Times New Roman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3289E"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3</w:t>
            </w:r>
            <w:r w:rsidRPr="00E07BA2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i/>
                <w:iCs/>
                <w:sz w:val="30"/>
                <w:szCs w:val="30"/>
                <w:cs/>
              </w:rPr>
              <w:t>ฮาร์ดไลน์</w:t>
            </w:r>
            <w:r w:rsidRPr="00E07BA2">
              <w:rPr>
                <w:rFonts w:ascii="Times New Roman" w:hAnsi="Times New Roman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C15D" w14:textId="39792207" w:rsidR="00D557DD" w:rsidRPr="00E07BA2" w:rsidRDefault="00E07BA2" w:rsidP="00D557DD">
            <w:pPr>
              <w:pStyle w:val="Default"/>
              <w:spacing w:line="260" w:lineRule="atLeast"/>
              <w:ind w:left="252" w:hanging="27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ดำเนินธุรกิจค้าปลีกฮาร์ดไลน์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โดยรวมถึงจำหน่ายเครื่องใช้ไฟฟ้า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วัสดุก่อสร้าง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สินค้าต่างๆ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ภายในบ้าน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อุปกรณ์เครื่องเขียน</w:t>
            </w:r>
            <w:r w:rsidRPr="00E07BA2">
              <w:rPr>
                <w:rFonts w:ascii="Times New Roman" w:hAnsi="Times New Roman" w:cs="Angsana New"/>
                <w:sz w:val="30"/>
                <w:szCs w:val="30"/>
                <w:cs/>
              </w:rPr>
              <w:t xml:space="preserve"> </w:t>
            </w:r>
            <w:r w:rsidR="00172E76">
              <w:rPr>
                <w:rFonts w:ascii="Times New Roman" w:hAnsi="Times New Roman" w:cs="Angsana New" w:hint="cs"/>
                <w:sz w:val="30"/>
                <w:szCs w:val="30"/>
                <w:cs/>
              </w:rPr>
              <w:t>หนังสือ</w:t>
            </w:r>
            <w:r w:rsidRPr="00E07BA2">
              <w:rPr>
                <w:rFonts w:ascii="Times New Roman" w:hAnsi="Times New Roman" w:cs="Angsana New" w:hint="cs"/>
                <w:sz w:val="30"/>
                <w:szCs w:val="30"/>
                <w:cs/>
              </w:rPr>
              <w:t>และอุปกรณ์สำนักงาน</w:t>
            </w:r>
          </w:p>
        </w:tc>
      </w:tr>
    </w:tbl>
    <w:p w14:paraId="04D77A37" w14:textId="77777777" w:rsidR="00E07BA2" w:rsidRDefault="00E07BA2" w:rsidP="00D557DD">
      <w:pPr>
        <w:ind w:left="540"/>
        <w:rPr>
          <w:rFonts w:asciiTheme="majorBidi" w:hAnsiTheme="majorBidi" w:cstheme="majorBidi"/>
          <w:sz w:val="30"/>
          <w:szCs w:val="30"/>
        </w:rPr>
        <w:sectPr w:rsidR="00E07BA2" w:rsidSect="00E07BA2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1152" w:right="1289" w:bottom="1152" w:left="1080" w:header="720" w:footer="720" w:gutter="0"/>
          <w:cols w:space="720"/>
          <w:docGrid w:linePitch="360"/>
        </w:sectPr>
      </w:pPr>
    </w:p>
    <w:tbl>
      <w:tblPr>
        <w:tblW w:w="14384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51179F" w:rsidRPr="004B5677" w14:paraId="49E1F69F" w14:textId="77777777" w:rsidTr="0051179F">
        <w:trPr>
          <w:trHeight w:val="74"/>
          <w:tblHeader/>
        </w:trPr>
        <w:tc>
          <w:tcPr>
            <w:tcW w:w="4311" w:type="dxa"/>
            <w:vAlign w:val="bottom"/>
          </w:tcPr>
          <w:p w14:paraId="28E0B21A" w14:textId="7F80B350" w:rsidR="00094DFB" w:rsidRPr="004B5677" w:rsidRDefault="00094DFB" w:rsidP="009A10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14C560BE" w14:textId="58640885" w:rsidR="00094DFB" w:rsidRPr="004B5677" w:rsidRDefault="00094DFB" w:rsidP="009A103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731D0B13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386A2146" w14:textId="08D0C530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5A8B52EB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2EC53974" w14:textId="2E9DEC7A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5F39D375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187133EE" w14:textId="77489C59" w:rsidR="00094DFB" w:rsidRPr="004B5677" w:rsidRDefault="00094DFB" w:rsidP="00D61C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51179F" w:rsidRPr="004B5677" w14:paraId="7187CDF1" w14:textId="77777777" w:rsidTr="0051179F">
        <w:trPr>
          <w:trHeight w:val="74"/>
          <w:tblHeader/>
        </w:trPr>
        <w:tc>
          <w:tcPr>
            <w:tcW w:w="4311" w:type="dxa"/>
            <w:vAlign w:val="bottom"/>
          </w:tcPr>
          <w:p w14:paraId="26511763" w14:textId="42525EC6" w:rsidR="00330244" w:rsidRPr="004B5677" w:rsidRDefault="00330244" w:rsidP="00330244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81" w:type="dxa"/>
          </w:tcPr>
          <w:p w14:paraId="0FFAF3A7" w14:textId="79D7FB88" w:rsidR="00330244" w:rsidRPr="004B5677" w:rsidRDefault="00330244" w:rsidP="0033024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29621A79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339E4E67" w14:textId="3A43F0D6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B3292F8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E3D0DDC" w14:textId="1786E28D" w:rsidR="00330244" w:rsidRPr="004B5677" w:rsidRDefault="00330244" w:rsidP="0033024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2" w:type="dxa"/>
          </w:tcPr>
          <w:p w14:paraId="47497BA0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691886A2" w14:textId="2B656FC4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F1E910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17870074" w14:textId="0F6B7DB6" w:rsidR="00330244" w:rsidRPr="004B5677" w:rsidRDefault="00330244" w:rsidP="0033024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1291C83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1137942D" w14:textId="23066F0B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23" w:type="dxa"/>
          </w:tcPr>
          <w:p w14:paraId="1C3C39DF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26A29A09" w14:textId="678F3378" w:rsidR="00330244" w:rsidRPr="004B5677" w:rsidRDefault="00330244" w:rsidP="0033024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6FC15F9" w14:textId="77777777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4FE3CEF8" w14:textId="1F32B26B" w:rsidR="00330244" w:rsidRPr="004B5677" w:rsidRDefault="00330244" w:rsidP="0033024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B247E0" w:rsidRPr="004B5677" w14:paraId="1C3477B1" w14:textId="77777777" w:rsidTr="0051179F">
        <w:trPr>
          <w:tblHeader/>
        </w:trPr>
        <w:tc>
          <w:tcPr>
            <w:tcW w:w="4311" w:type="dxa"/>
            <w:vAlign w:val="bottom"/>
          </w:tcPr>
          <w:p w14:paraId="4356A727" w14:textId="77777777" w:rsidR="00B247E0" w:rsidRPr="004B5677" w:rsidRDefault="00B247E0" w:rsidP="00883B5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090EEA05" w14:textId="486316AF" w:rsidR="00B247E0" w:rsidRPr="004B5677" w:rsidRDefault="00B247E0" w:rsidP="00B247E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1179F" w:rsidRPr="004B5677" w14:paraId="7177E0DD" w14:textId="77777777" w:rsidTr="0051179F">
        <w:tc>
          <w:tcPr>
            <w:tcW w:w="4311" w:type="dxa"/>
            <w:vAlign w:val="bottom"/>
          </w:tcPr>
          <w:p w14:paraId="2D363BF4" w14:textId="4D2F158B" w:rsidR="00B247E0" w:rsidRPr="004B5677" w:rsidRDefault="00B247E0" w:rsidP="00883B5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14A6C2EE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C90DC48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C5F9C5C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E45F8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7CF1F0C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FE6F509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A5346C5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EA7A4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E0221A3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D122A4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2A9870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7926D6A1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204DC71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9C1ED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E18A00" w14:textId="77777777" w:rsidR="00B247E0" w:rsidRPr="004B5677" w:rsidRDefault="00B247E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38694BBD" w14:textId="77777777" w:rsidTr="0051179F">
        <w:tc>
          <w:tcPr>
            <w:tcW w:w="4311" w:type="dxa"/>
            <w:vAlign w:val="bottom"/>
            <w:hideMark/>
          </w:tcPr>
          <w:p w14:paraId="07263198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5F493F00" w14:textId="614AE75F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10,845</w:t>
            </w:r>
          </w:p>
        </w:tc>
        <w:tc>
          <w:tcPr>
            <w:tcW w:w="240" w:type="dxa"/>
          </w:tcPr>
          <w:p w14:paraId="1802D85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40324651" w14:textId="0E1F35C1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13,645</w:t>
            </w:r>
          </w:p>
        </w:tc>
        <w:tc>
          <w:tcPr>
            <w:tcW w:w="236" w:type="dxa"/>
          </w:tcPr>
          <w:p w14:paraId="63C05A8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55EDE36" w14:textId="338CEDD6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19,260</w:t>
            </w:r>
          </w:p>
        </w:tc>
        <w:tc>
          <w:tcPr>
            <w:tcW w:w="272" w:type="dxa"/>
          </w:tcPr>
          <w:p w14:paraId="037FBBA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564E96B6" w14:textId="1C91D33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FF8A1E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68EAD3" w14:textId="39539C4B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15,373</w:t>
            </w:r>
          </w:p>
        </w:tc>
        <w:tc>
          <w:tcPr>
            <w:tcW w:w="270" w:type="dxa"/>
          </w:tcPr>
          <w:p w14:paraId="74055F7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0D2B5423" w14:textId="20B46F1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13,982</w:t>
            </w:r>
          </w:p>
        </w:tc>
        <w:tc>
          <w:tcPr>
            <w:tcW w:w="323" w:type="dxa"/>
          </w:tcPr>
          <w:p w14:paraId="52476D5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898681B" w14:textId="01618F3C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45,478</w:t>
            </w:r>
          </w:p>
        </w:tc>
        <w:tc>
          <w:tcPr>
            <w:tcW w:w="270" w:type="dxa"/>
          </w:tcPr>
          <w:p w14:paraId="09DEC3E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20E4491" w14:textId="18D7368C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,631</w:t>
            </w:r>
          </w:p>
        </w:tc>
      </w:tr>
      <w:tr w:rsidR="0051179F" w:rsidRPr="004B5677" w14:paraId="77BCAB0D" w14:textId="77777777" w:rsidTr="0051179F">
        <w:tc>
          <w:tcPr>
            <w:tcW w:w="4311" w:type="dxa"/>
            <w:vAlign w:val="bottom"/>
            <w:hideMark/>
          </w:tcPr>
          <w:p w14:paraId="3A8B5C11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7B9D1" w14:textId="58C1294D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240" w:type="dxa"/>
          </w:tcPr>
          <w:p w14:paraId="33803EE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9CB54" w14:textId="51A91C19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5,2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EFA442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6A3C7" w14:textId="47C72F01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2" w:type="dxa"/>
          </w:tcPr>
          <w:p w14:paraId="7995E7E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F58C0" w14:textId="2AFDAFB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272C75B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D07FB" w14:textId="5FB45444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70" w:type="dxa"/>
          </w:tcPr>
          <w:p w14:paraId="5C1816D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18DFA" w14:textId="7868A162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323" w:type="dxa"/>
          </w:tcPr>
          <w:p w14:paraId="3F206F0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910B7" w14:textId="48340E57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1,487</w:t>
            </w:r>
          </w:p>
        </w:tc>
        <w:tc>
          <w:tcPr>
            <w:tcW w:w="270" w:type="dxa"/>
          </w:tcPr>
          <w:p w14:paraId="49A3280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27AF1" w14:textId="2809427D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1179F" w:rsidRPr="004B5677" w14:paraId="57DBBBB9" w14:textId="77777777" w:rsidTr="0051179F">
        <w:trPr>
          <w:trHeight w:val="280"/>
        </w:trPr>
        <w:tc>
          <w:tcPr>
            <w:tcW w:w="4311" w:type="dxa"/>
            <w:vAlign w:val="bottom"/>
            <w:hideMark/>
          </w:tcPr>
          <w:p w14:paraId="1BFB10BB" w14:textId="5FEFC760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0DA93" w14:textId="4CD95F81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11,669</w:t>
            </w:r>
          </w:p>
        </w:tc>
        <w:tc>
          <w:tcPr>
            <w:tcW w:w="240" w:type="dxa"/>
          </w:tcPr>
          <w:p w14:paraId="23EE23E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84249" w14:textId="41DE678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236" w:type="dxa"/>
          </w:tcPr>
          <w:p w14:paraId="292398D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99CED" w14:textId="545D2682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19,649</w:t>
            </w:r>
          </w:p>
        </w:tc>
        <w:tc>
          <w:tcPr>
            <w:tcW w:w="272" w:type="dxa"/>
          </w:tcPr>
          <w:p w14:paraId="7875F76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85F64" w14:textId="0822454D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A706B1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12A80" w14:textId="22567820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15,647</w:t>
            </w:r>
          </w:p>
        </w:tc>
        <w:tc>
          <w:tcPr>
            <w:tcW w:w="270" w:type="dxa"/>
          </w:tcPr>
          <w:p w14:paraId="06B871E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8F6C53" w14:textId="7693FF7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14,293</w:t>
            </w:r>
          </w:p>
        </w:tc>
        <w:tc>
          <w:tcPr>
            <w:tcW w:w="323" w:type="dxa"/>
          </w:tcPr>
          <w:p w14:paraId="073B7C6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BCCF0" w14:textId="1D59B0A6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923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,965</w:t>
            </w:r>
          </w:p>
        </w:tc>
        <w:tc>
          <w:tcPr>
            <w:tcW w:w="270" w:type="dxa"/>
          </w:tcPr>
          <w:p w14:paraId="0E920D2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9E4577" w14:textId="255C621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56,645</w:t>
            </w:r>
          </w:p>
        </w:tc>
      </w:tr>
      <w:tr w:rsidR="0051179F" w:rsidRPr="004B5677" w14:paraId="593203F5" w14:textId="77777777" w:rsidTr="0051179F">
        <w:trPr>
          <w:trHeight w:val="74"/>
        </w:trPr>
        <w:tc>
          <w:tcPr>
            <w:tcW w:w="4311" w:type="dxa"/>
            <w:vAlign w:val="bottom"/>
          </w:tcPr>
          <w:p w14:paraId="47CC7DF4" w14:textId="77777777" w:rsidR="00330244" w:rsidRPr="004B5677" w:rsidRDefault="00330244" w:rsidP="0033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B08E79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844B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0422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66B6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4E3C9E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C486B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B7018D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65A4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571618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B66F4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D8A3D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012DBF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213FB7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376E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16226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5127D7BA" w14:textId="77777777" w:rsidTr="0051179F">
        <w:tc>
          <w:tcPr>
            <w:tcW w:w="4311" w:type="dxa"/>
          </w:tcPr>
          <w:p w14:paraId="6005F7B5" w14:textId="5ECB3554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5FFCCF1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00A28F1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7758FD8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C026A5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3B6C2F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61F6B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5A41951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101039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F4BF0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2633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9B3FFE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96C339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704851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3B88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979CFD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1179F" w:rsidRPr="004B5677" w14:paraId="241187B2" w14:textId="77777777" w:rsidTr="0051179F">
        <w:tc>
          <w:tcPr>
            <w:tcW w:w="4311" w:type="dxa"/>
          </w:tcPr>
          <w:p w14:paraId="61066DD5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EB0619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5F9CC3D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1C11A46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BDC33E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9C0A2E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372EF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5610D37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E8CE56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E4884B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4F7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2ACC8F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9A7866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FB4EEB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60B4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135AF91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1179F" w:rsidRPr="004B5677" w14:paraId="341BF5A4" w14:textId="77777777" w:rsidTr="0051179F">
        <w:tc>
          <w:tcPr>
            <w:tcW w:w="4311" w:type="dxa"/>
          </w:tcPr>
          <w:p w14:paraId="4F8F89EF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50AB8099" w14:textId="748E8E82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9,053</w:t>
            </w:r>
          </w:p>
        </w:tc>
        <w:tc>
          <w:tcPr>
            <w:tcW w:w="240" w:type="dxa"/>
          </w:tcPr>
          <w:p w14:paraId="5E71413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9DF36A4" w14:textId="3B466DB9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34007B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A75FFE2" w14:textId="779EB970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9,753</w:t>
            </w:r>
          </w:p>
        </w:tc>
        <w:tc>
          <w:tcPr>
            <w:tcW w:w="272" w:type="dxa"/>
          </w:tcPr>
          <w:p w14:paraId="6BE63E3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AEEB2C0" w14:textId="39740530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324C750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A332C98" w14:textId="60F3F3CC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12,931</w:t>
            </w:r>
          </w:p>
        </w:tc>
        <w:tc>
          <w:tcPr>
            <w:tcW w:w="270" w:type="dxa"/>
          </w:tcPr>
          <w:p w14:paraId="584297E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DC9C30C" w14:textId="20CDB7EA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,957</w:t>
            </w:r>
          </w:p>
        </w:tc>
        <w:tc>
          <w:tcPr>
            <w:tcW w:w="323" w:type="dxa"/>
          </w:tcPr>
          <w:p w14:paraId="104C663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92514F1" w14:textId="1E4D314B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31,737</w:t>
            </w:r>
          </w:p>
        </w:tc>
        <w:tc>
          <w:tcPr>
            <w:tcW w:w="270" w:type="dxa"/>
          </w:tcPr>
          <w:p w14:paraId="7EA142C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8CD033" w14:textId="6A519C08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35,815</w:t>
            </w:r>
          </w:p>
        </w:tc>
      </w:tr>
      <w:tr w:rsidR="0051179F" w:rsidRPr="004B5677" w14:paraId="761CC269" w14:textId="77777777" w:rsidTr="0051179F">
        <w:tc>
          <w:tcPr>
            <w:tcW w:w="4311" w:type="dxa"/>
          </w:tcPr>
          <w:p w14:paraId="2FAB6880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5DD4BAC2" w14:textId="29FE3D29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  <w:tc>
          <w:tcPr>
            <w:tcW w:w="240" w:type="dxa"/>
          </w:tcPr>
          <w:p w14:paraId="450D908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6E3BAC" w14:textId="57EA367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236" w:type="dxa"/>
          </w:tcPr>
          <w:p w14:paraId="03F40AE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531C74" w14:textId="1F3D054F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377747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8BCE442" w14:textId="68EFEB4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D93B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F67AD5E" w14:textId="09DCBCEB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2AE3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9331C1" w14:textId="3D7366BF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AE8798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904979E" w14:textId="43DFE349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10392DB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9B8A7C" w14:textId="276479D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</w:tr>
      <w:tr w:rsidR="0051179F" w:rsidRPr="004B5677" w14:paraId="6F841EB5" w14:textId="77777777" w:rsidTr="0051179F">
        <w:tc>
          <w:tcPr>
            <w:tcW w:w="4311" w:type="dxa"/>
          </w:tcPr>
          <w:p w14:paraId="485B30A7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6D664FE8" w14:textId="6EDAC674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0" w:type="dxa"/>
          </w:tcPr>
          <w:p w14:paraId="09145DF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D646DF7" w14:textId="58828B3A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40DB9C4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066FCF" w14:textId="187E77DC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9,505</w:t>
            </w:r>
          </w:p>
        </w:tc>
        <w:tc>
          <w:tcPr>
            <w:tcW w:w="272" w:type="dxa"/>
          </w:tcPr>
          <w:p w14:paraId="45FC3E4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8ED0639" w14:textId="60F9319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9,252</w:t>
            </w:r>
          </w:p>
        </w:tc>
        <w:tc>
          <w:tcPr>
            <w:tcW w:w="270" w:type="dxa"/>
          </w:tcPr>
          <w:p w14:paraId="3814A4E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0716DA" w14:textId="5FEFAA4E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270" w:type="dxa"/>
          </w:tcPr>
          <w:p w14:paraId="2A04500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27E3A04" w14:textId="2A3F8DB0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23" w:type="dxa"/>
          </w:tcPr>
          <w:p w14:paraId="3F84646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E0FE1C2" w14:textId="29E162DB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11,976</w:t>
            </w:r>
          </w:p>
        </w:tc>
        <w:tc>
          <w:tcPr>
            <w:tcW w:w="270" w:type="dxa"/>
          </w:tcPr>
          <w:p w14:paraId="7254BF0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31F4AB" w14:textId="23086958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12,326</w:t>
            </w:r>
          </w:p>
        </w:tc>
      </w:tr>
      <w:tr w:rsidR="0051179F" w:rsidRPr="004B5677" w14:paraId="5BF6275D" w14:textId="77777777" w:rsidTr="0051179F">
        <w:trPr>
          <w:trHeight w:val="92"/>
        </w:trPr>
        <w:tc>
          <w:tcPr>
            <w:tcW w:w="4311" w:type="dxa"/>
          </w:tcPr>
          <w:p w14:paraId="3A9AF6BF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5F8D3ED" w14:textId="3CA6741E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0" w:type="dxa"/>
          </w:tcPr>
          <w:p w14:paraId="15E7236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F472839" w14:textId="37A00CB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47DEF6D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FAF56D0" w14:textId="46C8E50C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14A24DD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190261D" w14:textId="537D29D8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13028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5590CC" w14:textId="28098565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0B71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79C6A5B" w14:textId="121ECDA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76A91B1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61FBD29" w14:textId="23D034FC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AA8B58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48912C" w14:textId="5A11A6AE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51179F" w:rsidRPr="004B5677" w14:paraId="25A8A1A1" w14:textId="77777777" w:rsidTr="0051179F">
        <w:trPr>
          <w:trHeight w:val="92"/>
        </w:trPr>
        <w:tc>
          <w:tcPr>
            <w:tcW w:w="4311" w:type="dxa"/>
          </w:tcPr>
          <w:p w14:paraId="0D510796" w14:textId="7133BFA1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89CAF13" w14:textId="5938FF3B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240" w:type="dxa"/>
          </w:tcPr>
          <w:p w14:paraId="2DF564D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A2A462D" w14:textId="226EE34F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36" w:type="dxa"/>
          </w:tcPr>
          <w:p w14:paraId="02D2FD6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350E03D" w14:textId="242CE56E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19,260</w:t>
            </w:r>
          </w:p>
        </w:tc>
        <w:tc>
          <w:tcPr>
            <w:tcW w:w="272" w:type="dxa"/>
          </w:tcPr>
          <w:p w14:paraId="00B7735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8D149E5" w14:textId="3F17D21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00C95E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DDECD36" w14:textId="4ED5EDDC" w:rsidR="00330244" w:rsidRPr="004B5677" w:rsidRDefault="00C861F0" w:rsidP="00C8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15,373</w:t>
            </w:r>
          </w:p>
        </w:tc>
        <w:tc>
          <w:tcPr>
            <w:tcW w:w="270" w:type="dxa"/>
          </w:tcPr>
          <w:p w14:paraId="17738B7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6BA133F" w14:textId="7DAE2FCE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323" w:type="dxa"/>
          </w:tcPr>
          <w:p w14:paraId="6B81288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511C0FD" w14:textId="4079DE4E" w:rsidR="00330244" w:rsidRPr="004B5677" w:rsidRDefault="00C861F0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45,478</w:t>
            </w:r>
          </w:p>
        </w:tc>
        <w:tc>
          <w:tcPr>
            <w:tcW w:w="270" w:type="dxa"/>
          </w:tcPr>
          <w:p w14:paraId="152567A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7063EEB" w14:textId="58D2D301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</w:tr>
      <w:tr w:rsidR="0051179F" w:rsidRPr="004B5677" w14:paraId="6D4CF5CB" w14:textId="77777777" w:rsidTr="0051179F">
        <w:trPr>
          <w:trHeight w:val="92"/>
        </w:trPr>
        <w:tc>
          <w:tcPr>
            <w:tcW w:w="4311" w:type="dxa"/>
          </w:tcPr>
          <w:p w14:paraId="16F4ECBE" w14:textId="77777777" w:rsidR="00330244" w:rsidRPr="004B5677" w:rsidRDefault="00330244" w:rsidP="00330244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AFB2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4F207F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428982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1C89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6591A1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34A473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139AA33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3F1C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0E809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67BD8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ADFB9D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3EA45D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D868BB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9FAC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D06EA0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179F" w:rsidRPr="004B5677" w14:paraId="08966AD0" w14:textId="77777777" w:rsidTr="0051179F">
        <w:trPr>
          <w:trHeight w:val="92"/>
        </w:trPr>
        <w:tc>
          <w:tcPr>
            <w:tcW w:w="4311" w:type="dxa"/>
          </w:tcPr>
          <w:p w14:paraId="02162775" w14:textId="77777777" w:rsidR="00330244" w:rsidRPr="004B5677" w:rsidRDefault="00330244" w:rsidP="00330244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6F466F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91F7CD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805CDF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ACEC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69C5B0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75DCDA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4A64D0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6514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70C8BFB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F04C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E171C8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77AE903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EE006D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72629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3DB6B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179F" w:rsidRPr="004B5677" w14:paraId="60CAD657" w14:textId="77777777" w:rsidTr="0051179F">
        <w:trPr>
          <w:trHeight w:val="92"/>
        </w:trPr>
        <w:tc>
          <w:tcPr>
            <w:tcW w:w="4311" w:type="dxa"/>
          </w:tcPr>
          <w:p w14:paraId="554DBC8F" w14:textId="77777777" w:rsidR="00330244" w:rsidRPr="004B5677" w:rsidRDefault="00330244" w:rsidP="00330244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2478C2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DD84B3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CB87A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EF9D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3646CF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EB5768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6292073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BBCD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F7971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BF5D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64C2300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BAA73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BAC99F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B045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02BAF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7BA2" w:rsidRPr="004B5677" w14:paraId="5F6B2484" w14:textId="77777777" w:rsidTr="0051179F">
        <w:trPr>
          <w:trHeight w:val="92"/>
        </w:trPr>
        <w:tc>
          <w:tcPr>
            <w:tcW w:w="4311" w:type="dxa"/>
          </w:tcPr>
          <w:p w14:paraId="618E1B82" w14:textId="77777777" w:rsidR="00E07BA2" w:rsidRPr="004B5677" w:rsidRDefault="00E07BA2" w:rsidP="00330244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3C240C4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E3B6050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6EAD758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43598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B98CDF9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022CDC8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3D431A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4274B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A442D6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4D65F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EC0D10F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620D80F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50D865A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7E86F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CCDDF0" w14:textId="77777777" w:rsidR="00E07BA2" w:rsidRPr="004B5677" w:rsidRDefault="00E07BA2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179F" w:rsidRPr="004B5677" w14:paraId="7A02BED8" w14:textId="77777777" w:rsidTr="0051179F">
        <w:trPr>
          <w:trHeight w:val="92"/>
        </w:trPr>
        <w:tc>
          <w:tcPr>
            <w:tcW w:w="4311" w:type="dxa"/>
          </w:tcPr>
          <w:p w14:paraId="54F0237C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1" w:type="dxa"/>
          </w:tcPr>
          <w:p w14:paraId="1B8E1E2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28347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71485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20C2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BC8EB0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ECD0C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912DB8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7BC2F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DF2AB0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7578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6067E5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2287E7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33B59A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A91C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E7C87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3C2F99D9" w14:textId="77777777" w:rsidTr="0051179F">
        <w:trPr>
          <w:trHeight w:val="92"/>
        </w:trPr>
        <w:tc>
          <w:tcPr>
            <w:tcW w:w="4311" w:type="dxa"/>
          </w:tcPr>
          <w:p w14:paraId="43E76128" w14:textId="77777777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1" w:type="dxa"/>
          </w:tcPr>
          <w:p w14:paraId="1E87183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B8EA4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002F4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23C62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575F24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8DC706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BD0D46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70EA4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7D879A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F45D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2E845D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03CB398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66B627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2D7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85912B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0086AA94" w14:textId="77777777" w:rsidTr="0051179F">
        <w:trPr>
          <w:trHeight w:val="92"/>
        </w:trPr>
        <w:tc>
          <w:tcPr>
            <w:tcW w:w="4311" w:type="dxa"/>
          </w:tcPr>
          <w:p w14:paraId="4A391876" w14:textId="77777777" w:rsidR="00330244" w:rsidRPr="004B5677" w:rsidRDefault="00330244" w:rsidP="00330244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0B6C4A9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76A05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5F2958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6041E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5CD022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4D9483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EB47E5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E811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D8BAB9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1D3D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267890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6900FA2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B47456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E472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83C68A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77EF9460" w14:textId="77777777" w:rsidTr="0051179F">
        <w:tc>
          <w:tcPr>
            <w:tcW w:w="4311" w:type="dxa"/>
          </w:tcPr>
          <w:p w14:paraId="494AAB2F" w14:textId="092DF4F3" w:rsidR="00330244" w:rsidRPr="004B5677" w:rsidRDefault="00330244" w:rsidP="0033024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5096057D" w14:textId="15010A45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9,750</w:t>
            </w:r>
          </w:p>
        </w:tc>
        <w:tc>
          <w:tcPr>
            <w:tcW w:w="240" w:type="dxa"/>
          </w:tcPr>
          <w:p w14:paraId="265D626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95DD84" w14:textId="62ACB16F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12,343</w:t>
            </w:r>
          </w:p>
        </w:tc>
        <w:tc>
          <w:tcPr>
            <w:tcW w:w="236" w:type="dxa"/>
          </w:tcPr>
          <w:p w14:paraId="7B5FFCB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6E4083" w14:textId="46A213D2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18,763</w:t>
            </w:r>
          </w:p>
        </w:tc>
        <w:tc>
          <w:tcPr>
            <w:tcW w:w="272" w:type="dxa"/>
          </w:tcPr>
          <w:p w14:paraId="1CADA13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C0E29E5" w14:textId="6C9BC760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22,435</w:t>
            </w:r>
          </w:p>
        </w:tc>
        <w:tc>
          <w:tcPr>
            <w:tcW w:w="270" w:type="dxa"/>
          </w:tcPr>
          <w:p w14:paraId="566A268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542DC8" w14:textId="16A46344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15,236</w:t>
            </w:r>
          </w:p>
        </w:tc>
        <w:tc>
          <w:tcPr>
            <w:tcW w:w="270" w:type="dxa"/>
          </w:tcPr>
          <w:p w14:paraId="556D225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6CBC896" w14:textId="308E935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13,853</w:t>
            </w:r>
          </w:p>
        </w:tc>
        <w:tc>
          <w:tcPr>
            <w:tcW w:w="323" w:type="dxa"/>
          </w:tcPr>
          <w:p w14:paraId="62DAFFE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D588747" w14:textId="32D4A9E8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43,749</w:t>
            </w:r>
          </w:p>
        </w:tc>
        <w:tc>
          <w:tcPr>
            <w:tcW w:w="270" w:type="dxa"/>
          </w:tcPr>
          <w:p w14:paraId="284AA3D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7BF194" w14:textId="5DE5D9FC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48,631</w:t>
            </w:r>
          </w:p>
        </w:tc>
      </w:tr>
      <w:tr w:rsidR="0051179F" w:rsidRPr="004B5677" w14:paraId="750ED3A7" w14:textId="77777777" w:rsidTr="0051179F">
        <w:tc>
          <w:tcPr>
            <w:tcW w:w="4311" w:type="dxa"/>
          </w:tcPr>
          <w:p w14:paraId="3D1C305E" w14:textId="431ABCF5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</w:tcPr>
          <w:p w14:paraId="7D786BF9" w14:textId="38B3FFBC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40" w:type="dxa"/>
          </w:tcPr>
          <w:p w14:paraId="0FD329E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2FAE22D" w14:textId="61436A94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5DC3A3B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56CE612" w14:textId="741BB9EE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72" w:type="dxa"/>
          </w:tcPr>
          <w:p w14:paraId="2DC30FA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F3CBF68" w14:textId="44D833A2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887B9A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EABA80" w14:textId="5A70995B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5D01911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293D30" w14:textId="55B66260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323" w:type="dxa"/>
          </w:tcPr>
          <w:p w14:paraId="691D15A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3AA9A01" w14:textId="66504B49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270" w:type="dxa"/>
          </w:tcPr>
          <w:p w14:paraId="42E2D41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EEFA8E" w14:textId="53AC784A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51179F" w:rsidRPr="004B5677" w14:paraId="5FD69EC5" w14:textId="77777777" w:rsidTr="0051179F">
        <w:trPr>
          <w:trHeight w:val="119"/>
        </w:trPr>
        <w:tc>
          <w:tcPr>
            <w:tcW w:w="4311" w:type="dxa"/>
          </w:tcPr>
          <w:p w14:paraId="54DAA51A" w14:textId="73CFE30F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62FCC4F6" w14:textId="194010FC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40" w:type="dxa"/>
          </w:tcPr>
          <w:p w14:paraId="161D0E8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3C20503" w14:textId="63291034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75472CF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95CB23" w14:textId="24B4726B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2" w:type="dxa"/>
          </w:tcPr>
          <w:p w14:paraId="7B9EE6D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A0A99E1" w14:textId="317AB21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270" w:type="dxa"/>
          </w:tcPr>
          <w:p w14:paraId="23BE033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B8E0A7B" w14:textId="2C90965B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2334DEB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E4FBCC9" w14:textId="12D1F601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323" w:type="dxa"/>
          </w:tcPr>
          <w:p w14:paraId="140A435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6FA0A8B" w14:textId="2E3B0090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71737EA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CE3510" w14:textId="0F1B374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51179F" w:rsidRPr="004B5677" w14:paraId="01C3EDEA" w14:textId="77777777" w:rsidTr="0051179F">
        <w:tc>
          <w:tcPr>
            <w:tcW w:w="4311" w:type="dxa"/>
          </w:tcPr>
          <w:p w14:paraId="4795E46D" w14:textId="0946B169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5C6902E9" w14:textId="099F5D8E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40" w:type="dxa"/>
          </w:tcPr>
          <w:p w14:paraId="43A1924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8750A94" w14:textId="2007E4D9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2D239B5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A0C498D" w14:textId="18728B7D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2" w:type="dxa"/>
          </w:tcPr>
          <w:p w14:paraId="546E8F5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7E1D1A" w14:textId="2C7A225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712F4B2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622547" w14:textId="41E4FE92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63CEB0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A1194BA" w14:textId="2C3DD0FE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23" w:type="dxa"/>
          </w:tcPr>
          <w:p w14:paraId="0F83A95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14429C1" w14:textId="6AD4A706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5F02B4E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E3731E" w14:textId="6A23C851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51179F" w:rsidRPr="004B5677" w14:paraId="57714768" w14:textId="77777777" w:rsidTr="0051179F">
        <w:tc>
          <w:tcPr>
            <w:tcW w:w="4311" w:type="dxa"/>
          </w:tcPr>
          <w:p w14:paraId="548ADD55" w14:textId="3E356CB4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59EFFA" w14:textId="251E6CB1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240" w:type="dxa"/>
          </w:tcPr>
          <w:p w14:paraId="0B58427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3FA4710" w14:textId="46D4BEF0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36" w:type="dxa"/>
          </w:tcPr>
          <w:p w14:paraId="4385125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31E8D04" w14:textId="07E1CE09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19,260</w:t>
            </w:r>
          </w:p>
        </w:tc>
        <w:tc>
          <w:tcPr>
            <w:tcW w:w="272" w:type="dxa"/>
          </w:tcPr>
          <w:p w14:paraId="2614CFB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7722DC0" w14:textId="36DB9BD1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251D90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0060F9" w14:textId="45C79A2A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15,373</w:t>
            </w:r>
          </w:p>
        </w:tc>
        <w:tc>
          <w:tcPr>
            <w:tcW w:w="270" w:type="dxa"/>
          </w:tcPr>
          <w:p w14:paraId="7E95127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7F2292F" w14:textId="17D239D3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323" w:type="dxa"/>
          </w:tcPr>
          <w:p w14:paraId="6022D4B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A6A5D2A" w14:textId="08A2FCBD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45,478</w:t>
            </w:r>
          </w:p>
        </w:tc>
        <w:tc>
          <w:tcPr>
            <w:tcW w:w="270" w:type="dxa"/>
          </w:tcPr>
          <w:p w14:paraId="6D84F67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0F0F846" w14:textId="25CE8175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</w:tr>
      <w:tr w:rsidR="0051179F" w:rsidRPr="004B5677" w14:paraId="15FE8C81" w14:textId="77777777" w:rsidTr="0051179F">
        <w:tc>
          <w:tcPr>
            <w:tcW w:w="4311" w:type="dxa"/>
          </w:tcPr>
          <w:p w14:paraId="5EF815F8" w14:textId="48C2B437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E6FA17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B92FC7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</w:tcPr>
          <w:p w14:paraId="60EB788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7CC2F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2" w:type="dxa"/>
          </w:tcPr>
          <w:p w14:paraId="014F6BD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2" w:type="dxa"/>
          </w:tcPr>
          <w:p w14:paraId="5EE9249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12CCC7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AD6F0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E88A83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BAB50C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</w:tcPr>
          <w:p w14:paraId="5646BEA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" w:type="dxa"/>
          </w:tcPr>
          <w:p w14:paraId="730DF1A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</w:tcPr>
          <w:p w14:paraId="319546E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CE392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073653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179F" w:rsidRPr="004B5677" w14:paraId="69570FCF" w14:textId="77777777" w:rsidTr="0051179F">
        <w:tc>
          <w:tcPr>
            <w:tcW w:w="4311" w:type="dxa"/>
          </w:tcPr>
          <w:p w14:paraId="041CC6FE" w14:textId="70886EC8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1" w:type="dxa"/>
          </w:tcPr>
          <w:p w14:paraId="5F0AA6F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B3F70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1194C5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3972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</w:tcPr>
          <w:p w14:paraId="631A875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BC5E13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15E4DC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9BD3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113D4B4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7E1AF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DD61B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6FA067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5F455C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BF9E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FFE73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79F" w:rsidRPr="004B5677" w14:paraId="754F6AD6" w14:textId="77777777" w:rsidTr="0051179F">
        <w:tc>
          <w:tcPr>
            <w:tcW w:w="4311" w:type="dxa"/>
            <w:vAlign w:val="bottom"/>
          </w:tcPr>
          <w:p w14:paraId="6160FA37" w14:textId="77777777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1" w:type="dxa"/>
            <w:vAlign w:val="center"/>
          </w:tcPr>
          <w:p w14:paraId="606C0983" w14:textId="5AC82123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9,912</w:t>
            </w:r>
          </w:p>
        </w:tc>
        <w:tc>
          <w:tcPr>
            <w:tcW w:w="240" w:type="dxa"/>
            <w:vAlign w:val="bottom"/>
          </w:tcPr>
          <w:p w14:paraId="2BB5D84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7A362481" w14:textId="2CDC59A9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36" w:type="dxa"/>
            <w:vAlign w:val="bottom"/>
          </w:tcPr>
          <w:p w14:paraId="0A23627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14:paraId="0A858E4F" w14:textId="4865DCF6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18,885</w:t>
            </w:r>
          </w:p>
        </w:tc>
        <w:tc>
          <w:tcPr>
            <w:tcW w:w="272" w:type="dxa"/>
            <w:vAlign w:val="bottom"/>
          </w:tcPr>
          <w:p w14:paraId="40B111B7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640168FA" w14:textId="5E6885EC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22,6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525344F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1F548D59" w14:textId="2D6167E6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15,293</w:t>
            </w:r>
          </w:p>
        </w:tc>
        <w:tc>
          <w:tcPr>
            <w:tcW w:w="270" w:type="dxa"/>
            <w:vAlign w:val="bottom"/>
          </w:tcPr>
          <w:p w14:paraId="09BF503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B7559BA" w14:textId="00DC87BD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13,897</w:t>
            </w:r>
          </w:p>
        </w:tc>
        <w:tc>
          <w:tcPr>
            <w:tcW w:w="323" w:type="dxa"/>
            <w:vAlign w:val="bottom"/>
          </w:tcPr>
          <w:p w14:paraId="2FFFDED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36B4729F" w14:textId="498BFF7B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44,090</w:t>
            </w:r>
          </w:p>
        </w:tc>
        <w:tc>
          <w:tcPr>
            <w:tcW w:w="270" w:type="dxa"/>
            <w:vAlign w:val="bottom"/>
          </w:tcPr>
          <w:p w14:paraId="439E1E6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401D4DA" w14:textId="58528432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9,026</w:t>
            </w:r>
          </w:p>
        </w:tc>
      </w:tr>
      <w:tr w:rsidR="0051179F" w:rsidRPr="004B5677" w14:paraId="2EF38DAB" w14:textId="77777777" w:rsidTr="0051179F">
        <w:trPr>
          <w:trHeight w:val="218"/>
        </w:trPr>
        <w:tc>
          <w:tcPr>
            <w:tcW w:w="4311" w:type="dxa"/>
            <w:vAlign w:val="bottom"/>
          </w:tcPr>
          <w:p w14:paraId="02C28410" w14:textId="77777777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7B511813" w14:textId="127D9D45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40" w:type="dxa"/>
            <w:vAlign w:val="bottom"/>
          </w:tcPr>
          <w:p w14:paraId="71158EE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6319454F" w14:textId="6F11583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  <w:vAlign w:val="bottom"/>
          </w:tcPr>
          <w:p w14:paraId="5B84C37C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0F4C5972" w14:textId="2601EED6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72" w:type="dxa"/>
            <w:vAlign w:val="bottom"/>
          </w:tcPr>
          <w:p w14:paraId="7F102561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14:paraId="2976F892" w14:textId="29A4DA7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42AB61B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5990513" w14:textId="6192C5FF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5A64668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58BDD422" w14:textId="43B4542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323" w:type="dxa"/>
            <w:vAlign w:val="bottom"/>
          </w:tcPr>
          <w:p w14:paraId="057FF1B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3BF52DFB" w14:textId="21B1DE5C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270" w:type="dxa"/>
            <w:vAlign w:val="bottom"/>
          </w:tcPr>
          <w:p w14:paraId="47F1D9C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243C0E0B" w14:textId="37E98696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51179F" w:rsidRPr="004B5677" w14:paraId="3895A124" w14:textId="77777777" w:rsidTr="0051179F">
        <w:tc>
          <w:tcPr>
            <w:tcW w:w="4311" w:type="dxa"/>
          </w:tcPr>
          <w:p w14:paraId="508EB283" w14:textId="3E843238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E87E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D6319D2" w14:textId="3C14D4C6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10,845</w:t>
            </w:r>
          </w:p>
        </w:tc>
        <w:tc>
          <w:tcPr>
            <w:tcW w:w="240" w:type="dxa"/>
          </w:tcPr>
          <w:p w14:paraId="2DE232A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BF0930" w14:textId="396EEFBB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36" w:type="dxa"/>
          </w:tcPr>
          <w:p w14:paraId="10D0575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23B2B94F" w14:textId="0C7F2FC1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19,260</w:t>
            </w:r>
          </w:p>
        </w:tc>
        <w:tc>
          <w:tcPr>
            <w:tcW w:w="272" w:type="dxa"/>
          </w:tcPr>
          <w:p w14:paraId="1A7BE158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D80B80D" w14:textId="24C098AF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E217E59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5F8FBF2" w14:textId="43C83C11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15,373</w:t>
            </w:r>
          </w:p>
        </w:tc>
        <w:tc>
          <w:tcPr>
            <w:tcW w:w="270" w:type="dxa"/>
          </w:tcPr>
          <w:p w14:paraId="0BE61DB4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60E2B01" w14:textId="293C01C9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323" w:type="dxa"/>
          </w:tcPr>
          <w:p w14:paraId="38948A1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C8FD488" w14:textId="3C784ED0" w:rsidR="00330244" w:rsidRPr="004B5677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45,478</w:t>
            </w:r>
          </w:p>
        </w:tc>
        <w:tc>
          <w:tcPr>
            <w:tcW w:w="270" w:type="dxa"/>
          </w:tcPr>
          <w:p w14:paraId="04D928C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9FDCC5C" w14:textId="7CA6D472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</w:tr>
      <w:tr w:rsidR="00330244" w:rsidRPr="004B5677" w14:paraId="744F3A0A" w14:textId="77777777" w:rsidTr="0051179F">
        <w:tc>
          <w:tcPr>
            <w:tcW w:w="4311" w:type="dxa"/>
          </w:tcPr>
          <w:p w14:paraId="41ED72DB" w14:textId="77777777" w:rsidR="00330244" w:rsidRPr="004B5677" w:rsidRDefault="00330244" w:rsidP="00330244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5C057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E497745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3718D4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49B6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10A9F6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F910183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08F3DE0D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A5BF0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C5B70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0BE4F6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15B5B2E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78C5B4D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3B6D69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5289AA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1780472" w14:textId="77777777" w:rsidR="00330244" w:rsidRPr="004B5677" w:rsidRDefault="00330244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179F" w:rsidRPr="004B5677" w14:paraId="06AAB007" w14:textId="77777777" w:rsidTr="0051179F">
        <w:tc>
          <w:tcPr>
            <w:tcW w:w="4311" w:type="dxa"/>
          </w:tcPr>
          <w:p w14:paraId="3E5B8512" w14:textId="03F42A36" w:rsidR="0051179F" w:rsidRPr="004B5677" w:rsidRDefault="0051179F" w:rsidP="0051179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580CC673" w14:textId="5331E3AD" w:rsidR="0051179F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(1,17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D260B7B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3793687E" w14:textId="0104D62A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1C7886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4882D9" w14:textId="6EA4FE99" w:rsidR="0051179F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</w:tcPr>
          <w:p w14:paraId="50D09453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CD717A8" w14:textId="63CD3481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12B36A44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006B47" w14:textId="1F58DF59" w:rsidR="0051179F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3203B97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69ADD8E" w14:textId="2413D03F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323" w:type="dxa"/>
          </w:tcPr>
          <w:p w14:paraId="0E32784A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13D7158" w14:textId="58605889" w:rsidR="0051179F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70" w:type="dxa"/>
          </w:tcPr>
          <w:p w14:paraId="6D321B3A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4B6D3E" w14:textId="208AE3F9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923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1179F" w:rsidRPr="004B5677" w14:paraId="6C544187" w14:textId="77777777" w:rsidTr="0051179F">
        <w:tc>
          <w:tcPr>
            <w:tcW w:w="4311" w:type="dxa"/>
          </w:tcPr>
          <w:p w14:paraId="4903FB1C" w14:textId="77777777" w:rsidR="0051179F" w:rsidRPr="004B5677" w:rsidRDefault="0051179F" w:rsidP="0051179F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055BD90F" w14:textId="13221CC6" w:rsidR="0051179F" w:rsidRPr="004B5677" w:rsidRDefault="0051179F" w:rsidP="0051179F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6A620453" w14:textId="77777777" w:rsid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2D437" w14:textId="3C6C25BB" w:rsidR="0051179F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14B40B90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6B4E0D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2C5506" w14:textId="579E2C7D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71C6AC7B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0CC9A23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D3DAB3" w14:textId="18FA8964" w:rsidR="005D2F6A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272" w:type="dxa"/>
          </w:tcPr>
          <w:p w14:paraId="7379F425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9B3920" w14:textId="77777777" w:rsidR="0051179F" w:rsidRPr="005D2F6A" w:rsidRDefault="0051179F" w:rsidP="0051179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05" w:right="-1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9817AB" w14:textId="6BEB7895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1,948</w:t>
            </w:r>
          </w:p>
        </w:tc>
        <w:tc>
          <w:tcPr>
            <w:tcW w:w="270" w:type="dxa"/>
          </w:tcPr>
          <w:p w14:paraId="6DD0C812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165BE4" w14:textId="77777777" w:rsidR="0051179F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984948" w14:textId="704F1A18" w:rsidR="005D2F6A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403AFA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FFDE10F" w14:textId="77777777" w:rsidR="0051179F" w:rsidRPr="005D2F6A" w:rsidRDefault="0051179F" w:rsidP="0051179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05" w:right="-1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237158" w14:textId="29AFE32D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5D2F6A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323" w:type="dxa"/>
          </w:tcPr>
          <w:p w14:paraId="5FC025B8" w14:textId="77777777" w:rsidR="0051179F" w:rsidRPr="005D2F6A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ACB3EDE" w14:textId="77777777" w:rsidR="0051179F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3DB48" w14:textId="14979092" w:rsidR="005D2F6A" w:rsidRPr="005D2F6A" w:rsidRDefault="005D2F6A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</w:t>
            </w:r>
            <w:r w:rsidR="000E704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CB05863" w14:textId="77777777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8FD075" w14:textId="77777777" w:rsidR="0051179F" w:rsidRPr="004B5677" w:rsidRDefault="0051179F" w:rsidP="0051179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05" w:right="-1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3B91C7" w14:textId="183CD68C" w:rsidR="0051179F" w:rsidRPr="004B5677" w:rsidRDefault="0051179F" w:rsidP="0051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85F48" w:rsidRPr="004B5677" w14:paraId="1555289B" w14:textId="77777777" w:rsidTr="0051179F">
        <w:trPr>
          <w:trHeight w:val="70"/>
        </w:trPr>
        <w:tc>
          <w:tcPr>
            <w:tcW w:w="4311" w:type="dxa"/>
          </w:tcPr>
          <w:p w14:paraId="329216E7" w14:textId="029246F6" w:rsidR="00B85F48" w:rsidRPr="004B5677" w:rsidRDefault="00B85F48" w:rsidP="00B85F48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29856187" w14:textId="22E21349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111,235</w:t>
            </w:r>
          </w:p>
        </w:tc>
        <w:tc>
          <w:tcPr>
            <w:tcW w:w="240" w:type="dxa"/>
          </w:tcPr>
          <w:p w14:paraId="7CFB4810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088DB7" w14:textId="6D804A6F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117,491</w:t>
            </w:r>
          </w:p>
        </w:tc>
        <w:tc>
          <w:tcPr>
            <w:tcW w:w="236" w:type="dxa"/>
          </w:tcPr>
          <w:p w14:paraId="163181B8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44A3A54" w14:textId="41D9DA61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71,781</w:t>
            </w:r>
          </w:p>
        </w:tc>
        <w:tc>
          <w:tcPr>
            <w:tcW w:w="272" w:type="dxa"/>
          </w:tcPr>
          <w:p w14:paraId="2EAC4AC2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2BCCEB1" w14:textId="3320840B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71,982</w:t>
            </w:r>
          </w:p>
        </w:tc>
        <w:tc>
          <w:tcPr>
            <w:tcW w:w="270" w:type="dxa"/>
          </w:tcPr>
          <w:p w14:paraId="40522A74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B3368ED" w14:textId="386EE89B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64,953</w:t>
            </w:r>
          </w:p>
        </w:tc>
        <w:tc>
          <w:tcPr>
            <w:tcW w:w="270" w:type="dxa"/>
          </w:tcPr>
          <w:p w14:paraId="6E4D1C32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F3F8AAD" w14:textId="178B1D16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49,707</w:t>
            </w:r>
          </w:p>
        </w:tc>
        <w:tc>
          <w:tcPr>
            <w:tcW w:w="323" w:type="dxa"/>
          </w:tcPr>
          <w:p w14:paraId="63B7C086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B61BEEE" w14:textId="24374C16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247,969</w:t>
            </w:r>
          </w:p>
        </w:tc>
        <w:tc>
          <w:tcPr>
            <w:tcW w:w="270" w:type="dxa"/>
          </w:tcPr>
          <w:p w14:paraId="0FE679AB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D65A5C" w14:textId="4862E45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239,180</w:t>
            </w:r>
          </w:p>
        </w:tc>
      </w:tr>
      <w:tr w:rsidR="00B85F48" w:rsidRPr="004B5677" w14:paraId="1CAC9015" w14:textId="77777777" w:rsidTr="0051179F">
        <w:tc>
          <w:tcPr>
            <w:tcW w:w="4311" w:type="dxa"/>
          </w:tcPr>
          <w:p w14:paraId="7C673E14" w14:textId="40B90C68" w:rsidR="00B85F48" w:rsidRPr="004B5677" w:rsidRDefault="00B85F48" w:rsidP="00B85F48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1FC57C54" w14:textId="3FDCDA54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132,456</w:t>
            </w:r>
          </w:p>
        </w:tc>
        <w:tc>
          <w:tcPr>
            <w:tcW w:w="240" w:type="dxa"/>
          </w:tcPr>
          <w:p w14:paraId="763F6E1E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70594D" w14:textId="0EB0ACFF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126,393</w:t>
            </w:r>
          </w:p>
        </w:tc>
        <w:tc>
          <w:tcPr>
            <w:tcW w:w="236" w:type="dxa"/>
          </w:tcPr>
          <w:p w14:paraId="431EC819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EEF3AEE" w14:textId="57B72FEE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27,691</w:t>
            </w:r>
          </w:p>
        </w:tc>
        <w:tc>
          <w:tcPr>
            <w:tcW w:w="272" w:type="dxa"/>
          </w:tcPr>
          <w:p w14:paraId="0AB479C2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8AFAAEB" w14:textId="5D7DEF24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30,236</w:t>
            </w:r>
          </w:p>
        </w:tc>
        <w:tc>
          <w:tcPr>
            <w:tcW w:w="270" w:type="dxa"/>
          </w:tcPr>
          <w:p w14:paraId="163CCFFE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03F5DA" w14:textId="5CB383DD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29,438</w:t>
            </w:r>
          </w:p>
        </w:tc>
        <w:tc>
          <w:tcPr>
            <w:tcW w:w="270" w:type="dxa"/>
          </w:tcPr>
          <w:p w14:paraId="50FB76F9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1012EF" w14:textId="5D03BBDD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26,836</w:t>
            </w:r>
          </w:p>
        </w:tc>
        <w:tc>
          <w:tcPr>
            <w:tcW w:w="323" w:type="dxa"/>
          </w:tcPr>
          <w:p w14:paraId="35B34AEB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A4DE905" w14:textId="1BA88744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189,585</w:t>
            </w:r>
          </w:p>
        </w:tc>
        <w:tc>
          <w:tcPr>
            <w:tcW w:w="270" w:type="dxa"/>
          </w:tcPr>
          <w:p w14:paraId="59F141E0" w14:textId="7777777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791F25" w14:textId="34FD0097" w:rsidR="00B85F48" w:rsidRPr="00B85F48" w:rsidRDefault="00B85F48" w:rsidP="00B8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F48">
              <w:rPr>
                <w:rFonts w:asciiTheme="majorBidi" w:hAnsiTheme="majorBidi" w:cstheme="majorBidi"/>
                <w:sz w:val="28"/>
                <w:szCs w:val="28"/>
              </w:rPr>
              <w:t>183,465</w:t>
            </w:r>
          </w:p>
        </w:tc>
      </w:tr>
    </w:tbl>
    <w:p w14:paraId="77241C30" w14:textId="2132CD1C" w:rsidR="006D55D3" w:rsidRPr="004B5677" w:rsidRDefault="006D55D3" w:rsidP="00FC694B">
      <w:pPr>
        <w:tabs>
          <w:tab w:val="clear" w:pos="454"/>
          <w:tab w:val="decimal" w:pos="436"/>
        </w:tabs>
        <w:rPr>
          <w:rFonts w:asciiTheme="majorBidi" w:hAnsiTheme="majorBidi" w:cstheme="majorBidi"/>
          <w:sz w:val="30"/>
          <w:szCs w:val="30"/>
          <w:cs/>
        </w:rPr>
        <w:sectPr w:rsidR="006D55D3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7D4408" w14:textId="3C6EB12A" w:rsidR="00DB1294" w:rsidRPr="004B5677" w:rsidRDefault="00DB1294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762474F5" w14:textId="77777777" w:rsidR="00B42315" w:rsidRPr="004B5677" w:rsidRDefault="00B42315" w:rsidP="00B42315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1FE19CB" w14:textId="5D43C0A7" w:rsidR="00393564" w:rsidRDefault="00DB1294" w:rsidP="009F2743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801C3">
        <w:rPr>
          <w:rFonts w:asciiTheme="majorBidi" w:eastAsia="AngsanaNew" w:hAnsiTheme="majorBidi" w:cstheme="majorBidi"/>
          <w:sz w:val="30"/>
          <w:szCs w:val="30"/>
          <w:cs/>
        </w:rPr>
        <w:br/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8801C3">
        <w:rPr>
          <w:rFonts w:asciiTheme="majorBidi" w:eastAsia="AngsanaNew" w:hAnsiTheme="majorBidi" w:cstheme="majorBidi"/>
          <w:sz w:val="30"/>
          <w:szCs w:val="30"/>
          <w:cs/>
        </w:rPr>
        <w:br/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="00490F44" w:rsidRPr="004B5677">
        <w:rPr>
          <w:rFonts w:asciiTheme="majorBidi" w:eastAsia="AngsanaNew" w:hAnsiTheme="majorBidi" w:cstheme="majorBidi"/>
          <w:sz w:val="30"/>
          <w:szCs w:val="30"/>
        </w:rPr>
        <w:t>31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มีนาคม </w:t>
      </w:r>
      <w:r w:rsidR="00490F44" w:rsidRPr="004B5677">
        <w:rPr>
          <w:rFonts w:asciiTheme="majorBidi" w:eastAsia="AngsanaNew" w:hAnsiTheme="majorBidi" w:cstheme="majorBidi"/>
          <w:sz w:val="30"/>
          <w:szCs w:val="30"/>
        </w:rPr>
        <w:t>256</w:t>
      </w:r>
      <w:r w:rsidR="002945FF">
        <w:rPr>
          <w:rFonts w:asciiTheme="majorBidi" w:eastAsia="AngsanaNew" w:hAnsiTheme="majorBidi" w:cstheme="majorBidi"/>
          <w:sz w:val="30"/>
          <w:szCs w:val="30"/>
        </w:rPr>
        <w:t>4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คือ</w:t>
      </w:r>
      <w:r w:rsidR="008801C3">
        <w:rPr>
          <w:rFonts w:asciiTheme="majorBidi" w:eastAsia="AngsanaNew" w:hAnsiTheme="majorBidi" w:cstheme="majorBidi"/>
          <w:sz w:val="30"/>
          <w:szCs w:val="30"/>
          <w:cs/>
        </w:rPr>
        <w:br/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ร้อย</w:t>
      </w:r>
      <w:r w:rsidRPr="00E15E31">
        <w:rPr>
          <w:rFonts w:asciiTheme="majorBidi" w:eastAsia="AngsanaNew" w:hAnsiTheme="majorBidi" w:cstheme="majorBidi"/>
          <w:sz w:val="30"/>
          <w:szCs w:val="30"/>
          <w:cs/>
        </w:rPr>
        <w:t>ละ</w:t>
      </w:r>
      <w:r w:rsidR="008801C3">
        <w:rPr>
          <w:rFonts w:asciiTheme="majorBidi" w:eastAsia="AngsanaNew" w:hAnsiTheme="majorBidi" w:cstheme="majorBidi" w:hint="cs"/>
          <w:sz w:val="30"/>
          <w:szCs w:val="30"/>
          <w:cs/>
        </w:rPr>
        <w:t xml:space="preserve"> </w:t>
      </w:r>
      <w:r w:rsidR="008801C3">
        <w:rPr>
          <w:rFonts w:asciiTheme="majorBidi" w:eastAsia="AngsanaNew" w:hAnsiTheme="majorBidi" w:cstheme="majorBidi"/>
          <w:sz w:val="30"/>
          <w:szCs w:val="30"/>
        </w:rPr>
        <w:t>9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(</w:t>
      </w:r>
      <w:r w:rsidR="00AF3F89" w:rsidRPr="004B5677">
        <w:rPr>
          <w:rFonts w:asciiTheme="majorBidi" w:eastAsia="AngsanaNew" w:hAnsiTheme="majorBidi" w:cstheme="majorBidi"/>
          <w:i/>
          <w:iCs/>
          <w:sz w:val="30"/>
          <w:szCs w:val="30"/>
        </w:rPr>
        <w:t>256</w:t>
      </w:r>
      <w:r w:rsidR="0051179F">
        <w:rPr>
          <w:rFonts w:asciiTheme="majorBidi" w:eastAsia="AngsanaNew" w:hAnsiTheme="majorBidi" w:cstheme="majorBidi"/>
          <w:i/>
          <w:iCs/>
          <w:sz w:val="30"/>
          <w:szCs w:val="30"/>
        </w:rPr>
        <w:t>3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 xml:space="preserve">: ร้อยละ </w:t>
      </w:r>
      <w:r w:rsidR="0051179F">
        <w:rPr>
          <w:rFonts w:asciiTheme="majorBidi" w:eastAsia="AngsanaNew" w:hAnsiTheme="majorBidi" w:cstheme="majorBidi"/>
          <w:i/>
          <w:iCs/>
          <w:sz w:val="30"/>
          <w:szCs w:val="30"/>
        </w:rPr>
        <w:t>25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)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="00667112" w:rsidRPr="003A2F02">
        <w:rPr>
          <w:rFonts w:asciiTheme="majorBidi" w:eastAsia="AngsanaNew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การเปลี่ยนแปลงในอัตราภาษีเงินได้ที่แท้จริงมีสาเหตุหลักจากผลขาดทุน</w:t>
      </w:r>
      <w:r w:rsidR="008801C3" w:rsidRPr="003A2F02">
        <w:rPr>
          <w:rFonts w:asciiTheme="majorBidi" w:eastAsia="AngsanaNew" w:hAnsiTheme="majorBidi" w:cstheme="majorBidi" w:hint="cs"/>
          <w:sz w:val="30"/>
          <w:szCs w:val="30"/>
          <w:cs/>
        </w:rPr>
        <w:t>ก่อนภาษี</w:t>
      </w:r>
      <w:r w:rsidR="003A2F02" w:rsidRPr="003A2F02">
        <w:rPr>
          <w:rFonts w:asciiTheme="majorBidi" w:eastAsia="AngsanaNew" w:hAnsiTheme="majorBidi" w:cstheme="majorBidi" w:hint="cs"/>
          <w:sz w:val="30"/>
          <w:szCs w:val="30"/>
          <w:cs/>
        </w:rPr>
        <w:t>ของบริษัทย่อยที่จัดตั้งในต่างประเทศ ซึ่งมีอัตราภาษีเงินได้นิติบุคลลสูงกว่าประเทศไทยและผลขาดทุนของบริษัทย่อยนั้นมีผลกระทบที่มีสาระสำคัญต่อกำไรก่อนภาษีของกลุ่มบริษัท</w:t>
      </w:r>
    </w:p>
    <w:p w14:paraId="7564F5A1" w14:textId="77777777" w:rsidR="000B7423" w:rsidRPr="00EF006B" w:rsidRDefault="000B7423" w:rsidP="009F2743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theme="majorBidi"/>
          <w:sz w:val="20"/>
          <w:szCs w:val="20"/>
          <w:cs/>
        </w:rPr>
      </w:pPr>
    </w:p>
    <w:p w14:paraId="00397620" w14:textId="733E8C4E" w:rsidR="00431A6A" w:rsidRDefault="00070BF0" w:rsidP="0051179F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กำไรต่อหุ้นขั้นพื้นฐาน</w:t>
      </w:r>
    </w:p>
    <w:p w14:paraId="3F372F65" w14:textId="77777777" w:rsidR="0002322B" w:rsidRPr="0002322B" w:rsidRDefault="0002322B" w:rsidP="0002322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338"/>
        <w:gridCol w:w="270"/>
        <w:gridCol w:w="990"/>
        <w:gridCol w:w="236"/>
        <w:gridCol w:w="1006"/>
        <w:gridCol w:w="236"/>
        <w:gridCol w:w="952"/>
        <w:gridCol w:w="236"/>
        <w:gridCol w:w="1015"/>
      </w:tblGrid>
      <w:tr w:rsidR="00070BF0" w:rsidRPr="0051179F" w14:paraId="51256B6B" w14:textId="77777777" w:rsidTr="00D72420">
        <w:tc>
          <w:tcPr>
            <w:tcW w:w="4338" w:type="dxa"/>
          </w:tcPr>
          <w:p w14:paraId="3DAE3CE0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0623B09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337FA40F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2C59A7B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03" w:type="dxa"/>
            <w:gridSpan w:val="3"/>
          </w:tcPr>
          <w:p w14:paraId="31C44204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70BF0" w:rsidRPr="0051179F" w14:paraId="0B010B66" w14:textId="77777777" w:rsidTr="00D72420">
        <w:tc>
          <w:tcPr>
            <w:tcW w:w="4338" w:type="dxa"/>
            <w:vAlign w:val="bottom"/>
          </w:tcPr>
          <w:p w14:paraId="2396CB27" w14:textId="77777777" w:rsidR="00070BF0" w:rsidRPr="0051179F" w:rsidRDefault="00070BF0" w:rsidP="00D72420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FC647E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A820FE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2006ADC8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B458EB9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76812A77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54472093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47B97F4B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2553C8F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20" w:firstLine="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</w:tr>
      <w:tr w:rsidR="00070BF0" w:rsidRPr="0051179F" w14:paraId="730D8348" w14:textId="77777777" w:rsidTr="00D72420">
        <w:tc>
          <w:tcPr>
            <w:tcW w:w="4338" w:type="dxa"/>
            <w:vAlign w:val="bottom"/>
          </w:tcPr>
          <w:p w14:paraId="421F0C8A" w14:textId="77777777" w:rsidR="00070BF0" w:rsidRPr="0051179F" w:rsidRDefault="00070BF0" w:rsidP="00D72420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30E4B9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3AC357D6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5117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70BF0" w:rsidRPr="0051179F" w14:paraId="4D8CF0E3" w14:textId="77777777" w:rsidTr="00D72420">
        <w:tc>
          <w:tcPr>
            <w:tcW w:w="4338" w:type="dxa"/>
            <w:vAlign w:val="bottom"/>
          </w:tcPr>
          <w:p w14:paraId="6872597D" w14:textId="0C4C2F38" w:rsidR="00070BF0" w:rsidRPr="0051179F" w:rsidRDefault="00070BF0" w:rsidP="00D72420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05E005D4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7E4C3B54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070BF0" w:rsidRPr="0051179F" w14:paraId="0256303B" w14:textId="77777777" w:rsidTr="00D72420">
        <w:tc>
          <w:tcPr>
            <w:tcW w:w="4338" w:type="dxa"/>
            <w:vAlign w:val="bottom"/>
          </w:tcPr>
          <w:p w14:paraId="3302198B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29AC49B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7569B7" w14:textId="33B38BE6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401</w:t>
            </w:r>
          </w:p>
        </w:tc>
        <w:tc>
          <w:tcPr>
            <w:tcW w:w="236" w:type="dxa"/>
            <w:vAlign w:val="bottom"/>
          </w:tcPr>
          <w:p w14:paraId="5165719D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46F99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743</w:t>
            </w:r>
          </w:p>
        </w:tc>
        <w:tc>
          <w:tcPr>
            <w:tcW w:w="236" w:type="dxa"/>
            <w:vAlign w:val="bottom"/>
          </w:tcPr>
          <w:p w14:paraId="79FA1912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0B53D" w14:textId="65838B05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5595A3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5A7C0F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3,351</w:t>
            </w:r>
          </w:p>
        </w:tc>
      </w:tr>
      <w:tr w:rsidR="00EE1F95" w:rsidRPr="00EE1F95" w14:paraId="5BD8949B" w14:textId="77777777" w:rsidTr="00D72420">
        <w:tc>
          <w:tcPr>
            <w:tcW w:w="4338" w:type="dxa"/>
            <w:vAlign w:val="bottom"/>
          </w:tcPr>
          <w:p w14:paraId="5A0CE001" w14:textId="77777777" w:rsidR="00EE1F95" w:rsidRPr="00EE1F95" w:rsidRDefault="00EE1F95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AFA7230" w14:textId="77777777" w:rsidR="00EE1F95" w:rsidRPr="00EE1F95" w:rsidRDefault="00EE1F95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FB5D86" w14:textId="77777777" w:rsidR="00EE1F95" w:rsidRPr="00EE1F95" w:rsidRDefault="00EE1F95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A3FBF76" w14:textId="77777777" w:rsidR="00EE1F95" w:rsidRPr="00EE1F95" w:rsidRDefault="00EE1F95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6AA0ED47" w14:textId="77777777" w:rsidR="00EE1F95" w:rsidRPr="00EE1F95" w:rsidRDefault="00EE1F95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ABBADB6" w14:textId="77777777" w:rsidR="00EE1F95" w:rsidRPr="00EE1F95" w:rsidRDefault="00EE1F95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4D03EEB1" w14:textId="77777777" w:rsidR="00EE1F95" w:rsidRPr="00EE1F95" w:rsidRDefault="00EE1F95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E8D265" w14:textId="77777777" w:rsidR="00EE1F95" w:rsidRPr="00EE1F95" w:rsidRDefault="00EE1F95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40DC3B37" w14:textId="77777777" w:rsidR="00EE1F95" w:rsidRPr="00EE1F95" w:rsidRDefault="00EE1F95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070BF0" w:rsidRPr="0051179F" w14:paraId="7EC406D5" w14:textId="77777777" w:rsidTr="00D72420">
        <w:tc>
          <w:tcPr>
            <w:tcW w:w="4338" w:type="dxa"/>
            <w:vAlign w:val="bottom"/>
          </w:tcPr>
          <w:p w14:paraId="3F8506AC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D5DDA03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819AA7" w14:textId="713ECDDF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3B16D25C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7590D727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4,700</w:t>
            </w:r>
          </w:p>
        </w:tc>
        <w:tc>
          <w:tcPr>
            <w:tcW w:w="236" w:type="dxa"/>
            <w:vAlign w:val="bottom"/>
          </w:tcPr>
          <w:p w14:paraId="509AFB2A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64A247CF" w14:textId="2143B5BF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A9A9F7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47EA336F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4,700</w:t>
            </w:r>
          </w:p>
        </w:tc>
      </w:tr>
      <w:tr w:rsidR="00070BF0" w:rsidRPr="0051179F" w14:paraId="2171BBF3" w14:textId="77777777" w:rsidTr="00D72420">
        <w:tc>
          <w:tcPr>
            <w:tcW w:w="4338" w:type="dxa"/>
            <w:vAlign w:val="bottom"/>
          </w:tcPr>
          <w:p w14:paraId="35C26007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ผลกระทบจากหุ้นออกจำหน่ายเมื่อวันที่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br/>
              <w:t>2</w:t>
            </w:r>
            <w:r w:rsidRPr="005117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17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5117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CEAB931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CF8609" w14:textId="116CD23C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B55DD36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44793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</w:t>
            </w:r>
          </w:p>
        </w:tc>
        <w:tc>
          <w:tcPr>
            <w:tcW w:w="236" w:type="dxa"/>
            <w:vAlign w:val="bottom"/>
          </w:tcPr>
          <w:p w14:paraId="0D0A758C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4C369A" w14:textId="3DA03488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D79B5F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054CA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600</w:t>
            </w:r>
          </w:p>
        </w:tc>
      </w:tr>
      <w:tr w:rsidR="00070BF0" w:rsidRPr="0051179F" w14:paraId="2337143F" w14:textId="77777777" w:rsidTr="00D72420">
        <w:tc>
          <w:tcPr>
            <w:tcW w:w="4338" w:type="dxa"/>
            <w:vAlign w:val="bottom"/>
          </w:tcPr>
          <w:p w14:paraId="234428B4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08DA498D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456A1" w14:textId="31E7BDBF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0DBC1F01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E2BE7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5,300</w:t>
            </w:r>
          </w:p>
        </w:tc>
        <w:tc>
          <w:tcPr>
            <w:tcW w:w="236" w:type="dxa"/>
            <w:vAlign w:val="bottom"/>
          </w:tcPr>
          <w:p w14:paraId="25E6FBC9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610B5" w14:textId="648497E2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CBBC8E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D7464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5,300</w:t>
            </w:r>
          </w:p>
        </w:tc>
      </w:tr>
      <w:tr w:rsidR="00070BF0" w:rsidRPr="0051179F" w14:paraId="0DFBB59D" w14:textId="77777777" w:rsidTr="00D72420">
        <w:tc>
          <w:tcPr>
            <w:tcW w:w="4338" w:type="dxa"/>
          </w:tcPr>
          <w:p w14:paraId="1310684A" w14:textId="77777777" w:rsidR="00070BF0" w:rsidRPr="00660CD7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7DA995" w14:textId="77777777" w:rsidR="00070BF0" w:rsidRPr="00660CD7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DFBD01" w14:textId="77777777" w:rsidR="00070BF0" w:rsidRPr="00660CD7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4629D36" w14:textId="77777777" w:rsidR="00070BF0" w:rsidRPr="00660CD7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6361641" w14:textId="77777777" w:rsidR="00070BF0" w:rsidRPr="00660CD7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23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4009C32" w14:textId="77777777" w:rsidR="00070BF0" w:rsidRPr="00660CD7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</w:tcPr>
          <w:p w14:paraId="3675092D" w14:textId="77777777" w:rsidR="00070BF0" w:rsidRPr="00660CD7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42EDC31D" w14:textId="77777777" w:rsidR="00070BF0" w:rsidRPr="00660CD7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15" w:type="dxa"/>
          </w:tcPr>
          <w:p w14:paraId="3662F91E" w14:textId="77777777" w:rsidR="00070BF0" w:rsidRPr="00660CD7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29"/>
              </w:tabs>
              <w:spacing w:line="240" w:lineRule="auto"/>
              <w:ind w:left="-100" w:righ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70BF0" w:rsidRPr="0051179F" w14:paraId="15293067" w14:textId="77777777" w:rsidTr="00D72420">
        <w:tc>
          <w:tcPr>
            <w:tcW w:w="4338" w:type="dxa"/>
          </w:tcPr>
          <w:p w14:paraId="0C7306FA" w14:textId="675986C4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กำไรต่อหุ้นขั้นพื้นฐาน</w:t>
            </w: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1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33DF6E7A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E0701" w14:textId="63A3339E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00"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0.07</w:t>
            </w:r>
          </w:p>
        </w:tc>
        <w:tc>
          <w:tcPr>
            <w:tcW w:w="236" w:type="dxa"/>
            <w:vAlign w:val="bottom"/>
          </w:tcPr>
          <w:p w14:paraId="527F6C2E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66111A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0.14</w:t>
            </w:r>
          </w:p>
        </w:tc>
        <w:tc>
          <w:tcPr>
            <w:tcW w:w="236" w:type="dxa"/>
            <w:vAlign w:val="bottom"/>
          </w:tcPr>
          <w:p w14:paraId="4FAAFDF7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2" w:type="dxa"/>
            <w:tcBorders>
              <w:left w:val="nil"/>
              <w:bottom w:val="double" w:sz="4" w:space="0" w:color="auto"/>
              <w:right w:val="nil"/>
            </w:tcBorders>
          </w:tcPr>
          <w:p w14:paraId="6DDDDFBE" w14:textId="5F4B563B" w:rsidR="00070BF0" w:rsidRPr="0051179F" w:rsidRDefault="00945258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0.01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DD7541" w14:textId="77777777" w:rsidR="00070BF0" w:rsidRPr="0051179F" w:rsidRDefault="00070BF0" w:rsidP="00D7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11E83AEC" w14:textId="77777777" w:rsidR="00070BF0" w:rsidRPr="0051179F" w:rsidRDefault="00070BF0" w:rsidP="00E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0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0.6</w:t>
            </w:r>
            <w:r w:rsidRPr="0051179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</w:p>
        </w:tc>
      </w:tr>
    </w:tbl>
    <w:p w14:paraId="268EAE12" w14:textId="35763F58" w:rsidR="00393564" w:rsidRDefault="00393564" w:rsidP="009229B2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375CD" w14:textId="6F2BAC5F" w:rsidR="00070BF0" w:rsidRPr="004B5677" w:rsidRDefault="00AB6C5B" w:rsidP="00BA58A4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4DD657" w14:textId="77777777" w:rsidR="00393564" w:rsidRPr="004B5677" w:rsidRDefault="00393564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393564" w:rsidRPr="004B5677" w:rsidSect="000D0055">
          <w:headerReference w:type="default" r:id="rId14"/>
          <w:pgSz w:w="11909" w:h="16834" w:code="9"/>
          <w:pgMar w:top="691" w:right="1152" w:bottom="576" w:left="1080" w:header="720" w:footer="720" w:gutter="0"/>
          <w:cols w:space="720"/>
          <w:docGrid w:linePitch="360"/>
        </w:sectPr>
      </w:pPr>
    </w:p>
    <w:p w14:paraId="5DE27879" w14:textId="5F310306" w:rsidR="007E244D" w:rsidRPr="0051179F" w:rsidRDefault="007E244D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179F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650FFFA5" w14:textId="77777777" w:rsidR="007E244D" w:rsidRPr="00BA58A4" w:rsidRDefault="007E244D" w:rsidP="007E244D">
      <w:pPr>
        <w:rPr>
          <w:rFonts w:asciiTheme="majorBidi" w:hAnsiTheme="majorBidi" w:cstheme="majorBidi"/>
          <w:sz w:val="20"/>
          <w:szCs w:val="20"/>
        </w:rPr>
      </w:pPr>
    </w:p>
    <w:p w14:paraId="31CF3B47" w14:textId="77777777" w:rsidR="007E244D" w:rsidRPr="00D2321B" w:rsidRDefault="007E244D" w:rsidP="00191C97">
      <w:pPr>
        <w:ind w:firstLine="540"/>
        <w:rPr>
          <w:i/>
          <w:iCs/>
          <w:sz w:val="30"/>
          <w:szCs w:val="30"/>
          <w:cs/>
        </w:rPr>
      </w:pPr>
      <w:r w:rsidRPr="00D2321B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2321B">
        <w:rPr>
          <w:i/>
          <w:iCs/>
          <w:sz w:val="30"/>
          <w:szCs w:val="30"/>
          <w:cs/>
        </w:rPr>
        <w:t xml:space="preserve"> </w:t>
      </w:r>
    </w:p>
    <w:p w14:paraId="189722A0" w14:textId="77777777" w:rsidR="007E244D" w:rsidRPr="00BA58A4" w:rsidRDefault="007E244D" w:rsidP="00D2321B">
      <w:pPr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9180F17" w14:textId="58667A82" w:rsidR="007E244D" w:rsidRPr="00150969" w:rsidRDefault="007E244D" w:rsidP="00D2321B">
      <w:pPr>
        <w:ind w:left="540"/>
        <w:jc w:val="thaiDistribute"/>
        <w:rPr>
          <w:sz w:val="30"/>
          <w:szCs w:val="30"/>
        </w:rPr>
      </w:pPr>
      <w:r w:rsidRPr="00150969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2321B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150969">
        <w:rPr>
          <w:sz w:val="30"/>
          <w:szCs w:val="30"/>
          <w:cs/>
        </w:rPr>
        <w:t xml:space="preserve"> </w:t>
      </w:r>
      <w:r w:rsidRPr="00150969">
        <w:rPr>
          <w:rFonts w:ascii="Angsana New" w:hAnsi="Angsan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50969">
        <w:rPr>
          <w:sz w:val="30"/>
          <w:szCs w:val="30"/>
          <w:cs/>
        </w:rPr>
        <w:t xml:space="preserve"> </w:t>
      </w:r>
      <w:r w:rsidRPr="00150969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 w:rsidR="00A60369" w:rsidRPr="00150969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และหนี้สินทางการเงินที่วัดมูลค่าด้วยราคาทุนตัดจำหน่าย</w:t>
      </w:r>
      <w:r w:rsidRPr="00150969">
        <w:rPr>
          <w:rFonts w:ascii="Angsana New" w:hAnsi="Angsana New" w:cs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Pr="00150969">
        <w:rPr>
          <w:sz w:val="30"/>
          <w:szCs w:val="30"/>
          <w:cs/>
        </w:rPr>
        <w:t xml:space="preserve"> </w:t>
      </w:r>
    </w:p>
    <w:p w14:paraId="521742D0" w14:textId="77777777" w:rsidR="0051179F" w:rsidRPr="00BA58A4" w:rsidRDefault="0051179F" w:rsidP="0051179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139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9"/>
        <w:gridCol w:w="1381"/>
        <w:gridCol w:w="236"/>
        <w:gridCol w:w="1474"/>
        <w:gridCol w:w="236"/>
        <w:gridCol w:w="1474"/>
        <w:gridCol w:w="236"/>
        <w:gridCol w:w="899"/>
        <w:gridCol w:w="14"/>
        <w:gridCol w:w="222"/>
        <w:gridCol w:w="14"/>
        <w:gridCol w:w="900"/>
        <w:gridCol w:w="236"/>
        <w:gridCol w:w="900"/>
        <w:gridCol w:w="236"/>
        <w:gridCol w:w="900"/>
        <w:gridCol w:w="236"/>
        <w:gridCol w:w="821"/>
        <w:gridCol w:w="14"/>
      </w:tblGrid>
      <w:tr w:rsidR="00BA58A4" w:rsidRPr="00BA58A4" w14:paraId="4C018910" w14:textId="77777777" w:rsidTr="00FB60D0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94FFDE3" w14:textId="77777777" w:rsidR="00BA58A4" w:rsidRPr="00BA58A4" w:rsidRDefault="00BA58A4" w:rsidP="0051179F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CCBBF35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15" w:type="dxa"/>
            <w:gridSpan w:val="17"/>
            <w:vAlign w:val="bottom"/>
          </w:tcPr>
          <w:p w14:paraId="66F47A37" w14:textId="3CBACFB8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A58A4" w:rsidRPr="00BA58A4" w14:paraId="578CACAF" w14:textId="77777777" w:rsidTr="00FB60D0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84AB354" w14:textId="77777777" w:rsidR="00BA58A4" w:rsidRPr="00BA58A4" w:rsidRDefault="00BA58A4" w:rsidP="0051179F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4CE4ADA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6" w:type="dxa"/>
            <w:gridSpan w:val="7"/>
            <w:vAlign w:val="bottom"/>
          </w:tcPr>
          <w:p w14:paraId="206D83B7" w14:textId="21894A6B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462C27F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3" w:type="dxa"/>
            <w:gridSpan w:val="8"/>
            <w:vAlign w:val="bottom"/>
          </w:tcPr>
          <w:p w14:paraId="0E9A7BD1" w14:textId="6D8F3380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58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A58A4" w:rsidRPr="00BA58A4" w14:paraId="392BEC24" w14:textId="77777777" w:rsidTr="00FB60D0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35E15206" w14:textId="55134AC4" w:rsidR="00BA58A4" w:rsidRPr="00BA58A4" w:rsidRDefault="00BA58A4" w:rsidP="0051179F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01484C7" w14:textId="6D498B53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10361BF7" w14:textId="77777777" w:rsidR="00BA58A4" w:rsidRPr="00BA58A4" w:rsidRDefault="00BA58A4" w:rsidP="00BA58A4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  <w:r w:rsidRPr="00BA58A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-</w:t>
            </w: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4E367C8A" w14:textId="06DB9066" w:rsidR="00BA58A4" w:rsidRPr="00BA58A4" w:rsidRDefault="00BA58A4" w:rsidP="00BA58A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1B54A775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9A8E782" w14:textId="250EEDB3" w:rsidR="00BA58A4" w:rsidRPr="00BA58A4" w:rsidRDefault="00BA58A4" w:rsidP="00BA58A4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FC61BF2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2B1C2E" w14:textId="757AEF5C" w:rsidR="00BA58A4" w:rsidRPr="00BA58A4" w:rsidRDefault="00BA58A4" w:rsidP="00BA58A4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507ED" w14:textId="77777777" w:rsidR="00BA58A4" w:rsidRPr="00BA58A4" w:rsidRDefault="00BA58A4" w:rsidP="0051179F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393C31BB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554C9FA9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95F03B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E2DFF78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AE7822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1438C84" w14:textId="77777777" w:rsidR="00BA58A4" w:rsidRPr="00BA58A4" w:rsidRDefault="00BA58A4" w:rsidP="0051179F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726777" w14:textId="77777777" w:rsidR="00BA58A4" w:rsidRPr="00BA58A4" w:rsidRDefault="00BA58A4" w:rsidP="0051179F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A58A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AF80CF5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915ECD7" w14:textId="77777777" w:rsidR="00BA58A4" w:rsidRPr="00BA58A4" w:rsidRDefault="00BA58A4" w:rsidP="0051179F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58A4" w:rsidRPr="00BA58A4" w14:paraId="709E5263" w14:textId="77777777" w:rsidTr="00FB60D0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7851CA20" w14:textId="77777777" w:rsidR="00BA58A4" w:rsidRPr="00BA58A4" w:rsidRDefault="00BA58A4" w:rsidP="00A60369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74C4286E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29" w:type="dxa"/>
            <w:gridSpan w:val="18"/>
          </w:tcPr>
          <w:p w14:paraId="02C592D3" w14:textId="02F8500C" w:rsidR="00BA58A4" w:rsidRPr="00BA58A4" w:rsidRDefault="00BA58A4" w:rsidP="00BA58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A58A4" w:rsidRPr="00BA58A4" w14:paraId="0972CBFC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32E05971" w14:textId="602817BE" w:rsidR="00BA58A4" w:rsidRPr="00BA58A4" w:rsidRDefault="00BA58A4" w:rsidP="00A60369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63D41559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5A43D43E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2315A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9C39F0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789ED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623057E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675B0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6F27C49E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AED6F6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79750E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8C842F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B7E0B5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344D3B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83A33A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9DD41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E4A0A1D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58A4" w:rsidRPr="00BA58A4" w14:paraId="6EB47568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B9EA97D" w14:textId="77777777" w:rsidR="00BA58A4" w:rsidRPr="00BA58A4" w:rsidRDefault="00BA58A4" w:rsidP="00A60369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70D902DD" w14:textId="77777777" w:rsidR="00BA58A4" w:rsidRPr="00BA58A4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504FCC0C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3DAA1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BF7060A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F8645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EBF00B4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8AA1A0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34330D99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9D7077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F03C74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4C02F5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A6285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26947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CD7DEB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471E5" w14:textId="77777777" w:rsidR="00BA58A4" w:rsidRPr="00BA58A4" w:rsidRDefault="00BA58A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7229A6" w14:textId="77777777" w:rsidR="00BA58A4" w:rsidRPr="00BA58A4" w:rsidRDefault="00BA58A4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6139A8FD" w14:textId="77777777" w:rsidTr="00FB60D0">
        <w:trPr>
          <w:trHeight w:val="281"/>
        </w:trPr>
        <w:tc>
          <w:tcPr>
            <w:tcW w:w="3240" w:type="dxa"/>
            <w:shd w:val="clear" w:color="auto" w:fill="auto"/>
          </w:tcPr>
          <w:p w14:paraId="1004632D" w14:textId="145CC4F4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39" w:type="dxa"/>
          </w:tcPr>
          <w:p w14:paraId="135D7125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02CA49F9" w14:textId="1485D2EC" w:rsidR="00945258" w:rsidRPr="00945258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5848B68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8E4E63A" w14:textId="6CF96DF1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229</w:t>
            </w:r>
          </w:p>
        </w:tc>
        <w:tc>
          <w:tcPr>
            <w:tcW w:w="236" w:type="dxa"/>
          </w:tcPr>
          <w:p w14:paraId="306140EC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046F42" w14:textId="37FB97F5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B2D026E" w14:textId="77777777" w:rsidR="00945258" w:rsidRPr="00945258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1238B0D4" w14:textId="4A0170F0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229</w:t>
            </w:r>
          </w:p>
        </w:tc>
        <w:tc>
          <w:tcPr>
            <w:tcW w:w="236" w:type="dxa"/>
            <w:gridSpan w:val="2"/>
          </w:tcPr>
          <w:p w14:paraId="23E4796D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131E39" w14:textId="34568659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229</w:t>
            </w:r>
          </w:p>
        </w:tc>
        <w:tc>
          <w:tcPr>
            <w:tcW w:w="236" w:type="dxa"/>
          </w:tcPr>
          <w:p w14:paraId="6B7B1917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7E83E2" w14:textId="766CD208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4C96711C" w14:textId="77777777" w:rsidR="00945258" w:rsidRPr="00945258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27E0A53" w14:textId="47C2649B" w:rsidR="00945258" w:rsidRPr="00945258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785EF31B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14:paraId="6DA154A8" w14:textId="079A7723" w:rsidR="00945258" w:rsidRPr="00945258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229</w:t>
            </w:r>
          </w:p>
        </w:tc>
      </w:tr>
      <w:tr w:rsidR="00945258" w:rsidRPr="00BA58A4" w14:paraId="0B23A9B0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842BBA1" w14:textId="58940632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239" w:type="dxa"/>
          </w:tcPr>
          <w:p w14:paraId="1324F039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0B20814B" w14:textId="4BD9319C" w:rsidR="00945258" w:rsidRPr="00945258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90CD1C4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BD83CE4" w14:textId="66511AD7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31A4FE3A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1B9B33D" w14:textId="507F9CE5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1,657</w:t>
            </w:r>
          </w:p>
        </w:tc>
        <w:tc>
          <w:tcPr>
            <w:tcW w:w="236" w:type="dxa"/>
          </w:tcPr>
          <w:p w14:paraId="6C1DFF87" w14:textId="77777777" w:rsidR="00945258" w:rsidRPr="00945258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14EB55AC" w14:textId="4AB2E185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1,657</w:t>
            </w:r>
          </w:p>
        </w:tc>
        <w:tc>
          <w:tcPr>
            <w:tcW w:w="236" w:type="dxa"/>
            <w:gridSpan w:val="2"/>
          </w:tcPr>
          <w:p w14:paraId="234263A7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5D20A" w14:textId="4B828D79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5879157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DF89ED" w14:textId="6A7A32D8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6BB2257" w14:textId="77777777" w:rsidR="00945258" w:rsidRPr="00945258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42123E5" w14:textId="6CFD8B24" w:rsidR="00945258" w:rsidRPr="00945258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1,657</w:t>
            </w:r>
          </w:p>
        </w:tc>
        <w:tc>
          <w:tcPr>
            <w:tcW w:w="236" w:type="dxa"/>
          </w:tcPr>
          <w:p w14:paraId="166ADC30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14:paraId="1C8DE8AB" w14:textId="55CFDBE3" w:rsidR="00945258" w:rsidRPr="00945258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452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1,657</w:t>
            </w:r>
          </w:p>
        </w:tc>
      </w:tr>
      <w:tr w:rsidR="00945258" w:rsidRPr="00BA58A4" w14:paraId="47786C24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47E34BC" w14:textId="77777777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8B9F1EF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608304EF" w14:textId="77777777" w:rsidR="00945258" w:rsidRPr="00945258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13DFC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93BB5F" w14:textId="77777777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8808A5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C099AD" w14:textId="77777777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465BB" w14:textId="77777777" w:rsidR="00945258" w:rsidRPr="00945258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</w:tcPr>
          <w:p w14:paraId="59F68135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0C7B4D4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11C67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B9121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DB868B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53706" w14:textId="77777777" w:rsidR="00945258" w:rsidRPr="00945258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CA153" w14:textId="77777777" w:rsidR="00945258" w:rsidRPr="00945258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258CDA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14:paraId="2399344E" w14:textId="77777777" w:rsidR="00945258" w:rsidRPr="00945258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3DC00EED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3BF4CEFC" w14:textId="434478C1" w:rsidR="00945258" w:rsidRPr="004D14E2" w:rsidRDefault="00945258" w:rsidP="00945258">
            <w:pPr>
              <w:ind w:left="168" w:right="-90" w:hanging="16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1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39B56394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7EB9E9EC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FF5AD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90B9E6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89468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BA22A2E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8FCBB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0ABB6C04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32B94FE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FFAF50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55E23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2948E6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E4D7D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4F7526" w14:textId="77777777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E0A3F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8EBEBC0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4F9E1E61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46C091B7" w14:textId="54D99628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64A2E455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581E7C53" w14:textId="2285B2AA" w:rsidR="00945258" w:rsidRPr="00945258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236" w:type="dxa"/>
          </w:tcPr>
          <w:p w14:paraId="24946820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6B63A5" w14:textId="7E23E5D7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  <w:tc>
          <w:tcPr>
            <w:tcW w:w="236" w:type="dxa"/>
          </w:tcPr>
          <w:p w14:paraId="6EDAB0D7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6BF2AB4" w14:textId="42357140" w:rsidR="00945258" w:rsidRPr="00945258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7ED62C4E" w14:textId="77777777" w:rsidR="00945258" w:rsidRPr="00945258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2"/>
          </w:tcPr>
          <w:p w14:paraId="4C68FC05" w14:textId="17467FBE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  <w:tc>
          <w:tcPr>
            <w:tcW w:w="236" w:type="dxa"/>
            <w:gridSpan w:val="2"/>
          </w:tcPr>
          <w:p w14:paraId="7299322A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267A1A" w14:textId="069F4730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31273999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969B0" w14:textId="277AA18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  <w:tc>
          <w:tcPr>
            <w:tcW w:w="236" w:type="dxa"/>
          </w:tcPr>
          <w:p w14:paraId="57B86D3D" w14:textId="77777777" w:rsidR="00945258" w:rsidRPr="00945258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39101" w14:textId="26938E83" w:rsidR="00945258" w:rsidRPr="00945258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101EB705" w14:textId="77777777" w:rsidR="00945258" w:rsidRPr="00945258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</w:tcPr>
          <w:p w14:paraId="056004A0" w14:textId="05CF0299" w:rsidR="00945258" w:rsidRPr="00945258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2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</w:tr>
      <w:tr w:rsidR="00945258" w:rsidRPr="00BA58A4" w14:paraId="4DABF674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6261494C" w14:textId="1B4D5FEB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58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945D315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16BFAABE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5F3E5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96A6CDC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F1781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39572B4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5E17C3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56EE05F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9A2645E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F14B67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E6A5C7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72AAC4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E1B7C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414EAC" w14:textId="77777777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3E22B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5B8629D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78376013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6F3F8AF" w14:textId="1536DD81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68982903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306A5752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A4A899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E4DE2F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C7A6D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161A121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6F60CE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C5F88A1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80945DA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C9B355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19660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22BA30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DB10F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8E5C53" w14:textId="77777777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78A7C1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AC87B84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749" w:rsidRPr="00BA58A4" w14:paraId="28ACDEFF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0D4EB4EF" w14:textId="68F4020E" w:rsidR="00797749" w:rsidRPr="00BA58A4" w:rsidRDefault="00797749" w:rsidP="00797749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39" w:type="dxa"/>
          </w:tcPr>
          <w:p w14:paraId="1F7FDE43" w14:textId="77777777" w:rsidR="00797749" w:rsidRPr="00BA58A4" w:rsidRDefault="00797749" w:rsidP="007977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077E74FA" w14:textId="24AB10BC" w:rsidR="00797749" w:rsidRPr="00BA58A4" w:rsidRDefault="00797749" w:rsidP="0079774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5A5CFC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ADF1EF" w14:textId="31C7A5A6" w:rsidR="00797749" w:rsidRPr="00BA58A4" w:rsidRDefault="00797749" w:rsidP="00797749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3E27351E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12D8AD5" w14:textId="22C72C39" w:rsidR="00797749" w:rsidRPr="00BA58A4" w:rsidRDefault="00797749" w:rsidP="00797749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3B311" w14:textId="77777777" w:rsidR="00797749" w:rsidRPr="00BA58A4" w:rsidRDefault="00797749" w:rsidP="0079774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183A3EC9" w14:textId="062CB93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  <w:gridSpan w:val="2"/>
          </w:tcPr>
          <w:p w14:paraId="0D875BF2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F0BDD" w14:textId="29C15A66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33D6D28F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589768" w14:textId="79B5BF3C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8B55A5C" w14:textId="77777777" w:rsidR="00797749" w:rsidRPr="00BA58A4" w:rsidRDefault="00797749" w:rsidP="007977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82C47" w14:textId="4C766C3D" w:rsidR="00797749" w:rsidRPr="00BA58A4" w:rsidRDefault="00797749" w:rsidP="0079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1A763C1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DAAB349" w14:textId="76233B58" w:rsidR="00797749" w:rsidRPr="00BA58A4" w:rsidRDefault="00797749" w:rsidP="00797749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</w:tr>
      <w:tr w:rsidR="00797749" w:rsidRPr="00BA58A4" w14:paraId="5FEB3D2E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6A42C025" w14:textId="35CD0CEA" w:rsidR="00797749" w:rsidRPr="00BA58A4" w:rsidRDefault="00797749" w:rsidP="00797749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ตราสา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รทุน</w:t>
            </w:r>
          </w:p>
        </w:tc>
        <w:tc>
          <w:tcPr>
            <w:tcW w:w="239" w:type="dxa"/>
          </w:tcPr>
          <w:p w14:paraId="1DD22C40" w14:textId="77777777" w:rsidR="00797749" w:rsidRPr="00BA58A4" w:rsidRDefault="00797749" w:rsidP="007977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22F860CE" w14:textId="51ADBE4F" w:rsidR="00797749" w:rsidRPr="00BA58A4" w:rsidRDefault="00797749" w:rsidP="0079774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A6723D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7958DD" w14:textId="4C51EFE5" w:rsidR="00797749" w:rsidRPr="00BA58A4" w:rsidRDefault="00797749" w:rsidP="00797749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7B52F3CB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85FA6F6" w14:textId="35185910" w:rsidR="00797749" w:rsidRPr="00BA58A4" w:rsidRDefault="00797749" w:rsidP="00797749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4894FAB7" w14:textId="77777777" w:rsidR="00797749" w:rsidRPr="00BA58A4" w:rsidRDefault="00797749" w:rsidP="0079774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61AE140" w14:textId="12D5870F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36" w:type="dxa"/>
            <w:gridSpan w:val="2"/>
          </w:tcPr>
          <w:p w14:paraId="70401A4E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E1C2B" w14:textId="40A8A158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7CB84F2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82442" w14:textId="204288E8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453EAFF" w14:textId="77777777" w:rsidR="00797749" w:rsidRPr="00BA58A4" w:rsidRDefault="00797749" w:rsidP="007977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6AE524" w14:textId="338B0140" w:rsidR="00797749" w:rsidRPr="00BA58A4" w:rsidRDefault="00797749" w:rsidP="0079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1,603</w:t>
            </w:r>
          </w:p>
        </w:tc>
        <w:tc>
          <w:tcPr>
            <w:tcW w:w="236" w:type="dxa"/>
          </w:tcPr>
          <w:p w14:paraId="09E5923D" w14:textId="77777777" w:rsidR="00797749" w:rsidRPr="00BA58A4" w:rsidRDefault="00797749" w:rsidP="007977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727E0E3" w14:textId="76BBCD56" w:rsidR="00797749" w:rsidRPr="00BA58A4" w:rsidRDefault="00797749" w:rsidP="00797749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</w:tr>
      <w:tr w:rsidR="00945258" w:rsidRPr="00BA58A4" w14:paraId="0578FC6E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0DA8725" w14:textId="77777777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A7F899B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39CEE01E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8AC73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7C918B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84C34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BC01E0A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4D337B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24EE085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7083471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D0C2FE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5725A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90A5A2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F27DF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5EB2" w14:textId="77777777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8D7B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40A9813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14A5C725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582E25E2" w14:textId="0A0150ED" w:rsidR="00945258" w:rsidRPr="004D14E2" w:rsidRDefault="00945258" w:rsidP="00945258">
            <w:pPr>
              <w:ind w:left="168" w:right="-90" w:hanging="16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1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7D7035D3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</w:tcPr>
          <w:p w14:paraId="54CDE0FA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CC470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48F2ED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9C39DA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C642C2D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FF74DD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64E5ABC8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9FBF1A5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72268D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3DC060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09CB7C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03F1F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126866" w14:textId="77777777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BC641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631841A" w14:textId="77777777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258" w:rsidRPr="00BA58A4" w14:paraId="4A258C44" w14:textId="77777777" w:rsidTr="00FB60D0">
        <w:trPr>
          <w:trHeight w:val="261"/>
        </w:trPr>
        <w:tc>
          <w:tcPr>
            <w:tcW w:w="3240" w:type="dxa"/>
            <w:shd w:val="clear" w:color="auto" w:fill="auto"/>
          </w:tcPr>
          <w:p w14:paraId="02ADFC8D" w14:textId="4D320C2B" w:rsidR="00945258" w:rsidRPr="00BA58A4" w:rsidRDefault="00945258" w:rsidP="00945258">
            <w:pPr>
              <w:ind w:left="168" w:right="-90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8A4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67BE4E6A" w14:textId="77777777" w:rsidR="00945258" w:rsidRPr="00BA58A4" w:rsidRDefault="00945258" w:rsidP="009452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0AD32443" w14:textId="33B53BD5" w:rsidR="00945258" w:rsidRPr="00BA58A4" w:rsidRDefault="00945258" w:rsidP="00AD725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6122CA19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EAFFDEC" w14:textId="7B126A11" w:rsidR="00945258" w:rsidRPr="00AD725E" w:rsidRDefault="00AD725E" w:rsidP="00AD725E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ACFC3D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5557CC" w14:textId="616E84D5" w:rsidR="00945258" w:rsidRPr="00BA58A4" w:rsidRDefault="00945258" w:rsidP="00AD725E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60A53" w14:textId="77777777" w:rsidR="00945258" w:rsidRPr="00BA58A4" w:rsidRDefault="00945258" w:rsidP="009452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3EBC5D1C" w14:textId="37065A85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5B4CC43A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10C2BB" w14:textId="24857EEB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0B5BB9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CA8F3C" w14:textId="3062BFC2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30E5F87E" w14:textId="77777777" w:rsidR="00945258" w:rsidRPr="00BA58A4" w:rsidRDefault="00945258" w:rsidP="009452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AD1D1" w14:textId="57634CC4" w:rsidR="00945258" w:rsidRPr="00BA58A4" w:rsidRDefault="00945258" w:rsidP="0094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FD002CF" w14:textId="77777777" w:rsidR="00945258" w:rsidRPr="00BA58A4" w:rsidRDefault="00945258" w:rsidP="00945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08AEC5" w14:textId="1784EC7F" w:rsidR="00945258" w:rsidRPr="00BA58A4" w:rsidRDefault="00945258" w:rsidP="00AD725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58A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</w:tbl>
    <w:p w14:paraId="6E9C94B8" w14:textId="77777777" w:rsidR="00BA58A4" w:rsidRDefault="005E6BBD">
      <w:pPr>
        <w:sectPr w:rsidR="00BA58A4" w:rsidSect="00D2321B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  <w:r>
        <w:br w:type="page"/>
      </w:r>
    </w:p>
    <w:tbl>
      <w:tblPr>
        <w:tblW w:w="9553" w:type="dxa"/>
        <w:tblInd w:w="542" w:type="dxa"/>
        <w:tblLayout w:type="fixed"/>
        <w:tblLook w:val="04A0" w:firstRow="1" w:lastRow="0" w:firstColumn="1" w:lastColumn="0" w:noHBand="0" w:noVBand="1"/>
      </w:tblPr>
      <w:tblGrid>
        <w:gridCol w:w="2248"/>
        <w:gridCol w:w="236"/>
        <w:gridCol w:w="1473"/>
        <w:gridCol w:w="236"/>
        <w:gridCol w:w="909"/>
        <w:gridCol w:w="236"/>
        <w:gridCol w:w="900"/>
        <w:gridCol w:w="236"/>
        <w:gridCol w:w="900"/>
        <w:gridCol w:w="236"/>
        <w:gridCol w:w="900"/>
        <w:gridCol w:w="236"/>
        <w:gridCol w:w="807"/>
      </w:tblGrid>
      <w:tr w:rsidR="00BA58A4" w:rsidRPr="004B5677" w14:paraId="5C4C8FA2" w14:textId="77777777" w:rsidTr="00BA58A4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0E0167C5" w14:textId="77777777" w:rsidR="00BA58A4" w:rsidRPr="004B5677" w:rsidRDefault="00BA58A4" w:rsidP="003935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730493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69" w:type="dxa"/>
            <w:gridSpan w:val="11"/>
            <w:shd w:val="clear" w:color="auto" w:fill="auto"/>
            <w:vAlign w:val="bottom"/>
          </w:tcPr>
          <w:p w14:paraId="5E93846F" w14:textId="5FFD2990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58A4" w:rsidRPr="004B5677" w14:paraId="3B795F06" w14:textId="77777777" w:rsidTr="00BA58A4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79799E6A" w14:textId="77777777" w:rsidR="00BA58A4" w:rsidRPr="004B5677" w:rsidRDefault="00BA58A4" w:rsidP="003935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F1120B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8" w:type="dxa"/>
            <w:gridSpan w:val="3"/>
            <w:shd w:val="clear" w:color="auto" w:fill="auto"/>
            <w:vAlign w:val="bottom"/>
          </w:tcPr>
          <w:p w14:paraId="462C4EC5" w14:textId="3AC68864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2CD6B029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15" w:type="dxa"/>
            <w:gridSpan w:val="7"/>
            <w:shd w:val="clear" w:color="auto" w:fill="auto"/>
            <w:vAlign w:val="bottom"/>
          </w:tcPr>
          <w:p w14:paraId="0D882829" w14:textId="16C26DB4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58A4" w:rsidRPr="004B5677" w14:paraId="38279420" w14:textId="77777777" w:rsidTr="00BA58A4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7962CC83" w14:textId="0CC45B16" w:rsidR="00BA58A4" w:rsidRPr="004B5677" w:rsidRDefault="00BA58A4" w:rsidP="003935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E972BC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DE37E87" w14:textId="031DDAF6" w:rsidR="00BA58A4" w:rsidRPr="004B5677" w:rsidRDefault="00AD725E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58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9A78E" w14:textId="77777777" w:rsidR="00BA58A4" w:rsidRPr="004B5677" w:rsidRDefault="00BA58A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A556FD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5071156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30D986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shd w:val="clear" w:color="auto" w:fill="auto"/>
          </w:tcPr>
          <w:p w14:paraId="2C15B5E2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EF6E86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shd w:val="clear" w:color="auto" w:fill="auto"/>
          </w:tcPr>
          <w:p w14:paraId="176FF934" w14:textId="77777777" w:rsidR="00BA58A4" w:rsidRPr="004B5677" w:rsidRDefault="00BA58A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B7F04B" w14:textId="77777777" w:rsidR="00BA58A4" w:rsidRPr="004B5677" w:rsidRDefault="00BA58A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548A541F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9CA1229" w14:textId="77777777" w:rsidR="00BA58A4" w:rsidRPr="004B5677" w:rsidRDefault="00BA58A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5159" w:rsidRPr="004B5677" w14:paraId="38EF6D60" w14:textId="77777777" w:rsidTr="00E75159">
        <w:trPr>
          <w:trHeight w:val="261"/>
        </w:trPr>
        <w:tc>
          <w:tcPr>
            <w:tcW w:w="2248" w:type="dxa"/>
            <w:shd w:val="clear" w:color="auto" w:fill="auto"/>
          </w:tcPr>
          <w:p w14:paraId="5E2D2D92" w14:textId="77777777" w:rsidR="00E75159" w:rsidRPr="004B5677" w:rsidRDefault="00E75159" w:rsidP="003935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CD8E647" w14:textId="77777777" w:rsidR="00E75159" w:rsidRPr="004B5677" w:rsidRDefault="00E7515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9" w:type="dxa"/>
            <w:gridSpan w:val="11"/>
            <w:shd w:val="clear" w:color="auto" w:fill="auto"/>
          </w:tcPr>
          <w:p w14:paraId="6E6878CE" w14:textId="231630F9" w:rsidR="00E75159" w:rsidRPr="004B5677" w:rsidRDefault="00E75159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A58A4" w:rsidRPr="004B5677" w14:paraId="616537DC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44DC3CF4" w14:textId="7A859DAA" w:rsidR="00BA58A4" w:rsidRPr="004B5677" w:rsidRDefault="00BA58A4" w:rsidP="00E7515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7EF5C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18662C9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885BA4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0EE5091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95BFA5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5BEE2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8C8CE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C70F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A56275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BEEFF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0942F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45B660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8A4" w:rsidRPr="004B5677" w14:paraId="587EC85B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0ADF54D6" w14:textId="77777777" w:rsidR="00BA58A4" w:rsidRPr="004B5677" w:rsidRDefault="00BA58A4" w:rsidP="00E7515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1ACE1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21212C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660F8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67BCB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C0137F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B8C68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A414C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D44D8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0701A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D79F84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F4CBE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EFFDAEF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8A4" w:rsidRPr="004B5677" w14:paraId="251F7A33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12D93A7B" w14:textId="5B845D2C" w:rsidR="00BA58A4" w:rsidRPr="004B5677" w:rsidRDefault="00D568F9" w:rsidP="00E7515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8F9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B4AFE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BD8AF57" w14:textId="097CBBC5" w:rsidR="00BA58A4" w:rsidRPr="004B5677" w:rsidRDefault="00945258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B77DF" w14:textId="77777777" w:rsidR="00BA58A4" w:rsidRPr="004B5677" w:rsidRDefault="00BA58A4" w:rsidP="00E751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4F8FAE" w14:textId="4D06D217" w:rsidR="00BA58A4" w:rsidRPr="004B5677" w:rsidRDefault="00945258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7DBC8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C74BC4" w14:textId="19B68B08" w:rsidR="00BA58A4" w:rsidRPr="004B5677" w:rsidRDefault="00945258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27C5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57E84D" w14:textId="0B00811C" w:rsidR="00BA58A4" w:rsidRPr="004B5677" w:rsidRDefault="00945258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78047" w14:textId="77777777" w:rsidR="00BA58A4" w:rsidRPr="004B5677" w:rsidRDefault="00BA58A4" w:rsidP="00E751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1075F" w14:textId="392447F7" w:rsidR="00BA58A4" w:rsidRPr="004B5677" w:rsidRDefault="00945258" w:rsidP="00E7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4B0B5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4FC10DC" w14:textId="022B5842" w:rsidR="00BA58A4" w:rsidRPr="004B5677" w:rsidRDefault="00945258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A58A4" w:rsidRPr="004B5677" w14:paraId="1C98DE4E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1DB0EE65" w14:textId="77777777" w:rsidR="00BA58A4" w:rsidRPr="004B5677" w:rsidRDefault="00BA58A4" w:rsidP="00E7515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D63E9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3FE8E3B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A323D5" w14:textId="77777777" w:rsidR="00BA58A4" w:rsidRPr="004B5677" w:rsidRDefault="00BA58A4" w:rsidP="00E751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ABE201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E0BB6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8199EF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B3EE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A96FBA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FE872" w14:textId="77777777" w:rsidR="00BA58A4" w:rsidRPr="004B5677" w:rsidRDefault="00BA58A4" w:rsidP="00E751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F527E5" w14:textId="77777777" w:rsidR="00BA58A4" w:rsidRPr="004B5677" w:rsidRDefault="00BA58A4" w:rsidP="00E7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0844CC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C44205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8A4" w:rsidRPr="004B5677" w14:paraId="2FBCDD15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2AA3EFEA" w14:textId="1D913163" w:rsidR="00BA58A4" w:rsidRPr="004B5677" w:rsidRDefault="00BA58A4" w:rsidP="00E7515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053A4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C859C22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3B13A" w14:textId="77777777" w:rsidR="00BA58A4" w:rsidRPr="004B5677" w:rsidRDefault="00BA58A4" w:rsidP="00E751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DB02E0F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E3DB6D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65C69B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80F244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AD8E5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BF99E4" w14:textId="77777777" w:rsidR="00BA58A4" w:rsidRPr="004B5677" w:rsidRDefault="00BA58A4" w:rsidP="00E751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7F8B5A" w14:textId="77777777" w:rsidR="00BA58A4" w:rsidRPr="004B5677" w:rsidRDefault="00BA58A4" w:rsidP="00E7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11FF7F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A837218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8A4" w:rsidRPr="004B5677" w14:paraId="367B8148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6405AE48" w14:textId="3BEA1191" w:rsidR="00BA58A4" w:rsidRPr="004B5677" w:rsidRDefault="00BA58A4" w:rsidP="00E7515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48FA77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CBD9EE4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856DD0" w14:textId="77777777" w:rsidR="00BA58A4" w:rsidRPr="004B5677" w:rsidRDefault="00BA58A4" w:rsidP="00E751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2941175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6E86F3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C0320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0BD36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77B19B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E58437" w14:textId="77777777" w:rsidR="00BA58A4" w:rsidRPr="004B5677" w:rsidRDefault="00BA58A4" w:rsidP="00E751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0E03F3" w14:textId="77777777" w:rsidR="00BA58A4" w:rsidRPr="004B5677" w:rsidRDefault="00BA58A4" w:rsidP="00E7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BA768B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7627051" w14:textId="77777777" w:rsidR="00BA58A4" w:rsidRPr="004B5677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8A4" w:rsidRPr="004B5677" w14:paraId="03A81CCD" w14:textId="77777777" w:rsidTr="00E75159">
        <w:trPr>
          <w:trHeight w:val="261"/>
        </w:trPr>
        <w:tc>
          <w:tcPr>
            <w:tcW w:w="2248" w:type="dxa"/>
            <w:shd w:val="clear" w:color="auto" w:fill="auto"/>
            <w:vAlign w:val="bottom"/>
          </w:tcPr>
          <w:p w14:paraId="7C575923" w14:textId="49FC1BCD" w:rsidR="00BA58A4" w:rsidRPr="00877DCA" w:rsidRDefault="00D568F9" w:rsidP="00E7515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8F9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6005F" w14:textId="77777777" w:rsidR="00BA58A4" w:rsidRPr="00877DCA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7A91D52" w14:textId="742AFDBC" w:rsidR="00BA58A4" w:rsidRPr="00877DCA" w:rsidRDefault="00BA58A4" w:rsidP="00E751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6A056" w14:textId="77777777" w:rsidR="00BA58A4" w:rsidRPr="00877DCA" w:rsidRDefault="00BA58A4" w:rsidP="00E751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11C13B" w14:textId="2735EFD4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EE068" w14:textId="77777777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63C5CF" w14:textId="5B3E70BB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84961" w14:textId="77777777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3C40A" w14:textId="0577922D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47726" w14:textId="77777777" w:rsidR="00BA58A4" w:rsidRPr="00877DCA" w:rsidRDefault="00BA58A4" w:rsidP="00E751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6B9EAC" w14:textId="216B9C82" w:rsidR="00BA58A4" w:rsidRPr="00877DCA" w:rsidRDefault="00E75159" w:rsidP="00E7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EE9C" w14:textId="77777777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A78B441" w14:textId="5160D9D6" w:rsidR="00BA58A4" w:rsidRPr="00877DCA" w:rsidRDefault="00BA58A4" w:rsidP="00E751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7D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</w:tr>
    </w:tbl>
    <w:p w14:paraId="5CA02DB6" w14:textId="57B3C314" w:rsidR="00393564" w:rsidRDefault="00393564" w:rsidP="00393564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6BAE90A" w14:textId="79967B70" w:rsidR="00B115A0" w:rsidRPr="00B115A0" w:rsidRDefault="00B115A0" w:rsidP="00B115A0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B115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สัญญาแลกเปลี่ยนอัตราดอกเบี้ย </w:t>
      </w:r>
      <w:r w:rsidR="005F7EA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B8AFBB3" w14:textId="77777777" w:rsidR="00B115A0" w:rsidRPr="00B115A0" w:rsidRDefault="00B115A0" w:rsidP="00B115A0">
      <w:pPr>
        <w:tabs>
          <w:tab w:val="left" w:pos="540"/>
          <w:tab w:val="left" w:pos="108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E6DE6A" w14:textId="33D493CF" w:rsidR="00B115A0" w:rsidRPr="00B115A0" w:rsidRDefault="00945258" w:rsidP="00B115A0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>2</w:t>
      </w:r>
      <w:r w:rsidR="005F7EAD">
        <w:rPr>
          <w:rFonts w:asciiTheme="majorBidi" w:hAnsiTheme="majorBidi" w:cstheme="majorBidi"/>
          <w:sz w:val="30"/>
          <w:szCs w:val="30"/>
        </w:rPr>
        <w:t>564</w:t>
      </w:r>
      <w:r w:rsidR="00B115A0">
        <w:rPr>
          <w:rFonts w:asciiTheme="majorBidi" w:hAnsiTheme="majorBidi" w:cstheme="majorBidi"/>
          <w:sz w:val="30"/>
          <w:szCs w:val="30"/>
        </w:rPr>
        <w:t xml:space="preserve"> 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="00B115A0" w:rsidRPr="00B115A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3,500 </w:t>
      </w:r>
      <w:r w:rsidR="009136D6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 xml:space="preserve"> เพื่อแลก</w:t>
      </w:r>
      <w:r w:rsidR="005F7EAD">
        <w:rPr>
          <w:rFonts w:asciiTheme="majorBidi" w:hAnsiTheme="majorBidi" w:cstheme="majorBidi" w:hint="cs"/>
          <w:sz w:val="30"/>
          <w:szCs w:val="30"/>
          <w:cs/>
        </w:rPr>
        <w:t>เปลี่ยน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>อัตราดอกเบี้ยลอยตัว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B115A0">
        <w:rPr>
          <w:rFonts w:asciiTheme="majorBidi" w:hAnsiTheme="majorBidi" w:cstheme="majorBidi"/>
          <w:sz w:val="30"/>
          <w:szCs w:val="30"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>6M</w:t>
      </w:r>
      <w:r w:rsidR="00DB13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258">
        <w:rPr>
          <w:rFonts w:asciiTheme="majorBidi" w:hAnsiTheme="majorBidi" w:cstheme="majorBidi"/>
          <w:sz w:val="30"/>
          <w:szCs w:val="30"/>
        </w:rPr>
        <w:t xml:space="preserve">THBFIX </w:t>
      </w:r>
      <w:r w:rsidR="00DB137F">
        <w:rPr>
          <w:rFonts w:asciiTheme="majorBidi" w:hAnsiTheme="majorBidi" w:cstheme="majorBidi" w:hint="cs"/>
          <w:sz w:val="30"/>
          <w:szCs w:val="30"/>
          <w:cs/>
        </w:rPr>
        <w:t>บวกส่วนเพิ่ม</w:t>
      </w:r>
      <w:r w:rsidRPr="0094525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9452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 xml:space="preserve">กับอัตราดอกเบี้ยคงที่ที่ร้อยละ </w:t>
      </w:r>
      <w:r>
        <w:rPr>
          <w:rFonts w:asciiTheme="majorBidi" w:hAnsiTheme="majorBidi" w:cstheme="majorBidi"/>
          <w:sz w:val="30"/>
          <w:szCs w:val="30"/>
        </w:rPr>
        <w:t>1.98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D756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15A0" w:rsidRPr="00B115A0">
        <w:rPr>
          <w:rFonts w:asciiTheme="majorBidi" w:hAnsiTheme="majorBidi" w:cstheme="majorBidi" w:hint="cs"/>
          <w:sz w:val="30"/>
          <w:szCs w:val="30"/>
          <w:cs/>
        </w:rPr>
        <w:t xml:space="preserve">โดยมีการแลกเปลี่ยนกันตามสัญญาเงินกู้ยืม </w:t>
      </w:r>
    </w:p>
    <w:p w14:paraId="53F4D3B2" w14:textId="78E2764C" w:rsidR="00AD725E" w:rsidRDefault="00AD725E" w:rsidP="00393564">
      <w:pPr>
        <w:rPr>
          <w:rFonts w:asciiTheme="majorBidi" w:hAnsiTheme="majorBidi" w:cstheme="majorBidi"/>
          <w:sz w:val="20"/>
          <w:szCs w:val="20"/>
          <w:lang w:val="th-TH"/>
        </w:rPr>
      </w:pPr>
      <w:r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13D3D68C" w14:textId="07740291" w:rsidR="00804175" w:rsidRPr="004B5677" w:rsidRDefault="00804175" w:rsidP="00551A06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433E200" w14:textId="603BBDBA" w:rsidR="005C1A8A" w:rsidRPr="003A64BE" w:rsidRDefault="005C1A8A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B44F54" w:rsidRPr="004B5677" w14:paraId="0EB92693" w14:textId="77777777" w:rsidTr="00A60FCA">
        <w:trPr>
          <w:tblHeader/>
        </w:trPr>
        <w:tc>
          <w:tcPr>
            <w:tcW w:w="4174" w:type="pct"/>
          </w:tcPr>
          <w:p w14:paraId="3D764259" w14:textId="14B783C3" w:rsidR="00B44F54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3E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6" w:type="pct"/>
          </w:tcPr>
          <w:p w14:paraId="7CDC1590" w14:textId="0DCE219F" w:rsidR="00B44F54" w:rsidRPr="004B5677" w:rsidRDefault="001420C2" w:rsidP="000D20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420C2" w:rsidRPr="004B5677" w14:paraId="00B711C8" w14:textId="77777777" w:rsidTr="00A60FCA">
        <w:trPr>
          <w:tblHeader/>
        </w:trPr>
        <w:tc>
          <w:tcPr>
            <w:tcW w:w="4174" w:type="pct"/>
          </w:tcPr>
          <w:p w14:paraId="66C3FF2D" w14:textId="77777777" w:rsidR="001420C2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6" w:type="pct"/>
          </w:tcPr>
          <w:p w14:paraId="08214DEC" w14:textId="13614C70" w:rsidR="001420C2" w:rsidRPr="004B5677" w:rsidRDefault="000D20EB" w:rsidP="000D20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1420C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="001420C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20C2" w:rsidRPr="004B5677" w14:paraId="34140E5E" w14:textId="77777777" w:rsidTr="009D0448">
        <w:tc>
          <w:tcPr>
            <w:tcW w:w="4174" w:type="pct"/>
          </w:tcPr>
          <w:p w14:paraId="7E310BD8" w14:textId="19584EA3" w:rsidR="001420C2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3AA0561B" w14:textId="77777777" w:rsidR="001420C2" w:rsidRPr="004B5677" w:rsidRDefault="001420C2" w:rsidP="008222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D02" w:rsidRPr="004B5677" w14:paraId="24295718" w14:textId="77777777" w:rsidTr="009D0448">
        <w:tc>
          <w:tcPr>
            <w:tcW w:w="4174" w:type="pct"/>
          </w:tcPr>
          <w:p w14:paraId="51B03F5B" w14:textId="19294C42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717B599A" w14:textId="274BA797" w:rsidR="00117D02" w:rsidRPr="004B5677" w:rsidRDefault="0053435C" w:rsidP="0066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D64AC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17D02" w:rsidRPr="004B5677" w14:paraId="292393B1" w14:textId="77777777" w:rsidTr="009D0448">
        <w:tc>
          <w:tcPr>
            <w:tcW w:w="4174" w:type="pct"/>
          </w:tcPr>
          <w:p w14:paraId="4A795752" w14:textId="7DFAD900" w:rsidR="00117D02" w:rsidRPr="004B5677" w:rsidRDefault="00117D02" w:rsidP="0020260B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2C17D3C2" w14:textId="673CB16B" w:rsidR="00117D02" w:rsidRPr="004B5677" w:rsidRDefault="00D64ACC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117D02" w:rsidRPr="004B5677" w14:paraId="28268271" w14:textId="77777777" w:rsidTr="009D0448">
        <w:tc>
          <w:tcPr>
            <w:tcW w:w="4174" w:type="pct"/>
          </w:tcPr>
          <w:p w14:paraId="61801258" w14:textId="34474B88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094CA3FF" w14:textId="14AD27F2" w:rsidR="00117D02" w:rsidRPr="004B5677" w:rsidRDefault="006636C3" w:rsidP="005C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117D02" w:rsidRPr="004B5677" w14:paraId="664345F0" w14:textId="77777777" w:rsidTr="009D0448">
        <w:tc>
          <w:tcPr>
            <w:tcW w:w="4174" w:type="pct"/>
          </w:tcPr>
          <w:p w14:paraId="6866FB65" w14:textId="77777777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1C7436F" w14:textId="732D46F6" w:rsidR="00117D02" w:rsidRPr="004B5677" w:rsidRDefault="00D31C49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64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</w:tr>
      <w:tr w:rsidR="00B115A0" w:rsidRPr="00AD725E" w14:paraId="52C314AA" w14:textId="77777777" w:rsidTr="00B115A0">
        <w:tc>
          <w:tcPr>
            <w:tcW w:w="4174" w:type="pct"/>
          </w:tcPr>
          <w:p w14:paraId="70AA7605" w14:textId="77777777" w:rsidR="00B115A0" w:rsidRPr="00AD725E" w:rsidRDefault="00B115A0" w:rsidP="008222D5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pct"/>
          </w:tcPr>
          <w:p w14:paraId="567E9FBE" w14:textId="77777777" w:rsidR="00B115A0" w:rsidRPr="00AD725E" w:rsidRDefault="00B115A0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0FCA" w:rsidRPr="004B5677" w14:paraId="07FE127E" w14:textId="77777777" w:rsidTr="009D0448">
        <w:tc>
          <w:tcPr>
            <w:tcW w:w="4174" w:type="pct"/>
          </w:tcPr>
          <w:p w14:paraId="3D46487D" w14:textId="77777777" w:rsidR="00F54A0B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A3DD853" w14:textId="4E2A0673" w:rsidR="00A60FCA" w:rsidRPr="00B115A0" w:rsidRDefault="00A60FCA" w:rsidP="00F54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115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01A09198" w14:textId="77777777" w:rsidR="00A60FCA" w:rsidRPr="004B5677" w:rsidRDefault="00A60FCA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FCA" w:rsidRPr="004B5677" w14:paraId="1763D332" w14:textId="77777777" w:rsidTr="009D0448">
        <w:tc>
          <w:tcPr>
            <w:tcW w:w="4174" w:type="pct"/>
          </w:tcPr>
          <w:p w14:paraId="59F321BD" w14:textId="0C86B8EE" w:rsidR="00A60FCA" w:rsidRPr="00B115A0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B115A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1 </w:t>
            </w:r>
            <w:r w:rsidRPr="00B115A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5F622693" w14:textId="547F6582" w:rsidR="00A60FCA" w:rsidRPr="004B5677" w:rsidRDefault="00730683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5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60FCA" w:rsidRPr="004B5677" w14:paraId="636D2592" w14:textId="77777777" w:rsidTr="009D0448">
        <w:tc>
          <w:tcPr>
            <w:tcW w:w="4174" w:type="pct"/>
          </w:tcPr>
          <w:p w14:paraId="6BA9E0CE" w14:textId="408D6310" w:rsidR="00A60FCA" w:rsidRPr="00B115A0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15A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1 - 5 </w:t>
            </w:r>
            <w:r w:rsidRPr="00B115A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6F222F27" w14:textId="0107BCA1" w:rsidR="00A60FCA" w:rsidRPr="004B5677" w:rsidRDefault="008E752F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60FCA" w:rsidRPr="004B5677" w14:paraId="164402E9" w14:textId="77777777" w:rsidTr="009D0448">
        <w:tc>
          <w:tcPr>
            <w:tcW w:w="4174" w:type="pct"/>
          </w:tcPr>
          <w:p w14:paraId="76676F6D" w14:textId="1FC4C61F" w:rsidR="00A60FCA" w:rsidRPr="00B115A0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5A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หลังจาก</w:t>
            </w:r>
            <w:r w:rsidRPr="00B115A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5 </w:t>
            </w:r>
            <w:r w:rsidRPr="00B115A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792AA2BA" w14:textId="3861314B" w:rsidR="00A60FCA" w:rsidRPr="004B5677" w:rsidRDefault="008E752F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A60FCA" w:rsidRPr="004B5677" w14:paraId="46C68CA2" w14:textId="77777777" w:rsidTr="00A60FCA">
        <w:tc>
          <w:tcPr>
            <w:tcW w:w="4174" w:type="pct"/>
            <w:vAlign w:val="bottom"/>
          </w:tcPr>
          <w:p w14:paraId="4A305E57" w14:textId="75BD8C1F" w:rsidR="00A60FCA" w:rsidRPr="00B115A0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5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CA00433" w14:textId="06D35F1F" w:rsidR="00A60FCA" w:rsidRPr="004B5677" w:rsidRDefault="00730683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A60FCA" w:rsidRPr="00AD725E" w14:paraId="07748E27" w14:textId="77777777" w:rsidTr="00A60FCA">
        <w:tc>
          <w:tcPr>
            <w:tcW w:w="4174" w:type="pct"/>
            <w:vAlign w:val="bottom"/>
          </w:tcPr>
          <w:p w14:paraId="4430287B" w14:textId="77777777" w:rsidR="00A60FCA" w:rsidRPr="00AD725E" w:rsidRDefault="00A60FCA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068DC2BD" w14:textId="77777777" w:rsidR="00A60FCA" w:rsidRPr="00AD725E" w:rsidRDefault="00A60FCA" w:rsidP="00A6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0FCA" w:rsidRPr="004B5677" w14:paraId="658C14BB" w14:textId="77777777" w:rsidTr="00A60FCA">
        <w:tc>
          <w:tcPr>
            <w:tcW w:w="4174" w:type="pct"/>
          </w:tcPr>
          <w:p w14:paraId="13D60DD4" w14:textId="77777777" w:rsidR="00A60FCA" w:rsidRPr="00A60FCA" w:rsidRDefault="00A60FCA" w:rsidP="0029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F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15DD4AD2" w14:textId="77777777" w:rsidR="00A60FCA" w:rsidRPr="00A60FCA" w:rsidRDefault="00A60FCA" w:rsidP="0029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0FCA" w:rsidRPr="004B5677" w14:paraId="612144D3" w14:textId="77777777" w:rsidTr="002D2259">
        <w:tc>
          <w:tcPr>
            <w:tcW w:w="4174" w:type="pct"/>
          </w:tcPr>
          <w:p w14:paraId="2E6718A0" w14:textId="793AF5A4" w:rsidR="00A60FCA" w:rsidRPr="00A60FCA" w:rsidRDefault="00D557DD" w:rsidP="00A60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CA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44288273" w14:textId="2D75838F" w:rsidR="00A60FCA" w:rsidRPr="002C774F" w:rsidRDefault="00C07A66" w:rsidP="0029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4F">
              <w:rPr>
                <w:rFonts w:asciiTheme="majorBidi" w:hAnsiTheme="majorBidi" w:cstheme="majorBidi"/>
                <w:sz w:val="30"/>
                <w:szCs w:val="30"/>
              </w:rPr>
              <w:t>5,135</w:t>
            </w:r>
          </w:p>
        </w:tc>
      </w:tr>
      <w:tr w:rsidR="00A60FCA" w:rsidRPr="004B5677" w14:paraId="6F0D6EC0" w14:textId="77777777" w:rsidTr="002D2259">
        <w:tc>
          <w:tcPr>
            <w:tcW w:w="4174" w:type="pct"/>
          </w:tcPr>
          <w:p w14:paraId="4423A508" w14:textId="77777777" w:rsidR="00A60FCA" w:rsidRPr="00A60FCA" w:rsidRDefault="00A60FCA" w:rsidP="0029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C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267EF1C2" w14:textId="43BECBE7" w:rsidR="00A60FCA" w:rsidRPr="002C774F" w:rsidRDefault="00C07A66" w:rsidP="0029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4F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D64AC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D2259" w:rsidRPr="004B5677" w14:paraId="3EC5B732" w14:textId="77777777" w:rsidTr="002D2259">
        <w:tc>
          <w:tcPr>
            <w:tcW w:w="4174" w:type="pct"/>
          </w:tcPr>
          <w:p w14:paraId="5553A266" w14:textId="1DDB45F5" w:rsidR="002D2259" w:rsidRPr="00A60FCA" w:rsidRDefault="00D557DD" w:rsidP="0029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048A0A9C" w14:textId="7C5CF37D" w:rsidR="002D2259" w:rsidRPr="002C774F" w:rsidRDefault="002D2259" w:rsidP="0029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74F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A60FCA" w:rsidRPr="004B5677" w14:paraId="00F5958B" w14:textId="77777777" w:rsidTr="00A60FCA">
        <w:tc>
          <w:tcPr>
            <w:tcW w:w="4174" w:type="pct"/>
          </w:tcPr>
          <w:p w14:paraId="715E9C54" w14:textId="77777777" w:rsidR="00A60FCA" w:rsidRPr="004B5677" w:rsidRDefault="00A60FCA" w:rsidP="0029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5A047F6" w14:textId="061150E1" w:rsidR="00A60FCA" w:rsidRPr="004B5677" w:rsidRDefault="00C07A66" w:rsidP="0029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2D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64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</w:tbl>
    <w:p w14:paraId="77C9DF42" w14:textId="77777777" w:rsidR="003A64BE" w:rsidRPr="00191C97" w:rsidRDefault="003A64BE" w:rsidP="00191C97"/>
    <w:p w14:paraId="0A62F266" w14:textId="56C5A7F9" w:rsidR="009D0A82" w:rsidRPr="004B5677" w:rsidRDefault="009D0A82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หนี้สินที่อาจเกิดขึ้น</w:t>
      </w:r>
    </w:p>
    <w:p w14:paraId="1CC344BD" w14:textId="0A30BD23" w:rsidR="009D0A82" w:rsidRPr="00B5751F" w:rsidRDefault="009D0A82" w:rsidP="009D0A82">
      <w:pPr>
        <w:rPr>
          <w:rFonts w:asciiTheme="majorBidi" w:hAnsiTheme="majorBidi" w:cstheme="majorBidi"/>
          <w:sz w:val="20"/>
          <w:szCs w:val="20"/>
        </w:rPr>
      </w:pPr>
    </w:p>
    <w:p w14:paraId="28D30B1F" w14:textId="77777777" w:rsidR="003A64BE" w:rsidRPr="003A64BE" w:rsidRDefault="003A64BE" w:rsidP="003A64BE">
      <w:pPr>
        <w:pStyle w:val="ListParagraph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A64BE">
        <w:rPr>
          <w:rFonts w:asciiTheme="majorBidi" w:hAnsiTheme="majorBidi" w:hint="cs"/>
          <w:i/>
          <w:iCs/>
          <w:sz w:val="30"/>
          <w:szCs w:val="30"/>
          <w:cs/>
        </w:rPr>
        <w:t>กรณีพิพาทเกี่ยวกับขอบเขตของที่ดินเช่า</w:t>
      </w:r>
    </w:p>
    <w:p w14:paraId="435E6021" w14:textId="77777777" w:rsidR="003A64BE" w:rsidRPr="00924DD7" w:rsidRDefault="003A64BE" w:rsidP="003A64BE">
      <w:pPr>
        <w:pStyle w:val="ListParagraph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69AB0DA" w14:textId="77777777" w:rsidR="003A64BE" w:rsidRPr="003A64BE" w:rsidRDefault="003A64BE" w:rsidP="003A64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A64BE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>2562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กลุ่มบริษัทถูกฟ้องโดยเจ้าของที่ดินแห่งหนึ่งซึ่งสัญญาเช่าสิ้นสุด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เนื่องจากกรณีพิพาทเกี่ยวกับขอบเขตของแปลงที่ดิน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ให้ชำระค่าเสียหายเป็นจำนวน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>3</w:t>
      </w:r>
      <w:r w:rsidRPr="003A64BE">
        <w:rPr>
          <w:rFonts w:asciiTheme="majorBidi" w:hAnsiTheme="majorBidi" w:cs="Angsana New"/>
          <w:sz w:val="30"/>
          <w:szCs w:val="30"/>
          <w:cs/>
        </w:rPr>
        <w:t>,</w:t>
      </w:r>
      <w:r w:rsidRPr="003A64BE">
        <w:rPr>
          <w:rFonts w:asciiTheme="majorBidi" w:hAnsiTheme="majorBidi" w:cs="Angsana New"/>
          <w:sz w:val="30"/>
          <w:szCs w:val="30"/>
        </w:rPr>
        <w:t>815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ศาลพิพากษายกฟ้องคดีเมื่อวันที่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>2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>2564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แล้ว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และขณะนี้อยู่ในระยะเวลาที่ฝ่ายโจทก์สามารถยื่นอุทรณ์ต่อศาลได้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77F4D06" w14:textId="7E840D79" w:rsidR="00B115A0" w:rsidRDefault="00B115A0" w:rsidP="003A64BE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</w:rPr>
        <w:br w:type="page"/>
      </w:r>
    </w:p>
    <w:p w14:paraId="79BAB100" w14:textId="77777777" w:rsidR="003A64BE" w:rsidRPr="003A64BE" w:rsidRDefault="003A64BE" w:rsidP="003A64BE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64B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0A253454" w14:textId="77777777" w:rsidR="003A64BE" w:rsidRPr="00924DD7" w:rsidRDefault="003A64BE" w:rsidP="003A64BE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54093" w14:textId="1B1FE0C9" w:rsidR="003A64BE" w:rsidRDefault="003A64BE" w:rsidP="003A64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A64BE">
        <w:rPr>
          <w:rFonts w:asciiTheme="majorBidi" w:hAnsiTheme="majorBidi" w:cs="Angsana New" w:hint="cs"/>
          <w:sz w:val="30"/>
          <w:szCs w:val="30"/>
          <w:cs/>
        </w:rPr>
        <w:t>กลุ่มบริษัทเช่าห้างสรรพสินค้าที่ก่อสร้างโดยกิจการที่เกี่ยวข้องกันแห่งหนึ่ง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ซึ่งเทศบาลกรุงโรมหรือเจ้าพนักงานที่ได้รับการแต่งตั้งเป็นการเฉพาะกิจอาจ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มีคำสั่งให้รื้อถอนงานก่อสร้างและดัดแปลงทั้งหมดหรือบางส่วน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คำสั่งให้รื้อถอนดังกล่าวอาจเป็นการลดพื้นที่ขายสุทธิของห้างสรรพสินค้า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ส่งผลให้กลุ่มบริษัทต้องปิดห้างสรรพสินค้าเป็นการชั่วคราว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ข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มีคำสั่งห้ามไม่ให้เข้าออกห้างสรรพสินค้า</w:t>
      </w:r>
      <w:r w:rsidRPr="003A64BE">
        <w:rPr>
          <w:rFonts w:asciiTheme="majorBidi" w:hAnsiTheme="majorBidi" w:cs="Angsana New"/>
          <w:sz w:val="30"/>
          <w:szCs w:val="30"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หรือมีคำสั่งให้จ่ายค่าปรับอย่างน้อย</w:t>
      </w:r>
      <w:r w:rsidRPr="003A64BE">
        <w:rPr>
          <w:rFonts w:asciiTheme="majorBidi" w:hAnsiTheme="majorBidi" w:cs="Angsana New"/>
          <w:sz w:val="30"/>
          <w:szCs w:val="30"/>
        </w:rPr>
        <w:t xml:space="preserve"> 40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ล้านยูโร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A64BE">
        <w:rPr>
          <w:rFonts w:asciiTheme="majorBidi" w:hAnsiTheme="majorBidi" w:cs="Angsana New"/>
          <w:sz w:val="30"/>
          <w:szCs w:val="30"/>
          <w:cs/>
        </w:rPr>
        <w:t>/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หรือค่าเสียหาย </w:t>
      </w:r>
      <w:r w:rsidRPr="003A64BE">
        <w:rPr>
          <w:rFonts w:asciiTheme="majorBidi" w:hAnsiTheme="majorBidi" w:cs="Angsana New"/>
          <w:sz w:val="30"/>
          <w:szCs w:val="30"/>
        </w:rPr>
        <w:t xml:space="preserve">5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ล้านยูโรโดยประมาณ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3A64BE">
        <w:rPr>
          <w:rFonts w:asciiTheme="majorBidi" w:hAnsiTheme="majorBidi" w:cs="Angsana New"/>
          <w:sz w:val="30"/>
          <w:szCs w:val="30"/>
        </w:rPr>
        <w:t xml:space="preserve"> 18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A64BE">
        <w:rPr>
          <w:rFonts w:asciiTheme="majorBidi" w:hAnsiTheme="majorBidi" w:cs="Angsana New"/>
          <w:sz w:val="30"/>
          <w:szCs w:val="30"/>
        </w:rPr>
        <w:t xml:space="preserve"> 2563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 ได้มีการพิจารณาคดีและสืบพยานในวันที่</w:t>
      </w:r>
      <w:r w:rsidRPr="003A64BE">
        <w:rPr>
          <w:rFonts w:asciiTheme="majorBidi" w:hAnsiTheme="majorBidi" w:cs="Angsana New"/>
          <w:sz w:val="30"/>
          <w:szCs w:val="30"/>
        </w:rPr>
        <w:t xml:space="preserve"> 9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3A64BE">
        <w:rPr>
          <w:rFonts w:asciiTheme="majorBidi" w:hAnsiTheme="majorBidi" w:cs="Angsana New"/>
          <w:sz w:val="30"/>
          <w:szCs w:val="30"/>
        </w:rPr>
        <w:t xml:space="preserve"> 2563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อย่างไรก็ดีผู้ร้องยังได้ยื่นคำร้องต่อศาลปกครองภูมิภาค</w:t>
      </w:r>
      <w:r w:rsidRPr="003A64B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A64BE">
        <w:rPr>
          <w:rFonts w:asciiTheme="majorBidi" w:hAnsiTheme="majorBidi" w:cs="Angsana New"/>
          <w:sz w:val="30"/>
          <w:szCs w:val="30"/>
        </w:rPr>
        <w:t>Administrative Regional</w:t>
      </w:r>
      <w:r w:rsidRPr="003A64B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</w:rPr>
        <w:t xml:space="preserve">Court) </w:t>
      </w:r>
      <w:r w:rsidRPr="003A64BE">
        <w:rPr>
          <w:rFonts w:asciiTheme="majorBidi" w:hAnsiTheme="majorBidi" w:cs="Angsana New" w:hint="cs"/>
          <w:sz w:val="30"/>
          <w:szCs w:val="30"/>
          <w:cs/>
        </w:rPr>
        <w:t>พิพาทในส่วนเนื้อหาของใบอนุญาตและเรียกร้องค่าสินไหมทดแทน ปัจจุบันยังไม่มีการนัดไต่สวนและไม่สามารถประเมินผลกระทบที่อาจจะเกิดขึ้นได้อย่างสมเหตุสมผล</w:t>
      </w:r>
      <w:r w:rsidRPr="003A64BE">
        <w:rPr>
          <w:rFonts w:asciiTheme="majorBidi" w:hAnsiTheme="majorBidi" w:cs="Angsana New"/>
          <w:sz w:val="30"/>
          <w:szCs w:val="30"/>
        </w:rPr>
        <w:t xml:space="preserve"> </w:t>
      </w:r>
      <w:r w:rsidRPr="003A64BE">
        <w:rPr>
          <w:rFonts w:asciiTheme="majorBidi" w:hAnsiTheme="majorBidi" w:cs="Angsana New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30FF3305" w14:textId="77777777" w:rsidR="00B115A0" w:rsidRPr="00B115A0" w:rsidRDefault="00B115A0" w:rsidP="003A64BE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594BBEC8" w14:textId="6BD915D2" w:rsidR="00A60FCA" w:rsidRPr="00A60FCA" w:rsidRDefault="00A60FCA" w:rsidP="00A60FC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A60FCA">
        <w:rPr>
          <w:rFonts w:asciiTheme="majorBidi" w:hAnsiTheme="majorBidi" w:cs="Angsana New" w:hint="cs"/>
          <w:i/>
          <w:iCs/>
          <w:sz w:val="30"/>
          <w:szCs w:val="30"/>
          <w:cs/>
        </w:rPr>
        <w:t>กรณีพิพาทเกี่ยวกับการผิดสัญญาจ้างการก่อสร้าง</w:t>
      </w:r>
    </w:p>
    <w:p w14:paraId="02270BB5" w14:textId="77777777" w:rsidR="00A60FCA" w:rsidRPr="00B115A0" w:rsidRDefault="00A60FCA" w:rsidP="00A60FCA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9783B98" w14:textId="07002F9C" w:rsidR="00A60FCA" w:rsidRPr="003A64BE" w:rsidRDefault="00A60FCA" w:rsidP="00A60FC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60FCA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/>
          <w:sz w:val="30"/>
          <w:szCs w:val="30"/>
        </w:rPr>
        <w:t xml:space="preserve">2563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กลุ่มบริษัทถูกฟ้องโดย</w:t>
      </w:r>
      <w:r w:rsidR="00D2321B">
        <w:rPr>
          <w:rFonts w:asciiTheme="majorBidi" w:hAnsiTheme="majorBidi" w:cs="Angsana New" w:hint="cs"/>
          <w:sz w:val="30"/>
          <w:szCs w:val="30"/>
          <w:cs/>
        </w:rPr>
        <w:t>บริษั</w:t>
      </w:r>
      <w:r w:rsidR="002D5593">
        <w:rPr>
          <w:rFonts w:asciiTheme="majorBidi" w:hAnsiTheme="majorBidi" w:cs="Angsana New" w:hint="cs"/>
          <w:sz w:val="30"/>
          <w:szCs w:val="30"/>
          <w:cs/>
        </w:rPr>
        <w:t>ท</w:t>
      </w:r>
      <w:r w:rsidR="00D2321B">
        <w:rPr>
          <w:rFonts w:asciiTheme="majorBidi" w:hAnsiTheme="majorBidi" w:cs="Angsana New" w:hint="cs"/>
          <w:sz w:val="30"/>
          <w:szCs w:val="30"/>
          <w:cs/>
        </w:rPr>
        <w:t>ก่อสร้าง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5845" w:rsidRPr="00A60FCA">
        <w:rPr>
          <w:rFonts w:asciiTheme="majorBidi" w:hAnsiTheme="majorBidi" w:cs="Angsana New" w:hint="cs"/>
          <w:sz w:val="30"/>
          <w:szCs w:val="30"/>
          <w:cs/>
        </w:rPr>
        <w:t>ให้ชำระค่าเสียหายเป็นจำนวน</w:t>
      </w:r>
      <w:r w:rsidR="00155845"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5845" w:rsidRPr="00A60FCA">
        <w:rPr>
          <w:rFonts w:asciiTheme="majorBidi" w:hAnsiTheme="majorBidi"/>
          <w:sz w:val="30"/>
          <w:szCs w:val="30"/>
        </w:rPr>
        <w:t xml:space="preserve">95 </w:t>
      </w:r>
      <w:r w:rsidR="00155845" w:rsidRPr="00A60F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55845"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ขณะนี้คดีความอยู่ระหว่างการพิจารณาของศาลชั้นต้น</w:t>
      </w:r>
      <w:r w:rsidRPr="00A60F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0FCA">
        <w:rPr>
          <w:rFonts w:asciiTheme="majorBidi" w:hAnsiTheme="majorBidi" w:cs="Angsana New" w:hint="cs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="00155845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5F39072" w14:textId="25F6810E" w:rsidR="00324954" w:rsidRDefault="00324954" w:rsidP="003A64BE">
      <w:pPr>
        <w:ind w:left="540"/>
        <w:jc w:val="thaiDistribute"/>
        <w:rPr>
          <w:rFonts w:asciiTheme="majorBidi" w:hAnsiTheme="majorBidi" w:cs="Angsana New"/>
          <w:sz w:val="20"/>
          <w:szCs w:val="20"/>
          <w:cs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5DA935EB" w14:textId="1E38F6DB" w:rsidR="00804175" w:rsidRPr="004B5677" w:rsidRDefault="00804175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 xml:space="preserve">เหตุการณ์ภายหลังรอบระยะเวลารายงาน </w:t>
      </w:r>
    </w:p>
    <w:p w14:paraId="256BED18" w14:textId="1F7CD3AC" w:rsidR="00446D49" w:rsidRPr="00B115A0" w:rsidRDefault="00446D49" w:rsidP="00E11E3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949113" w14:textId="77777777" w:rsidR="00A60FCA" w:rsidRPr="006901E3" w:rsidRDefault="00A60FCA" w:rsidP="00A60FCA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901E3">
        <w:rPr>
          <w:rFonts w:ascii="Angsana New" w:hAnsi="Angsana New" w:cs="Angsana New"/>
          <w:i/>
          <w:iCs/>
          <w:sz w:val="30"/>
          <w:szCs w:val="30"/>
          <w:cs/>
        </w:rPr>
        <w:t>การจ่ายเงินปันผล</w:t>
      </w:r>
    </w:p>
    <w:p w14:paraId="0E8E789F" w14:textId="77777777" w:rsidR="00A60FCA" w:rsidRPr="006901E3" w:rsidRDefault="00A60FCA" w:rsidP="00A60FCA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0AB622D6" w14:textId="19CE0F78" w:rsidR="00A60FCA" w:rsidRPr="006901E3" w:rsidRDefault="00A60FCA" w:rsidP="00A60F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01E3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6901E3">
        <w:rPr>
          <w:rFonts w:ascii="Angsana New" w:hAnsi="Angsana New" w:cs="Angsana New" w:hint="cs"/>
          <w:sz w:val="30"/>
          <w:szCs w:val="30"/>
          <w:cs/>
        </w:rPr>
        <w:t>สามัญผู้ถือหุ้น</w:t>
      </w:r>
      <w:r w:rsidRPr="006901E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901E3">
        <w:rPr>
          <w:rFonts w:ascii="Angsana New" w:hAnsi="Angsana New" w:cs="Angsana New"/>
          <w:sz w:val="30"/>
          <w:szCs w:val="30"/>
        </w:rPr>
        <w:t xml:space="preserve">23 </w:t>
      </w:r>
      <w:r w:rsidRPr="006901E3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6901E3">
        <w:rPr>
          <w:rFonts w:ascii="Angsana New" w:hAnsi="Angsana New" w:cs="Angsana New"/>
          <w:sz w:val="30"/>
          <w:szCs w:val="30"/>
        </w:rPr>
        <w:t xml:space="preserve">2564 </w:t>
      </w:r>
      <w:r w:rsidRPr="006901E3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ผู้ถือหุ้นมีมติอนุมัติประกาศจ่ายเงินปันผลประจำปี สำหรับผลการดำเนินงานประจำปี </w:t>
      </w:r>
      <w:r w:rsidRPr="006901E3">
        <w:rPr>
          <w:rFonts w:ascii="Angsana New" w:hAnsi="Angsana New" w:cs="Angsana New"/>
          <w:sz w:val="30"/>
          <w:szCs w:val="30"/>
        </w:rPr>
        <w:t>2563</w:t>
      </w:r>
      <w:r w:rsidRPr="006901E3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Pr="006901E3">
        <w:rPr>
          <w:rFonts w:ascii="Angsana New" w:hAnsi="Angsana New" w:cs="Angsana New"/>
          <w:sz w:val="30"/>
          <w:szCs w:val="30"/>
        </w:rPr>
        <w:t xml:space="preserve"> 0.4 </w:t>
      </w:r>
      <w:r w:rsidRPr="006901E3">
        <w:rPr>
          <w:rFonts w:ascii="Angsana New" w:hAnsi="Angsana New" w:cs="Angsana New" w:hint="cs"/>
          <w:sz w:val="30"/>
          <w:szCs w:val="30"/>
          <w:cs/>
        </w:rPr>
        <w:t>บาทต่อหุ้น เป็นจำนวนเงินทั้งสิ้น</w:t>
      </w:r>
      <w:r w:rsidRPr="006901E3">
        <w:rPr>
          <w:rFonts w:ascii="Angsana New" w:hAnsi="Angsana New" w:cs="Angsana New"/>
          <w:sz w:val="30"/>
          <w:szCs w:val="30"/>
        </w:rPr>
        <w:t xml:space="preserve"> 2,412 </w:t>
      </w:r>
      <w:r w:rsidRPr="006901E3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6901E3">
        <w:rPr>
          <w:rFonts w:ascii="Angsana New" w:hAnsi="Angsana New" w:cs="Angsana New"/>
          <w:sz w:val="30"/>
          <w:szCs w:val="30"/>
        </w:rPr>
        <w:t>2564</w:t>
      </w:r>
      <w:r w:rsidRPr="006901E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2D13A4A" w14:textId="7D327953" w:rsidR="00A60FCA" w:rsidRPr="002F51DD" w:rsidRDefault="00A60FCA" w:rsidP="00E11E3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75837A" w14:textId="4DA55D07" w:rsidR="00324954" w:rsidRPr="00324954" w:rsidRDefault="00324954" w:rsidP="0032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324954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การเพิ่มทุนใน</w:t>
      </w:r>
      <w:r w:rsidRPr="0032495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proofErr w:type="spellStart"/>
      <w:r w:rsidRPr="00324954">
        <w:rPr>
          <w:rFonts w:ascii="Angsana New" w:hAnsi="Angsana New" w:cs="Angsana New"/>
          <w:i/>
          <w:iCs/>
          <w:sz w:val="30"/>
          <w:szCs w:val="30"/>
        </w:rPr>
        <w:t>Quinam</w:t>
      </w:r>
      <w:proofErr w:type="spellEnd"/>
      <w:r w:rsidRPr="00324954">
        <w:rPr>
          <w:rFonts w:ascii="Angsana New" w:hAnsi="Angsana New" w:cs="Angsana New"/>
          <w:i/>
          <w:iCs/>
          <w:sz w:val="30"/>
          <w:szCs w:val="30"/>
        </w:rPr>
        <w:t xml:space="preserve"> B.V. </w:t>
      </w:r>
    </w:p>
    <w:p w14:paraId="2D0CAD2D" w14:textId="77777777" w:rsidR="00324954" w:rsidRPr="002F51DD" w:rsidRDefault="00324954" w:rsidP="0032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p w14:paraId="3CFE156C" w14:textId="2656E520" w:rsidR="00324954" w:rsidRPr="00324954" w:rsidRDefault="00324954" w:rsidP="002F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4954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324954">
        <w:rPr>
          <w:rFonts w:ascii="Angsana New" w:hAnsi="Angsana New" w:cs="Angsana New"/>
          <w:sz w:val="30"/>
          <w:szCs w:val="30"/>
        </w:rPr>
        <w:t xml:space="preserve">2564 </w:t>
      </w:r>
      <w:r w:rsidRPr="00324954">
        <w:rPr>
          <w:rFonts w:ascii="Angsana New" w:hAnsi="Angsana New" w:cs="Angsana New"/>
          <w:sz w:val="30"/>
          <w:szCs w:val="30"/>
          <w:cs/>
        </w:rPr>
        <w:t>บริษัทได้ลงทุนเพิ่มใน</w:t>
      </w:r>
      <w:r w:rsidRPr="0032495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324954">
        <w:rPr>
          <w:rFonts w:ascii="Angsana New" w:hAnsi="Angsana New" w:cs="Angsana New"/>
          <w:sz w:val="30"/>
          <w:szCs w:val="30"/>
        </w:rPr>
        <w:t>Quinam</w:t>
      </w:r>
      <w:proofErr w:type="spellEnd"/>
      <w:r w:rsidRPr="00324954">
        <w:rPr>
          <w:rFonts w:ascii="Angsana New" w:hAnsi="Angsana New" w:cs="Angsana New"/>
          <w:sz w:val="30"/>
          <w:szCs w:val="30"/>
        </w:rPr>
        <w:t xml:space="preserve"> B.V. </w:t>
      </w:r>
      <w:r w:rsidRPr="0032495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24954">
        <w:rPr>
          <w:rFonts w:ascii="Angsana New" w:hAnsi="Angsana New" w:cs="Angsana New"/>
          <w:sz w:val="30"/>
          <w:szCs w:val="30"/>
        </w:rPr>
        <w:t xml:space="preserve">1,150 </w:t>
      </w:r>
      <w:r w:rsidRPr="00324954">
        <w:rPr>
          <w:rFonts w:ascii="Angsana New" w:hAnsi="Angsana New" w:cs="Angsana New"/>
          <w:sz w:val="30"/>
          <w:szCs w:val="30"/>
          <w:cs/>
        </w:rPr>
        <w:t>หุ้น เป็นจำนวน</w:t>
      </w:r>
      <w:r w:rsidRPr="00324954">
        <w:rPr>
          <w:rFonts w:ascii="Angsana New" w:hAnsi="Angsana New" w:cs="Angsana New"/>
          <w:sz w:val="30"/>
          <w:szCs w:val="30"/>
        </w:rPr>
        <w:t xml:space="preserve"> 2,528 </w:t>
      </w:r>
      <w:r w:rsidRPr="00324954">
        <w:rPr>
          <w:rFonts w:ascii="Angsana New" w:hAnsi="Angsana New" w:cs="Angsana New"/>
          <w:sz w:val="30"/>
          <w:szCs w:val="30"/>
          <w:cs/>
        </w:rPr>
        <w:t>ล้านบาท</w:t>
      </w:r>
      <w:r w:rsidRPr="0032495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24954">
        <w:rPr>
          <w:rFonts w:ascii="Angsana New" w:hAnsi="Angsana New" w:cs="Angsana New"/>
          <w:sz w:val="30"/>
          <w:szCs w:val="30"/>
          <w:cs/>
        </w:rPr>
        <w:t xml:space="preserve">ทำให้สัดส่วนการถือหุ้นทางตรงเพิ่มจากเดิมร้อยละ </w:t>
      </w:r>
      <w:r w:rsidRPr="00324954">
        <w:rPr>
          <w:rFonts w:ascii="Angsana New" w:hAnsi="Angsana New" w:cs="Angsana New"/>
          <w:sz w:val="30"/>
          <w:szCs w:val="30"/>
        </w:rPr>
        <w:t xml:space="preserve">0.69 </w:t>
      </w:r>
      <w:r w:rsidRPr="00324954">
        <w:rPr>
          <w:rFonts w:ascii="Angsana New" w:hAnsi="Angsana New" w:cs="Angsana New"/>
          <w:sz w:val="30"/>
          <w:szCs w:val="30"/>
          <w:cs/>
        </w:rPr>
        <w:t>เป็นร้อยละ</w:t>
      </w:r>
      <w:r w:rsidRPr="00324954">
        <w:rPr>
          <w:rFonts w:ascii="Angsana New" w:hAnsi="Angsana New" w:cs="Angsana New"/>
          <w:sz w:val="30"/>
          <w:szCs w:val="30"/>
        </w:rPr>
        <w:t xml:space="preserve"> 6.61 </w:t>
      </w:r>
      <w:r w:rsidRPr="00324954">
        <w:rPr>
          <w:rFonts w:ascii="Angsana New" w:hAnsi="Angsana New" w:cs="Angsana New"/>
          <w:sz w:val="30"/>
          <w:szCs w:val="30"/>
          <w:cs/>
        </w:rPr>
        <w:t>โดยสัดส่วนการถือหุ้น</w:t>
      </w:r>
      <w:r w:rsidR="00D66C5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D66C57">
        <w:rPr>
          <w:rFonts w:ascii="Angsana New" w:hAnsi="Angsana New" w:cs="Angsana New"/>
          <w:sz w:val="30"/>
          <w:szCs w:val="30"/>
          <w:cs/>
        </w:rPr>
        <w:br/>
      </w:r>
      <w:r w:rsidRPr="00324954">
        <w:rPr>
          <w:rFonts w:ascii="Angsana New" w:hAnsi="Angsana New" w:cs="Angsana New"/>
          <w:sz w:val="30"/>
          <w:szCs w:val="30"/>
          <w:cs/>
        </w:rPr>
        <w:t>ไม่เปลี่ยนแปลง ทั้งนี้ บริษัทได้ชำระเงินแล้วเป็นจำนวน</w:t>
      </w:r>
      <w:r w:rsidRPr="00324954">
        <w:rPr>
          <w:rFonts w:ascii="Angsana New" w:hAnsi="Angsana New" w:cs="Angsana New"/>
          <w:sz w:val="30"/>
          <w:szCs w:val="30"/>
        </w:rPr>
        <w:t xml:space="preserve"> 773 </w:t>
      </w:r>
      <w:r w:rsidRPr="0032495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4654FDA" w14:textId="77777777" w:rsidR="00324954" w:rsidRPr="00CD43AB" w:rsidRDefault="00324954" w:rsidP="00E11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24954" w:rsidRPr="00CD43AB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20FF2" w14:textId="77777777" w:rsidR="002D7C84" w:rsidRDefault="002D7C84">
      <w:r>
        <w:separator/>
      </w:r>
    </w:p>
  </w:endnote>
  <w:endnote w:type="continuationSeparator" w:id="0">
    <w:p w14:paraId="2D043308" w14:textId="77777777" w:rsidR="002D7C84" w:rsidRDefault="002D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-342087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025F64" w14:textId="77777777" w:rsidR="001D6B41" w:rsidRPr="008A4205" w:rsidRDefault="001D6B41" w:rsidP="008A420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8A42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8A42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8A42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8A420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8A42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57D04" w14:textId="55A17B42" w:rsidR="001D6B41" w:rsidRPr="00C827F6" w:rsidRDefault="001D6B4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5541F">
      <w:rPr>
        <w:rFonts w:ascii="Angsana New" w:hAnsi="Angsana New"/>
        <w:noProof/>
        <w:sz w:val="30"/>
        <w:szCs w:val="30"/>
        <w:lang w:val="fr-FR"/>
      </w:rPr>
      <w:t>CRC FS TH Q121 0512 7PM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5149DFE3" w14:textId="77777777" w:rsidR="001D6B41" w:rsidRPr="00C827F6" w:rsidRDefault="001D6B41">
    <w:pPr>
      <w:pStyle w:val="Footer"/>
      <w:rPr>
        <w:lang w:val="fr-FR"/>
      </w:rPr>
    </w:pPr>
  </w:p>
  <w:p w14:paraId="1A1EF4B7" w14:textId="77777777" w:rsidR="001D6B41" w:rsidRDefault="001D6B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FC13A" w14:textId="77777777" w:rsidR="002D7C84" w:rsidRDefault="002D7C84">
      <w:r>
        <w:separator/>
      </w:r>
    </w:p>
  </w:footnote>
  <w:footnote w:type="continuationSeparator" w:id="0">
    <w:p w14:paraId="64B30D14" w14:textId="77777777" w:rsidR="002D7C84" w:rsidRDefault="002D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9C2EC" w14:textId="77777777" w:rsidR="001D6B41" w:rsidRPr="00BF1043" w:rsidRDefault="001D6B41" w:rsidP="001843E1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7A835" w14:textId="77777777" w:rsidR="001D6B41" w:rsidRPr="00FA7747" w:rsidRDefault="001D6B4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DBCD63D" w14:textId="22C92DDF" w:rsidR="001D6B41" w:rsidRPr="00DD05E5" w:rsidRDefault="001D6B41" w:rsidP="001843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DD05E5">
      <w:rPr>
        <w:rFonts w:ascii="Angsana New" w:hAnsi="Angsana New" w:cs="Angsana New" w:hint="cs"/>
        <w:sz w:val="32"/>
        <w:szCs w:val="32"/>
        <w:lang w:bidi="th-TH"/>
      </w:rPr>
      <w:t>31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bidi="th-TH"/>
      </w:rPr>
      <w:t>2564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>(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DD05E5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)</w:t>
    </w:r>
  </w:p>
  <w:p w14:paraId="0073CBF7" w14:textId="77777777" w:rsidR="001D6B41" w:rsidRPr="001843E1" w:rsidRDefault="001D6B4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3FD29" w14:textId="77777777" w:rsidR="001D6B41" w:rsidRPr="00FA7747" w:rsidRDefault="001D6B4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F53E1F7" w14:textId="77777777" w:rsidR="001D6B41" w:rsidRPr="00FA7747" w:rsidRDefault="001D6B4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01092ED" w14:textId="4E7F1D0A" w:rsidR="001D6B41" w:rsidRPr="00410770" w:rsidRDefault="001D6B41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 3</w:t>
    </w:r>
    <w:r w:rsidRPr="00F42D26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F42D26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6E171E6" w14:textId="77777777" w:rsidR="001D6B41" w:rsidRPr="00074891" w:rsidRDefault="001D6B41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1AF2" w14:textId="25DD2029" w:rsidR="001D6B41" w:rsidRPr="00BF1043" w:rsidRDefault="001D6B41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3404E20" w14:textId="50CE1BC6" w:rsidR="001D6B41" w:rsidRPr="00FA7747" w:rsidRDefault="001D6B4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47BD2EE" w14:textId="3D24DC04" w:rsidR="001D6B41" w:rsidRPr="00AF256D" w:rsidRDefault="001D6B41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632AEC">
      <w:rPr>
        <w:rFonts w:ascii="Angsana New" w:hAnsi="Angsana New" w:cs="Angsana New"/>
        <w:sz w:val="32"/>
        <w:szCs w:val="32"/>
        <w:lang w:bidi="th-TH"/>
      </w:rPr>
      <w:t>31</w:t>
    </w:r>
    <w:r w:rsidRPr="00FF27D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FF27D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64299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9EA80F4" w14:textId="77777777" w:rsidR="001D6B41" w:rsidRPr="008F0C0B" w:rsidRDefault="001D6B4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BDDC5" w14:textId="77777777" w:rsidR="001D6B41" w:rsidRDefault="001D6B41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68575" w14:textId="77777777" w:rsidR="001D6B41" w:rsidRPr="00BF1043" w:rsidRDefault="001D6B41" w:rsidP="000B7328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E0ABF08" w14:textId="77777777" w:rsidR="001D6B41" w:rsidRPr="00FA7747" w:rsidRDefault="001D6B41" w:rsidP="000B73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4F748B" w14:textId="77777777" w:rsidR="001D6B41" w:rsidRPr="00DD05E5" w:rsidRDefault="001D6B41" w:rsidP="000B732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DD05E5">
      <w:rPr>
        <w:rFonts w:ascii="Angsana New" w:hAnsi="Angsana New" w:cs="Angsana New" w:hint="cs"/>
        <w:sz w:val="32"/>
        <w:szCs w:val="32"/>
        <w:lang w:bidi="th-TH"/>
      </w:rPr>
      <w:t>31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bidi="th-TH"/>
      </w:rPr>
      <w:t>2564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>(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DD05E5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)</w:t>
    </w:r>
  </w:p>
  <w:p w14:paraId="7AEE947F" w14:textId="77777777" w:rsidR="001D6B41" w:rsidRPr="008F0C0B" w:rsidRDefault="001D6B4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67742B"/>
    <w:multiLevelType w:val="multilevel"/>
    <w:tmpl w:val="14B24C7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4"/>
  </w:num>
  <w:num w:numId="5">
    <w:abstractNumId w:val="5"/>
  </w:num>
  <w:num w:numId="6">
    <w:abstractNumId w:val="6"/>
  </w:num>
  <w:num w:numId="7">
    <w:abstractNumId w:val="15"/>
  </w:num>
  <w:num w:numId="8">
    <w:abstractNumId w:val="17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0"/>
  </w:num>
  <w:num w:numId="18">
    <w:abstractNumId w:val="18"/>
  </w:num>
  <w:num w:numId="19">
    <w:abstractNumId w:val="13"/>
  </w:num>
  <w:num w:numId="2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A6F"/>
    <w:rsid w:val="00013C02"/>
    <w:rsid w:val="00013E34"/>
    <w:rsid w:val="00014732"/>
    <w:rsid w:val="00014C2F"/>
    <w:rsid w:val="00015C52"/>
    <w:rsid w:val="00015C70"/>
    <w:rsid w:val="000161AD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123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1D4"/>
    <w:rsid w:val="000315C3"/>
    <w:rsid w:val="00031980"/>
    <w:rsid w:val="00031A44"/>
    <w:rsid w:val="00031ADE"/>
    <w:rsid w:val="00031F4C"/>
    <w:rsid w:val="00032581"/>
    <w:rsid w:val="0003264D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4B6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1F"/>
    <w:rsid w:val="00045740"/>
    <w:rsid w:val="00045E6A"/>
    <w:rsid w:val="000463AC"/>
    <w:rsid w:val="00047017"/>
    <w:rsid w:val="00047E27"/>
    <w:rsid w:val="000502AF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E5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A5B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3459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867"/>
    <w:rsid w:val="000B6CDD"/>
    <w:rsid w:val="000B6FD3"/>
    <w:rsid w:val="000B7081"/>
    <w:rsid w:val="000B710A"/>
    <w:rsid w:val="000B7292"/>
    <w:rsid w:val="000B7297"/>
    <w:rsid w:val="000B7328"/>
    <w:rsid w:val="000B7375"/>
    <w:rsid w:val="000B7423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1F53"/>
    <w:rsid w:val="000C2074"/>
    <w:rsid w:val="000C2252"/>
    <w:rsid w:val="000C25AF"/>
    <w:rsid w:val="000C3273"/>
    <w:rsid w:val="000C3693"/>
    <w:rsid w:val="000C375D"/>
    <w:rsid w:val="000C4135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4E90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DE2"/>
    <w:rsid w:val="000E5F52"/>
    <w:rsid w:val="000E6788"/>
    <w:rsid w:val="000E7045"/>
    <w:rsid w:val="000E7495"/>
    <w:rsid w:val="000E7A69"/>
    <w:rsid w:val="000E7AEE"/>
    <w:rsid w:val="000F0217"/>
    <w:rsid w:val="000F0438"/>
    <w:rsid w:val="000F0637"/>
    <w:rsid w:val="000F0832"/>
    <w:rsid w:val="000F08E2"/>
    <w:rsid w:val="000F0BC6"/>
    <w:rsid w:val="000F0CAB"/>
    <w:rsid w:val="000F0FD3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0F756D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60B0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0969"/>
    <w:rsid w:val="00150AF1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845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E76"/>
    <w:rsid w:val="00173059"/>
    <w:rsid w:val="001735F8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1C97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9B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86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4BAD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250"/>
    <w:rsid w:val="001D493F"/>
    <w:rsid w:val="001D522E"/>
    <w:rsid w:val="001D594E"/>
    <w:rsid w:val="001D5D99"/>
    <w:rsid w:val="001D65E4"/>
    <w:rsid w:val="001D6B41"/>
    <w:rsid w:val="001D6F41"/>
    <w:rsid w:val="001D73E2"/>
    <w:rsid w:val="001D792D"/>
    <w:rsid w:val="001D7DA1"/>
    <w:rsid w:val="001E0976"/>
    <w:rsid w:val="001E0AC1"/>
    <w:rsid w:val="001E0CE4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577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1F7FE5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DEE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352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2CA9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43F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0EF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5FF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079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74F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259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93"/>
    <w:rsid w:val="002D55E7"/>
    <w:rsid w:val="002D5678"/>
    <w:rsid w:val="002D56BF"/>
    <w:rsid w:val="002D5BE0"/>
    <w:rsid w:val="002D5C39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C8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5E2F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DE4"/>
    <w:rsid w:val="002F3F31"/>
    <w:rsid w:val="002F48A4"/>
    <w:rsid w:val="002F4B48"/>
    <w:rsid w:val="002F516A"/>
    <w:rsid w:val="002F51DD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60"/>
    <w:rsid w:val="00301C87"/>
    <w:rsid w:val="0030201A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954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89E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9"/>
    <w:rsid w:val="00360D5E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335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753"/>
    <w:rsid w:val="00383858"/>
    <w:rsid w:val="00383A98"/>
    <w:rsid w:val="00383FDF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1E2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2F02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48E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2E10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0D9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85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1FE5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AA4"/>
    <w:rsid w:val="00455BA5"/>
    <w:rsid w:val="00455D03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6F16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4D2"/>
    <w:rsid w:val="004D051D"/>
    <w:rsid w:val="004D07F5"/>
    <w:rsid w:val="004D0D96"/>
    <w:rsid w:val="004D116E"/>
    <w:rsid w:val="004D142F"/>
    <w:rsid w:val="004D14A5"/>
    <w:rsid w:val="004D14E2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6CD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2A7"/>
    <w:rsid w:val="00525684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35C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C2B"/>
    <w:rsid w:val="0059571B"/>
    <w:rsid w:val="00595950"/>
    <w:rsid w:val="00595A86"/>
    <w:rsid w:val="00595B00"/>
    <w:rsid w:val="00595ECB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B7DB2"/>
    <w:rsid w:val="005B7DD9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0D7"/>
    <w:rsid w:val="005C4256"/>
    <w:rsid w:val="005C43CC"/>
    <w:rsid w:val="005C48B8"/>
    <w:rsid w:val="005C4E79"/>
    <w:rsid w:val="005C4FE1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2F6A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135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5F7EA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232E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375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CD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6C3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1754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DF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923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5A5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7B1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E3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9D4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BF3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0FC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5D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7A8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6D"/>
    <w:rsid w:val="00730376"/>
    <w:rsid w:val="007305FB"/>
    <w:rsid w:val="00730615"/>
    <w:rsid w:val="00730683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4A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013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D0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41F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4B84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BC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1C2C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2ACF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97749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AB4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7F2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96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6B71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A5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864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49C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06"/>
    <w:rsid w:val="0087613F"/>
    <w:rsid w:val="008762E1"/>
    <w:rsid w:val="0087642D"/>
    <w:rsid w:val="0087672C"/>
    <w:rsid w:val="00876F09"/>
    <w:rsid w:val="00877140"/>
    <w:rsid w:val="00877572"/>
    <w:rsid w:val="0087765E"/>
    <w:rsid w:val="00877833"/>
    <w:rsid w:val="00877AE7"/>
    <w:rsid w:val="00877DCA"/>
    <w:rsid w:val="008800B4"/>
    <w:rsid w:val="008801C3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363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15F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B6DDD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8EA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619"/>
    <w:rsid w:val="008D5B84"/>
    <w:rsid w:val="008D5EAC"/>
    <w:rsid w:val="008D611E"/>
    <w:rsid w:val="008D6387"/>
    <w:rsid w:val="008D679C"/>
    <w:rsid w:val="008D6DF4"/>
    <w:rsid w:val="008D72F1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2E9"/>
    <w:rsid w:val="008E752F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36D6"/>
    <w:rsid w:val="00914BF2"/>
    <w:rsid w:val="00914F63"/>
    <w:rsid w:val="00915350"/>
    <w:rsid w:val="00915626"/>
    <w:rsid w:val="009158AB"/>
    <w:rsid w:val="00916274"/>
    <w:rsid w:val="009163BA"/>
    <w:rsid w:val="009169E0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A70"/>
    <w:rsid w:val="0092433C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844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2E"/>
    <w:rsid w:val="00945258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6EC8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29D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3881"/>
    <w:rsid w:val="009C451A"/>
    <w:rsid w:val="009C49AB"/>
    <w:rsid w:val="009C4BAD"/>
    <w:rsid w:val="009C526E"/>
    <w:rsid w:val="009C59AA"/>
    <w:rsid w:val="009C5D1D"/>
    <w:rsid w:val="009C606B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5F3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BE7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27BBE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41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87B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0FCA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302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3FEC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5E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965"/>
    <w:rsid w:val="00AE7A80"/>
    <w:rsid w:val="00AE7DA4"/>
    <w:rsid w:val="00AF0112"/>
    <w:rsid w:val="00AF0140"/>
    <w:rsid w:val="00AF0260"/>
    <w:rsid w:val="00AF0388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5A0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A10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366C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C3A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2FCE"/>
    <w:rsid w:val="00B33129"/>
    <w:rsid w:val="00B336CE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558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48C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5F48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8A4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7A5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5FE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B6B"/>
    <w:rsid w:val="00C06FD9"/>
    <w:rsid w:val="00C0736D"/>
    <w:rsid w:val="00C07594"/>
    <w:rsid w:val="00C07696"/>
    <w:rsid w:val="00C076C3"/>
    <w:rsid w:val="00C07831"/>
    <w:rsid w:val="00C07A66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1A6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2FF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A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5D2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08D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1F0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51F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1F48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998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B5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21B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B79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49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35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BE8"/>
    <w:rsid w:val="00D54F5F"/>
    <w:rsid w:val="00D552EE"/>
    <w:rsid w:val="00D55338"/>
    <w:rsid w:val="00D55443"/>
    <w:rsid w:val="00D55469"/>
    <w:rsid w:val="00D557DD"/>
    <w:rsid w:val="00D55910"/>
    <w:rsid w:val="00D55ABA"/>
    <w:rsid w:val="00D562E3"/>
    <w:rsid w:val="00D564CA"/>
    <w:rsid w:val="00D565B7"/>
    <w:rsid w:val="00D568EE"/>
    <w:rsid w:val="00D568F6"/>
    <w:rsid w:val="00D568F9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CBF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ACC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57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420"/>
    <w:rsid w:val="00D72585"/>
    <w:rsid w:val="00D72C59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626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2BD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A7F93"/>
    <w:rsid w:val="00DB008F"/>
    <w:rsid w:val="00DB0120"/>
    <w:rsid w:val="00DB02D5"/>
    <w:rsid w:val="00DB0BF1"/>
    <w:rsid w:val="00DB1294"/>
    <w:rsid w:val="00DB137F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2DEB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049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29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79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BA2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289"/>
    <w:rsid w:val="00E245EE"/>
    <w:rsid w:val="00E24DBB"/>
    <w:rsid w:val="00E250F0"/>
    <w:rsid w:val="00E25174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C66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AB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08C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12F"/>
    <w:rsid w:val="00E72901"/>
    <w:rsid w:val="00E72BD2"/>
    <w:rsid w:val="00E72DC7"/>
    <w:rsid w:val="00E736D8"/>
    <w:rsid w:val="00E74163"/>
    <w:rsid w:val="00E74179"/>
    <w:rsid w:val="00E74C92"/>
    <w:rsid w:val="00E74D7F"/>
    <w:rsid w:val="00E75159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0C4"/>
    <w:rsid w:val="00E86B5E"/>
    <w:rsid w:val="00E86E3E"/>
    <w:rsid w:val="00E87117"/>
    <w:rsid w:val="00E8738A"/>
    <w:rsid w:val="00E87797"/>
    <w:rsid w:val="00E87EE8"/>
    <w:rsid w:val="00E90C44"/>
    <w:rsid w:val="00E911DD"/>
    <w:rsid w:val="00E9168E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6E58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4D9D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4DA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1F95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06B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C1E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77C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5B7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47DBA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A0B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8F7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2DFC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8EC"/>
    <w:rsid w:val="00F92A72"/>
    <w:rsid w:val="00F92EBB"/>
    <w:rsid w:val="00F92ED8"/>
    <w:rsid w:val="00F930E9"/>
    <w:rsid w:val="00F932E7"/>
    <w:rsid w:val="00F93BF8"/>
    <w:rsid w:val="00F93EA0"/>
    <w:rsid w:val="00F94197"/>
    <w:rsid w:val="00F94CF2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0D0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0FE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8B8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A3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34</Pages>
  <Words>4941</Words>
  <Characters>28167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25</cp:revision>
  <cp:lastPrinted>2021-05-12T16:47:00Z</cp:lastPrinted>
  <dcterms:created xsi:type="dcterms:W3CDTF">2021-05-12T10:31:00Z</dcterms:created>
  <dcterms:modified xsi:type="dcterms:W3CDTF">2021-05-12T17:08:00Z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