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0C603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p w14:paraId="5F0938AE" w14:textId="77777777" w:rsidR="00C25901" w:rsidRPr="00144E97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D05202" w14:textId="77777777" w:rsidR="00FC04D5" w:rsidRPr="00144E97" w:rsidRDefault="00FC04D5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  <w:bookmarkStart w:id="1" w:name="Start"/>
      <w:bookmarkEnd w:id="1"/>
    </w:p>
    <w:p w14:paraId="75E71F05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E9DEC3E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4B7CCFE1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0E3FBDE9" w14:textId="77777777" w:rsidR="005862A4" w:rsidRPr="00144E97" w:rsidRDefault="005862A4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E655EF3" w14:textId="77777777" w:rsidR="0030259E" w:rsidRPr="00144E97" w:rsidRDefault="0030259E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51F858CF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3F73D072" w14:textId="77777777" w:rsidR="00897026" w:rsidRPr="00144E97" w:rsidRDefault="0089702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591077AF" w14:textId="77777777" w:rsidR="00C92416" w:rsidRPr="00144E97" w:rsidRDefault="00C92416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67CC5F58" w14:textId="77777777" w:rsidR="00671464" w:rsidRPr="00144E97" w:rsidRDefault="00671464" w:rsidP="0067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  <w:bookmarkEnd w:id="0"/>
      <w:r w:rsidRPr="00144E97">
        <w:rPr>
          <w:rFonts w:ascii="Angsana New" w:hAnsi="Angsana New"/>
          <w:b/>
          <w:bCs/>
          <w:sz w:val="52"/>
          <w:szCs w:val="52"/>
          <w:cs/>
        </w:rPr>
        <w:t>บริษัท เมก้า ไลฟ์ไซแอ็นซ์ จำกัด</w:t>
      </w:r>
      <w:r w:rsidRPr="00144E97">
        <w:rPr>
          <w:rFonts w:ascii="Angsana New" w:hAnsi="Angsana New"/>
          <w:b/>
          <w:bCs/>
          <w:sz w:val="52"/>
          <w:szCs w:val="52"/>
        </w:rPr>
        <w:t xml:space="preserve"> </w:t>
      </w:r>
      <w:r w:rsidR="004C7997" w:rsidRPr="00144E97">
        <w:rPr>
          <w:rFonts w:ascii="Angsana New" w:hAnsi="Angsana New"/>
          <w:b/>
          <w:bCs/>
          <w:sz w:val="52"/>
          <w:szCs w:val="52"/>
        </w:rPr>
        <w:t>(</w:t>
      </w:r>
      <w:r w:rsidR="004C7997" w:rsidRPr="00144E97">
        <w:rPr>
          <w:rFonts w:ascii="Angsana New" w:hAnsi="Angsana New"/>
          <w:b/>
          <w:bCs/>
          <w:sz w:val="52"/>
          <w:szCs w:val="52"/>
          <w:cs/>
        </w:rPr>
        <w:t xml:space="preserve">มหาชน) </w:t>
      </w:r>
      <w:r w:rsidRPr="00144E97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2672ACF4" w14:textId="77777777" w:rsidR="00C404E0" w:rsidRPr="00144E97" w:rsidRDefault="00C404E0" w:rsidP="0034231D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p w14:paraId="1861DB65" w14:textId="77777777" w:rsidR="00BF20C3" w:rsidRPr="00144E97" w:rsidRDefault="00BF20C3" w:rsidP="00BF20C3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7D2A617E" w14:textId="77777777" w:rsidR="00BF20C3" w:rsidRPr="00446F2D" w:rsidRDefault="00BF20C3" w:rsidP="00BF20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446F2D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46F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446F2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46F2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DEB1AA1" w14:textId="77777777" w:rsidR="00BF20C3" w:rsidRPr="00144E97" w:rsidRDefault="00BF20C3" w:rsidP="00BF20C3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F697612" w14:textId="77777777" w:rsidR="00C404E0" w:rsidRPr="00144E97" w:rsidRDefault="00BF20C3" w:rsidP="00BF20C3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bookmarkEnd w:id="2"/>
    <w:p w14:paraId="2BE35360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02649D" w14:textId="77777777" w:rsidR="00FC04D5" w:rsidRPr="00144E97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DAB39A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28E93F" w14:textId="77777777" w:rsidR="0030259E" w:rsidRPr="00144E97" w:rsidRDefault="0030259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688E89C" w14:textId="77777777" w:rsidR="00600CDA" w:rsidRPr="00144E97" w:rsidRDefault="00600CDA" w:rsidP="0034231D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  <w:sectPr w:rsidR="00600CDA" w:rsidRPr="00144E97" w:rsidSect="00EF7317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  <w:bookmarkStart w:id="3" w:name="_Ref46730557"/>
      <w:bookmarkEnd w:id="3"/>
    </w:p>
    <w:p w14:paraId="1D507088" w14:textId="77777777" w:rsidR="00B45224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31F9CC4D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571F76F8" w14:textId="77777777" w:rsidR="009E37E3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6D23EF7E" w14:textId="77777777" w:rsidR="009E37E3" w:rsidRPr="00144E97" w:rsidRDefault="009E37E3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16A7A817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38E842D0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4157F1D7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65E59B7F" w14:textId="77777777" w:rsidR="00C13E4C" w:rsidRPr="00144E97" w:rsidRDefault="00C13E4C" w:rsidP="00B45224">
      <w:pPr>
        <w:tabs>
          <w:tab w:val="left" w:pos="8640"/>
        </w:tabs>
        <w:jc w:val="both"/>
        <w:rPr>
          <w:rFonts w:ascii="Angsana New" w:hAnsi="Angsana New"/>
          <w:b/>
          <w:bCs/>
          <w:sz w:val="30"/>
          <w:szCs w:val="32"/>
        </w:rPr>
      </w:pPr>
    </w:p>
    <w:p w14:paraId="348B4189" w14:textId="77777777" w:rsidR="00B45224" w:rsidRPr="00144E97" w:rsidRDefault="00B45224" w:rsidP="00B45224">
      <w:pPr>
        <w:tabs>
          <w:tab w:val="left" w:pos="8640"/>
        </w:tabs>
        <w:jc w:val="both"/>
        <w:rPr>
          <w:rFonts w:ascii="Angsana New" w:hAnsi="Angsana New"/>
          <w:b/>
          <w:sz w:val="30"/>
        </w:rPr>
      </w:pPr>
      <w:r w:rsidRPr="00144E97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D5DFBE9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</w:rPr>
      </w:pPr>
    </w:p>
    <w:p w14:paraId="7995FCFF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44E9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เมก้า</w:t>
      </w:r>
      <w:r w:rsidRPr="00144E97">
        <w:rPr>
          <w:rFonts w:ascii="Angsana New" w:hAnsi="Angsana New"/>
          <w:b/>
          <w:bCs/>
          <w:sz w:val="30"/>
          <w:szCs w:val="30"/>
        </w:rPr>
        <w:t xml:space="preserve"> </w:t>
      </w:r>
      <w:r w:rsidRPr="00144E97">
        <w:rPr>
          <w:rFonts w:ascii="Angsana New" w:hAnsi="Angsana New"/>
          <w:b/>
          <w:bCs/>
          <w:sz w:val="30"/>
          <w:szCs w:val="30"/>
          <w:cs/>
        </w:rPr>
        <w:t>ไลฟ์ไซแอ็นซ์ จำกัด (มหาชน)</w:t>
      </w:r>
    </w:p>
    <w:p w14:paraId="0A17BD4C" w14:textId="77777777" w:rsidR="00B45224" w:rsidRPr="00144E97" w:rsidRDefault="00B45224" w:rsidP="00B45224">
      <w:pPr>
        <w:spacing w:line="240" w:lineRule="auto"/>
        <w:jc w:val="both"/>
        <w:rPr>
          <w:rFonts w:ascii="Angsana New" w:hAnsi="Angsana New"/>
          <w:sz w:val="30"/>
        </w:rPr>
      </w:pPr>
    </w:p>
    <w:p w14:paraId="4BC5CD6C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z w:val="30"/>
          <w:szCs w:val="30"/>
        </w:rPr>
        <w:t>31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2564 </w:t>
      </w:r>
      <w:r>
        <w:rPr>
          <w:rFonts w:ascii="Angsana New" w:hAnsi="Angsana New"/>
          <w:sz w:val="30"/>
          <w:szCs w:val="30"/>
        </w:rPr>
        <w:br/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144E9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 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</w:t>
      </w:r>
      <w:r>
        <w:rPr>
          <w:rFonts w:ascii="Angsana New" w:hAnsi="Angsana New" w:hint="cs"/>
          <w:sz w:val="30"/>
          <w:szCs w:val="30"/>
          <w:cs/>
        </w:rPr>
        <w:t>ล</w:t>
      </w:r>
      <w:r w:rsidRPr="00144E97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E6686A4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E483CB0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144E97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44CF032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46A79A36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44E97">
        <w:rPr>
          <w:rFonts w:ascii="Angsana New" w:hAnsi="Angsana New"/>
          <w:sz w:val="30"/>
          <w:szCs w:val="30"/>
        </w:rPr>
        <w:t>24</w:t>
      </w:r>
      <w:r>
        <w:rPr>
          <w:rFonts w:ascii="Angsana New" w:hAnsi="Angsana New"/>
          <w:sz w:val="30"/>
          <w:szCs w:val="30"/>
        </w:rPr>
        <w:t>1</w:t>
      </w:r>
      <w:r w:rsidRPr="007C1194">
        <w:rPr>
          <w:rFonts w:ascii="Angsana New" w:hAnsi="Angsana New"/>
          <w:sz w:val="30"/>
          <w:szCs w:val="30"/>
        </w:rPr>
        <w:t>0</w:t>
      </w:r>
      <w:r w:rsidRPr="00223FE5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</w:rPr>
        <w:t>“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”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กว่าการตรวจสอบตามมาตรฐานการสอบบัญชี</w:t>
      </w:r>
      <w:r w:rsidRPr="00144E97">
        <w:rPr>
          <w:rFonts w:ascii="Angsana New" w:hAnsi="Angsana New"/>
          <w:spacing w:val="-2"/>
          <w:sz w:val="30"/>
          <w:szCs w:val="30"/>
        </w:rPr>
        <w:t xml:space="preserve"> </w:t>
      </w:r>
      <w:r w:rsidRPr="00144E97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6D3E0C3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6255D5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83A0AC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0B7CD97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656CAEF" w14:textId="77777777" w:rsidR="00BF20C3" w:rsidRPr="00144E97" w:rsidRDefault="00BF20C3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BF20C3" w:rsidRPr="00144E97" w:rsidSect="00092F4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B40BB1" w14:textId="77777777" w:rsidR="00BF20C3" w:rsidRPr="00144E97" w:rsidRDefault="00BF20C3" w:rsidP="00BF20C3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55CE9FC5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72D43848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44E9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801BB0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7B320C2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>
        <w:rPr>
          <w:rFonts w:ascii="Angsana New" w:hAnsi="Angsana New"/>
          <w:spacing w:val="4"/>
          <w:sz w:val="30"/>
          <w:szCs w:val="30"/>
        </w:rPr>
        <w:t xml:space="preserve">   </w:t>
      </w:r>
      <w:r w:rsidRPr="00144E97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Pr="00144E97">
        <w:rPr>
          <w:rFonts w:ascii="Angsana New" w:hAnsi="Angsana New"/>
          <w:spacing w:val="4"/>
          <w:sz w:val="30"/>
          <w:szCs w:val="30"/>
        </w:rPr>
        <w:t xml:space="preserve">34 </w:t>
      </w:r>
      <w:r w:rsidRPr="00144E97">
        <w:rPr>
          <w:rFonts w:ascii="Angsana New" w:hAnsi="Angsana New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DFC6294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65EB921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AF1205F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F73C03D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6A2DB4C" w14:textId="77777777" w:rsidR="00BF20C3" w:rsidRPr="00144E97" w:rsidRDefault="00BF20C3" w:rsidP="00BF20C3">
      <w:pPr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0C3C541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(อรวรรณ</w:t>
      </w:r>
      <w:r w:rsidRPr="00144E97">
        <w:rPr>
          <w:rFonts w:ascii="Angsana New" w:hAnsi="Angsana New"/>
          <w:sz w:val="30"/>
          <w:szCs w:val="30"/>
        </w:rPr>
        <w:t> </w:t>
      </w:r>
      <w:r w:rsidRPr="00144E97">
        <w:rPr>
          <w:rFonts w:ascii="Angsana New" w:hAnsi="Angsana New"/>
          <w:sz w:val="30"/>
          <w:szCs w:val="30"/>
          <w:cs/>
        </w:rPr>
        <w:t>ชุณหกิจไพศาล)</w:t>
      </w:r>
    </w:p>
    <w:p w14:paraId="217335DE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E644D0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144E97">
        <w:rPr>
          <w:rFonts w:ascii="Angsana New" w:hAnsi="Angsana New"/>
          <w:sz w:val="30"/>
          <w:szCs w:val="30"/>
        </w:rPr>
        <w:t>61</w:t>
      </w:r>
      <w:r w:rsidRPr="007C1194">
        <w:rPr>
          <w:rFonts w:ascii="Angsana New" w:hAnsi="Angsana New"/>
          <w:sz w:val="30"/>
          <w:szCs w:val="30"/>
        </w:rPr>
        <w:t>0</w:t>
      </w:r>
      <w:r w:rsidRPr="00144E97">
        <w:rPr>
          <w:rFonts w:ascii="Angsana New" w:hAnsi="Angsana New"/>
          <w:sz w:val="30"/>
          <w:szCs w:val="30"/>
        </w:rPr>
        <w:t>5</w:t>
      </w:r>
    </w:p>
    <w:p w14:paraId="2BEABE20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78C8DF1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62E38DC" w14:textId="77777777" w:rsidR="00BF20C3" w:rsidRPr="00144E97" w:rsidRDefault="00BF20C3" w:rsidP="00BF20C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480F64" w14:textId="61E1D0B7" w:rsidR="00382F0C" w:rsidRDefault="0051609B" w:rsidP="00BF2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E63EA3">
        <w:rPr>
          <w:rFonts w:ascii="Angsana New" w:hAnsi="Angsana New"/>
          <w:sz w:val="30"/>
          <w:szCs w:val="30"/>
        </w:rPr>
        <w:t>3</w:t>
      </w:r>
      <w:r w:rsidR="00BF20C3">
        <w:rPr>
          <w:rFonts w:ascii="Angsana New" w:hAnsi="Angsana New"/>
          <w:sz w:val="30"/>
          <w:szCs w:val="30"/>
        </w:rPr>
        <w:t xml:space="preserve"> </w:t>
      </w:r>
      <w:r w:rsidR="00BF20C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BF20C3">
        <w:rPr>
          <w:rFonts w:ascii="Angsana New" w:hAnsi="Angsana New"/>
          <w:sz w:val="30"/>
          <w:szCs w:val="30"/>
        </w:rPr>
        <w:t>2564</w:t>
      </w:r>
    </w:p>
    <w:p w14:paraId="15831D0A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61FDB477" w14:textId="77777777" w:rsidR="00382F0C" w:rsidRPr="00382F0C" w:rsidRDefault="00382F0C" w:rsidP="00382F0C">
      <w:pPr>
        <w:rPr>
          <w:rFonts w:ascii="Angsana New" w:hAnsi="Angsana New"/>
          <w:sz w:val="30"/>
          <w:szCs w:val="30"/>
        </w:rPr>
      </w:pPr>
    </w:p>
    <w:p w14:paraId="5D011D09" w14:textId="77777777" w:rsidR="00382F0C" w:rsidRDefault="00382F0C" w:rsidP="00382F0C">
      <w:pPr>
        <w:rPr>
          <w:rFonts w:ascii="Angsana New" w:hAnsi="Angsana New"/>
          <w:sz w:val="30"/>
          <w:szCs w:val="30"/>
        </w:rPr>
      </w:pPr>
    </w:p>
    <w:p w14:paraId="58D4D5CA" w14:textId="3CA7BFD3" w:rsidR="00DE30D0" w:rsidRPr="00D34CD2" w:rsidRDefault="00DE30D0" w:rsidP="002E6CE1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sz w:val="16"/>
          <w:szCs w:val="16"/>
          <w:lang w:val="en-US"/>
        </w:rPr>
      </w:pPr>
    </w:p>
    <w:sectPr w:rsidR="00DE30D0" w:rsidRPr="00D34CD2" w:rsidSect="002E6CE1">
      <w:headerReference w:type="default" r:id="rId10"/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04312C" w14:textId="77777777" w:rsidR="00716CD3" w:rsidRDefault="00716CD3" w:rsidP="00FC04D5">
      <w:r>
        <w:separator/>
      </w:r>
    </w:p>
  </w:endnote>
  <w:endnote w:type="continuationSeparator" w:id="0">
    <w:p w14:paraId="53771674" w14:textId="77777777" w:rsidR="00716CD3" w:rsidRDefault="00716CD3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B7D700" w14:textId="77777777" w:rsidR="005079E5" w:rsidRPr="00D8432A" w:rsidRDefault="005079E5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336059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97D5711" w14:textId="2829D04A" w:rsidR="002E6CE1" w:rsidRPr="002E6CE1" w:rsidRDefault="002E6CE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E6CE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E6CE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E6CE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E6CE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E6CE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CB274" w14:textId="77777777" w:rsidR="00716CD3" w:rsidRDefault="00716CD3" w:rsidP="00FC04D5">
      <w:r>
        <w:separator/>
      </w:r>
    </w:p>
  </w:footnote>
  <w:footnote w:type="continuationSeparator" w:id="0">
    <w:p w14:paraId="6D6BE01D" w14:textId="77777777" w:rsidR="00716CD3" w:rsidRDefault="00716CD3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780A8" w14:textId="77777777" w:rsidR="005079E5" w:rsidRPr="006A1449" w:rsidRDefault="005079E5" w:rsidP="006A1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697B0" w14:textId="77777777" w:rsidR="005079E5" w:rsidRPr="001C28F5" w:rsidRDefault="005079E5" w:rsidP="00485DC7">
    <w:pPr>
      <w:rPr>
        <w:rFonts w:ascii="Angsana New" w:hAnsi="Angsana New"/>
        <w:b/>
        <w:bCs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F96C508A"/>
    <w:lvl w:ilvl="0" w:tplc="344246C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5A2"/>
    <w:rsid w:val="00010997"/>
    <w:rsid w:val="00011695"/>
    <w:rsid w:val="0001222E"/>
    <w:rsid w:val="00012CB3"/>
    <w:rsid w:val="00015615"/>
    <w:rsid w:val="00015AFF"/>
    <w:rsid w:val="000161D3"/>
    <w:rsid w:val="000165FA"/>
    <w:rsid w:val="00016872"/>
    <w:rsid w:val="00016AB9"/>
    <w:rsid w:val="00020F3F"/>
    <w:rsid w:val="00021948"/>
    <w:rsid w:val="00021FF3"/>
    <w:rsid w:val="0002247C"/>
    <w:rsid w:val="000224FA"/>
    <w:rsid w:val="000232D6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5508"/>
    <w:rsid w:val="000369B4"/>
    <w:rsid w:val="00037E0F"/>
    <w:rsid w:val="00037F6E"/>
    <w:rsid w:val="00040E04"/>
    <w:rsid w:val="00040E3F"/>
    <w:rsid w:val="0004175D"/>
    <w:rsid w:val="00041BBD"/>
    <w:rsid w:val="000424B8"/>
    <w:rsid w:val="00042A8E"/>
    <w:rsid w:val="00043288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11B"/>
    <w:rsid w:val="00050491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5263"/>
    <w:rsid w:val="00055C43"/>
    <w:rsid w:val="000560F0"/>
    <w:rsid w:val="000566A8"/>
    <w:rsid w:val="00056D4D"/>
    <w:rsid w:val="000571CC"/>
    <w:rsid w:val="00057454"/>
    <w:rsid w:val="00057CF9"/>
    <w:rsid w:val="00057D84"/>
    <w:rsid w:val="000601B2"/>
    <w:rsid w:val="0006039A"/>
    <w:rsid w:val="000603C2"/>
    <w:rsid w:val="00060C6A"/>
    <w:rsid w:val="0006150B"/>
    <w:rsid w:val="00061B3C"/>
    <w:rsid w:val="00061BAA"/>
    <w:rsid w:val="00061CFB"/>
    <w:rsid w:val="000621C2"/>
    <w:rsid w:val="00062511"/>
    <w:rsid w:val="00062DD2"/>
    <w:rsid w:val="00062DE0"/>
    <w:rsid w:val="000630FB"/>
    <w:rsid w:val="000639F1"/>
    <w:rsid w:val="00063C0F"/>
    <w:rsid w:val="00063DCB"/>
    <w:rsid w:val="0006578C"/>
    <w:rsid w:val="00065B57"/>
    <w:rsid w:val="0006670C"/>
    <w:rsid w:val="00066CA5"/>
    <w:rsid w:val="00066D5F"/>
    <w:rsid w:val="00067A04"/>
    <w:rsid w:val="00067B51"/>
    <w:rsid w:val="0007025E"/>
    <w:rsid w:val="00070612"/>
    <w:rsid w:val="00070B78"/>
    <w:rsid w:val="000713B2"/>
    <w:rsid w:val="0007213B"/>
    <w:rsid w:val="00072196"/>
    <w:rsid w:val="000723A8"/>
    <w:rsid w:val="000727AC"/>
    <w:rsid w:val="0007326A"/>
    <w:rsid w:val="00073842"/>
    <w:rsid w:val="00073912"/>
    <w:rsid w:val="00074310"/>
    <w:rsid w:val="0007503A"/>
    <w:rsid w:val="00075099"/>
    <w:rsid w:val="0007541B"/>
    <w:rsid w:val="0007594A"/>
    <w:rsid w:val="00075CAE"/>
    <w:rsid w:val="00075E1C"/>
    <w:rsid w:val="000765CB"/>
    <w:rsid w:val="00076F39"/>
    <w:rsid w:val="00077363"/>
    <w:rsid w:val="00080C86"/>
    <w:rsid w:val="00080E97"/>
    <w:rsid w:val="00081EAC"/>
    <w:rsid w:val="0008292C"/>
    <w:rsid w:val="00083AF8"/>
    <w:rsid w:val="000843DE"/>
    <w:rsid w:val="000847DC"/>
    <w:rsid w:val="00084AAE"/>
    <w:rsid w:val="0008536D"/>
    <w:rsid w:val="000856C4"/>
    <w:rsid w:val="000857FC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A03"/>
    <w:rsid w:val="00092E4E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97DFC"/>
    <w:rsid w:val="000A0940"/>
    <w:rsid w:val="000A0C94"/>
    <w:rsid w:val="000A0F75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B066F"/>
    <w:rsid w:val="000B0B25"/>
    <w:rsid w:val="000B0EE3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9F7"/>
    <w:rsid w:val="000B4AC5"/>
    <w:rsid w:val="000B4F1B"/>
    <w:rsid w:val="000B5183"/>
    <w:rsid w:val="000B5A26"/>
    <w:rsid w:val="000B5C68"/>
    <w:rsid w:val="000B5F7A"/>
    <w:rsid w:val="000B6171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A38"/>
    <w:rsid w:val="000C404D"/>
    <w:rsid w:val="000C4185"/>
    <w:rsid w:val="000C4BFB"/>
    <w:rsid w:val="000C4DA6"/>
    <w:rsid w:val="000C4F03"/>
    <w:rsid w:val="000C55AF"/>
    <w:rsid w:val="000C5A7F"/>
    <w:rsid w:val="000C5BD4"/>
    <w:rsid w:val="000C5E24"/>
    <w:rsid w:val="000C60CC"/>
    <w:rsid w:val="000C62A3"/>
    <w:rsid w:val="000C638E"/>
    <w:rsid w:val="000C6756"/>
    <w:rsid w:val="000C6AE5"/>
    <w:rsid w:val="000D0793"/>
    <w:rsid w:val="000D079E"/>
    <w:rsid w:val="000D0A1F"/>
    <w:rsid w:val="000D1258"/>
    <w:rsid w:val="000D2103"/>
    <w:rsid w:val="000D22B4"/>
    <w:rsid w:val="000D26D9"/>
    <w:rsid w:val="000D31F9"/>
    <w:rsid w:val="000D37D5"/>
    <w:rsid w:val="000D3899"/>
    <w:rsid w:val="000D4A59"/>
    <w:rsid w:val="000D4FC6"/>
    <w:rsid w:val="000D6694"/>
    <w:rsid w:val="000D6A81"/>
    <w:rsid w:val="000D7C48"/>
    <w:rsid w:val="000D7C7C"/>
    <w:rsid w:val="000E0E97"/>
    <w:rsid w:val="000E0FDE"/>
    <w:rsid w:val="000E140D"/>
    <w:rsid w:val="000E15D0"/>
    <w:rsid w:val="000E1C92"/>
    <w:rsid w:val="000E27A6"/>
    <w:rsid w:val="000E36E3"/>
    <w:rsid w:val="000E3AC2"/>
    <w:rsid w:val="000E3AD0"/>
    <w:rsid w:val="000E3E2A"/>
    <w:rsid w:val="000E3FA7"/>
    <w:rsid w:val="000E4D8E"/>
    <w:rsid w:val="000E63B3"/>
    <w:rsid w:val="000E66BF"/>
    <w:rsid w:val="000E6C8F"/>
    <w:rsid w:val="000E701D"/>
    <w:rsid w:val="000E73AF"/>
    <w:rsid w:val="000E7F82"/>
    <w:rsid w:val="000F004D"/>
    <w:rsid w:val="000F0E70"/>
    <w:rsid w:val="000F0EE1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66A"/>
    <w:rsid w:val="000F77D4"/>
    <w:rsid w:val="000F7BF9"/>
    <w:rsid w:val="0010007E"/>
    <w:rsid w:val="00100970"/>
    <w:rsid w:val="00100B3C"/>
    <w:rsid w:val="00101573"/>
    <w:rsid w:val="00101ACF"/>
    <w:rsid w:val="00103507"/>
    <w:rsid w:val="001042AC"/>
    <w:rsid w:val="00104CA6"/>
    <w:rsid w:val="00105857"/>
    <w:rsid w:val="00105903"/>
    <w:rsid w:val="001114B0"/>
    <w:rsid w:val="00111C99"/>
    <w:rsid w:val="00112424"/>
    <w:rsid w:val="001128E2"/>
    <w:rsid w:val="0011294C"/>
    <w:rsid w:val="00112B9D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2FE6"/>
    <w:rsid w:val="00123917"/>
    <w:rsid w:val="00123FB2"/>
    <w:rsid w:val="001252FB"/>
    <w:rsid w:val="00125625"/>
    <w:rsid w:val="00126275"/>
    <w:rsid w:val="00126AB9"/>
    <w:rsid w:val="0012709F"/>
    <w:rsid w:val="0012768E"/>
    <w:rsid w:val="00127B9E"/>
    <w:rsid w:val="001308E3"/>
    <w:rsid w:val="001311B1"/>
    <w:rsid w:val="0013147E"/>
    <w:rsid w:val="00131729"/>
    <w:rsid w:val="00132152"/>
    <w:rsid w:val="00132359"/>
    <w:rsid w:val="00132955"/>
    <w:rsid w:val="00132DA8"/>
    <w:rsid w:val="0013306B"/>
    <w:rsid w:val="001341FB"/>
    <w:rsid w:val="001342E3"/>
    <w:rsid w:val="001370DA"/>
    <w:rsid w:val="00137B44"/>
    <w:rsid w:val="00137B81"/>
    <w:rsid w:val="001402D7"/>
    <w:rsid w:val="001404CA"/>
    <w:rsid w:val="00140B82"/>
    <w:rsid w:val="0014114B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60D8"/>
    <w:rsid w:val="00146178"/>
    <w:rsid w:val="001473A3"/>
    <w:rsid w:val="001476EC"/>
    <w:rsid w:val="0014783F"/>
    <w:rsid w:val="00147EC3"/>
    <w:rsid w:val="00150CA8"/>
    <w:rsid w:val="001513BD"/>
    <w:rsid w:val="0015170D"/>
    <w:rsid w:val="00151A5F"/>
    <w:rsid w:val="00151EA7"/>
    <w:rsid w:val="00152276"/>
    <w:rsid w:val="00152574"/>
    <w:rsid w:val="00152D8C"/>
    <w:rsid w:val="0015457F"/>
    <w:rsid w:val="001546DB"/>
    <w:rsid w:val="00154BCC"/>
    <w:rsid w:val="0015528E"/>
    <w:rsid w:val="001555AE"/>
    <w:rsid w:val="00155C40"/>
    <w:rsid w:val="00155ED5"/>
    <w:rsid w:val="0015630D"/>
    <w:rsid w:val="001569A1"/>
    <w:rsid w:val="00156C17"/>
    <w:rsid w:val="001571A7"/>
    <w:rsid w:val="001571C9"/>
    <w:rsid w:val="00157ABC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0E3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2016"/>
    <w:rsid w:val="00193491"/>
    <w:rsid w:val="001941A8"/>
    <w:rsid w:val="001941FD"/>
    <w:rsid w:val="0019431F"/>
    <w:rsid w:val="001945A5"/>
    <w:rsid w:val="0019465C"/>
    <w:rsid w:val="00194D44"/>
    <w:rsid w:val="0019508F"/>
    <w:rsid w:val="00195859"/>
    <w:rsid w:val="0019660E"/>
    <w:rsid w:val="0019673B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3F"/>
    <w:rsid w:val="001A215B"/>
    <w:rsid w:val="001A22C2"/>
    <w:rsid w:val="001A24A5"/>
    <w:rsid w:val="001A2A65"/>
    <w:rsid w:val="001A2D22"/>
    <w:rsid w:val="001A326A"/>
    <w:rsid w:val="001A3811"/>
    <w:rsid w:val="001A3956"/>
    <w:rsid w:val="001A3C71"/>
    <w:rsid w:val="001A41DD"/>
    <w:rsid w:val="001A441F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1EDA"/>
    <w:rsid w:val="001C216D"/>
    <w:rsid w:val="001C28F5"/>
    <w:rsid w:val="001C3E90"/>
    <w:rsid w:val="001C3F56"/>
    <w:rsid w:val="001C43B2"/>
    <w:rsid w:val="001C4568"/>
    <w:rsid w:val="001C470F"/>
    <w:rsid w:val="001C4F19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4C28"/>
    <w:rsid w:val="001D58B7"/>
    <w:rsid w:val="001D5CB3"/>
    <w:rsid w:val="001D6378"/>
    <w:rsid w:val="001D6CFC"/>
    <w:rsid w:val="001D6F5A"/>
    <w:rsid w:val="001D7050"/>
    <w:rsid w:val="001D7473"/>
    <w:rsid w:val="001D7F1D"/>
    <w:rsid w:val="001E00E1"/>
    <w:rsid w:val="001E022B"/>
    <w:rsid w:val="001E239D"/>
    <w:rsid w:val="001E292E"/>
    <w:rsid w:val="001E294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6FA"/>
    <w:rsid w:val="001E5824"/>
    <w:rsid w:val="001E6125"/>
    <w:rsid w:val="001E6523"/>
    <w:rsid w:val="001E6650"/>
    <w:rsid w:val="001E6E46"/>
    <w:rsid w:val="001E76F3"/>
    <w:rsid w:val="001F0DF5"/>
    <w:rsid w:val="001F0FDE"/>
    <w:rsid w:val="001F22B0"/>
    <w:rsid w:val="001F23AE"/>
    <w:rsid w:val="001F32AE"/>
    <w:rsid w:val="001F39F7"/>
    <w:rsid w:val="001F3F0A"/>
    <w:rsid w:val="001F401F"/>
    <w:rsid w:val="001F4573"/>
    <w:rsid w:val="001F4C6B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89"/>
    <w:rsid w:val="002014B2"/>
    <w:rsid w:val="00201EBA"/>
    <w:rsid w:val="00201F6F"/>
    <w:rsid w:val="0020201E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D11"/>
    <w:rsid w:val="0021109B"/>
    <w:rsid w:val="00211F37"/>
    <w:rsid w:val="00212D5D"/>
    <w:rsid w:val="00212EE5"/>
    <w:rsid w:val="002132A7"/>
    <w:rsid w:val="002141D2"/>
    <w:rsid w:val="00214686"/>
    <w:rsid w:val="0021478F"/>
    <w:rsid w:val="00214AA2"/>
    <w:rsid w:val="0021500F"/>
    <w:rsid w:val="00215519"/>
    <w:rsid w:val="00215BDC"/>
    <w:rsid w:val="002166E1"/>
    <w:rsid w:val="00216DD0"/>
    <w:rsid w:val="00217FB0"/>
    <w:rsid w:val="00221710"/>
    <w:rsid w:val="00221B99"/>
    <w:rsid w:val="00221C2A"/>
    <w:rsid w:val="00221D0B"/>
    <w:rsid w:val="002229D4"/>
    <w:rsid w:val="00222C6F"/>
    <w:rsid w:val="00222C99"/>
    <w:rsid w:val="00223989"/>
    <w:rsid w:val="00223D23"/>
    <w:rsid w:val="00223FE5"/>
    <w:rsid w:val="00224537"/>
    <w:rsid w:val="00224C6F"/>
    <w:rsid w:val="002251C4"/>
    <w:rsid w:val="002251C7"/>
    <w:rsid w:val="0022563D"/>
    <w:rsid w:val="00225E8B"/>
    <w:rsid w:val="00225EBA"/>
    <w:rsid w:val="00226255"/>
    <w:rsid w:val="00230227"/>
    <w:rsid w:val="00231403"/>
    <w:rsid w:val="002314E3"/>
    <w:rsid w:val="002318B2"/>
    <w:rsid w:val="002319FA"/>
    <w:rsid w:val="00231BC8"/>
    <w:rsid w:val="00231ED2"/>
    <w:rsid w:val="00232A51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1FB9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8D"/>
    <w:rsid w:val="00261AFB"/>
    <w:rsid w:val="00261B9B"/>
    <w:rsid w:val="0026220A"/>
    <w:rsid w:val="00262748"/>
    <w:rsid w:val="002634D3"/>
    <w:rsid w:val="00263A70"/>
    <w:rsid w:val="00264A45"/>
    <w:rsid w:val="00265DB5"/>
    <w:rsid w:val="00265EC5"/>
    <w:rsid w:val="00266642"/>
    <w:rsid w:val="00266C20"/>
    <w:rsid w:val="002678C6"/>
    <w:rsid w:val="00267D23"/>
    <w:rsid w:val="00267E8F"/>
    <w:rsid w:val="002707AE"/>
    <w:rsid w:val="00271BF6"/>
    <w:rsid w:val="00271F99"/>
    <w:rsid w:val="00272402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E10"/>
    <w:rsid w:val="00283CA8"/>
    <w:rsid w:val="002841E5"/>
    <w:rsid w:val="002841FB"/>
    <w:rsid w:val="00284AAA"/>
    <w:rsid w:val="00285200"/>
    <w:rsid w:val="00285800"/>
    <w:rsid w:val="00285917"/>
    <w:rsid w:val="00285D30"/>
    <w:rsid w:val="002860AE"/>
    <w:rsid w:val="00286750"/>
    <w:rsid w:val="002869DF"/>
    <w:rsid w:val="00286CBC"/>
    <w:rsid w:val="002873E8"/>
    <w:rsid w:val="0029035F"/>
    <w:rsid w:val="002913C8"/>
    <w:rsid w:val="002914C9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A34"/>
    <w:rsid w:val="002A1E98"/>
    <w:rsid w:val="002A250A"/>
    <w:rsid w:val="002A35E2"/>
    <w:rsid w:val="002A36B8"/>
    <w:rsid w:val="002A3B3C"/>
    <w:rsid w:val="002A524F"/>
    <w:rsid w:val="002A5468"/>
    <w:rsid w:val="002A5804"/>
    <w:rsid w:val="002A5BC9"/>
    <w:rsid w:val="002A683F"/>
    <w:rsid w:val="002A7511"/>
    <w:rsid w:val="002A79C9"/>
    <w:rsid w:val="002A7A10"/>
    <w:rsid w:val="002A7E90"/>
    <w:rsid w:val="002A7F68"/>
    <w:rsid w:val="002B1248"/>
    <w:rsid w:val="002B1859"/>
    <w:rsid w:val="002B1AD2"/>
    <w:rsid w:val="002B1D98"/>
    <w:rsid w:val="002B31D2"/>
    <w:rsid w:val="002B36C7"/>
    <w:rsid w:val="002B36CF"/>
    <w:rsid w:val="002B3B38"/>
    <w:rsid w:val="002B4C03"/>
    <w:rsid w:val="002B5997"/>
    <w:rsid w:val="002B625A"/>
    <w:rsid w:val="002B6362"/>
    <w:rsid w:val="002B6AC4"/>
    <w:rsid w:val="002B7544"/>
    <w:rsid w:val="002C0633"/>
    <w:rsid w:val="002C0A75"/>
    <w:rsid w:val="002C0A93"/>
    <w:rsid w:val="002C0B4D"/>
    <w:rsid w:val="002C0E8F"/>
    <w:rsid w:val="002C1386"/>
    <w:rsid w:val="002C1BEA"/>
    <w:rsid w:val="002C2394"/>
    <w:rsid w:val="002C23CD"/>
    <w:rsid w:val="002C26A5"/>
    <w:rsid w:val="002C2922"/>
    <w:rsid w:val="002C3B45"/>
    <w:rsid w:val="002C42A2"/>
    <w:rsid w:val="002C4366"/>
    <w:rsid w:val="002C5264"/>
    <w:rsid w:val="002C52BD"/>
    <w:rsid w:val="002C670A"/>
    <w:rsid w:val="002C6F6A"/>
    <w:rsid w:val="002C7101"/>
    <w:rsid w:val="002C71C3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85C"/>
    <w:rsid w:val="002D5B0C"/>
    <w:rsid w:val="002D5C47"/>
    <w:rsid w:val="002D73D6"/>
    <w:rsid w:val="002D7D30"/>
    <w:rsid w:val="002E0298"/>
    <w:rsid w:val="002E0822"/>
    <w:rsid w:val="002E100D"/>
    <w:rsid w:val="002E25F9"/>
    <w:rsid w:val="002E32CD"/>
    <w:rsid w:val="002E4603"/>
    <w:rsid w:val="002E4FBA"/>
    <w:rsid w:val="002E5832"/>
    <w:rsid w:val="002E625C"/>
    <w:rsid w:val="002E6A90"/>
    <w:rsid w:val="002E6CE1"/>
    <w:rsid w:val="002E70BA"/>
    <w:rsid w:val="002E785A"/>
    <w:rsid w:val="002E7BD5"/>
    <w:rsid w:val="002F03C2"/>
    <w:rsid w:val="002F0B16"/>
    <w:rsid w:val="002F11C5"/>
    <w:rsid w:val="002F21C0"/>
    <w:rsid w:val="002F2CAA"/>
    <w:rsid w:val="002F3656"/>
    <w:rsid w:val="002F37FC"/>
    <w:rsid w:val="002F3F2B"/>
    <w:rsid w:val="002F4179"/>
    <w:rsid w:val="002F53CA"/>
    <w:rsid w:val="002F57F1"/>
    <w:rsid w:val="002F5B8D"/>
    <w:rsid w:val="002F5F40"/>
    <w:rsid w:val="002F6371"/>
    <w:rsid w:val="002F6540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CD6"/>
    <w:rsid w:val="00315FC3"/>
    <w:rsid w:val="0031606C"/>
    <w:rsid w:val="003163ED"/>
    <w:rsid w:val="00316EE1"/>
    <w:rsid w:val="00317530"/>
    <w:rsid w:val="003201E3"/>
    <w:rsid w:val="003207F7"/>
    <w:rsid w:val="00320B2A"/>
    <w:rsid w:val="003210B0"/>
    <w:rsid w:val="003214B2"/>
    <w:rsid w:val="00321D4F"/>
    <w:rsid w:val="0032282D"/>
    <w:rsid w:val="0032297D"/>
    <w:rsid w:val="0032316A"/>
    <w:rsid w:val="00323846"/>
    <w:rsid w:val="003246D3"/>
    <w:rsid w:val="00324B53"/>
    <w:rsid w:val="00324BF9"/>
    <w:rsid w:val="00325B55"/>
    <w:rsid w:val="003274FE"/>
    <w:rsid w:val="0032761E"/>
    <w:rsid w:val="003302C0"/>
    <w:rsid w:val="00330356"/>
    <w:rsid w:val="003307A8"/>
    <w:rsid w:val="0033143A"/>
    <w:rsid w:val="00332BC9"/>
    <w:rsid w:val="00332DC4"/>
    <w:rsid w:val="0033459F"/>
    <w:rsid w:val="00334D4D"/>
    <w:rsid w:val="003359AA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D7E"/>
    <w:rsid w:val="003574C4"/>
    <w:rsid w:val="00357909"/>
    <w:rsid w:val="003579D4"/>
    <w:rsid w:val="00360720"/>
    <w:rsid w:val="00360F18"/>
    <w:rsid w:val="00361397"/>
    <w:rsid w:val="003623A0"/>
    <w:rsid w:val="00363BB5"/>
    <w:rsid w:val="00364345"/>
    <w:rsid w:val="0036436B"/>
    <w:rsid w:val="003644B7"/>
    <w:rsid w:val="00364BE2"/>
    <w:rsid w:val="00364EDE"/>
    <w:rsid w:val="003652A0"/>
    <w:rsid w:val="003652FF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C0A"/>
    <w:rsid w:val="00375056"/>
    <w:rsid w:val="0037602E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2236"/>
    <w:rsid w:val="00382C71"/>
    <w:rsid w:val="00382CBD"/>
    <w:rsid w:val="00382DDC"/>
    <w:rsid w:val="00382F0C"/>
    <w:rsid w:val="0038306E"/>
    <w:rsid w:val="0038412B"/>
    <w:rsid w:val="00384359"/>
    <w:rsid w:val="003850A5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3085"/>
    <w:rsid w:val="00393103"/>
    <w:rsid w:val="003937F6"/>
    <w:rsid w:val="0039412C"/>
    <w:rsid w:val="003943DC"/>
    <w:rsid w:val="00394577"/>
    <w:rsid w:val="00394A24"/>
    <w:rsid w:val="00395712"/>
    <w:rsid w:val="00396F9E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48CE"/>
    <w:rsid w:val="003B4F8C"/>
    <w:rsid w:val="003B516E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1C12"/>
    <w:rsid w:val="003C1C16"/>
    <w:rsid w:val="003C1C47"/>
    <w:rsid w:val="003C1F20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663D"/>
    <w:rsid w:val="003C6D08"/>
    <w:rsid w:val="003C6F2B"/>
    <w:rsid w:val="003C70BB"/>
    <w:rsid w:val="003C720C"/>
    <w:rsid w:val="003C739A"/>
    <w:rsid w:val="003C780E"/>
    <w:rsid w:val="003C781F"/>
    <w:rsid w:val="003C7875"/>
    <w:rsid w:val="003D1B06"/>
    <w:rsid w:val="003D1C68"/>
    <w:rsid w:val="003D1D13"/>
    <w:rsid w:val="003D1F21"/>
    <w:rsid w:val="003D2C24"/>
    <w:rsid w:val="003D3724"/>
    <w:rsid w:val="003D3DF0"/>
    <w:rsid w:val="003D417C"/>
    <w:rsid w:val="003D6961"/>
    <w:rsid w:val="003D69E6"/>
    <w:rsid w:val="003D7206"/>
    <w:rsid w:val="003D7362"/>
    <w:rsid w:val="003D76C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3E58"/>
    <w:rsid w:val="003E49C3"/>
    <w:rsid w:val="003E49DC"/>
    <w:rsid w:val="003E5CC4"/>
    <w:rsid w:val="003E64B8"/>
    <w:rsid w:val="003E6504"/>
    <w:rsid w:val="003E73E7"/>
    <w:rsid w:val="003E74AE"/>
    <w:rsid w:val="003E77CF"/>
    <w:rsid w:val="003E7FBE"/>
    <w:rsid w:val="003F07C1"/>
    <w:rsid w:val="003F091C"/>
    <w:rsid w:val="003F18CD"/>
    <w:rsid w:val="003F19FF"/>
    <w:rsid w:val="003F1B2F"/>
    <w:rsid w:val="003F1BF6"/>
    <w:rsid w:val="003F2AD6"/>
    <w:rsid w:val="003F2CD1"/>
    <w:rsid w:val="003F2D12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1EEE"/>
    <w:rsid w:val="0040205B"/>
    <w:rsid w:val="0040224C"/>
    <w:rsid w:val="00402622"/>
    <w:rsid w:val="0040312D"/>
    <w:rsid w:val="004033D0"/>
    <w:rsid w:val="00404E8E"/>
    <w:rsid w:val="004051B7"/>
    <w:rsid w:val="00405450"/>
    <w:rsid w:val="00405E40"/>
    <w:rsid w:val="00405FB1"/>
    <w:rsid w:val="00406029"/>
    <w:rsid w:val="00406561"/>
    <w:rsid w:val="00406820"/>
    <w:rsid w:val="00407161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527"/>
    <w:rsid w:val="004115F5"/>
    <w:rsid w:val="00412045"/>
    <w:rsid w:val="0041242F"/>
    <w:rsid w:val="004128A9"/>
    <w:rsid w:val="00412CC5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74F"/>
    <w:rsid w:val="0042099D"/>
    <w:rsid w:val="00420BCE"/>
    <w:rsid w:val="00420C36"/>
    <w:rsid w:val="00421490"/>
    <w:rsid w:val="004215A6"/>
    <w:rsid w:val="00421981"/>
    <w:rsid w:val="00421EE1"/>
    <w:rsid w:val="004223A9"/>
    <w:rsid w:val="00423856"/>
    <w:rsid w:val="00423A5C"/>
    <w:rsid w:val="00423BBA"/>
    <w:rsid w:val="00424391"/>
    <w:rsid w:val="0042487A"/>
    <w:rsid w:val="004250BA"/>
    <w:rsid w:val="004253C3"/>
    <w:rsid w:val="004255F2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49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3E0A"/>
    <w:rsid w:val="00444012"/>
    <w:rsid w:val="0044481A"/>
    <w:rsid w:val="00445105"/>
    <w:rsid w:val="00445400"/>
    <w:rsid w:val="004455EA"/>
    <w:rsid w:val="0044585A"/>
    <w:rsid w:val="00446EE4"/>
    <w:rsid w:val="00446F2D"/>
    <w:rsid w:val="0044720D"/>
    <w:rsid w:val="004479C8"/>
    <w:rsid w:val="004501C2"/>
    <w:rsid w:val="00450466"/>
    <w:rsid w:val="00450896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3F0F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F56"/>
    <w:rsid w:val="00462C7C"/>
    <w:rsid w:val="00462CEC"/>
    <w:rsid w:val="00462D6B"/>
    <w:rsid w:val="00462F7B"/>
    <w:rsid w:val="00463818"/>
    <w:rsid w:val="0046388A"/>
    <w:rsid w:val="00464011"/>
    <w:rsid w:val="00464D91"/>
    <w:rsid w:val="004656F8"/>
    <w:rsid w:val="00465B0C"/>
    <w:rsid w:val="00466866"/>
    <w:rsid w:val="00466CDE"/>
    <w:rsid w:val="0046712E"/>
    <w:rsid w:val="0047026B"/>
    <w:rsid w:val="004702EB"/>
    <w:rsid w:val="00470589"/>
    <w:rsid w:val="004709C1"/>
    <w:rsid w:val="00471350"/>
    <w:rsid w:val="004717EA"/>
    <w:rsid w:val="00472977"/>
    <w:rsid w:val="00472A4E"/>
    <w:rsid w:val="00473045"/>
    <w:rsid w:val="00473217"/>
    <w:rsid w:val="00473E7A"/>
    <w:rsid w:val="00474155"/>
    <w:rsid w:val="004743A5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49F"/>
    <w:rsid w:val="00492843"/>
    <w:rsid w:val="004939C0"/>
    <w:rsid w:val="004940A4"/>
    <w:rsid w:val="004949E4"/>
    <w:rsid w:val="00494A1E"/>
    <w:rsid w:val="00494E43"/>
    <w:rsid w:val="00495979"/>
    <w:rsid w:val="0049636A"/>
    <w:rsid w:val="00496645"/>
    <w:rsid w:val="00496B1D"/>
    <w:rsid w:val="00496BA2"/>
    <w:rsid w:val="00496CD8"/>
    <w:rsid w:val="0049707D"/>
    <w:rsid w:val="0049795C"/>
    <w:rsid w:val="00497F18"/>
    <w:rsid w:val="004A046F"/>
    <w:rsid w:val="004A0A9F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D9C"/>
    <w:rsid w:val="004B1F2C"/>
    <w:rsid w:val="004B2220"/>
    <w:rsid w:val="004B2CE4"/>
    <w:rsid w:val="004B3495"/>
    <w:rsid w:val="004B4272"/>
    <w:rsid w:val="004B4290"/>
    <w:rsid w:val="004B43A2"/>
    <w:rsid w:val="004B55B4"/>
    <w:rsid w:val="004B6FEC"/>
    <w:rsid w:val="004B71BE"/>
    <w:rsid w:val="004B7842"/>
    <w:rsid w:val="004B79CB"/>
    <w:rsid w:val="004B7A32"/>
    <w:rsid w:val="004B7DFF"/>
    <w:rsid w:val="004C03BE"/>
    <w:rsid w:val="004C0A09"/>
    <w:rsid w:val="004C0A72"/>
    <w:rsid w:val="004C0F10"/>
    <w:rsid w:val="004C1190"/>
    <w:rsid w:val="004C1322"/>
    <w:rsid w:val="004C1B53"/>
    <w:rsid w:val="004C1BF8"/>
    <w:rsid w:val="004C32CC"/>
    <w:rsid w:val="004C3551"/>
    <w:rsid w:val="004C3809"/>
    <w:rsid w:val="004C449F"/>
    <w:rsid w:val="004C4A3D"/>
    <w:rsid w:val="004C4A61"/>
    <w:rsid w:val="004C4B7E"/>
    <w:rsid w:val="004C52E4"/>
    <w:rsid w:val="004C582F"/>
    <w:rsid w:val="004C5DFE"/>
    <w:rsid w:val="004C69E3"/>
    <w:rsid w:val="004C7997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981"/>
    <w:rsid w:val="004D6E57"/>
    <w:rsid w:val="004D6FCA"/>
    <w:rsid w:val="004D7625"/>
    <w:rsid w:val="004D7767"/>
    <w:rsid w:val="004D7C0D"/>
    <w:rsid w:val="004E08A4"/>
    <w:rsid w:val="004E0C06"/>
    <w:rsid w:val="004E0ED4"/>
    <w:rsid w:val="004E0F3D"/>
    <w:rsid w:val="004E1368"/>
    <w:rsid w:val="004E1927"/>
    <w:rsid w:val="004E27B1"/>
    <w:rsid w:val="004E2AF2"/>
    <w:rsid w:val="004E2BEA"/>
    <w:rsid w:val="004E3A1B"/>
    <w:rsid w:val="004E3F3B"/>
    <w:rsid w:val="004E446E"/>
    <w:rsid w:val="004E4AB3"/>
    <w:rsid w:val="004E5089"/>
    <w:rsid w:val="004E5877"/>
    <w:rsid w:val="004E5B3D"/>
    <w:rsid w:val="004E687D"/>
    <w:rsid w:val="004E6AB6"/>
    <w:rsid w:val="004E7126"/>
    <w:rsid w:val="004E734A"/>
    <w:rsid w:val="004E7760"/>
    <w:rsid w:val="004F0119"/>
    <w:rsid w:val="004F03C1"/>
    <w:rsid w:val="004F0CF5"/>
    <w:rsid w:val="004F0FEF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1EE"/>
    <w:rsid w:val="00501352"/>
    <w:rsid w:val="005018EF"/>
    <w:rsid w:val="00501ADC"/>
    <w:rsid w:val="00501B83"/>
    <w:rsid w:val="00502251"/>
    <w:rsid w:val="005029B8"/>
    <w:rsid w:val="00503317"/>
    <w:rsid w:val="00503D46"/>
    <w:rsid w:val="00504607"/>
    <w:rsid w:val="005061DE"/>
    <w:rsid w:val="00506279"/>
    <w:rsid w:val="005079E5"/>
    <w:rsid w:val="00507A3B"/>
    <w:rsid w:val="005105FA"/>
    <w:rsid w:val="00510D5D"/>
    <w:rsid w:val="00510E50"/>
    <w:rsid w:val="00511A83"/>
    <w:rsid w:val="00511ED5"/>
    <w:rsid w:val="00512351"/>
    <w:rsid w:val="005125F2"/>
    <w:rsid w:val="005134A4"/>
    <w:rsid w:val="00514061"/>
    <w:rsid w:val="00515AE3"/>
    <w:rsid w:val="00515D39"/>
    <w:rsid w:val="0051609B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B1A"/>
    <w:rsid w:val="005260C4"/>
    <w:rsid w:val="005264A0"/>
    <w:rsid w:val="0052751E"/>
    <w:rsid w:val="0052793E"/>
    <w:rsid w:val="00527EAE"/>
    <w:rsid w:val="005311C6"/>
    <w:rsid w:val="00531665"/>
    <w:rsid w:val="005321A4"/>
    <w:rsid w:val="0053453F"/>
    <w:rsid w:val="005347CE"/>
    <w:rsid w:val="00534BDA"/>
    <w:rsid w:val="005355E9"/>
    <w:rsid w:val="00535838"/>
    <w:rsid w:val="00535E34"/>
    <w:rsid w:val="005363AE"/>
    <w:rsid w:val="005364A3"/>
    <w:rsid w:val="005372AD"/>
    <w:rsid w:val="005373C2"/>
    <w:rsid w:val="00537754"/>
    <w:rsid w:val="00537A0B"/>
    <w:rsid w:val="0054073B"/>
    <w:rsid w:val="00540A35"/>
    <w:rsid w:val="00540A8B"/>
    <w:rsid w:val="00540EF7"/>
    <w:rsid w:val="0054121F"/>
    <w:rsid w:val="00541A3B"/>
    <w:rsid w:val="00541D09"/>
    <w:rsid w:val="005421E3"/>
    <w:rsid w:val="005429C1"/>
    <w:rsid w:val="0054390F"/>
    <w:rsid w:val="00544643"/>
    <w:rsid w:val="005446D9"/>
    <w:rsid w:val="00544BD9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BBD"/>
    <w:rsid w:val="00556BF2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653C"/>
    <w:rsid w:val="005667B5"/>
    <w:rsid w:val="005667B8"/>
    <w:rsid w:val="005667FA"/>
    <w:rsid w:val="00566F52"/>
    <w:rsid w:val="00567042"/>
    <w:rsid w:val="005678D1"/>
    <w:rsid w:val="00570093"/>
    <w:rsid w:val="00570866"/>
    <w:rsid w:val="00570956"/>
    <w:rsid w:val="00570D42"/>
    <w:rsid w:val="00571447"/>
    <w:rsid w:val="00571D98"/>
    <w:rsid w:val="00572B83"/>
    <w:rsid w:val="00573131"/>
    <w:rsid w:val="00573650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B42"/>
    <w:rsid w:val="00585CE3"/>
    <w:rsid w:val="00585D12"/>
    <w:rsid w:val="00585FC2"/>
    <w:rsid w:val="005862A4"/>
    <w:rsid w:val="00586418"/>
    <w:rsid w:val="00586EC2"/>
    <w:rsid w:val="00587358"/>
    <w:rsid w:val="0058769E"/>
    <w:rsid w:val="00587E55"/>
    <w:rsid w:val="005902AE"/>
    <w:rsid w:val="0059081E"/>
    <w:rsid w:val="00590A7D"/>
    <w:rsid w:val="0059125B"/>
    <w:rsid w:val="00591DD7"/>
    <w:rsid w:val="005924E0"/>
    <w:rsid w:val="0059258E"/>
    <w:rsid w:val="00592EE7"/>
    <w:rsid w:val="00593330"/>
    <w:rsid w:val="0059389C"/>
    <w:rsid w:val="005938D3"/>
    <w:rsid w:val="00593B85"/>
    <w:rsid w:val="00594CEA"/>
    <w:rsid w:val="005953A0"/>
    <w:rsid w:val="005959D4"/>
    <w:rsid w:val="00595A37"/>
    <w:rsid w:val="005966EE"/>
    <w:rsid w:val="00596974"/>
    <w:rsid w:val="005969E5"/>
    <w:rsid w:val="005971DC"/>
    <w:rsid w:val="00597487"/>
    <w:rsid w:val="005976AE"/>
    <w:rsid w:val="005A024C"/>
    <w:rsid w:val="005A13E8"/>
    <w:rsid w:val="005A13EC"/>
    <w:rsid w:val="005A2652"/>
    <w:rsid w:val="005A302B"/>
    <w:rsid w:val="005A41DA"/>
    <w:rsid w:val="005A42DF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DC"/>
    <w:rsid w:val="005B046D"/>
    <w:rsid w:val="005B09AA"/>
    <w:rsid w:val="005B0C0F"/>
    <w:rsid w:val="005B1410"/>
    <w:rsid w:val="005B1647"/>
    <w:rsid w:val="005B16A1"/>
    <w:rsid w:val="005B2240"/>
    <w:rsid w:val="005B27D2"/>
    <w:rsid w:val="005B2AB7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5B3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BDA"/>
    <w:rsid w:val="005D2EC3"/>
    <w:rsid w:val="005D32D9"/>
    <w:rsid w:val="005D339C"/>
    <w:rsid w:val="005D38C0"/>
    <w:rsid w:val="005D482F"/>
    <w:rsid w:val="005D4F33"/>
    <w:rsid w:val="005D5909"/>
    <w:rsid w:val="005D5AF3"/>
    <w:rsid w:val="005D6333"/>
    <w:rsid w:val="005D652E"/>
    <w:rsid w:val="005D65F6"/>
    <w:rsid w:val="005D6857"/>
    <w:rsid w:val="005D72B8"/>
    <w:rsid w:val="005E0857"/>
    <w:rsid w:val="005E0BEC"/>
    <w:rsid w:val="005E1250"/>
    <w:rsid w:val="005E197A"/>
    <w:rsid w:val="005E2404"/>
    <w:rsid w:val="005E2668"/>
    <w:rsid w:val="005E2CEC"/>
    <w:rsid w:val="005E33EE"/>
    <w:rsid w:val="005E3E4E"/>
    <w:rsid w:val="005E3E5F"/>
    <w:rsid w:val="005E5C35"/>
    <w:rsid w:val="005E6052"/>
    <w:rsid w:val="005E6306"/>
    <w:rsid w:val="005E6BDF"/>
    <w:rsid w:val="005E77AD"/>
    <w:rsid w:val="005F015D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0DD7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CEF"/>
    <w:rsid w:val="00604EBC"/>
    <w:rsid w:val="00605453"/>
    <w:rsid w:val="0060619C"/>
    <w:rsid w:val="0060686E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20CD"/>
    <w:rsid w:val="006125F3"/>
    <w:rsid w:val="00612C2A"/>
    <w:rsid w:val="00612FA0"/>
    <w:rsid w:val="00614284"/>
    <w:rsid w:val="00614E23"/>
    <w:rsid w:val="00615005"/>
    <w:rsid w:val="00615275"/>
    <w:rsid w:val="00615324"/>
    <w:rsid w:val="006154A5"/>
    <w:rsid w:val="0061566B"/>
    <w:rsid w:val="00615E7D"/>
    <w:rsid w:val="006160BB"/>
    <w:rsid w:val="00616986"/>
    <w:rsid w:val="0061752C"/>
    <w:rsid w:val="0061792D"/>
    <w:rsid w:val="00620048"/>
    <w:rsid w:val="00620B45"/>
    <w:rsid w:val="006215F6"/>
    <w:rsid w:val="00621835"/>
    <w:rsid w:val="00621A09"/>
    <w:rsid w:val="00621DE6"/>
    <w:rsid w:val="00624602"/>
    <w:rsid w:val="006247CC"/>
    <w:rsid w:val="00624A7B"/>
    <w:rsid w:val="0062589E"/>
    <w:rsid w:val="00625C19"/>
    <w:rsid w:val="0062780D"/>
    <w:rsid w:val="00627C12"/>
    <w:rsid w:val="006302C0"/>
    <w:rsid w:val="00630864"/>
    <w:rsid w:val="00630BB8"/>
    <w:rsid w:val="0063147B"/>
    <w:rsid w:val="0063158D"/>
    <w:rsid w:val="006316AB"/>
    <w:rsid w:val="00631849"/>
    <w:rsid w:val="00632612"/>
    <w:rsid w:val="006329BB"/>
    <w:rsid w:val="006339B1"/>
    <w:rsid w:val="00633DE0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6CF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A08"/>
    <w:rsid w:val="00650CCC"/>
    <w:rsid w:val="00651BE4"/>
    <w:rsid w:val="00651CFC"/>
    <w:rsid w:val="00651E6B"/>
    <w:rsid w:val="00652488"/>
    <w:rsid w:val="006528F6"/>
    <w:rsid w:val="00653074"/>
    <w:rsid w:val="00653186"/>
    <w:rsid w:val="0065366D"/>
    <w:rsid w:val="00653EEA"/>
    <w:rsid w:val="006541E6"/>
    <w:rsid w:val="006542C7"/>
    <w:rsid w:val="00655958"/>
    <w:rsid w:val="00655C5A"/>
    <w:rsid w:val="00655CF0"/>
    <w:rsid w:val="00656CB5"/>
    <w:rsid w:val="006571AA"/>
    <w:rsid w:val="00657320"/>
    <w:rsid w:val="00657BE8"/>
    <w:rsid w:val="006601F0"/>
    <w:rsid w:val="00660216"/>
    <w:rsid w:val="00660750"/>
    <w:rsid w:val="00660E60"/>
    <w:rsid w:val="00660F49"/>
    <w:rsid w:val="006610A1"/>
    <w:rsid w:val="00661F86"/>
    <w:rsid w:val="00662A02"/>
    <w:rsid w:val="00662C79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1464"/>
    <w:rsid w:val="00671782"/>
    <w:rsid w:val="00671E31"/>
    <w:rsid w:val="0067228A"/>
    <w:rsid w:val="00673504"/>
    <w:rsid w:val="00673625"/>
    <w:rsid w:val="00674B52"/>
    <w:rsid w:val="00674D31"/>
    <w:rsid w:val="00674DE1"/>
    <w:rsid w:val="00674FAD"/>
    <w:rsid w:val="00675204"/>
    <w:rsid w:val="00675909"/>
    <w:rsid w:val="0067594F"/>
    <w:rsid w:val="00675A4E"/>
    <w:rsid w:val="00675F67"/>
    <w:rsid w:val="006766CF"/>
    <w:rsid w:val="00677170"/>
    <w:rsid w:val="00677744"/>
    <w:rsid w:val="006779A7"/>
    <w:rsid w:val="00677BE6"/>
    <w:rsid w:val="00680921"/>
    <w:rsid w:val="00680A5B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EFC"/>
    <w:rsid w:val="00685384"/>
    <w:rsid w:val="006853E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7048"/>
    <w:rsid w:val="006A03F1"/>
    <w:rsid w:val="006A07D9"/>
    <w:rsid w:val="006A0D15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6F3"/>
    <w:rsid w:val="006A6892"/>
    <w:rsid w:val="006A68F8"/>
    <w:rsid w:val="006A6F86"/>
    <w:rsid w:val="006A717E"/>
    <w:rsid w:val="006A7404"/>
    <w:rsid w:val="006A75FF"/>
    <w:rsid w:val="006A764F"/>
    <w:rsid w:val="006A7C85"/>
    <w:rsid w:val="006B074E"/>
    <w:rsid w:val="006B10F6"/>
    <w:rsid w:val="006B1F98"/>
    <w:rsid w:val="006B2B7B"/>
    <w:rsid w:val="006B2DD8"/>
    <w:rsid w:val="006B3832"/>
    <w:rsid w:val="006B397A"/>
    <w:rsid w:val="006B3A81"/>
    <w:rsid w:val="006B3FED"/>
    <w:rsid w:val="006B4542"/>
    <w:rsid w:val="006B50A7"/>
    <w:rsid w:val="006B50B4"/>
    <w:rsid w:val="006B5570"/>
    <w:rsid w:val="006B5627"/>
    <w:rsid w:val="006B672E"/>
    <w:rsid w:val="006B67A8"/>
    <w:rsid w:val="006B6DDD"/>
    <w:rsid w:val="006B7813"/>
    <w:rsid w:val="006B7ABD"/>
    <w:rsid w:val="006B7DF0"/>
    <w:rsid w:val="006C070A"/>
    <w:rsid w:val="006C0B22"/>
    <w:rsid w:val="006C0C02"/>
    <w:rsid w:val="006C0F5D"/>
    <w:rsid w:val="006C1724"/>
    <w:rsid w:val="006C1A96"/>
    <w:rsid w:val="006C1C6D"/>
    <w:rsid w:val="006C20DE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D089C"/>
    <w:rsid w:val="006D0D13"/>
    <w:rsid w:val="006D1640"/>
    <w:rsid w:val="006D189F"/>
    <w:rsid w:val="006D1904"/>
    <w:rsid w:val="006D23B4"/>
    <w:rsid w:val="006D2467"/>
    <w:rsid w:val="006D283A"/>
    <w:rsid w:val="006D2DBB"/>
    <w:rsid w:val="006D4303"/>
    <w:rsid w:val="006D437B"/>
    <w:rsid w:val="006D4BE2"/>
    <w:rsid w:val="006D4CB4"/>
    <w:rsid w:val="006D6712"/>
    <w:rsid w:val="006D69EF"/>
    <w:rsid w:val="006D69F3"/>
    <w:rsid w:val="006D74A0"/>
    <w:rsid w:val="006E05E5"/>
    <w:rsid w:val="006E0AC8"/>
    <w:rsid w:val="006E0ED2"/>
    <w:rsid w:val="006E13FB"/>
    <w:rsid w:val="006E1476"/>
    <w:rsid w:val="006E27D0"/>
    <w:rsid w:val="006E37DA"/>
    <w:rsid w:val="006E42F8"/>
    <w:rsid w:val="006E441D"/>
    <w:rsid w:val="006E45C3"/>
    <w:rsid w:val="006E588D"/>
    <w:rsid w:val="006E58D5"/>
    <w:rsid w:val="006E5F5F"/>
    <w:rsid w:val="006E6759"/>
    <w:rsid w:val="006E6C79"/>
    <w:rsid w:val="006E7306"/>
    <w:rsid w:val="006E7852"/>
    <w:rsid w:val="006E79A5"/>
    <w:rsid w:val="006E7CA8"/>
    <w:rsid w:val="006F067C"/>
    <w:rsid w:val="006F0E89"/>
    <w:rsid w:val="006F16E0"/>
    <w:rsid w:val="006F3076"/>
    <w:rsid w:val="006F35B1"/>
    <w:rsid w:val="006F3DBF"/>
    <w:rsid w:val="006F4735"/>
    <w:rsid w:val="006F5648"/>
    <w:rsid w:val="006F64EE"/>
    <w:rsid w:val="006F70C6"/>
    <w:rsid w:val="006F7116"/>
    <w:rsid w:val="006F7DB3"/>
    <w:rsid w:val="006F7E78"/>
    <w:rsid w:val="0070032A"/>
    <w:rsid w:val="00700B56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6CD3"/>
    <w:rsid w:val="0071769A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630"/>
    <w:rsid w:val="00725A8F"/>
    <w:rsid w:val="00726556"/>
    <w:rsid w:val="00726579"/>
    <w:rsid w:val="00726C54"/>
    <w:rsid w:val="00726FAC"/>
    <w:rsid w:val="00727188"/>
    <w:rsid w:val="00727C0D"/>
    <w:rsid w:val="0073000D"/>
    <w:rsid w:val="00730D4E"/>
    <w:rsid w:val="007310B3"/>
    <w:rsid w:val="00731697"/>
    <w:rsid w:val="00731904"/>
    <w:rsid w:val="00731D58"/>
    <w:rsid w:val="00733CE6"/>
    <w:rsid w:val="00734C15"/>
    <w:rsid w:val="00734E7D"/>
    <w:rsid w:val="00734FEE"/>
    <w:rsid w:val="00735099"/>
    <w:rsid w:val="007356D9"/>
    <w:rsid w:val="00735723"/>
    <w:rsid w:val="00736767"/>
    <w:rsid w:val="00736B5B"/>
    <w:rsid w:val="0073790F"/>
    <w:rsid w:val="00737A37"/>
    <w:rsid w:val="00740605"/>
    <w:rsid w:val="00740AC2"/>
    <w:rsid w:val="00741AE5"/>
    <w:rsid w:val="0074214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58A"/>
    <w:rsid w:val="00750D32"/>
    <w:rsid w:val="00750D83"/>
    <w:rsid w:val="00750DB0"/>
    <w:rsid w:val="00750F2A"/>
    <w:rsid w:val="00750FDE"/>
    <w:rsid w:val="00751A0E"/>
    <w:rsid w:val="00751C03"/>
    <w:rsid w:val="007520FF"/>
    <w:rsid w:val="0075289A"/>
    <w:rsid w:val="00752E00"/>
    <w:rsid w:val="00752E5E"/>
    <w:rsid w:val="007533F3"/>
    <w:rsid w:val="00754C1F"/>
    <w:rsid w:val="00755D98"/>
    <w:rsid w:val="00756851"/>
    <w:rsid w:val="00756A4A"/>
    <w:rsid w:val="00756D7B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891"/>
    <w:rsid w:val="007639AB"/>
    <w:rsid w:val="00763E5B"/>
    <w:rsid w:val="00764B17"/>
    <w:rsid w:val="00764B2C"/>
    <w:rsid w:val="00764B85"/>
    <w:rsid w:val="0076502C"/>
    <w:rsid w:val="00766106"/>
    <w:rsid w:val="00766C46"/>
    <w:rsid w:val="00766C68"/>
    <w:rsid w:val="00767059"/>
    <w:rsid w:val="007675CA"/>
    <w:rsid w:val="00767B3D"/>
    <w:rsid w:val="0077024D"/>
    <w:rsid w:val="007709CD"/>
    <w:rsid w:val="00771374"/>
    <w:rsid w:val="00771A87"/>
    <w:rsid w:val="007720CA"/>
    <w:rsid w:val="00772591"/>
    <w:rsid w:val="00772A30"/>
    <w:rsid w:val="00772C5B"/>
    <w:rsid w:val="0077305A"/>
    <w:rsid w:val="0077307D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55C6"/>
    <w:rsid w:val="0078565A"/>
    <w:rsid w:val="0078605F"/>
    <w:rsid w:val="00786C38"/>
    <w:rsid w:val="00787EB4"/>
    <w:rsid w:val="00787EBB"/>
    <w:rsid w:val="00790557"/>
    <w:rsid w:val="00790C44"/>
    <w:rsid w:val="0079137D"/>
    <w:rsid w:val="00792188"/>
    <w:rsid w:val="0079274A"/>
    <w:rsid w:val="0079281D"/>
    <w:rsid w:val="0079409E"/>
    <w:rsid w:val="00794DD0"/>
    <w:rsid w:val="007950D9"/>
    <w:rsid w:val="0079603F"/>
    <w:rsid w:val="007966B6"/>
    <w:rsid w:val="00796A80"/>
    <w:rsid w:val="00796B4F"/>
    <w:rsid w:val="007978BB"/>
    <w:rsid w:val="007A0B99"/>
    <w:rsid w:val="007A15C8"/>
    <w:rsid w:val="007A1F5E"/>
    <w:rsid w:val="007A22C9"/>
    <w:rsid w:val="007A24C0"/>
    <w:rsid w:val="007A26C8"/>
    <w:rsid w:val="007A2B9C"/>
    <w:rsid w:val="007A3412"/>
    <w:rsid w:val="007A3B1E"/>
    <w:rsid w:val="007A5136"/>
    <w:rsid w:val="007A5C3D"/>
    <w:rsid w:val="007A61D4"/>
    <w:rsid w:val="007A65A1"/>
    <w:rsid w:val="007A6F59"/>
    <w:rsid w:val="007A76CC"/>
    <w:rsid w:val="007A797F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83"/>
    <w:rsid w:val="007B292A"/>
    <w:rsid w:val="007B29B6"/>
    <w:rsid w:val="007B3C16"/>
    <w:rsid w:val="007B44DA"/>
    <w:rsid w:val="007B47DE"/>
    <w:rsid w:val="007B4F55"/>
    <w:rsid w:val="007B4FF3"/>
    <w:rsid w:val="007B502A"/>
    <w:rsid w:val="007B5225"/>
    <w:rsid w:val="007B57BE"/>
    <w:rsid w:val="007B5C5F"/>
    <w:rsid w:val="007B6100"/>
    <w:rsid w:val="007B62DF"/>
    <w:rsid w:val="007B6D48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9E1"/>
    <w:rsid w:val="007D60D6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1D9A"/>
    <w:rsid w:val="007E221F"/>
    <w:rsid w:val="007E24C1"/>
    <w:rsid w:val="007E2CC4"/>
    <w:rsid w:val="007E31C5"/>
    <w:rsid w:val="007E3C18"/>
    <w:rsid w:val="007E49C3"/>
    <w:rsid w:val="007E4AE9"/>
    <w:rsid w:val="007E4D32"/>
    <w:rsid w:val="007E5491"/>
    <w:rsid w:val="007E56D0"/>
    <w:rsid w:val="007E609E"/>
    <w:rsid w:val="007E7476"/>
    <w:rsid w:val="007E7487"/>
    <w:rsid w:val="007E7CFB"/>
    <w:rsid w:val="007E7E42"/>
    <w:rsid w:val="007E7FB6"/>
    <w:rsid w:val="007F0354"/>
    <w:rsid w:val="007F061F"/>
    <w:rsid w:val="007F0AB9"/>
    <w:rsid w:val="007F135D"/>
    <w:rsid w:val="007F15B8"/>
    <w:rsid w:val="007F1D76"/>
    <w:rsid w:val="007F2177"/>
    <w:rsid w:val="007F36AE"/>
    <w:rsid w:val="007F4796"/>
    <w:rsid w:val="007F4BE8"/>
    <w:rsid w:val="007F512E"/>
    <w:rsid w:val="007F75D0"/>
    <w:rsid w:val="007F77BB"/>
    <w:rsid w:val="00800DB5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F60"/>
    <w:rsid w:val="00820347"/>
    <w:rsid w:val="0082058A"/>
    <w:rsid w:val="00820848"/>
    <w:rsid w:val="008217E3"/>
    <w:rsid w:val="00821D6E"/>
    <w:rsid w:val="00821F8B"/>
    <w:rsid w:val="00822352"/>
    <w:rsid w:val="008226E0"/>
    <w:rsid w:val="00823471"/>
    <w:rsid w:val="00823762"/>
    <w:rsid w:val="0082409C"/>
    <w:rsid w:val="008252B4"/>
    <w:rsid w:val="00825559"/>
    <w:rsid w:val="008259DB"/>
    <w:rsid w:val="00825F59"/>
    <w:rsid w:val="00827791"/>
    <w:rsid w:val="00827EA2"/>
    <w:rsid w:val="00830171"/>
    <w:rsid w:val="008308AF"/>
    <w:rsid w:val="008308C9"/>
    <w:rsid w:val="00831813"/>
    <w:rsid w:val="00831BDC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F8"/>
    <w:rsid w:val="00834943"/>
    <w:rsid w:val="00835018"/>
    <w:rsid w:val="008350F7"/>
    <w:rsid w:val="0083568A"/>
    <w:rsid w:val="00835CAE"/>
    <w:rsid w:val="0083645B"/>
    <w:rsid w:val="008378D5"/>
    <w:rsid w:val="00837EA7"/>
    <w:rsid w:val="0084012C"/>
    <w:rsid w:val="0084096D"/>
    <w:rsid w:val="00841068"/>
    <w:rsid w:val="0084137B"/>
    <w:rsid w:val="008416FB"/>
    <w:rsid w:val="008417F9"/>
    <w:rsid w:val="00842B99"/>
    <w:rsid w:val="00842C24"/>
    <w:rsid w:val="00843558"/>
    <w:rsid w:val="008439FD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D01"/>
    <w:rsid w:val="00847E2C"/>
    <w:rsid w:val="00847E7C"/>
    <w:rsid w:val="008502D2"/>
    <w:rsid w:val="008503B6"/>
    <w:rsid w:val="0085051A"/>
    <w:rsid w:val="008509BA"/>
    <w:rsid w:val="00850D01"/>
    <w:rsid w:val="00851330"/>
    <w:rsid w:val="00851AFB"/>
    <w:rsid w:val="00851B97"/>
    <w:rsid w:val="008529DA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21BC"/>
    <w:rsid w:val="00872D91"/>
    <w:rsid w:val="0087338D"/>
    <w:rsid w:val="00873A24"/>
    <w:rsid w:val="00873ED0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D54"/>
    <w:rsid w:val="00887355"/>
    <w:rsid w:val="008875B8"/>
    <w:rsid w:val="008876F0"/>
    <w:rsid w:val="008919F3"/>
    <w:rsid w:val="0089240E"/>
    <w:rsid w:val="008937B9"/>
    <w:rsid w:val="0089426E"/>
    <w:rsid w:val="00895DE4"/>
    <w:rsid w:val="00896F08"/>
    <w:rsid w:val="00897026"/>
    <w:rsid w:val="008977B2"/>
    <w:rsid w:val="00897B38"/>
    <w:rsid w:val="008A070D"/>
    <w:rsid w:val="008A0B42"/>
    <w:rsid w:val="008A0D82"/>
    <w:rsid w:val="008A1FA5"/>
    <w:rsid w:val="008A2C99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463"/>
    <w:rsid w:val="008C1E46"/>
    <w:rsid w:val="008C20FC"/>
    <w:rsid w:val="008C3A43"/>
    <w:rsid w:val="008C40FF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17A5"/>
    <w:rsid w:val="008D1D0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E03F2"/>
    <w:rsid w:val="008E0593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899"/>
    <w:rsid w:val="009027C9"/>
    <w:rsid w:val="00902FB5"/>
    <w:rsid w:val="0090343E"/>
    <w:rsid w:val="00904268"/>
    <w:rsid w:val="00904D01"/>
    <w:rsid w:val="00904F16"/>
    <w:rsid w:val="00904F26"/>
    <w:rsid w:val="00904F47"/>
    <w:rsid w:val="009059A3"/>
    <w:rsid w:val="009066EF"/>
    <w:rsid w:val="00906B84"/>
    <w:rsid w:val="009076A3"/>
    <w:rsid w:val="009078E3"/>
    <w:rsid w:val="009079AF"/>
    <w:rsid w:val="00910130"/>
    <w:rsid w:val="009102C5"/>
    <w:rsid w:val="009109CE"/>
    <w:rsid w:val="00910F3A"/>
    <w:rsid w:val="00911092"/>
    <w:rsid w:val="009122C3"/>
    <w:rsid w:val="00912567"/>
    <w:rsid w:val="00912A00"/>
    <w:rsid w:val="009138E9"/>
    <w:rsid w:val="00913B07"/>
    <w:rsid w:val="00913C97"/>
    <w:rsid w:val="009144CD"/>
    <w:rsid w:val="00914D2B"/>
    <w:rsid w:val="0091527D"/>
    <w:rsid w:val="0091628C"/>
    <w:rsid w:val="009172B5"/>
    <w:rsid w:val="00920118"/>
    <w:rsid w:val="00920220"/>
    <w:rsid w:val="00920DDC"/>
    <w:rsid w:val="00920F16"/>
    <w:rsid w:val="009216A1"/>
    <w:rsid w:val="00921A81"/>
    <w:rsid w:val="00921AEA"/>
    <w:rsid w:val="0092397C"/>
    <w:rsid w:val="0092417C"/>
    <w:rsid w:val="009243C8"/>
    <w:rsid w:val="009248C7"/>
    <w:rsid w:val="009249CD"/>
    <w:rsid w:val="00924A43"/>
    <w:rsid w:val="0092509B"/>
    <w:rsid w:val="00925601"/>
    <w:rsid w:val="00926408"/>
    <w:rsid w:val="0092733D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B80"/>
    <w:rsid w:val="00934DA5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096A"/>
    <w:rsid w:val="009418F5"/>
    <w:rsid w:val="00941E67"/>
    <w:rsid w:val="009423AB"/>
    <w:rsid w:val="00942F65"/>
    <w:rsid w:val="00943525"/>
    <w:rsid w:val="00943F70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2021"/>
    <w:rsid w:val="009527E0"/>
    <w:rsid w:val="00953C16"/>
    <w:rsid w:val="00953CAE"/>
    <w:rsid w:val="00953D78"/>
    <w:rsid w:val="00953F70"/>
    <w:rsid w:val="009543EB"/>
    <w:rsid w:val="009546C1"/>
    <w:rsid w:val="00954996"/>
    <w:rsid w:val="00954C99"/>
    <w:rsid w:val="00955B92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404E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13E3"/>
    <w:rsid w:val="009714A7"/>
    <w:rsid w:val="00972354"/>
    <w:rsid w:val="00972780"/>
    <w:rsid w:val="009728CC"/>
    <w:rsid w:val="009734A1"/>
    <w:rsid w:val="0097370E"/>
    <w:rsid w:val="00973AB8"/>
    <w:rsid w:val="00973FA0"/>
    <w:rsid w:val="00973FAC"/>
    <w:rsid w:val="00975AF9"/>
    <w:rsid w:val="00976813"/>
    <w:rsid w:val="009806B9"/>
    <w:rsid w:val="0098099A"/>
    <w:rsid w:val="00980E15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277"/>
    <w:rsid w:val="009857B8"/>
    <w:rsid w:val="00985EFC"/>
    <w:rsid w:val="00986F48"/>
    <w:rsid w:val="009874DB"/>
    <w:rsid w:val="009901DD"/>
    <w:rsid w:val="009915CE"/>
    <w:rsid w:val="00991972"/>
    <w:rsid w:val="00991F38"/>
    <w:rsid w:val="009920C9"/>
    <w:rsid w:val="0099323E"/>
    <w:rsid w:val="009933F9"/>
    <w:rsid w:val="009938E7"/>
    <w:rsid w:val="00994C7B"/>
    <w:rsid w:val="00995061"/>
    <w:rsid w:val="0099507A"/>
    <w:rsid w:val="0099522E"/>
    <w:rsid w:val="0099648F"/>
    <w:rsid w:val="0099664C"/>
    <w:rsid w:val="00996B37"/>
    <w:rsid w:val="00996C5A"/>
    <w:rsid w:val="00997CF9"/>
    <w:rsid w:val="009A0005"/>
    <w:rsid w:val="009A040A"/>
    <w:rsid w:val="009A138E"/>
    <w:rsid w:val="009A17EF"/>
    <w:rsid w:val="009A20BB"/>
    <w:rsid w:val="009A27FF"/>
    <w:rsid w:val="009A341E"/>
    <w:rsid w:val="009A3BFB"/>
    <w:rsid w:val="009A48CA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D3"/>
    <w:rsid w:val="009B75F0"/>
    <w:rsid w:val="009C008B"/>
    <w:rsid w:val="009C00A8"/>
    <w:rsid w:val="009C0211"/>
    <w:rsid w:val="009C04DF"/>
    <w:rsid w:val="009C0C1E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C37"/>
    <w:rsid w:val="009C5C94"/>
    <w:rsid w:val="009C5CAA"/>
    <w:rsid w:val="009C5DAE"/>
    <w:rsid w:val="009C66B9"/>
    <w:rsid w:val="009C690F"/>
    <w:rsid w:val="009C6E66"/>
    <w:rsid w:val="009C70F3"/>
    <w:rsid w:val="009C7271"/>
    <w:rsid w:val="009D0232"/>
    <w:rsid w:val="009D0737"/>
    <w:rsid w:val="009D12F8"/>
    <w:rsid w:val="009D1FF3"/>
    <w:rsid w:val="009D2262"/>
    <w:rsid w:val="009D2A76"/>
    <w:rsid w:val="009D2DEC"/>
    <w:rsid w:val="009D2FFA"/>
    <w:rsid w:val="009D350F"/>
    <w:rsid w:val="009D3986"/>
    <w:rsid w:val="009D4917"/>
    <w:rsid w:val="009D4D2C"/>
    <w:rsid w:val="009D50A5"/>
    <w:rsid w:val="009D5C92"/>
    <w:rsid w:val="009D5F34"/>
    <w:rsid w:val="009D696B"/>
    <w:rsid w:val="009D7022"/>
    <w:rsid w:val="009D7082"/>
    <w:rsid w:val="009D742D"/>
    <w:rsid w:val="009D7979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02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65B"/>
    <w:rsid w:val="009F121D"/>
    <w:rsid w:val="009F13DF"/>
    <w:rsid w:val="009F1AB4"/>
    <w:rsid w:val="009F2180"/>
    <w:rsid w:val="009F2754"/>
    <w:rsid w:val="009F2F04"/>
    <w:rsid w:val="009F2FAE"/>
    <w:rsid w:val="009F318D"/>
    <w:rsid w:val="009F3314"/>
    <w:rsid w:val="009F49A2"/>
    <w:rsid w:val="009F55E4"/>
    <w:rsid w:val="009F5B1C"/>
    <w:rsid w:val="009F5CB3"/>
    <w:rsid w:val="009F61B1"/>
    <w:rsid w:val="009F6569"/>
    <w:rsid w:val="009F739B"/>
    <w:rsid w:val="009F7C16"/>
    <w:rsid w:val="00A00260"/>
    <w:rsid w:val="00A00477"/>
    <w:rsid w:val="00A0194A"/>
    <w:rsid w:val="00A01C73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6C8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5B4"/>
    <w:rsid w:val="00A148A8"/>
    <w:rsid w:val="00A15C2F"/>
    <w:rsid w:val="00A1650A"/>
    <w:rsid w:val="00A173CE"/>
    <w:rsid w:val="00A17566"/>
    <w:rsid w:val="00A175C6"/>
    <w:rsid w:val="00A17810"/>
    <w:rsid w:val="00A17B2E"/>
    <w:rsid w:val="00A21089"/>
    <w:rsid w:val="00A21557"/>
    <w:rsid w:val="00A22607"/>
    <w:rsid w:val="00A22A82"/>
    <w:rsid w:val="00A230EE"/>
    <w:rsid w:val="00A231AE"/>
    <w:rsid w:val="00A2406C"/>
    <w:rsid w:val="00A24547"/>
    <w:rsid w:val="00A245CC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0E99"/>
    <w:rsid w:val="00A411FB"/>
    <w:rsid w:val="00A417B0"/>
    <w:rsid w:val="00A419B3"/>
    <w:rsid w:val="00A41CE7"/>
    <w:rsid w:val="00A42E09"/>
    <w:rsid w:val="00A43014"/>
    <w:rsid w:val="00A43513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716E"/>
    <w:rsid w:val="00A47D46"/>
    <w:rsid w:val="00A50A5D"/>
    <w:rsid w:val="00A50C25"/>
    <w:rsid w:val="00A510BA"/>
    <w:rsid w:val="00A518DC"/>
    <w:rsid w:val="00A52822"/>
    <w:rsid w:val="00A5286F"/>
    <w:rsid w:val="00A53238"/>
    <w:rsid w:val="00A53254"/>
    <w:rsid w:val="00A535D8"/>
    <w:rsid w:val="00A53DBA"/>
    <w:rsid w:val="00A54A04"/>
    <w:rsid w:val="00A54C30"/>
    <w:rsid w:val="00A55721"/>
    <w:rsid w:val="00A56312"/>
    <w:rsid w:val="00A56C97"/>
    <w:rsid w:val="00A56CA1"/>
    <w:rsid w:val="00A56F88"/>
    <w:rsid w:val="00A572A4"/>
    <w:rsid w:val="00A578DD"/>
    <w:rsid w:val="00A579CE"/>
    <w:rsid w:val="00A57A5F"/>
    <w:rsid w:val="00A608E7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52C2"/>
    <w:rsid w:val="00A7725A"/>
    <w:rsid w:val="00A803B7"/>
    <w:rsid w:val="00A80889"/>
    <w:rsid w:val="00A808B5"/>
    <w:rsid w:val="00A80932"/>
    <w:rsid w:val="00A810EB"/>
    <w:rsid w:val="00A815E0"/>
    <w:rsid w:val="00A817B0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6EE"/>
    <w:rsid w:val="00A85C41"/>
    <w:rsid w:val="00A86506"/>
    <w:rsid w:val="00A868DA"/>
    <w:rsid w:val="00A87109"/>
    <w:rsid w:val="00A8799E"/>
    <w:rsid w:val="00A909EB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3C09"/>
    <w:rsid w:val="00AA43FD"/>
    <w:rsid w:val="00AA4AC1"/>
    <w:rsid w:val="00AA4D89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8C0"/>
    <w:rsid w:val="00AB2949"/>
    <w:rsid w:val="00AB3166"/>
    <w:rsid w:val="00AB371B"/>
    <w:rsid w:val="00AB3835"/>
    <w:rsid w:val="00AB3A24"/>
    <w:rsid w:val="00AB3AAF"/>
    <w:rsid w:val="00AB44A3"/>
    <w:rsid w:val="00AB586D"/>
    <w:rsid w:val="00AB60CE"/>
    <w:rsid w:val="00AB6952"/>
    <w:rsid w:val="00AB6A31"/>
    <w:rsid w:val="00AB6B4F"/>
    <w:rsid w:val="00AB6D05"/>
    <w:rsid w:val="00AB70ED"/>
    <w:rsid w:val="00AB712D"/>
    <w:rsid w:val="00AB735B"/>
    <w:rsid w:val="00AB7896"/>
    <w:rsid w:val="00AB790F"/>
    <w:rsid w:val="00AB79E4"/>
    <w:rsid w:val="00AC0659"/>
    <w:rsid w:val="00AC0C23"/>
    <w:rsid w:val="00AC1848"/>
    <w:rsid w:val="00AC1BE1"/>
    <w:rsid w:val="00AC2588"/>
    <w:rsid w:val="00AC2908"/>
    <w:rsid w:val="00AC30C6"/>
    <w:rsid w:val="00AC35D7"/>
    <w:rsid w:val="00AC42D4"/>
    <w:rsid w:val="00AC4376"/>
    <w:rsid w:val="00AC4B2D"/>
    <w:rsid w:val="00AC57FB"/>
    <w:rsid w:val="00AC580D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FFC"/>
    <w:rsid w:val="00AD30B9"/>
    <w:rsid w:val="00AD3384"/>
    <w:rsid w:val="00AD3EED"/>
    <w:rsid w:val="00AD408D"/>
    <w:rsid w:val="00AD40B6"/>
    <w:rsid w:val="00AD435B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0F5A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61C"/>
    <w:rsid w:val="00AE49AA"/>
    <w:rsid w:val="00AE4AD3"/>
    <w:rsid w:val="00AE4C89"/>
    <w:rsid w:val="00AE4CCD"/>
    <w:rsid w:val="00AE4F97"/>
    <w:rsid w:val="00AE517E"/>
    <w:rsid w:val="00AE58E4"/>
    <w:rsid w:val="00AE6AEB"/>
    <w:rsid w:val="00AE711A"/>
    <w:rsid w:val="00AE78E9"/>
    <w:rsid w:val="00AF00DD"/>
    <w:rsid w:val="00AF0315"/>
    <w:rsid w:val="00AF0410"/>
    <w:rsid w:val="00AF050B"/>
    <w:rsid w:val="00AF0CF0"/>
    <w:rsid w:val="00AF12D8"/>
    <w:rsid w:val="00AF1419"/>
    <w:rsid w:val="00AF14C1"/>
    <w:rsid w:val="00AF1D76"/>
    <w:rsid w:val="00AF2C89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7E"/>
    <w:rsid w:val="00B03DDD"/>
    <w:rsid w:val="00B0414E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446F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45"/>
    <w:rsid w:val="00B215FD"/>
    <w:rsid w:val="00B217C7"/>
    <w:rsid w:val="00B21CFF"/>
    <w:rsid w:val="00B21F88"/>
    <w:rsid w:val="00B21F94"/>
    <w:rsid w:val="00B22D9C"/>
    <w:rsid w:val="00B22EB3"/>
    <w:rsid w:val="00B23AA8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8DE"/>
    <w:rsid w:val="00B321AE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968"/>
    <w:rsid w:val="00B532DB"/>
    <w:rsid w:val="00B5354B"/>
    <w:rsid w:val="00B5369D"/>
    <w:rsid w:val="00B53A19"/>
    <w:rsid w:val="00B54024"/>
    <w:rsid w:val="00B540DD"/>
    <w:rsid w:val="00B540EB"/>
    <w:rsid w:val="00B5422A"/>
    <w:rsid w:val="00B54F11"/>
    <w:rsid w:val="00B556BD"/>
    <w:rsid w:val="00B557D3"/>
    <w:rsid w:val="00B56263"/>
    <w:rsid w:val="00B56BF2"/>
    <w:rsid w:val="00B5734B"/>
    <w:rsid w:val="00B60657"/>
    <w:rsid w:val="00B60C81"/>
    <w:rsid w:val="00B611FE"/>
    <w:rsid w:val="00B61C0A"/>
    <w:rsid w:val="00B61CCF"/>
    <w:rsid w:val="00B628BC"/>
    <w:rsid w:val="00B629C0"/>
    <w:rsid w:val="00B62EDE"/>
    <w:rsid w:val="00B62F04"/>
    <w:rsid w:val="00B630F0"/>
    <w:rsid w:val="00B6310E"/>
    <w:rsid w:val="00B63C32"/>
    <w:rsid w:val="00B63D74"/>
    <w:rsid w:val="00B63F8D"/>
    <w:rsid w:val="00B64805"/>
    <w:rsid w:val="00B64F1C"/>
    <w:rsid w:val="00B6558D"/>
    <w:rsid w:val="00B659F5"/>
    <w:rsid w:val="00B661DF"/>
    <w:rsid w:val="00B667AD"/>
    <w:rsid w:val="00B6698E"/>
    <w:rsid w:val="00B672E9"/>
    <w:rsid w:val="00B6795F"/>
    <w:rsid w:val="00B67BE2"/>
    <w:rsid w:val="00B708C6"/>
    <w:rsid w:val="00B713A6"/>
    <w:rsid w:val="00B720F3"/>
    <w:rsid w:val="00B72AED"/>
    <w:rsid w:val="00B72E5D"/>
    <w:rsid w:val="00B73158"/>
    <w:rsid w:val="00B73C70"/>
    <w:rsid w:val="00B73CA6"/>
    <w:rsid w:val="00B743BC"/>
    <w:rsid w:val="00B750DF"/>
    <w:rsid w:val="00B75E18"/>
    <w:rsid w:val="00B75F19"/>
    <w:rsid w:val="00B76024"/>
    <w:rsid w:val="00B76658"/>
    <w:rsid w:val="00B769E9"/>
    <w:rsid w:val="00B76F36"/>
    <w:rsid w:val="00B77598"/>
    <w:rsid w:val="00B77BCE"/>
    <w:rsid w:val="00B77F1C"/>
    <w:rsid w:val="00B8008C"/>
    <w:rsid w:val="00B801EB"/>
    <w:rsid w:val="00B806F4"/>
    <w:rsid w:val="00B80AF5"/>
    <w:rsid w:val="00B80BDE"/>
    <w:rsid w:val="00B80CA4"/>
    <w:rsid w:val="00B81689"/>
    <w:rsid w:val="00B82B16"/>
    <w:rsid w:val="00B82CAD"/>
    <w:rsid w:val="00B834CA"/>
    <w:rsid w:val="00B83A24"/>
    <w:rsid w:val="00B83C32"/>
    <w:rsid w:val="00B83D15"/>
    <w:rsid w:val="00B843DA"/>
    <w:rsid w:val="00B8527A"/>
    <w:rsid w:val="00B855C8"/>
    <w:rsid w:val="00B85EE4"/>
    <w:rsid w:val="00B8698C"/>
    <w:rsid w:val="00B86D23"/>
    <w:rsid w:val="00B86E8D"/>
    <w:rsid w:val="00B87472"/>
    <w:rsid w:val="00B8782B"/>
    <w:rsid w:val="00B87F43"/>
    <w:rsid w:val="00B90055"/>
    <w:rsid w:val="00B90CB2"/>
    <w:rsid w:val="00B91308"/>
    <w:rsid w:val="00B91537"/>
    <w:rsid w:val="00B9164F"/>
    <w:rsid w:val="00B9292F"/>
    <w:rsid w:val="00B92BDE"/>
    <w:rsid w:val="00B9325F"/>
    <w:rsid w:val="00B937BD"/>
    <w:rsid w:val="00B93D12"/>
    <w:rsid w:val="00B94250"/>
    <w:rsid w:val="00B94A90"/>
    <w:rsid w:val="00B95167"/>
    <w:rsid w:val="00B9524D"/>
    <w:rsid w:val="00B952CE"/>
    <w:rsid w:val="00B95973"/>
    <w:rsid w:val="00B95B22"/>
    <w:rsid w:val="00B96259"/>
    <w:rsid w:val="00B96F0D"/>
    <w:rsid w:val="00B975B1"/>
    <w:rsid w:val="00B97753"/>
    <w:rsid w:val="00BA1876"/>
    <w:rsid w:val="00BA192F"/>
    <w:rsid w:val="00BA1EBC"/>
    <w:rsid w:val="00BA262A"/>
    <w:rsid w:val="00BA2889"/>
    <w:rsid w:val="00BA2981"/>
    <w:rsid w:val="00BA32B8"/>
    <w:rsid w:val="00BA386C"/>
    <w:rsid w:val="00BA472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F18"/>
    <w:rsid w:val="00BB3D41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B7E"/>
    <w:rsid w:val="00BC53D2"/>
    <w:rsid w:val="00BC55DF"/>
    <w:rsid w:val="00BC61B2"/>
    <w:rsid w:val="00BC61C2"/>
    <w:rsid w:val="00BC672D"/>
    <w:rsid w:val="00BC726F"/>
    <w:rsid w:val="00BD040A"/>
    <w:rsid w:val="00BD09AD"/>
    <w:rsid w:val="00BD201F"/>
    <w:rsid w:val="00BD23C1"/>
    <w:rsid w:val="00BD255A"/>
    <w:rsid w:val="00BD3B61"/>
    <w:rsid w:val="00BD3CD2"/>
    <w:rsid w:val="00BD3E64"/>
    <w:rsid w:val="00BD5151"/>
    <w:rsid w:val="00BD6811"/>
    <w:rsid w:val="00BD6A2D"/>
    <w:rsid w:val="00BD6F10"/>
    <w:rsid w:val="00BD734E"/>
    <w:rsid w:val="00BD7985"/>
    <w:rsid w:val="00BE02D3"/>
    <w:rsid w:val="00BE1140"/>
    <w:rsid w:val="00BE1793"/>
    <w:rsid w:val="00BE1D0C"/>
    <w:rsid w:val="00BE2D07"/>
    <w:rsid w:val="00BE3E57"/>
    <w:rsid w:val="00BE428B"/>
    <w:rsid w:val="00BE4681"/>
    <w:rsid w:val="00BE49F3"/>
    <w:rsid w:val="00BE6361"/>
    <w:rsid w:val="00BE645D"/>
    <w:rsid w:val="00BE7033"/>
    <w:rsid w:val="00BE737A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7F0"/>
    <w:rsid w:val="00BF386F"/>
    <w:rsid w:val="00BF414E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40FD"/>
    <w:rsid w:val="00C0415A"/>
    <w:rsid w:val="00C05890"/>
    <w:rsid w:val="00C06A92"/>
    <w:rsid w:val="00C06ECC"/>
    <w:rsid w:val="00C076F7"/>
    <w:rsid w:val="00C07847"/>
    <w:rsid w:val="00C07C69"/>
    <w:rsid w:val="00C07CC2"/>
    <w:rsid w:val="00C07F98"/>
    <w:rsid w:val="00C10324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F4D"/>
    <w:rsid w:val="00C1765B"/>
    <w:rsid w:val="00C17B3E"/>
    <w:rsid w:val="00C17C5F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274"/>
    <w:rsid w:val="00C25901"/>
    <w:rsid w:val="00C25CEE"/>
    <w:rsid w:val="00C26143"/>
    <w:rsid w:val="00C26445"/>
    <w:rsid w:val="00C26A98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762"/>
    <w:rsid w:val="00C369FC"/>
    <w:rsid w:val="00C375EC"/>
    <w:rsid w:val="00C37ED5"/>
    <w:rsid w:val="00C40352"/>
    <w:rsid w:val="00C404E0"/>
    <w:rsid w:val="00C40AF4"/>
    <w:rsid w:val="00C40CFF"/>
    <w:rsid w:val="00C41865"/>
    <w:rsid w:val="00C4216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7932"/>
    <w:rsid w:val="00C504C5"/>
    <w:rsid w:val="00C50C47"/>
    <w:rsid w:val="00C50E63"/>
    <w:rsid w:val="00C51088"/>
    <w:rsid w:val="00C52146"/>
    <w:rsid w:val="00C5299B"/>
    <w:rsid w:val="00C52C39"/>
    <w:rsid w:val="00C52CB9"/>
    <w:rsid w:val="00C53C4F"/>
    <w:rsid w:val="00C53E88"/>
    <w:rsid w:val="00C551BA"/>
    <w:rsid w:val="00C5534A"/>
    <w:rsid w:val="00C555D6"/>
    <w:rsid w:val="00C55C45"/>
    <w:rsid w:val="00C5641C"/>
    <w:rsid w:val="00C564A6"/>
    <w:rsid w:val="00C568AC"/>
    <w:rsid w:val="00C57750"/>
    <w:rsid w:val="00C60051"/>
    <w:rsid w:val="00C602A0"/>
    <w:rsid w:val="00C60454"/>
    <w:rsid w:val="00C6098E"/>
    <w:rsid w:val="00C61415"/>
    <w:rsid w:val="00C617FD"/>
    <w:rsid w:val="00C62349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CD7"/>
    <w:rsid w:val="00C725E3"/>
    <w:rsid w:val="00C72731"/>
    <w:rsid w:val="00C72B76"/>
    <w:rsid w:val="00C72C5A"/>
    <w:rsid w:val="00C72FC8"/>
    <w:rsid w:val="00C7315E"/>
    <w:rsid w:val="00C73E31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23E1"/>
    <w:rsid w:val="00C825A9"/>
    <w:rsid w:val="00C84A14"/>
    <w:rsid w:val="00C84B3B"/>
    <w:rsid w:val="00C84F51"/>
    <w:rsid w:val="00C857A0"/>
    <w:rsid w:val="00C85836"/>
    <w:rsid w:val="00C85A28"/>
    <w:rsid w:val="00C85BFE"/>
    <w:rsid w:val="00C85D92"/>
    <w:rsid w:val="00C8664F"/>
    <w:rsid w:val="00C867B5"/>
    <w:rsid w:val="00C869FE"/>
    <w:rsid w:val="00C86E93"/>
    <w:rsid w:val="00C87AAD"/>
    <w:rsid w:val="00C87E8E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FFB"/>
    <w:rsid w:val="00C951A8"/>
    <w:rsid w:val="00C955AC"/>
    <w:rsid w:val="00C956F9"/>
    <w:rsid w:val="00C9618A"/>
    <w:rsid w:val="00C96303"/>
    <w:rsid w:val="00C96421"/>
    <w:rsid w:val="00C96623"/>
    <w:rsid w:val="00C96D80"/>
    <w:rsid w:val="00C972D5"/>
    <w:rsid w:val="00CA01CD"/>
    <w:rsid w:val="00CA0E91"/>
    <w:rsid w:val="00CA12AA"/>
    <w:rsid w:val="00CA1555"/>
    <w:rsid w:val="00CA1BBD"/>
    <w:rsid w:val="00CA4237"/>
    <w:rsid w:val="00CA4714"/>
    <w:rsid w:val="00CA4B8B"/>
    <w:rsid w:val="00CA556A"/>
    <w:rsid w:val="00CA56BF"/>
    <w:rsid w:val="00CA5896"/>
    <w:rsid w:val="00CA593E"/>
    <w:rsid w:val="00CA5A2C"/>
    <w:rsid w:val="00CA67BA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967"/>
    <w:rsid w:val="00CB396C"/>
    <w:rsid w:val="00CB42CE"/>
    <w:rsid w:val="00CB4A73"/>
    <w:rsid w:val="00CB4AF1"/>
    <w:rsid w:val="00CB4D68"/>
    <w:rsid w:val="00CB6CE9"/>
    <w:rsid w:val="00CB6FEC"/>
    <w:rsid w:val="00CB70C2"/>
    <w:rsid w:val="00CC049A"/>
    <w:rsid w:val="00CC0A49"/>
    <w:rsid w:val="00CC0D5E"/>
    <w:rsid w:val="00CC2C79"/>
    <w:rsid w:val="00CC34E6"/>
    <w:rsid w:val="00CC4957"/>
    <w:rsid w:val="00CC52B9"/>
    <w:rsid w:val="00CC53E7"/>
    <w:rsid w:val="00CC5507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1FB0"/>
    <w:rsid w:val="00CD251F"/>
    <w:rsid w:val="00CD25D3"/>
    <w:rsid w:val="00CD2C1A"/>
    <w:rsid w:val="00CD330B"/>
    <w:rsid w:val="00CD335A"/>
    <w:rsid w:val="00CD39B8"/>
    <w:rsid w:val="00CD3AB6"/>
    <w:rsid w:val="00CD445D"/>
    <w:rsid w:val="00CD4502"/>
    <w:rsid w:val="00CD4ADF"/>
    <w:rsid w:val="00CD521D"/>
    <w:rsid w:val="00CD59AA"/>
    <w:rsid w:val="00CD5BBE"/>
    <w:rsid w:val="00CD5E4A"/>
    <w:rsid w:val="00CD67B7"/>
    <w:rsid w:val="00CE0166"/>
    <w:rsid w:val="00CE06FE"/>
    <w:rsid w:val="00CE077E"/>
    <w:rsid w:val="00CE1371"/>
    <w:rsid w:val="00CE1538"/>
    <w:rsid w:val="00CE16E2"/>
    <w:rsid w:val="00CE234F"/>
    <w:rsid w:val="00CE236B"/>
    <w:rsid w:val="00CE2534"/>
    <w:rsid w:val="00CE341D"/>
    <w:rsid w:val="00CE344D"/>
    <w:rsid w:val="00CE35D3"/>
    <w:rsid w:val="00CE3873"/>
    <w:rsid w:val="00CE4028"/>
    <w:rsid w:val="00CE4041"/>
    <w:rsid w:val="00CE4335"/>
    <w:rsid w:val="00CE4A53"/>
    <w:rsid w:val="00CE4C26"/>
    <w:rsid w:val="00CE50C9"/>
    <w:rsid w:val="00CE5101"/>
    <w:rsid w:val="00CE5299"/>
    <w:rsid w:val="00CE564A"/>
    <w:rsid w:val="00CE5910"/>
    <w:rsid w:val="00CE5BA8"/>
    <w:rsid w:val="00CE72A8"/>
    <w:rsid w:val="00CE7517"/>
    <w:rsid w:val="00CE7720"/>
    <w:rsid w:val="00CE7834"/>
    <w:rsid w:val="00CF0112"/>
    <w:rsid w:val="00CF0272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61B0"/>
    <w:rsid w:val="00D0689B"/>
    <w:rsid w:val="00D07269"/>
    <w:rsid w:val="00D0756A"/>
    <w:rsid w:val="00D07AE2"/>
    <w:rsid w:val="00D07EDE"/>
    <w:rsid w:val="00D10004"/>
    <w:rsid w:val="00D10FE2"/>
    <w:rsid w:val="00D111A3"/>
    <w:rsid w:val="00D114EC"/>
    <w:rsid w:val="00D122D7"/>
    <w:rsid w:val="00D130F3"/>
    <w:rsid w:val="00D13714"/>
    <w:rsid w:val="00D13A98"/>
    <w:rsid w:val="00D13BC3"/>
    <w:rsid w:val="00D13D72"/>
    <w:rsid w:val="00D14A19"/>
    <w:rsid w:val="00D14CDB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B4B"/>
    <w:rsid w:val="00D21D8E"/>
    <w:rsid w:val="00D22839"/>
    <w:rsid w:val="00D23576"/>
    <w:rsid w:val="00D239C8"/>
    <w:rsid w:val="00D24500"/>
    <w:rsid w:val="00D248FF"/>
    <w:rsid w:val="00D24A01"/>
    <w:rsid w:val="00D25410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2393"/>
    <w:rsid w:val="00D324F5"/>
    <w:rsid w:val="00D32A4B"/>
    <w:rsid w:val="00D32A58"/>
    <w:rsid w:val="00D3312B"/>
    <w:rsid w:val="00D33CC7"/>
    <w:rsid w:val="00D34460"/>
    <w:rsid w:val="00D34531"/>
    <w:rsid w:val="00D34574"/>
    <w:rsid w:val="00D3483E"/>
    <w:rsid w:val="00D34A2F"/>
    <w:rsid w:val="00D34BBB"/>
    <w:rsid w:val="00D34CD2"/>
    <w:rsid w:val="00D34D46"/>
    <w:rsid w:val="00D35477"/>
    <w:rsid w:val="00D35584"/>
    <w:rsid w:val="00D355FF"/>
    <w:rsid w:val="00D3560F"/>
    <w:rsid w:val="00D36565"/>
    <w:rsid w:val="00D36939"/>
    <w:rsid w:val="00D36AA8"/>
    <w:rsid w:val="00D36ECC"/>
    <w:rsid w:val="00D371A3"/>
    <w:rsid w:val="00D371D3"/>
    <w:rsid w:val="00D37DDF"/>
    <w:rsid w:val="00D40366"/>
    <w:rsid w:val="00D4058D"/>
    <w:rsid w:val="00D406B0"/>
    <w:rsid w:val="00D40DE7"/>
    <w:rsid w:val="00D41663"/>
    <w:rsid w:val="00D42FAF"/>
    <w:rsid w:val="00D4317B"/>
    <w:rsid w:val="00D43287"/>
    <w:rsid w:val="00D432EA"/>
    <w:rsid w:val="00D43572"/>
    <w:rsid w:val="00D43EF3"/>
    <w:rsid w:val="00D44848"/>
    <w:rsid w:val="00D44CF5"/>
    <w:rsid w:val="00D45027"/>
    <w:rsid w:val="00D45063"/>
    <w:rsid w:val="00D45663"/>
    <w:rsid w:val="00D46236"/>
    <w:rsid w:val="00D4636F"/>
    <w:rsid w:val="00D46670"/>
    <w:rsid w:val="00D468AD"/>
    <w:rsid w:val="00D46B9D"/>
    <w:rsid w:val="00D474AA"/>
    <w:rsid w:val="00D47532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C09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B22"/>
    <w:rsid w:val="00D723E0"/>
    <w:rsid w:val="00D72A7A"/>
    <w:rsid w:val="00D73502"/>
    <w:rsid w:val="00D73CCD"/>
    <w:rsid w:val="00D74194"/>
    <w:rsid w:val="00D7432A"/>
    <w:rsid w:val="00D74B22"/>
    <w:rsid w:val="00D7501A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2610"/>
    <w:rsid w:val="00D83065"/>
    <w:rsid w:val="00D830A6"/>
    <w:rsid w:val="00D83228"/>
    <w:rsid w:val="00D832D2"/>
    <w:rsid w:val="00D83AB6"/>
    <w:rsid w:val="00D84080"/>
    <w:rsid w:val="00D8432A"/>
    <w:rsid w:val="00D84511"/>
    <w:rsid w:val="00D84FEB"/>
    <w:rsid w:val="00D85313"/>
    <w:rsid w:val="00D85938"/>
    <w:rsid w:val="00D86293"/>
    <w:rsid w:val="00D8688F"/>
    <w:rsid w:val="00D869F0"/>
    <w:rsid w:val="00D86C63"/>
    <w:rsid w:val="00D87AAB"/>
    <w:rsid w:val="00D87DB5"/>
    <w:rsid w:val="00D90B8C"/>
    <w:rsid w:val="00D916B7"/>
    <w:rsid w:val="00D91826"/>
    <w:rsid w:val="00D91A54"/>
    <w:rsid w:val="00D91D99"/>
    <w:rsid w:val="00D926CC"/>
    <w:rsid w:val="00D94597"/>
    <w:rsid w:val="00D948FE"/>
    <w:rsid w:val="00D94D1F"/>
    <w:rsid w:val="00D94F5B"/>
    <w:rsid w:val="00D961A6"/>
    <w:rsid w:val="00D96FC1"/>
    <w:rsid w:val="00D97015"/>
    <w:rsid w:val="00D9708C"/>
    <w:rsid w:val="00D97A3A"/>
    <w:rsid w:val="00D97C98"/>
    <w:rsid w:val="00D97EB3"/>
    <w:rsid w:val="00DA0747"/>
    <w:rsid w:val="00DA0D30"/>
    <w:rsid w:val="00DA23F9"/>
    <w:rsid w:val="00DA256B"/>
    <w:rsid w:val="00DA2F63"/>
    <w:rsid w:val="00DA3488"/>
    <w:rsid w:val="00DA34DF"/>
    <w:rsid w:val="00DA3AAB"/>
    <w:rsid w:val="00DA4ADB"/>
    <w:rsid w:val="00DA562F"/>
    <w:rsid w:val="00DA5815"/>
    <w:rsid w:val="00DA5D56"/>
    <w:rsid w:val="00DA62A0"/>
    <w:rsid w:val="00DA69B8"/>
    <w:rsid w:val="00DB053E"/>
    <w:rsid w:val="00DB0633"/>
    <w:rsid w:val="00DB0B8B"/>
    <w:rsid w:val="00DB0E2B"/>
    <w:rsid w:val="00DB0EED"/>
    <w:rsid w:val="00DB0EF1"/>
    <w:rsid w:val="00DB120C"/>
    <w:rsid w:val="00DB12DA"/>
    <w:rsid w:val="00DB2C47"/>
    <w:rsid w:val="00DB30CA"/>
    <w:rsid w:val="00DB321D"/>
    <w:rsid w:val="00DB3A9E"/>
    <w:rsid w:val="00DB4C3C"/>
    <w:rsid w:val="00DB4E41"/>
    <w:rsid w:val="00DB5895"/>
    <w:rsid w:val="00DB5BAD"/>
    <w:rsid w:val="00DB727F"/>
    <w:rsid w:val="00DC0A10"/>
    <w:rsid w:val="00DC1581"/>
    <w:rsid w:val="00DC18AC"/>
    <w:rsid w:val="00DC212C"/>
    <w:rsid w:val="00DC22A2"/>
    <w:rsid w:val="00DC2494"/>
    <w:rsid w:val="00DC2522"/>
    <w:rsid w:val="00DC2961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744"/>
    <w:rsid w:val="00DD27F5"/>
    <w:rsid w:val="00DD2D13"/>
    <w:rsid w:val="00DD3E6D"/>
    <w:rsid w:val="00DD40F1"/>
    <w:rsid w:val="00DD588C"/>
    <w:rsid w:val="00DD599E"/>
    <w:rsid w:val="00DD6487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40A0"/>
    <w:rsid w:val="00DE40D2"/>
    <w:rsid w:val="00DE588A"/>
    <w:rsid w:val="00DE5B81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E0022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D86"/>
    <w:rsid w:val="00E07703"/>
    <w:rsid w:val="00E07796"/>
    <w:rsid w:val="00E07BD6"/>
    <w:rsid w:val="00E1098E"/>
    <w:rsid w:val="00E10BA2"/>
    <w:rsid w:val="00E11A21"/>
    <w:rsid w:val="00E11CF7"/>
    <w:rsid w:val="00E12116"/>
    <w:rsid w:val="00E1244D"/>
    <w:rsid w:val="00E12472"/>
    <w:rsid w:val="00E13455"/>
    <w:rsid w:val="00E13BFD"/>
    <w:rsid w:val="00E1523E"/>
    <w:rsid w:val="00E1588B"/>
    <w:rsid w:val="00E15AD7"/>
    <w:rsid w:val="00E15E29"/>
    <w:rsid w:val="00E172B8"/>
    <w:rsid w:val="00E17583"/>
    <w:rsid w:val="00E17636"/>
    <w:rsid w:val="00E177F1"/>
    <w:rsid w:val="00E17E1E"/>
    <w:rsid w:val="00E204B5"/>
    <w:rsid w:val="00E217CE"/>
    <w:rsid w:val="00E218CC"/>
    <w:rsid w:val="00E21A76"/>
    <w:rsid w:val="00E21ABB"/>
    <w:rsid w:val="00E21B51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4D28"/>
    <w:rsid w:val="00E25946"/>
    <w:rsid w:val="00E259C5"/>
    <w:rsid w:val="00E25C0E"/>
    <w:rsid w:val="00E2626E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3A"/>
    <w:rsid w:val="00E33A75"/>
    <w:rsid w:val="00E3403D"/>
    <w:rsid w:val="00E34110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61F"/>
    <w:rsid w:val="00E42CAC"/>
    <w:rsid w:val="00E44A04"/>
    <w:rsid w:val="00E452C7"/>
    <w:rsid w:val="00E45378"/>
    <w:rsid w:val="00E45A9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C85"/>
    <w:rsid w:val="00E5461F"/>
    <w:rsid w:val="00E552E0"/>
    <w:rsid w:val="00E553E6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A39"/>
    <w:rsid w:val="00E63EA3"/>
    <w:rsid w:val="00E643C8"/>
    <w:rsid w:val="00E6475B"/>
    <w:rsid w:val="00E6546B"/>
    <w:rsid w:val="00E658F9"/>
    <w:rsid w:val="00E65D35"/>
    <w:rsid w:val="00E65D58"/>
    <w:rsid w:val="00E66154"/>
    <w:rsid w:val="00E66B10"/>
    <w:rsid w:val="00E66FB9"/>
    <w:rsid w:val="00E707CB"/>
    <w:rsid w:val="00E70B43"/>
    <w:rsid w:val="00E70CA5"/>
    <w:rsid w:val="00E70E03"/>
    <w:rsid w:val="00E72FF2"/>
    <w:rsid w:val="00E7355D"/>
    <w:rsid w:val="00E73C15"/>
    <w:rsid w:val="00E7482E"/>
    <w:rsid w:val="00E753BA"/>
    <w:rsid w:val="00E757B0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3CC"/>
    <w:rsid w:val="00E80A43"/>
    <w:rsid w:val="00E8190A"/>
    <w:rsid w:val="00E81AA1"/>
    <w:rsid w:val="00E81C7D"/>
    <w:rsid w:val="00E82CEC"/>
    <w:rsid w:val="00E83848"/>
    <w:rsid w:val="00E83977"/>
    <w:rsid w:val="00E84501"/>
    <w:rsid w:val="00E850B8"/>
    <w:rsid w:val="00E854D5"/>
    <w:rsid w:val="00E85624"/>
    <w:rsid w:val="00E85892"/>
    <w:rsid w:val="00E85A6E"/>
    <w:rsid w:val="00E862B7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3CEA"/>
    <w:rsid w:val="00E9444C"/>
    <w:rsid w:val="00E94BCC"/>
    <w:rsid w:val="00E9547D"/>
    <w:rsid w:val="00E956B7"/>
    <w:rsid w:val="00E96034"/>
    <w:rsid w:val="00E9648B"/>
    <w:rsid w:val="00E968EC"/>
    <w:rsid w:val="00E96D2E"/>
    <w:rsid w:val="00E97238"/>
    <w:rsid w:val="00E97EE1"/>
    <w:rsid w:val="00E97F30"/>
    <w:rsid w:val="00EA1574"/>
    <w:rsid w:val="00EA15D0"/>
    <w:rsid w:val="00EA244B"/>
    <w:rsid w:val="00EA2560"/>
    <w:rsid w:val="00EA3AEC"/>
    <w:rsid w:val="00EA3FB2"/>
    <w:rsid w:val="00EA4476"/>
    <w:rsid w:val="00EA4E0E"/>
    <w:rsid w:val="00EA5316"/>
    <w:rsid w:val="00EA58F6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95A"/>
    <w:rsid w:val="00EB0F93"/>
    <w:rsid w:val="00EB12F0"/>
    <w:rsid w:val="00EB1707"/>
    <w:rsid w:val="00EB1EFE"/>
    <w:rsid w:val="00EB2018"/>
    <w:rsid w:val="00EB237F"/>
    <w:rsid w:val="00EB24DE"/>
    <w:rsid w:val="00EB2675"/>
    <w:rsid w:val="00EB2921"/>
    <w:rsid w:val="00EB2C33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2411"/>
    <w:rsid w:val="00EC4705"/>
    <w:rsid w:val="00EC4847"/>
    <w:rsid w:val="00EC565B"/>
    <w:rsid w:val="00EC597C"/>
    <w:rsid w:val="00EC671C"/>
    <w:rsid w:val="00EC7A7E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4842"/>
    <w:rsid w:val="00ED49EF"/>
    <w:rsid w:val="00ED57CC"/>
    <w:rsid w:val="00ED5A7E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5BB2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31"/>
    <w:rsid w:val="00EF4D9E"/>
    <w:rsid w:val="00EF4FC1"/>
    <w:rsid w:val="00EF50E5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652C"/>
    <w:rsid w:val="00F165F9"/>
    <w:rsid w:val="00F16AD0"/>
    <w:rsid w:val="00F176EF"/>
    <w:rsid w:val="00F179F6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5246"/>
    <w:rsid w:val="00F26414"/>
    <w:rsid w:val="00F26D19"/>
    <w:rsid w:val="00F2763B"/>
    <w:rsid w:val="00F27D91"/>
    <w:rsid w:val="00F30205"/>
    <w:rsid w:val="00F3064D"/>
    <w:rsid w:val="00F30653"/>
    <w:rsid w:val="00F30FAF"/>
    <w:rsid w:val="00F30FC6"/>
    <w:rsid w:val="00F319DA"/>
    <w:rsid w:val="00F31EA3"/>
    <w:rsid w:val="00F33978"/>
    <w:rsid w:val="00F33EB0"/>
    <w:rsid w:val="00F34504"/>
    <w:rsid w:val="00F34CEF"/>
    <w:rsid w:val="00F34EED"/>
    <w:rsid w:val="00F35700"/>
    <w:rsid w:val="00F3624F"/>
    <w:rsid w:val="00F36278"/>
    <w:rsid w:val="00F36CDD"/>
    <w:rsid w:val="00F370FA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F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5087"/>
    <w:rsid w:val="00F55B3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7672"/>
    <w:rsid w:val="00F67B81"/>
    <w:rsid w:val="00F70F82"/>
    <w:rsid w:val="00F71274"/>
    <w:rsid w:val="00F714AD"/>
    <w:rsid w:val="00F71A8A"/>
    <w:rsid w:val="00F72681"/>
    <w:rsid w:val="00F7278F"/>
    <w:rsid w:val="00F729D7"/>
    <w:rsid w:val="00F72E0F"/>
    <w:rsid w:val="00F74821"/>
    <w:rsid w:val="00F7524B"/>
    <w:rsid w:val="00F7546C"/>
    <w:rsid w:val="00F7762C"/>
    <w:rsid w:val="00F77EC7"/>
    <w:rsid w:val="00F807B4"/>
    <w:rsid w:val="00F807B8"/>
    <w:rsid w:val="00F80A12"/>
    <w:rsid w:val="00F811FA"/>
    <w:rsid w:val="00F8122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4FA4"/>
    <w:rsid w:val="00F85CCE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BD2"/>
    <w:rsid w:val="00F94C7D"/>
    <w:rsid w:val="00F950CA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662F"/>
    <w:rsid w:val="00FA7A41"/>
    <w:rsid w:val="00FB1290"/>
    <w:rsid w:val="00FB16F1"/>
    <w:rsid w:val="00FB18C8"/>
    <w:rsid w:val="00FB1927"/>
    <w:rsid w:val="00FB2EF1"/>
    <w:rsid w:val="00FB3387"/>
    <w:rsid w:val="00FB453A"/>
    <w:rsid w:val="00FB457E"/>
    <w:rsid w:val="00FB4BBA"/>
    <w:rsid w:val="00FB55A6"/>
    <w:rsid w:val="00FB7117"/>
    <w:rsid w:val="00FB7F82"/>
    <w:rsid w:val="00FC04D5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9BB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EC7846A"/>
  <w15:docId w15:val="{439CB70D-26CD-45FA-9F28-0E6B103C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1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AB28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CA57A-5737-4230-895F-C9FC0F317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400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Somjai, Nigonyanont</cp:lastModifiedBy>
  <cp:revision>3</cp:revision>
  <cp:lastPrinted>2021-05-06T09:03:00Z</cp:lastPrinted>
  <dcterms:created xsi:type="dcterms:W3CDTF">2021-05-10T14:08:00Z</dcterms:created>
  <dcterms:modified xsi:type="dcterms:W3CDTF">2021-05-10T14:12:00Z</dcterms:modified>
</cp:coreProperties>
</file>