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C3D378" w14:textId="77777777" w:rsidR="0064498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44E9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49455EB" w14:textId="77777777" w:rsidR="001764F6" w:rsidRPr="00144E97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9B10279" w14:textId="77777777" w:rsidR="00644987" w:rsidRPr="00144E97" w:rsidRDefault="00D830A6" w:rsidP="00EF1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633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7E3C18">
        <w:rPr>
          <w:rFonts w:ascii="Angsana New" w:hAnsi="Angsana New"/>
          <w:sz w:val="30"/>
          <w:szCs w:val="30"/>
          <w:cs/>
        </w:rPr>
        <w:tab/>
      </w:r>
      <w:r w:rsidR="007E3C18">
        <w:rPr>
          <w:rFonts w:ascii="Angsana New" w:hAnsi="Angsana New"/>
          <w:sz w:val="30"/>
          <w:szCs w:val="30"/>
          <w:cs/>
        </w:rPr>
        <w:tab/>
      </w:r>
      <w:r w:rsidR="00644987" w:rsidRPr="00144E97">
        <w:rPr>
          <w:rFonts w:ascii="Angsana New" w:hAnsi="Angsana New"/>
          <w:sz w:val="30"/>
          <w:szCs w:val="30"/>
          <w:cs/>
        </w:rPr>
        <w:t>ข้อมูลทั่วไป</w:t>
      </w:r>
      <w:r w:rsidR="00EF1B50" w:rsidRPr="00144E97">
        <w:rPr>
          <w:rFonts w:ascii="Angsana New" w:hAnsi="Angsana New"/>
          <w:sz w:val="30"/>
          <w:szCs w:val="30"/>
          <w:cs/>
        </w:rPr>
        <w:tab/>
      </w:r>
      <w:r w:rsidR="00EF1B50" w:rsidRPr="00144E97">
        <w:rPr>
          <w:rFonts w:ascii="Angsana New" w:hAnsi="Angsana New"/>
          <w:sz w:val="30"/>
          <w:szCs w:val="30"/>
          <w:cs/>
        </w:rPr>
        <w:tab/>
      </w:r>
    </w:p>
    <w:p w14:paraId="66B89739" w14:textId="77777777" w:rsidR="004B71BE" w:rsidRDefault="00CF50EF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CF50EF">
        <w:rPr>
          <w:rFonts w:ascii="Angsana New" w:hAnsi="Angsana New"/>
          <w:sz w:val="30"/>
          <w:szCs w:val="30"/>
        </w:rPr>
        <w:t>2</w:t>
      </w:r>
      <w:r w:rsidR="00644987" w:rsidRPr="00144E97">
        <w:rPr>
          <w:rFonts w:ascii="Angsana New" w:hAnsi="Angsana New"/>
          <w:sz w:val="30"/>
          <w:szCs w:val="30"/>
          <w:cs/>
        </w:rPr>
        <w:tab/>
        <w:t>เกณฑ์การจัดทำงบการเงิน</w:t>
      </w:r>
      <w:r w:rsidR="004B71BE" w:rsidRPr="00144E97">
        <w:rPr>
          <w:rFonts w:ascii="Angsana New" w:hAnsi="Angsana New"/>
          <w:sz w:val="30"/>
          <w:szCs w:val="30"/>
          <w:cs/>
        </w:rPr>
        <w:t>ระหว่างกาล</w:t>
      </w:r>
    </w:p>
    <w:p w14:paraId="528E598C" w14:textId="77777777" w:rsidR="00745D88" w:rsidRPr="00144E97" w:rsidRDefault="00453F0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742140" w:rsidRPr="00144E97">
        <w:rPr>
          <w:rFonts w:ascii="Angsana New" w:hAnsi="Angsana New"/>
          <w:sz w:val="30"/>
          <w:szCs w:val="30"/>
        </w:rPr>
        <w:tab/>
      </w:r>
      <w:r w:rsidR="00CE0166" w:rsidRPr="00144E9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3A0E22A8" w14:textId="77777777" w:rsidR="00487C44" w:rsidRPr="00144E97" w:rsidRDefault="00453F0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 w:rsidR="00644987" w:rsidRPr="00144E97">
        <w:rPr>
          <w:rFonts w:ascii="Angsana New" w:hAnsi="Angsana New"/>
          <w:sz w:val="30"/>
          <w:szCs w:val="30"/>
        </w:rPr>
        <w:tab/>
      </w:r>
      <w:r w:rsidR="00A37243" w:rsidRPr="00144E97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644987" w:rsidRPr="00144E97">
        <w:rPr>
          <w:rFonts w:ascii="Angsana New" w:hAnsi="Angsana New"/>
          <w:sz w:val="30"/>
          <w:szCs w:val="30"/>
          <w:cs/>
        </w:rPr>
        <w:tab/>
      </w:r>
    </w:p>
    <w:p w14:paraId="4B5455DB" w14:textId="77777777" w:rsidR="002D73D6" w:rsidRPr="00144E97" w:rsidRDefault="00453F0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2D73D6" w:rsidRPr="00144E97">
        <w:rPr>
          <w:rFonts w:ascii="Angsana New" w:hAnsi="Angsana New"/>
          <w:sz w:val="30"/>
          <w:szCs w:val="30"/>
        </w:rPr>
        <w:tab/>
      </w:r>
      <w:r w:rsidR="002D73D6" w:rsidRPr="00144E97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F86DA2" w:rsidRPr="00144E97">
        <w:rPr>
          <w:rFonts w:ascii="Angsana New" w:hAnsi="Angsana New"/>
          <w:sz w:val="30"/>
          <w:szCs w:val="30"/>
          <w:cs/>
        </w:rPr>
        <w:t>และการร่วมค้า</w:t>
      </w:r>
    </w:p>
    <w:p w14:paraId="7D6E8FB1" w14:textId="77777777" w:rsidR="00A56312" w:rsidRPr="00144E97" w:rsidRDefault="00453F0F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6</w:t>
      </w:r>
      <w:r w:rsidR="00A56312" w:rsidRPr="00144E97">
        <w:rPr>
          <w:rFonts w:ascii="Angsana New" w:hAnsi="Angsana New"/>
          <w:sz w:val="30"/>
          <w:szCs w:val="30"/>
          <w:cs/>
        </w:rPr>
        <w:tab/>
        <w:t>เงินลงทุนในบริษัทย่อย</w:t>
      </w:r>
      <w:r w:rsidR="00A56312" w:rsidRPr="00144E97">
        <w:rPr>
          <w:rFonts w:ascii="Angsana New" w:hAnsi="Angsana New"/>
          <w:sz w:val="30"/>
          <w:szCs w:val="30"/>
          <w:cs/>
        </w:rPr>
        <w:tab/>
      </w:r>
      <w:r w:rsidR="00A56312" w:rsidRPr="00144E97">
        <w:rPr>
          <w:rFonts w:ascii="Angsana New" w:hAnsi="Angsana New"/>
          <w:sz w:val="30"/>
          <w:szCs w:val="30"/>
          <w:cs/>
        </w:rPr>
        <w:tab/>
      </w:r>
    </w:p>
    <w:p w14:paraId="158B710A" w14:textId="62C6E452" w:rsidR="00A37243" w:rsidRPr="00144E97" w:rsidRDefault="00453F0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A37243" w:rsidRPr="00144E97">
        <w:rPr>
          <w:rFonts w:ascii="Angsana New" w:hAnsi="Angsana New"/>
          <w:sz w:val="30"/>
          <w:szCs w:val="30"/>
          <w:cs/>
        </w:rPr>
        <w:tab/>
      </w:r>
      <w:r w:rsidR="008C5800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9D2DEC">
        <w:rPr>
          <w:rFonts w:ascii="Angsana New" w:hAnsi="Angsana New" w:hint="cs"/>
          <w:sz w:val="30"/>
          <w:szCs w:val="30"/>
          <w:cs/>
        </w:rPr>
        <w:t>และสินทรัพย์สิทธิการเช่า</w:t>
      </w:r>
    </w:p>
    <w:p w14:paraId="217C4A4D" w14:textId="77777777" w:rsidR="00C43DDE" w:rsidRPr="00144E97" w:rsidRDefault="00453F0F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8</w:t>
      </w:r>
      <w:r w:rsidR="00C43DDE" w:rsidRPr="00144E97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383B3242" w14:textId="77777777" w:rsidR="00B04F19" w:rsidRDefault="00453F0F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A56312" w:rsidRPr="00144E97">
        <w:rPr>
          <w:rFonts w:ascii="Angsana New" w:hAnsi="Angsana New"/>
          <w:sz w:val="30"/>
          <w:szCs w:val="30"/>
          <w:cs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ภาษีเงินได้</w:t>
      </w:r>
    </w:p>
    <w:p w14:paraId="774EF7B8" w14:textId="0D57E5DE" w:rsidR="00A56312" w:rsidRPr="00144E97" w:rsidRDefault="00D830A6" w:rsidP="00CA7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A56C97">
        <w:rPr>
          <w:rFonts w:ascii="Angsana New" w:hAnsi="Angsana New"/>
          <w:sz w:val="30"/>
          <w:szCs w:val="30"/>
        </w:rPr>
        <w:t>0</w:t>
      </w:r>
      <w:r w:rsidR="00CA72D0">
        <w:rPr>
          <w:rFonts w:ascii="Angsana New" w:hAnsi="Angsana New"/>
          <w:sz w:val="30"/>
          <w:szCs w:val="30"/>
        </w:rPr>
        <w:tab/>
        <w:t xml:space="preserve">          </w:t>
      </w:r>
      <w:r w:rsidR="00D85313">
        <w:rPr>
          <w:rFonts w:ascii="Angsana New" w:hAnsi="Angsana New"/>
          <w:sz w:val="30"/>
          <w:szCs w:val="30"/>
        </w:rPr>
        <w:t xml:space="preserve"> </w:t>
      </w:r>
      <w:r w:rsidR="00D85313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2B8253BE" w14:textId="0840AFF0" w:rsidR="00B04F19" w:rsidRDefault="00D830A6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A56C97">
        <w:rPr>
          <w:rFonts w:ascii="Angsana New" w:hAnsi="Angsana New"/>
          <w:sz w:val="30"/>
          <w:szCs w:val="30"/>
        </w:rPr>
        <w:t>1</w:t>
      </w:r>
      <w:r w:rsidR="00CD1101" w:rsidRPr="00144E97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1D36A47" w14:textId="00859466" w:rsidR="00897B38" w:rsidRDefault="00D830A6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A56C97">
        <w:rPr>
          <w:rFonts w:ascii="Angsana New" w:hAnsi="Angsana New"/>
          <w:sz w:val="30"/>
          <w:szCs w:val="30"/>
        </w:rPr>
        <w:t>2</w:t>
      </w:r>
      <w:r w:rsidR="00897B38">
        <w:rPr>
          <w:rFonts w:ascii="Angsana New" w:hAnsi="Angsana New"/>
          <w:sz w:val="30"/>
          <w:szCs w:val="30"/>
        </w:rPr>
        <w:tab/>
      </w:r>
      <w:r w:rsidR="00897B38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66A0FFDB" w14:textId="0F479E1A" w:rsidR="00D24500" w:rsidRDefault="00D830A6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A56C97">
        <w:rPr>
          <w:rFonts w:ascii="Angsana New" w:hAnsi="Angsana New"/>
          <w:sz w:val="30"/>
          <w:szCs w:val="30"/>
        </w:rPr>
        <w:t>3</w:t>
      </w:r>
      <w:r w:rsidR="00D24500">
        <w:rPr>
          <w:rFonts w:ascii="Angsana New" w:hAnsi="Angsana New"/>
          <w:sz w:val="30"/>
          <w:szCs w:val="30"/>
        </w:rPr>
        <w:tab/>
      </w:r>
      <w:r w:rsidR="00D24500" w:rsidRPr="00D24500">
        <w:rPr>
          <w:rFonts w:ascii="Angsana New" w:hAnsi="Angsana New"/>
          <w:sz w:val="30"/>
          <w:szCs w:val="30"/>
          <w:cs/>
        </w:rPr>
        <w:t>การจัดประเภทรายการใหม่</w:t>
      </w:r>
    </w:p>
    <w:p w14:paraId="49845B23" w14:textId="77777777" w:rsidR="00933B80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75A91ABD" w14:textId="77777777" w:rsidR="007D4F3A" w:rsidRPr="007D4F3A" w:rsidRDefault="007D4F3A" w:rsidP="001E5073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/>
          <w:cs/>
        </w:rPr>
      </w:pPr>
      <w:r w:rsidRPr="007D4F3A">
        <w:rPr>
          <w:rFonts w:ascii="Angsana New" w:hAnsi="Angsana New" w:cs="Angsana New"/>
          <w:lang w:val="en-US"/>
        </w:rPr>
        <w:tab/>
        <w:t xml:space="preserve">              </w:t>
      </w:r>
      <w:r w:rsidRPr="007D4F3A">
        <w:rPr>
          <w:rFonts w:ascii="Angsana New" w:hAnsi="Angsana New" w:cs="Angsana New" w:hint="cs"/>
          <w:cs/>
          <w:lang w:val="en-US"/>
        </w:rPr>
        <w:t xml:space="preserve"> </w:t>
      </w:r>
    </w:p>
    <w:p w14:paraId="7373BA5F" w14:textId="77777777" w:rsidR="00FF4BEE" w:rsidRPr="00144E97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</w:p>
    <w:p w14:paraId="39C1B623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57753EA5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7F1294A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09C9E490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21521246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6493D67A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1697F85D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5F1FCCCB" w14:textId="77777777" w:rsidR="00FF4BEE" w:rsidRPr="00144E97" w:rsidRDefault="00726579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</w:p>
    <w:p w14:paraId="62006CBF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558D5E5" w14:textId="77777777" w:rsidR="0099323E" w:rsidRPr="00144E97" w:rsidRDefault="0099323E" w:rsidP="00A73C5C">
      <w:pPr>
        <w:rPr>
          <w:rFonts w:ascii="Angsana New" w:hAnsi="Angsana New"/>
          <w:sz w:val="30"/>
          <w:szCs w:val="30"/>
          <w:cs/>
        </w:rPr>
        <w:sectPr w:rsidR="0099323E" w:rsidRPr="00144E97" w:rsidSect="001460D8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7C128B5A" w14:textId="77777777"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52798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Pr="00EA4476">
        <w:rPr>
          <w:rFonts w:ascii="Angsana New" w:hAnsi="Angsana New"/>
          <w:sz w:val="30"/>
          <w:szCs w:val="30"/>
          <w:cs/>
        </w:rPr>
        <w:t>นี้</w:t>
      </w:r>
    </w:p>
    <w:p w14:paraId="6E7901BD" w14:textId="77777777"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44AE37" w14:textId="37B24EA8"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EA4476">
        <w:rPr>
          <w:rFonts w:ascii="Angsana New" w:hAnsi="Angsana New"/>
          <w:sz w:val="30"/>
          <w:szCs w:val="30"/>
          <w:cs/>
        </w:rPr>
        <w:t>นี้</w:t>
      </w:r>
      <w:r w:rsidRPr="00EA4476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EA4476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EA4476">
        <w:rPr>
          <w:rFonts w:ascii="Angsana New" w:hAnsi="Angsana New"/>
          <w:sz w:val="30"/>
          <w:szCs w:val="30"/>
          <w:cs/>
        </w:rPr>
        <w:t>จาก</w:t>
      </w:r>
      <w:r w:rsidR="009B75F0" w:rsidRPr="00EA4476">
        <w:rPr>
          <w:rFonts w:ascii="Angsana New" w:hAnsi="Angsana New"/>
          <w:sz w:val="30"/>
          <w:szCs w:val="30"/>
          <w:cs/>
        </w:rPr>
        <w:t>คณะ</w:t>
      </w:r>
      <w:r w:rsidR="00AA061E" w:rsidRPr="00EA4476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26220A" w:rsidRPr="00EA4476">
        <w:rPr>
          <w:rFonts w:ascii="Angsana New" w:hAnsi="Angsana New"/>
          <w:sz w:val="30"/>
          <w:szCs w:val="30"/>
          <w:cs/>
        </w:rPr>
        <w:t xml:space="preserve"> </w:t>
      </w:r>
      <w:r w:rsidR="006E13FB">
        <w:rPr>
          <w:rFonts w:ascii="Angsana New" w:hAnsi="Angsana New"/>
          <w:sz w:val="30"/>
          <w:szCs w:val="30"/>
        </w:rPr>
        <w:t>1</w:t>
      </w:r>
      <w:r w:rsidR="00E63EA3">
        <w:rPr>
          <w:rFonts w:ascii="Angsana New" w:hAnsi="Angsana New"/>
          <w:sz w:val="30"/>
          <w:szCs w:val="30"/>
        </w:rPr>
        <w:t>3</w:t>
      </w:r>
      <w:r w:rsidR="006E13FB">
        <w:rPr>
          <w:rFonts w:ascii="Angsana New" w:hAnsi="Angsana New"/>
          <w:sz w:val="30"/>
          <w:szCs w:val="30"/>
        </w:rPr>
        <w:t xml:space="preserve"> </w:t>
      </w:r>
      <w:r w:rsidR="00BF20C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F20C3">
        <w:rPr>
          <w:rFonts w:ascii="Angsana New" w:hAnsi="Angsana New"/>
          <w:sz w:val="30"/>
          <w:szCs w:val="30"/>
        </w:rPr>
        <w:t>2564</w:t>
      </w:r>
    </w:p>
    <w:p w14:paraId="6CDC45E0" w14:textId="77777777" w:rsidR="003E5CC4" w:rsidRPr="00EA4476" w:rsidRDefault="003E5CC4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7190AB" w14:textId="77777777" w:rsidR="00FC04D5" w:rsidRPr="00EA4476" w:rsidRDefault="00F3624F" w:rsidP="00EF3232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ข้อมูล</w:t>
      </w:r>
      <w:r w:rsidR="00FC04D5" w:rsidRPr="00EA4476">
        <w:rPr>
          <w:rFonts w:ascii="Angsana New" w:hAnsi="Angsana New"/>
          <w:sz w:val="30"/>
          <w:szCs w:val="30"/>
          <w:cs/>
        </w:rPr>
        <w:t>ทั่วไป</w:t>
      </w:r>
    </w:p>
    <w:p w14:paraId="74C7D858" w14:textId="77777777" w:rsidR="00FC04D5" w:rsidRPr="004161E0" w:rsidRDefault="00FC04D5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31C39B36" w14:textId="77777777" w:rsidR="00307ABE" w:rsidRPr="00EA4476" w:rsidRDefault="00A13F31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และจำหน่ายผ่านตัวแทนจำหน่ายอิสระสำหรับผลิตภัณฑ์อาหารเสริม ผลิตภัณฑ์ยาภายใต้เครื่องหมายการค้าที่จ่ายตามใบสั่งแพทย์ ผลิตภัณฑ์จำหน่ายหน้าเคาน์เตอร์ ผลิตภัณฑ์สมุนไพร วิตามิน และสินค้าอุปโภคบริโภค รวมทั้งการให้บริการจัดจำหน่ายผลิตภัณฑ์ดังกล่าว</w:t>
      </w:r>
    </w:p>
    <w:p w14:paraId="3826282E" w14:textId="77777777" w:rsidR="00A13F31" w:rsidRPr="004161E0" w:rsidRDefault="00A13F31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AE04414" w14:textId="77777777" w:rsidR="00FC04D5" w:rsidRPr="00EA4476" w:rsidRDefault="00FC04D5" w:rsidP="00EF3232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EA4476">
        <w:rPr>
          <w:rFonts w:ascii="Angsana New" w:hAnsi="Angsana New"/>
          <w:sz w:val="30"/>
          <w:szCs w:val="30"/>
          <w:cs/>
        </w:rPr>
        <w:t xml:space="preserve"> </w:t>
      </w:r>
    </w:p>
    <w:p w14:paraId="78A08529" w14:textId="77777777" w:rsidR="00FC04D5" w:rsidRPr="004161E0" w:rsidRDefault="00FC04D5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41216430" w14:textId="77777777" w:rsidR="006F16E0" w:rsidRPr="00EA4476" w:rsidRDefault="006F16E0" w:rsidP="00EF32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A4476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A447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390D6DAA" w14:textId="77777777" w:rsidR="006F16E0" w:rsidRPr="004161E0" w:rsidRDefault="006F16E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334DFA2" w14:textId="77777777" w:rsidR="00472A4E" w:rsidRPr="00EA4476" w:rsidRDefault="00472A4E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EA4476">
        <w:rPr>
          <w:rFonts w:ascii="Angsana New" w:hAnsi="Angsana New"/>
          <w:sz w:val="30"/>
          <w:szCs w:val="30"/>
        </w:rPr>
        <w:t>34</w:t>
      </w:r>
      <w:r w:rsidRPr="00EA4476">
        <w:rPr>
          <w:rFonts w:ascii="Angsana New" w:hAnsi="Angsana New"/>
          <w:sz w:val="30"/>
          <w:szCs w:val="30"/>
          <w:cs/>
        </w:rPr>
        <w:t xml:space="preserve"> เรื่อง </w:t>
      </w:r>
      <w:r w:rsidRPr="00EA447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476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2E7431A1" w14:textId="77777777" w:rsidR="00472A4E" w:rsidRPr="004161E0" w:rsidRDefault="00472A4E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AA0B6EB" w14:textId="77777777" w:rsidR="004F2118" w:rsidRDefault="00A419B3" w:rsidP="00EF32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งบการเงิน</w:t>
      </w:r>
      <w:r w:rsidR="0045711D" w:rsidRPr="00EA447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A4476">
        <w:rPr>
          <w:rFonts w:ascii="Angsana New" w:hAnsi="Angsana New"/>
          <w:sz w:val="30"/>
          <w:szCs w:val="30"/>
          <w:cs/>
        </w:rPr>
        <w:t xml:space="preserve"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</w:t>
      </w:r>
      <w:r w:rsidR="003116E5" w:rsidRPr="00EA4476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</w:t>
      </w:r>
      <w:r w:rsidR="00CF30C1" w:rsidRPr="00EA4476">
        <w:rPr>
          <w:rFonts w:ascii="Angsana New" w:hAnsi="Angsana New"/>
          <w:sz w:val="30"/>
          <w:szCs w:val="30"/>
          <w:cs/>
        </w:rPr>
        <w:t xml:space="preserve"> </w:t>
      </w:r>
      <w:r w:rsidR="003116E5" w:rsidRPr="00EA4476">
        <w:rPr>
          <w:rFonts w:ascii="Angsana New" w:hAnsi="Angsana New"/>
          <w:sz w:val="30"/>
          <w:szCs w:val="30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="002A7E90" w:rsidRPr="00EA4476">
        <w:rPr>
          <w:rFonts w:ascii="Angsana New" w:hAnsi="Angsana New"/>
          <w:sz w:val="30"/>
          <w:szCs w:val="30"/>
          <w:cs/>
        </w:rPr>
        <w:t xml:space="preserve"> </w:t>
      </w:r>
      <w:r w:rsidR="00D130F3" w:rsidRPr="00EA4476">
        <w:rPr>
          <w:rFonts w:ascii="Angsana New" w:hAnsi="Angsana New"/>
          <w:sz w:val="30"/>
          <w:szCs w:val="30"/>
        </w:rPr>
        <w:t>3</w:t>
      </w:r>
      <w:r w:rsidR="00D830A6" w:rsidRPr="00EA4476">
        <w:rPr>
          <w:rFonts w:ascii="Angsana New" w:hAnsi="Angsana New"/>
          <w:sz w:val="30"/>
          <w:szCs w:val="30"/>
        </w:rPr>
        <w:t>1</w:t>
      </w:r>
      <w:r w:rsidRPr="00EA447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50EF" w:rsidRPr="00EA4476">
        <w:rPr>
          <w:rFonts w:ascii="Angsana New" w:hAnsi="Angsana New"/>
          <w:sz w:val="30"/>
          <w:szCs w:val="30"/>
        </w:rPr>
        <w:t>2</w:t>
      </w:r>
      <w:r w:rsidR="00D130F3" w:rsidRPr="00EA4476">
        <w:rPr>
          <w:rFonts w:ascii="Angsana New" w:hAnsi="Angsana New"/>
          <w:sz w:val="30"/>
          <w:szCs w:val="30"/>
        </w:rPr>
        <w:t>5</w:t>
      </w:r>
      <w:r w:rsidR="00CF50EF" w:rsidRPr="00EA4476">
        <w:rPr>
          <w:rFonts w:ascii="Angsana New" w:hAnsi="Angsana New"/>
          <w:sz w:val="30"/>
          <w:szCs w:val="30"/>
        </w:rPr>
        <w:t>6</w:t>
      </w:r>
      <w:r w:rsidR="00F10BD2">
        <w:rPr>
          <w:rFonts w:ascii="Angsana New" w:hAnsi="Angsana New"/>
          <w:sz w:val="30"/>
          <w:szCs w:val="30"/>
        </w:rPr>
        <w:t>3</w:t>
      </w:r>
    </w:p>
    <w:p w14:paraId="42962F83" w14:textId="77777777" w:rsidR="006E13FB" w:rsidRPr="00431549" w:rsidRDefault="006E13FB" w:rsidP="00EF32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6A97BC6" w14:textId="77777777" w:rsidR="009C0C1E" w:rsidRDefault="009C0C1E" w:rsidP="00EF32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C0C1E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9C0C1E">
        <w:rPr>
          <w:rFonts w:ascii="Angsana New" w:hAnsi="Angsana New"/>
          <w:sz w:val="30"/>
          <w:szCs w:val="30"/>
        </w:rPr>
        <w:t xml:space="preserve">1 </w:t>
      </w:r>
      <w:r w:rsidRPr="009C0C1E">
        <w:rPr>
          <w:rFonts w:ascii="Angsana New" w:hAnsi="Angsana New"/>
          <w:sz w:val="30"/>
          <w:szCs w:val="30"/>
          <w:cs/>
        </w:rPr>
        <w:t xml:space="preserve">มกราคม </w:t>
      </w:r>
      <w:r w:rsidRPr="009C0C1E">
        <w:rPr>
          <w:rFonts w:ascii="Angsana New" w:hAnsi="Angsana New"/>
          <w:sz w:val="30"/>
          <w:szCs w:val="30"/>
        </w:rPr>
        <w:t xml:space="preserve">2564 </w:t>
      </w:r>
      <w:r w:rsidRPr="009C0C1E">
        <w:rPr>
          <w:rFonts w:ascii="Angsana New" w:hAnsi="Angsana New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7EFE23D5" w14:textId="77791008" w:rsidR="004F0CF5" w:rsidRDefault="004F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3B5E5DB3" w14:textId="77777777" w:rsidR="00123917" w:rsidRPr="00EA4476" w:rsidRDefault="00123917" w:rsidP="00EA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="Angsana New" w:hAnsi="Angsana New"/>
          <w:b/>
          <w:bCs/>
          <w:sz w:val="30"/>
          <w:szCs w:val="30"/>
        </w:rPr>
      </w:pPr>
      <w:r w:rsidRPr="00EA447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863248" w:rsidRPr="00EA44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EA447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A447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9E584B" w:rsidRPr="00EA4476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B83D1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9E584B" w:rsidRPr="00EA4476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</w:t>
      </w:r>
      <w:r w:rsidR="009E584B" w:rsidRPr="00EA44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D37DDF" w:rsidRPr="00D37DDF">
        <w:rPr>
          <w:rFonts w:ascii="Angsana New" w:hAnsi="Angsana New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2E3D6502" w14:textId="77777777" w:rsidR="004F2118" w:rsidRPr="00EA4476" w:rsidRDefault="004F2118" w:rsidP="00EA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="Angsana New" w:hAnsi="Angsana New"/>
          <w:sz w:val="30"/>
          <w:szCs w:val="30"/>
        </w:rPr>
      </w:pPr>
    </w:p>
    <w:p w14:paraId="0458D46C" w14:textId="77777777" w:rsidR="00863248" w:rsidRPr="00EA4476" w:rsidRDefault="00863248" w:rsidP="00D6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Pr="00EA4476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EA4476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EA4476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</w:t>
      </w:r>
      <w:r w:rsidRPr="00EA4476">
        <w:rPr>
          <w:rFonts w:ascii="Angsana New" w:hAnsi="Angsana New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</w:t>
      </w:r>
      <w:r w:rsidR="0007025E" w:rsidRPr="00EA4476">
        <w:rPr>
          <w:rFonts w:ascii="Angsana New" w:hAnsi="Angsana New" w:hint="cs"/>
          <w:sz w:val="30"/>
          <w:szCs w:val="30"/>
          <w:cs/>
        </w:rPr>
        <w:t>ไม่แตกต่างจากที่อธิบาย</w:t>
      </w:r>
      <w:r w:rsidR="00C551BA" w:rsidRPr="00EA4476">
        <w:rPr>
          <w:rFonts w:ascii="Angsana New" w:hAnsi="Angsana New" w:hint="cs"/>
          <w:sz w:val="30"/>
          <w:szCs w:val="30"/>
          <w:cs/>
        </w:rPr>
        <w:t>ไว้</w:t>
      </w:r>
      <w:r w:rsidR="0007025E" w:rsidRPr="00EA4476">
        <w:rPr>
          <w:rFonts w:ascii="Angsana New" w:hAnsi="Angsana New" w:hint="cs"/>
          <w:sz w:val="30"/>
          <w:szCs w:val="30"/>
          <w:cs/>
        </w:rPr>
        <w:t>ใน</w:t>
      </w:r>
      <w:r w:rsidRPr="00EA4476">
        <w:rPr>
          <w:rFonts w:ascii="Angsana New" w:hAnsi="Angsana New" w:hint="cs"/>
          <w:sz w:val="30"/>
          <w:szCs w:val="30"/>
          <w:cs/>
        </w:rPr>
        <w:t>งบ</w:t>
      </w:r>
      <w:r w:rsidRPr="00EA4476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="00D130F3" w:rsidRPr="00EA4476">
        <w:rPr>
          <w:rFonts w:ascii="Angsana New" w:hAnsi="Angsana New"/>
          <w:sz w:val="30"/>
          <w:szCs w:val="30"/>
        </w:rPr>
        <w:t>3</w:t>
      </w:r>
      <w:r w:rsidR="00D830A6" w:rsidRPr="00EA4476">
        <w:rPr>
          <w:rFonts w:ascii="Angsana New" w:hAnsi="Angsana New"/>
          <w:sz w:val="30"/>
          <w:szCs w:val="30"/>
        </w:rPr>
        <w:t>1</w:t>
      </w:r>
      <w:r w:rsidRPr="00EA4476">
        <w:rPr>
          <w:rFonts w:ascii="Angsana New" w:hAnsi="Angsana New"/>
          <w:sz w:val="30"/>
          <w:szCs w:val="30"/>
        </w:rPr>
        <w:t xml:space="preserve"> </w:t>
      </w:r>
      <w:r w:rsidRPr="00EA44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CF50EF" w:rsidRPr="00EA4476">
        <w:rPr>
          <w:rFonts w:ascii="Angsana New" w:hAnsi="Angsana New"/>
          <w:sz w:val="30"/>
          <w:szCs w:val="30"/>
        </w:rPr>
        <w:t>2</w:t>
      </w:r>
      <w:r w:rsidR="00D130F3" w:rsidRPr="00EA4476">
        <w:rPr>
          <w:rFonts w:ascii="Angsana New" w:hAnsi="Angsana New"/>
          <w:sz w:val="30"/>
          <w:szCs w:val="30"/>
        </w:rPr>
        <w:t>5</w:t>
      </w:r>
      <w:r w:rsidR="00CF50EF" w:rsidRPr="00EA4476">
        <w:rPr>
          <w:rFonts w:ascii="Angsana New" w:hAnsi="Angsana New"/>
          <w:sz w:val="30"/>
          <w:szCs w:val="30"/>
        </w:rPr>
        <w:t>6</w:t>
      </w:r>
      <w:r w:rsidR="00F10BD2">
        <w:rPr>
          <w:rFonts w:ascii="Angsana New" w:hAnsi="Angsana New"/>
          <w:sz w:val="30"/>
          <w:szCs w:val="30"/>
        </w:rPr>
        <w:t>3</w:t>
      </w:r>
      <w:r w:rsidR="0007025E" w:rsidRPr="00EA447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ED9ECC7" w14:textId="77777777" w:rsidR="00D723E0" w:rsidRPr="00EA4476" w:rsidRDefault="00D723E0" w:rsidP="00B83C32">
      <w:pPr>
        <w:tabs>
          <w:tab w:val="clear" w:pos="454"/>
          <w:tab w:val="clear" w:pos="907"/>
          <w:tab w:val="left" w:pos="900"/>
        </w:tabs>
        <w:spacing w:line="240" w:lineRule="auto"/>
        <w:ind w:left="630" w:right="-25"/>
        <w:jc w:val="thaiDistribute"/>
        <w:rPr>
          <w:rFonts w:ascii="Angsana New" w:hAnsi="Angsana New"/>
          <w:sz w:val="30"/>
          <w:szCs w:val="30"/>
        </w:rPr>
      </w:pPr>
    </w:p>
    <w:p w14:paraId="695D7B50" w14:textId="77777777" w:rsidR="00FC04D5" w:rsidRPr="003B2C2E" w:rsidRDefault="00095950" w:rsidP="0016523F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right="65" w:hanging="900"/>
        <w:jc w:val="thaiDistribute"/>
        <w:rPr>
          <w:rFonts w:ascii="Angsana New" w:hAnsi="Angsana New"/>
          <w:sz w:val="30"/>
          <w:szCs w:val="30"/>
          <w:cs/>
        </w:rPr>
      </w:pPr>
      <w:r w:rsidRPr="003B2C2E">
        <w:rPr>
          <w:rFonts w:ascii="Angsana New" w:hAnsi="Angsana New"/>
          <w:sz w:val="30"/>
          <w:szCs w:val="30"/>
          <w:cs/>
        </w:rPr>
        <w:t>บุคคลหรือ</w:t>
      </w:r>
      <w:r w:rsidR="00A62D43" w:rsidRPr="003B2C2E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3B2C2E">
        <w:rPr>
          <w:rFonts w:ascii="Angsana New" w:hAnsi="Angsana New"/>
          <w:sz w:val="30"/>
          <w:szCs w:val="30"/>
          <w:cs/>
        </w:rPr>
        <w:t xml:space="preserve"> </w:t>
      </w:r>
    </w:p>
    <w:p w14:paraId="425090EB" w14:textId="77777777" w:rsidR="00E631C3" w:rsidRPr="003B2C2E" w:rsidRDefault="00E631C3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16B1082D" w14:textId="4DF54CF1" w:rsidR="009601EC" w:rsidRDefault="00782F63" w:rsidP="009D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B2C2E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 บริษัทร่วม และการร่วมค้าได้เปิดเผยในหมายเหตุประกอบงบการเงินข้อ</w:t>
      </w:r>
      <w:r w:rsidRPr="00EE5BB2">
        <w:rPr>
          <w:rFonts w:ascii="Angsana New" w:hAnsi="Angsana New" w:hint="cs"/>
          <w:spacing w:val="10"/>
          <w:sz w:val="30"/>
          <w:szCs w:val="30"/>
          <w:cs/>
        </w:rPr>
        <w:t xml:space="preserve">ที่ </w:t>
      </w:r>
      <w:r w:rsidR="00A56C97" w:rsidRPr="00EE5BB2">
        <w:rPr>
          <w:rFonts w:ascii="Angsana New" w:hAnsi="Angsana New"/>
          <w:spacing w:val="10"/>
          <w:sz w:val="30"/>
          <w:szCs w:val="30"/>
        </w:rPr>
        <w:t>5</w:t>
      </w:r>
      <w:r w:rsidRPr="00EE5BB2">
        <w:rPr>
          <w:rFonts w:ascii="Angsana New" w:hAnsi="Angsana New"/>
          <w:spacing w:val="10"/>
          <w:sz w:val="30"/>
          <w:szCs w:val="30"/>
        </w:rPr>
        <w:t xml:space="preserve"> </w:t>
      </w:r>
      <w:r w:rsidRPr="00EE5BB2">
        <w:rPr>
          <w:rFonts w:ascii="Angsana New" w:hAnsi="Angsana New" w:hint="cs"/>
          <w:spacing w:val="10"/>
          <w:sz w:val="30"/>
          <w:szCs w:val="30"/>
          <w:cs/>
        </w:rPr>
        <w:t>และ</w:t>
      </w:r>
      <w:r w:rsidRPr="00EE5BB2">
        <w:rPr>
          <w:rFonts w:ascii="Angsana New" w:hAnsi="Angsana New"/>
          <w:spacing w:val="10"/>
          <w:sz w:val="30"/>
          <w:szCs w:val="30"/>
        </w:rPr>
        <w:t xml:space="preserve"> </w:t>
      </w:r>
      <w:r w:rsidR="00A56C97" w:rsidRPr="00EE5BB2">
        <w:rPr>
          <w:rFonts w:ascii="Angsana New" w:hAnsi="Angsana New"/>
          <w:spacing w:val="10"/>
          <w:sz w:val="30"/>
          <w:szCs w:val="30"/>
        </w:rPr>
        <w:t>6</w:t>
      </w:r>
    </w:p>
    <w:p w14:paraId="56958E5E" w14:textId="77777777" w:rsidR="009D2DEC" w:rsidRPr="003B2C2E" w:rsidRDefault="009D2DEC" w:rsidP="009D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0935EEC" w14:textId="77777777" w:rsidR="00E22385" w:rsidRPr="0005011B" w:rsidRDefault="00E22385" w:rsidP="009D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  <w:r w:rsidRPr="0005011B">
        <w:rPr>
          <w:rFonts w:ascii="Angsana New" w:hAnsi="Angsana New"/>
          <w:spacing w:val="8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Pr="0005011B">
        <w:rPr>
          <w:rFonts w:ascii="Angsana New" w:hAnsi="Angsana New" w:hint="cs"/>
          <w:spacing w:val="8"/>
          <w:sz w:val="30"/>
          <w:szCs w:val="30"/>
          <w:cs/>
        </w:rPr>
        <w:t>สามเดือน</w:t>
      </w:r>
      <w:r w:rsidRPr="0005011B">
        <w:rPr>
          <w:rFonts w:ascii="Angsana New" w:hAnsi="Angsana New"/>
          <w:spacing w:val="8"/>
          <w:sz w:val="30"/>
          <w:szCs w:val="30"/>
          <w:cs/>
        </w:rPr>
        <w:t>สิ้นสุดวันที่</w:t>
      </w:r>
      <w:r w:rsidRPr="0005011B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05011B">
        <w:rPr>
          <w:rFonts w:ascii="Angsana New" w:hAnsi="Angsana New"/>
          <w:spacing w:val="8"/>
          <w:sz w:val="30"/>
          <w:szCs w:val="30"/>
        </w:rPr>
        <w:t>31</w:t>
      </w:r>
      <w:r w:rsidRPr="0005011B">
        <w:rPr>
          <w:rFonts w:ascii="Angsana New" w:hAnsi="Angsana New"/>
          <w:color w:val="FFFFFF"/>
          <w:spacing w:val="8"/>
          <w:sz w:val="30"/>
          <w:szCs w:val="30"/>
        </w:rPr>
        <w:t xml:space="preserve"> </w:t>
      </w:r>
      <w:r w:rsidRPr="0005011B">
        <w:rPr>
          <w:rFonts w:ascii="Angsana New" w:hAnsi="Angsana New"/>
          <w:spacing w:val="8"/>
          <w:sz w:val="30"/>
          <w:szCs w:val="30"/>
          <w:cs/>
        </w:rPr>
        <w:t>มีนาคม</w:t>
      </w:r>
      <w:r w:rsidRPr="0005011B">
        <w:rPr>
          <w:rFonts w:ascii="Angsana New" w:hAnsi="Angsana New"/>
          <w:spacing w:val="8"/>
          <w:sz w:val="30"/>
          <w:szCs w:val="30"/>
        </w:rPr>
        <w:t xml:space="preserve"> </w:t>
      </w:r>
      <w:r w:rsidRPr="0005011B">
        <w:rPr>
          <w:rFonts w:ascii="Angsana New" w:hAnsi="Angsana New" w:hint="cs"/>
          <w:spacing w:val="8"/>
          <w:sz w:val="30"/>
          <w:szCs w:val="30"/>
          <w:cs/>
        </w:rPr>
        <w:t>สรุปได้</w:t>
      </w:r>
      <w:r w:rsidRPr="0005011B">
        <w:rPr>
          <w:rFonts w:ascii="Angsana New" w:hAnsi="Angsana New"/>
          <w:spacing w:val="8"/>
          <w:sz w:val="30"/>
          <w:szCs w:val="30"/>
          <w:cs/>
        </w:rPr>
        <w:t>ดังนี้</w:t>
      </w:r>
    </w:p>
    <w:p w14:paraId="50AD3C88" w14:textId="77777777" w:rsidR="00E22385" w:rsidRPr="00A02177" w:rsidRDefault="00E22385" w:rsidP="00E2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cs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270"/>
        <w:gridCol w:w="990"/>
        <w:gridCol w:w="270"/>
        <w:gridCol w:w="1080"/>
        <w:gridCol w:w="270"/>
        <w:gridCol w:w="990"/>
      </w:tblGrid>
      <w:tr w:rsidR="00E22385" w14:paraId="1354485B" w14:textId="77777777" w:rsidTr="009D2DEC">
        <w:trPr>
          <w:tblHeader/>
        </w:trPr>
        <w:tc>
          <w:tcPr>
            <w:tcW w:w="4320" w:type="dxa"/>
          </w:tcPr>
          <w:p w14:paraId="20F7FB1C" w14:textId="770390E0" w:rsidR="00E22385" w:rsidRDefault="00E22385" w:rsidP="0049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4692282" w14:textId="77777777" w:rsidR="00E22385" w:rsidRDefault="00E22385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05DBE0D" w14:textId="77777777" w:rsidR="00E22385" w:rsidRDefault="00E22385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750D6FC" w14:textId="77777777" w:rsidR="00E22385" w:rsidRDefault="00E22385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22385" w14:paraId="33CA6113" w14:textId="77777777" w:rsidTr="009D2DEC">
        <w:trPr>
          <w:tblHeader/>
        </w:trPr>
        <w:tc>
          <w:tcPr>
            <w:tcW w:w="4320" w:type="dxa"/>
          </w:tcPr>
          <w:p w14:paraId="2368977D" w14:textId="77777777" w:rsidR="00E22385" w:rsidRDefault="00E22385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B87F4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B87F4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vAlign w:val="center"/>
          </w:tcPr>
          <w:p w14:paraId="7E88545F" w14:textId="77777777" w:rsidR="00E22385" w:rsidRPr="00B87F43" w:rsidRDefault="00E22385" w:rsidP="00015A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4F19C908" w14:textId="77777777" w:rsidR="00E22385" w:rsidRPr="00B87F43" w:rsidRDefault="00E22385" w:rsidP="00015A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2B420FF3" w14:textId="77777777" w:rsidR="00E22385" w:rsidRPr="00B87F43" w:rsidRDefault="00E22385" w:rsidP="00015A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06AA12A" w14:textId="77777777" w:rsidR="00E22385" w:rsidRPr="00B87F43" w:rsidRDefault="00E22385" w:rsidP="00015A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5B59177" w14:textId="77777777" w:rsidR="00E22385" w:rsidRPr="00B87F43" w:rsidRDefault="00E22385" w:rsidP="00015A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119A4778" w14:textId="77777777" w:rsidR="00E22385" w:rsidRPr="00B87F43" w:rsidRDefault="00E22385" w:rsidP="00015A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6B473C6" w14:textId="77777777" w:rsidR="00E22385" w:rsidRPr="00B87F43" w:rsidRDefault="00E22385" w:rsidP="00015AF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86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E22385" w14:paraId="65428A65" w14:textId="77777777" w:rsidTr="009D2DEC">
        <w:trPr>
          <w:tblHeader/>
        </w:trPr>
        <w:tc>
          <w:tcPr>
            <w:tcW w:w="4320" w:type="dxa"/>
          </w:tcPr>
          <w:p w14:paraId="75FAF030" w14:textId="77777777" w:rsidR="00E22385" w:rsidRDefault="00E22385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36DD5CEC" w14:textId="77777777" w:rsidR="00E22385" w:rsidRDefault="00E22385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2385" w14:paraId="1774BC20" w14:textId="77777777" w:rsidTr="009D2DEC">
        <w:trPr>
          <w:trHeight w:val="434"/>
        </w:trPr>
        <w:tc>
          <w:tcPr>
            <w:tcW w:w="4320" w:type="dxa"/>
          </w:tcPr>
          <w:p w14:paraId="44C43B87" w14:textId="77777777" w:rsidR="00E22385" w:rsidRDefault="00E22385" w:rsidP="00015A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72C8708" w14:textId="77777777" w:rsidR="00E22385" w:rsidRDefault="00E22385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50158" w14:textId="77777777" w:rsidR="00E22385" w:rsidRDefault="00E22385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5152BA" w14:textId="77777777" w:rsidR="00E22385" w:rsidRDefault="00E22385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F8789" w14:textId="77777777" w:rsidR="00E22385" w:rsidRDefault="00E22385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5F3DDA" w14:textId="77777777" w:rsidR="00E22385" w:rsidRDefault="00E22385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4BF0C" w14:textId="77777777" w:rsidR="00E22385" w:rsidRDefault="00E22385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B1E395" w14:textId="77777777" w:rsidR="00E22385" w:rsidRDefault="00E22385" w:rsidP="00015AFF">
            <w:pPr>
              <w:tabs>
                <w:tab w:val="clear" w:pos="907"/>
                <w:tab w:val="left" w:pos="792"/>
              </w:tabs>
              <w:ind w:right="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04D" w14:paraId="38671FB8" w14:textId="77777777" w:rsidTr="009D2DEC">
        <w:tc>
          <w:tcPr>
            <w:tcW w:w="4320" w:type="dxa"/>
          </w:tcPr>
          <w:p w14:paraId="7461C7CD" w14:textId="77777777" w:rsidR="000F004D" w:rsidRDefault="000F004D" w:rsidP="00E2238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90" w:type="dxa"/>
          </w:tcPr>
          <w:p w14:paraId="663AFBCE" w14:textId="77777777" w:rsidR="000F004D" w:rsidRDefault="000F004D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B033F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1879EE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0A649F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2F457" w14:textId="77777777" w:rsidR="000F004D" w:rsidRPr="00B975B1" w:rsidRDefault="00401EEE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494,958</w:t>
            </w:r>
          </w:p>
        </w:tc>
        <w:tc>
          <w:tcPr>
            <w:tcW w:w="270" w:type="dxa"/>
          </w:tcPr>
          <w:p w14:paraId="7D247981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564A23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1,28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F004D" w14:paraId="3C00ED7C" w14:textId="77777777" w:rsidTr="009D2DEC">
        <w:tc>
          <w:tcPr>
            <w:tcW w:w="4320" w:type="dxa"/>
          </w:tcPr>
          <w:p w14:paraId="6738AB2F" w14:textId="77777777" w:rsidR="000F004D" w:rsidRDefault="000F004D" w:rsidP="00E2238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ซื้อสินค้าและ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</w:tcPr>
          <w:p w14:paraId="040C2602" w14:textId="77777777" w:rsidR="000F004D" w:rsidRPr="00431549" w:rsidRDefault="000F004D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1ADED6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E395DA" w14:textId="77777777" w:rsidR="000F004D" w:rsidRPr="00431549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F8AB6E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56FA1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25,641</w:t>
            </w:r>
          </w:p>
        </w:tc>
        <w:tc>
          <w:tcPr>
            <w:tcW w:w="270" w:type="dxa"/>
          </w:tcPr>
          <w:p w14:paraId="30285712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A11074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18,952</w:t>
            </w:r>
          </w:p>
        </w:tc>
      </w:tr>
      <w:tr w:rsidR="000F004D" w14:paraId="56E4D478" w14:textId="77777777" w:rsidTr="009D2DEC">
        <w:tc>
          <w:tcPr>
            <w:tcW w:w="4320" w:type="dxa"/>
          </w:tcPr>
          <w:p w14:paraId="0AA3827F" w14:textId="77777777" w:rsidR="000F004D" w:rsidRDefault="000F004D" w:rsidP="00E2238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90" w:type="dxa"/>
          </w:tcPr>
          <w:p w14:paraId="3DD1EA73" w14:textId="77777777" w:rsidR="000F004D" w:rsidRPr="00431549" w:rsidRDefault="000F004D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1C0CFA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2AAC70" w14:textId="77777777" w:rsidR="000F004D" w:rsidRPr="00431549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60174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2A4E4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2,253</w:t>
            </w:r>
          </w:p>
        </w:tc>
        <w:tc>
          <w:tcPr>
            <w:tcW w:w="270" w:type="dxa"/>
          </w:tcPr>
          <w:p w14:paraId="734CB271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667D61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2,668</w:t>
            </w:r>
          </w:p>
        </w:tc>
      </w:tr>
      <w:tr w:rsidR="000F004D" w14:paraId="739FF017" w14:textId="77777777" w:rsidTr="009D2DEC">
        <w:tc>
          <w:tcPr>
            <w:tcW w:w="4320" w:type="dxa"/>
          </w:tcPr>
          <w:p w14:paraId="23B7DE74" w14:textId="77777777" w:rsidR="000F004D" w:rsidRDefault="000F004D" w:rsidP="00E2238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5FDDE054" w14:textId="77777777" w:rsidR="000F004D" w:rsidRPr="00431549" w:rsidRDefault="000F004D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F3EEB3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19305A" w14:textId="77777777" w:rsidR="000F004D" w:rsidRPr="00431549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60D90B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347A5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270" w:type="dxa"/>
          </w:tcPr>
          <w:p w14:paraId="2A907E2D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455A25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F004D" w14:paraId="3EDA3A7C" w14:textId="77777777" w:rsidTr="009D2DEC">
        <w:tc>
          <w:tcPr>
            <w:tcW w:w="4320" w:type="dxa"/>
          </w:tcPr>
          <w:p w14:paraId="59CA9A77" w14:textId="77777777" w:rsidR="000F004D" w:rsidRDefault="000F004D" w:rsidP="00E2238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4C94A7AA" w14:textId="77777777" w:rsidR="000F004D" w:rsidRPr="00431549" w:rsidRDefault="000F004D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F0F5D4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13B463" w14:textId="77777777" w:rsidR="000F004D" w:rsidRPr="00431549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FC02DF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6F4BD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46E7B453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FDC0CC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0F004D" w14:paraId="0A000690" w14:textId="77777777" w:rsidTr="009D2DEC">
        <w:tc>
          <w:tcPr>
            <w:tcW w:w="4320" w:type="dxa"/>
          </w:tcPr>
          <w:p w14:paraId="550281DC" w14:textId="77777777" w:rsidR="000F004D" w:rsidRDefault="000F004D" w:rsidP="00E2238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990" w:type="dxa"/>
          </w:tcPr>
          <w:p w14:paraId="5C3CB474" w14:textId="77777777" w:rsidR="000F004D" w:rsidRPr="00431549" w:rsidRDefault="000F004D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E3B6AF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E42AAB" w14:textId="77777777" w:rsidR="000F004D" w:rsidRPr="00431549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5CCD2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CF60F1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15,295</w:t>
            </w:r>
          </w:p>
        </w:tc>
        <w:tc>
          <w:tcPr>
            <w:tcW w:w="270" w:type="dxa"/>
          </w:tcPr>
          <w:p w14:paraId="1BC6D06D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369507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A56C97" w14:paraId="452BAA8E" w14:textId="77777777" w:rsidTr="009D2DEC">
        <w:tc>
          <w:tcPr>
            <w:tcW w:w="4320" w:type="dxa"/>
          </w:tcPr>
          <w:p w14:paraId="6EBA466A" w14:textId="66DDB92B" w:rsidR="00A56C97" w:rsidRDefault="00A56C97" w:rsidP="00E223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1CD7">
              <w:rPr>
                <w:rFonts w:ascii="Angsana New" w:hAnsi="Angsana New" w:hint="cs"/>
                <w:sz w:val="30"/>
                <w:szCs w:val="30"/>
                <w:cs/>
              </w:rPr>
              <w:t>ค่าขนส่งรับคืน</w:t>
            </w:r>
          </w:p>
        </w:tc>
        <w:tc>
          <w:tcPr>
            <w:tcW w:w="990" w:type="dxa"/>
          </w:tcPr>
          <w:p w14:paraId="7B2C452B" w14:textId="63158D32" w:rsidR="00A56C97" w:rsidRPr="00C3556F" w:rsidRDefault="00A56C97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667BC7" w14:textId="77777777" w:rsidR="00A56C97" w:rsidRDefault="00A56C97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A7768F" w14:textId="4CD6AA8E" w:rsidR="00A56C97" w:rsidRPr="00C3556F" w:rsidRDefault="00A56C97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1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7C09C3" w14:textId="77777777" w:rsidR="00A56C97" w:rsidRDefault="00A56C97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F786B" w14:textId="52620E07" w:rsidR="00A56C97" w:rsidRDefault="00A56C97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3,698</w:t>
            </w:r>
          </w:p>
        </w:tc>
        <w:tc>
          <w:tcPr>
            <w:tcW w:w="270" w:type="dxa"/>
          </w:tcPr>
          <w:p w14:paraId="6D0BA75D" w14:textId="77777777" w:rsidR="00A56C97" w:rsidRDefault="00A56C97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209CC8" w14:textId="16C0F604" w:rsidR="00A56C97" w:rsidRDefault="00A56C97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004D" w14:paraId="4FD91F1E" w14:textId="77777777" w:rsidTr="009D2DEC">
        <w:tc>
          <w:tcPr>
            <w:tcW w:w="4320" w:type="dxa"/>
          </w:tcPr>
          <w:p w14:paraId="51A982A5" w14:textId="77777777" w:rsidR="00401EEE" w:rsidRPr="00DF6D4F" w:rsidRDefault="00401EEE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6F05E2C2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04D" w14:paraId="13552A15" w14:textId="77777777" w:rsidTr="009D2DEC">
        <w:trPr>
          <w:trHeight w:hRule="exact" w:val="479"/>
        </w:trPr>
        <w:tc>
          <w:tcPr>
            <w:tcW w:w="4320" w:type="dxa"/>
          </w:tcPr>
          <w:p w14:paraId="578B9871" w14:textId="05A644C6" w:rsidR="000F004D" w:rsidRPr="00DF6D4F" w:rsidRDefault="0041242F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24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</w:t>
            </w:r>
            <w:r w:rsidR="000F004D" w:rsidRPr="00DF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860" w:type="dxa"/>
            <w:gridSpan w:val="7"/>
          </w:tcPr>
          <w:p w14:paraId="2163F906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04D" w14:paraId="02D7B398" w14:textId="77777777" w:rsidTr="009D2DEC">
        <w:trPr>
          <w:trHeight w:hRule="exact" w:val="403"/>
        </w:trPr>
        <w:tc>
          <w:tcPr>
            <w:tcW w:w="4320" w:type="dxa"/>
          </w:tcPr>
          <w:p w14:paraId="049EC6E9" w14:textId="77777777" w:rsidR="000F004D" w:rsidRDefault="000F004D" w:rsidP="00E22385">
            <w:pPr>
              <w:tabs>
                <w:tab w:val="left" w:pos="342"/>
              </w:tabs>
              <w:spacing w:line="240" w:lineRule="auto"/>
              <w:ind w:right="248" w:firstLine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14:paraId="5A418E4B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61,112</w:t>
            </w:r>
          </w:p>
        </w:tc>
        <w:tc>
          <w:tcPr>
            <w:tcW w:w="270" w:type="dxa"/>
          </w:tcPr>
          <w:p w14:paraId="1FFCAF2F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D9730B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55,958</w:t>
            </w:r>
          </w:p>
        </w:tc>
        <w:tc>
          <w:tcPr>
            <w:tcW w:w="270" w:type="dxa"/>
          </w:tcPr>
          <w:p w14:paraId="201F4617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D092B4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26,445</w:t>
            </w:r>
          </w:p>
        </w:tc>
        <w:tc>
          <w:tcPr>
            <w:tcW w:w="270" w:type="dxa"/>
          </w:tcPr>
          <w:p w14:paraId="5E9905FD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87ABD4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0F004D" w14:paraId="69BECA22" w14:textId="77777777" w:rsidTr="009D2DEC">
        <w:trPr>
          <w:trHeight w:hRule="exact" w:val="403"/>
        </w:trPr>
        <w:tc>
          <w:tcPr>
            <w:tcW w:w="4320" w:type="dxa"/>
          </w:tcPr>
          <w:p w14:paraId="28117DF3" w14:textId="77777777" w:rsidR="000F004D" w:rsidRDefault="000F004D" w:rsidP="00E22385">
            <w:pPr>
              <w:tabs>
                <w:tab w:val="left" w:pos="342"/>
              </w:tabs>
              <w:spacing w:line="240" w:lineRule="auto"/>
              <w:ind w:right="-108" w:firstLine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4219A1CE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6C613419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18A23C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1414BB14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9BB97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270" w:type="dxa"/>
          </w:tcPr>
          <w:p w14:paraId="5F7E7B14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448569" w14:textId="77777777" w:rsidR="000F004D" w:rsidRPr="00B975B1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F004D" w14:paraId="01C03AB2" w14:textId="77777777" w:rsidTr="009D2DEC">
        <w:trPr>
          <w:trHeight w:hRule="exact" w:val="403"/>
        </w:trPr>
        <w:tc>
          <w:tcPr>
            <w:tcW w:w="4320" w:type="dxa"/>
          </w:tcPr>
          <w:p w14:paraId="575D7502" w14:textId="77777777" w:rsidR="000F004D" w:rsidRDefault="000F004D" w:rsidP="00E22385">
            <w:pPr>
              <w:tabs>
                <w:tab w:val="clear" w:pos="227"/>
                <w:tab w:val="clear" w:pos="454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5EB4D4" w14:textId="77777777" w:rsidR="000F004D" w:rsidRPr="00AA3C09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C09">
              <w:rPr>
                <w:rFonts w:ascii="Angsana New" w:hAnsi="Angsana New"/>
                <w:b/>
                <w:bCs/>
                <w:sz w:val="30"/>
                <w:szCs w:val="30"/>
              </w:rPr>
              <w:t>61,628</w:t>
            </w:r>
          </w:p>
        </w:tc>
        <w:tc>
          <w:tcPr>
            <w:tcW w:w="270" w:type="dxa"/>
          </w:tcPr>
          <w:p w14:paraId="474C0075" w14:textId="77777777" w:rsidR="000F004D" w:rsidRPr="00AA3C09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BA615E" w14:textId="77777777" w:rsidR="000F004D" w:rsidRPr="00AA3C09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C09">
              <w:rPr>
                <w:rFonts w:ascii="Angsana New" w:hAnsi="Angsana New"/>
                <w:b/>
                <w:bCs/>
                <w:sz w:val="30"/>
                <w:szCs w:val="30"/>
              </w:rPr>
              <w:t>56,706</w:t>
            </w:r>
          </w:p>
        </w:tc>
        <w:tc>
          <w:tcPr>
            <w:tcW w:w="270" w:type="dxa"/>
          </w:tcPr>
          <w:p w14:paraId="0E363D53" w14:textId="77777777" w:rsidR="000F004D" w:rsidRPr="00AA3C09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DB5B63" w14:textId="77777777" w:rsidR="000F004D" w:rsidRPr="00AA3C09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C09">
              <w:rPr>
                <w:rFonts w:ascii="Angsana New" w:hAnsi="Angsana New"/>
                <w:b/>
                <w:bCs/>
                <w:sz w:val="30"/>
                <w:szCs w:val="30"/>
              </w:rPr>
              <w:t>26,925</w:t>
            </w:r>
          </w:p>
        </w:tc>
        <w:tc>
          <w:tcPr>
            <w:tcW w:w="270" w:type="dxa"/>
          </w:tcPr>
          <w:p w14:paraId="674DD4AE" w14:textId="77777777" w:rsidR="000F004D" w:rsidRPr="00AA3C09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E510BF" w14:textId="77777777" w:rsidR="000F004D" w:rsidRPr="00AA3C09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C09">
              <w:rPr>
                <w:rFonts w:ascii="Angsana New" w:hAnsi="Angsana New"/>
                <w:b/>
                <w:bCs/>
                <w:sz w:val="30"/>
                <w:szCs w:val="30"/>
              </w:rPr>
              <w:t>19,700</w:t>
            </w:r>
          </w:p>
        </w:tc>
      </w:tr>
      <w:tr w:rsidR="000F004D" w14:paraId="1CCC0130" w14:textId="77777777" w:rsidTr="009D2DEC">
        <w:tc>
          <w:tcPr>
            <w:tcW w:w="4320" w:type="dxa"/>
          </w:tcPr>
          <w:p w14:paraId="469860D5" w14:textId="77777777" w:rsidR="000F004D" w:rsidRDefault="000F004D" w:rsidP="00E22385">
            <w:pPr>
              <w:tabs>
                <w:tab w:val="left" w:pos="342"/>
              </w:tabs>
              <w:spacing w:line="240" w:lineRule="auto"/>
              <w:ind w:left="432" w:right="-10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EC79EA0" w14:textId="77777777" w:rsidR="000F004D" w:rsidRPr="00AA3C09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1D4967" w14:textId="77777777" w:rsidR="000F004D" w:rsidRPr="00AA3C09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D95AFC3" w14:textId="77777777" w:rsidR="000F004D" w:rsidRPr="00AA3C09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84A04A" w14:textId="77777777" w:rsidR="000F004D" w:rsidRPr="00AA3C09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505DF33" w14:textId="77777777" w:rsidR="000F004D" w:rsidRPr="00AA3C09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D50505D" w14:textId="77777777" w:rsidR="000F004D" w:rsidRPr="00AA3C09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D27D967" w14:textId="77777777" w:rsidR="000F004D" w:rsidRPr="00AA3C09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F004D" w14:paraId="46F46271" w14:textId="77777777" w:rsidTr="009D2DEC">
        <w:trPr>
          <w:trHeight w:hRule="exact" w:val="403"/>
        </w:trPr>
        <w:tc>
          <w:tcPr>
            <w:tcW w:w="4320" w:type="dxa"/>
          </w:tcPr>
          <w:p w14:paraId="59564DD3" w14:textId="77777777" w:rsidR="000F004D" w:rsidRDefault="000F004D" w:rsidP="00E22385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EF48B1E" w14:textId="77777777" w:rsidR="000F004D" w:rsidRPr="00AA3C09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C09">
              <w:rPr>
                <w:rFonts w:ascii="Angsana New" w:hAnsi="Angsana New"/>
                <w:b/>
                <w:bCs/>
                <w:sz w:val="30"/>
                <w:szCs w:val="30"/>
              </w:rPr>
              <w:t>2,114</w:t>
            </w:r>
          </w:p>
        </w:tc>
        <w:tc>
          <w:tcPr>
            <w:tcW w:w="270" w:type="dxa"/>
          </w:tcPr>
          <w:p w14:paraId="6689D437" w14:textId="77777777" w:rsidR="000F004D" w:rsidRPr="00AA3C09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09F2569" w14:textId="77777777" w:rsidR="000F004D" w:rsidRPr="00AA3C09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C09">
              <w:rPr>
                <w:rFonts w:ascii="Angsana New" w:hAnsi="Angsana New"/>
                <w:b/>
                <w:bCs/>
                <w:sz w:val="30"/>
                <w:szCs w:val="30"/>
              </w:rPr>
              <w:t>2,013</w:t>
            </w:r>
          </w:p>
        </w:tc>
        <w:tc>
          <w:tcPr>
            <w:tcW w:w="270" w:type="dxa"/>
          </w:tcPr>
          <w:p w14:paraId="046B0869" w14:textId="77777777" w:rsidR="000F004D" w:rsidRPr="00AA3C09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2E60C4" w14:textId="77777777" w:rsidR="000F004D" w:rsidRPr="00AA3C09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C09">
              <w:rPr>
                <w:rFonts w:ascii="Angsana New" w:hAnsi="Angsana New"/>
                <w:b/>
                <w:bCs/>
                <w:sz w:val="30"/>
                <w:szCs w:val="30"/>
              </w:rPr>
              <w:t>2,114</w:t>
            </w:r>
          </w:p>
        </w:tc>
        <w:tc>
          <w:tcPr>
            <w:tcW w:w="270" w:type="dxa"/>
          </w:tcPr>
          <w:p w14:paraId="2342F0A8" w14:textId="77777777" w:rsidR="000F004D" w:rsidRPr="00AA3C09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A173260" w14:textId="77777777" w:rsidR="000F004D" w:rsidRPr="00AA3C09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C09">
              <w:rPr>
                <w:rFonts w:ascii="Angsana New" w:hAnsi="Angsana New"/>
                <w:b/>
                <w:bCs/>
                <w:sz w:val="30"/>
                <w:szCs w:val="30"/>
              </w:rPr>
              <w:t>2,013</w:t>
            </w:r>
          </w:p>
        </w:tc>
      </w:tr>
      <w:tr w:rsidR="000F004D" w14:paraId="05183C91" w14:textId="77777777" w:rsidTr="009D2DEC">
        <w:trPr>
          <w:trHeight w:hRule="exact" w:val="590"/>
        </w:trPr>
        <w:tc>
          <w:tcPr>
            <w:tcW w:w="4320" w:type="dxa"/>
          </w:tcPr>
          <w:p w14:paraId="28717387" w14:textId="77777777" w:rsidR="000F004D" w:rsidRDefault="000F004D" w:rsidP="00E2238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369B9CB" w14:textId="77777777" w:rsidR="000F004D" w:rsidRDefault="000F004D" w:rsidP="00E2238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A09599E" w14:textId="77777777" w:rsidR="000F004D" w:rsidRDefault="000F004D" w:rsidP="00E2238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3BFD711" w14:textId="77777777" w:rsidR="000F004D" w:rsidRDefault="000F004D" w:rsidP="00E2238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AA8AC2" w14:textId="77777777" w:rsidR="000F004D" w:rsidRDefault="000F004D" w:rsidP="00E2238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99F74F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B192CE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599B1D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07CCE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0B96F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36C5EB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553A61B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004D" w14:paraId="05660C02" w14:textId="77777777" w:rsidTr="009D2DEC">
        <w:trPr>
          <w:trHeight w:hRule="exact" w:val="403"/>
        </w:trPr>
        <w:tc>
          <w:tcPr>
            <w:tcW w:w="4320" w:type="dxa"/>
          </w:tcPr>
          <w:p w14:paraId="0DD84997" w14:textId="77777777" w:rsidR="000F004D" w:rsidRDefault="000F004D" w:rsidP="00E2238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  <w:p w14:paraId="3D8BE133" w14:textId="77777777" w:rsidR="000F004D" w:rsidRDefault="000F004D" w:rsidP="00E2238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A4B35F9" w14:textId="77777777" w:rsidR="000F004D" w:rsidRDefault="000F004D" w:rsidP="00E2238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2626021" w14:textId="77777777" w:rsidR="000F004D" w:rsidRPr="00AA3C09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0EC78D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0A45EA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8E5BF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28BA7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B47982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A64307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F004D" w14:paraId="010ED12C" w14:textId="77777777" w:rsidTr="009D2DEC">
        <w:trPr>
          <w:trHeight w:hRule="exact" w:val="403"/>
        </w:trPr>
        <w:tc>
          <w:tcPr>
            <w:tcW w:w="4320" w:type="dxa"/>
          </w:tcPr>
          <w:p w14:paraId="36E75F80" w14:textId="77777777" w:rsidR="000F004D" w:rsidRPr="00324B53" w:rsidRDefault="000F004D" w:rsidP="00E223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24B53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65478E5E" w14:textId="77777777" w:rsidR="000F004D" w:rsidRPr="00324B53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7,175</w:t>
            </w:r>
          </w:p>
        </w:tc>
        <w:tc>
          <w:tcPr>
            <w:tcW w:w="270" w:type="dxa"/>
          </w:tcPr>
          <w:p w14:paraId="052D9713" w14:textId="77777777" w:rsidR="000F004D" w:rsidRPr="00324B53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096F19" w14:textId="77777777" w:rsidR="000F004D" w:rsidRPr="00324B53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F7D897" w14:textId="77777777" w:rsidR="000F004D" w:rsidRPr="00324B53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3CEFC6" w14:textId="77777777" w:rsidR="000F004D" w:rsidRPr="00324B53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7,175</w:t>
            </w:r>
          </w:p>
        </w:tc>
        <w:tc>
          <w:tcPr>
            <w:tcW w:w="270" w:type="dxa"/>
          </w:tcPr>
          <w:p w14:paraId="08C74D62" w14:textId="77777777" w:rsidR="000F004D" w:rsidRPr="00324B53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F062E5" w14:textId="77777777" w:rsidR="000F004D" w:rsidRPr="00324B53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004D" w14:paraId="7E025210" w14:textId="77777777" w:rsidTr="009D2DEC">
        <w:trPr>
          <w:trHeight w:hRule="exact" w:val="403"/>
        </w:trPr>
        <w:tc>
          <w:tcPr>
            <w:tcW w:w="4320" w:type="dxa"/>
          </w:tcPr>
          <w:p w14:paraId="307B40A1" w14:textId="77777777" w:rsidR="000F004D" w:rsidRDefault="000F004D" w:rsidP="00E22385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036B2A73" w14:textId="7B3B76B5" w:rsidR="000F004D" w:rsidRPr="00E12116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CD521D"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270" w:type="dxa"/>
          </w:tcPr>
          <w:p w14:paraId="4148211B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2AE829" w14:textId="77777777" w:rsidR="000F004D" w:rsidRPr="00E12116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4191283" w14:textId="77777777" w:rsidR="000F004D" w:rsidRPr="00B87F43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7E61C" w14:textId="77777777" w:rsidR="000F004D" w:rsidRPr="00E12116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7B7394B0" w14:textId="77777777" w:rsidR="000F004D" w:rsidRPr="00B87F43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1C1FF2" w14:textId="77777777" w:rsidR="000F004D" w:rsidRPr="00E12116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F004D" w14:paraId="793CCEF2" w14:textId="77777777" w:rsidTr="009D2DEC">
        <w:trPr>
          <w:trHeight w:hRule="exact" w:val="403"/>
        </w:trPr>
        <w:tc>
          <w:tcPr>
            <w:tcW w:w="4320" w:type="dxa"/>
          </w:tcPr>
          <w:p w14:paraId="3A133722" w14:textId="77777777" w:rsidR="000F004D" w:rsidRDefault="000F004D" w:rsidP="00E2238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E36EEFE" w14:textId="77777777" w:rsidR="000F004D" w:rsidRPr="00E12116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7B3F5E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3AE2B9" w14:textId="77777777" w:rsidR="000F004D" w:rsidRPr="00E12116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2118AA80" w14:textId="77777777" w:rsidR="000F004D" w:rsidRPr="00B87F43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1BB6E" w14:textId="77777777" w:rsidR="000F004D" w:rsidRPr="00E12116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03704" w14:textId="77777777" w:rsidR="000F004D" w:rsidRPr="00B87F43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B55F2" w14:textId="77777777" w:rsidR="000F004D" w:rsidRPr="00E12116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004D" w14:paraId="36727958" w14:textId="77777777" w:rsidTr="009D2DEC">
        <w:trPr>
          <w:trHeight w:hRule="exact" w:val="403"/>
        </w:trPr>
        <w:tc>
          <w:tcPr>
            <w:tcW w:w="4320" w:type="dxa"/>
          </w:tcPr>
          <w:p w14:paraId="2CDC164C" w14:textId="77777777" w:rsidR="000F004D" w:rsidRDefault="000F004D" w:rsidP="00E22385">
            <w:pPr>
              <w:pStyle w:val="block"/>
              <w:spacing w:after="0"/>
              <w:ind w:left="162" w:right="-45" w:hanging="180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เงินสนับสนุนธุรกิจ</w:t>
            </w:r>
          </w:p>
        </w:tc>
        <w:tc>
          <w:tcPr>
            <w:tcW w:w="990" w:type="dxa"/>
          </w:tcPr>
          <w:p w14:paraId="1250292B" w14:textId="77777777" w:rsidR="000F004D" w:rsidRPr="00E12116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1,890</w:t>
            </w:r>
          </w:p>
        </w:tc>
        <w:tc>
          <w:tcPr>
            <w:tcW w:w="270" w:type="dxa"/>
          </w:tcPr>
          <w:p w14:paraId="28481C02" w14:textId="77777777" w:rsidR="000F004D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6733D8" w14:textId="77777777" w:rsidR="000F004D" w:rsidRPr="00E12116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1F3CCB60" w14:textId="77777777" w:rsidR="000F004D" w:rsidRPr="00B87F43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2D68C" w14:textId="77777777" w:rsidR="000F004D" w:rsidRPr="00E12116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1,890</w:t>
            </w:r>
          </w:p>
        </w:tc>
        <w:tc>
          <w:tcPr>
            <w:tcW w:w="270" w:type="dxa"/>
          </w:tcPr>
          <w:p w14:paraId="56FDAD4C" w14:textId="77777777" w:rsidR="000F004D" w:rsidRPr="00B87F43" w:rsidRDefault="000F004D" w:rsidP="00E22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EE20F0" w14:textId="77777777" w:rsidR="000F004D" w:rsidRPr="00E12116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</w:tr>
    </w:tbl>
    <w:p w14:paraId="60A5FCDC" w14:textId="77777777" w:rsidR="009601EC" w:rsidRDefault="009601EC" w:rsidP="001773E0">
      <w:pPr>
        <w:tabs>
          <w:tab w:val="clear" w:pos="454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E2603B" w14:textId="77777777" w:rsidR="00C50E63" w:rsidRPr="00A52822" w:rsidRDefault="00C50E63" w:rsidP="001E2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2822">
        <w:rPr>
          <w:rFonts w:ascii="Angsana New" w:hAnsi="Angsana New"/>
          <w:sz w:val="30"/>
          <w:szCs w:val="30"/>
          <w:cs/>
        </w:rPr>
        <w:t>ยอ</w:t>
      </w:r>
      <w:r w:rsidR="00B41829" w:rsidRPr="00A52822">
        <w:rPr>
          <w:rFonts w:ascii="Angsana New" w:hAnsi="Angsana New"/>
          <w:sz w:val="30"/>
          <w:szCs w:val="30"/>
          <w:cs/>
        </w:rPr>
        <w:t>ดคงเหลือกับบุคคลหรือกิจการที่เกี่ยวข้องกัน</w:t>
      </w:r>
      <w:r w:rsidRPr="00A52822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E588A" w:rsidRPr="00A52822">
        <w:rPr>
          <w:rFonts w:ascii="Angsana New" w:hAnsi="Angsana New"/>
          <w:sz w:val="30"/>
          <w:szCs w:val="30"/>
        </w:rPr>
        <w:t>31</w:t>
      </w:r>
      <w:r w:rsidR="00DE588A" w:rsidRPr="00A52822">
        <w:rPr>
          <w:rFonts w:ascii="Angsana New" w:hAnsi="Angsana New"/>
          <w:color w:val="FFFFFF"/>
          <w:sz w:val="30"/>
          <w:szCs w:val="30"/>
        </w:rPr>
        <w:t xml:space="preserve"> </w:t>
      </w:r>
      <w:r w:rsidR="00DE588A" w:rsidRPr="00A52822">
        <w:rPr>
          <w:rFonts w:ascii="Angsana New" w:hAnsi="Angsana New"/>
          <w:sz w:val="30"/>
          <w:szCs w:val="30"/>
          <w:cs/>
        </w:rPr>
        <w:t>มีนาคม</w:t>
      </w:r>
      <w:r w:rsidR="001546DB" w:rsidRPr="00A52822">
        <w:rPr>
          <w:rFonts w:ascii="Angsana New" w:hAnsi="Angsana New"/>
          <w:sz w:val="30"/>
          <w:szCs w:val="30"/>
        </w:rPr>
        <w:t xml:space="preserve"> </w:t>
      </w:r>
      <w:r w:rsidR="00CF50EF" w:rsidRPr="00A52822">
        <w:rPr>
          <w:rFonts w:ascii="Angsana New" w:hAnsi="Angsana New"/>
          <w:sz w:val="30"/>
          <w:szCs w:val="30"/>
        </w:rPr>
        <w:t>2</w:t>
      </w:r>
      <w:r w:rsidR="00D130F3" w:rsidRPr="00A52822">
        <w:rPr>
          <w:rFonts w:ascii="Angsana New" w:hAnsi="Angsana New"/>
          <w:sz w:val="30"/>
          <w:szCs w:val="30"/>
        </w:rPr>
        <w:t>5</w:t>
      </w:r>
      <w:r w:rsidR="00CF50EF" w:rsidRPr="00A52822">
        <w:rPr>
          <w:rFonts w:ascii="Angsana New" w:hAnsi="Angsana New"/>
          <w:sz w:val="30"/>
          <w:szCs w:val="30"/>
        </w:rPr>
        <w:t>6</w:t>
      </w:r>
      <w:r w:rsidR="00DE588A" w:rsidRPr="00A52822">
        <w:rPr>
          <w:rFonts w:ascii="Angsana New" w:hAnsi="Angsana New"/>
          <w:sz w:val="30"/>
          <w:szCs w:val="30"/>
        </w:rPr>
        <w:t>4</w:t>
      </w:r>
      <w:r w:rsidR="001546DB" w:rsidRPr="00A52822">
        <w:rPr>
          <w:rFonts w:ascii="Angsana New" w:hAnsi="Angsana New"/>
          <w:sz w:val="30"/>
          <w:szCs w:val="30"/>
        </w:rPr>
        <w:t xml:space="preserve"> </w:t>
      </w:r>
      <w:r w:rsidR="001546DB" w:rsidRPr="00A52822">
        <w:rPr>
          <w:rFonts w:ascii="Angsana New" w:hAnsi="Angsana New" w:hint="cs"/>
          <w:sz w:val="30"/>
          <w:szCs w:val="30"/>
          <w:cs/>
        </w:rPr>
        <w:t xml:space="preserve">และ </w:t>
      </w:r>
      <w:r w:rsidR="00D130F3" w:rsidRPr="00A52822">
        <w:rPr>
          <w:rFonts w:ascii="Angsana New" w:hAnsi="Angsana New"/>
          <w:sz w:val="30"/>
          <w:szCs w:val="30"/>
        </w:rPr>
        <w:t>3</w:t>
      </w:r>
      <w:r w:rsidR="00D830A6" w:rsidRPr="00A52822">
        <w:rPr>
          <w:rFonts w:ascii="Angsana New" w:hAnsi="Angsana New"/>
          <w:sz w:val="30"/>
          <w:szCs w:val="30"/>
        </w:rPr>
        <w:t>1</w:t>
      </w:r>
      <w:r w:rsidR="001546DB" w:rsidRPr="00A52822">
        <w:rPr>
          <w:rFonts w:ascii="Angsana New" w:hAnsi="Angsana New"/>
          <w:sz w:val="30"/>
          <w:szCs w:val="30"/>
        </w:rPr>
        <w:t xml:space="preserve"> </w:t>
      </w:r>
      <w:r w:rsidR="001546DB" w:rsidRPr="00A5282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F50EF" w:rsidRPr="00A52822">
        <w:rPr>
          <w:rFonts w:ascii="Angsana New" w:hAnsi="Angsana New"/>
          <w:sz w:val="30"/>
          <w:szCs w:val="30"/>
        </w:rPr>
        <w:t>2</w:t>
      </w:r>
      <w:r w:rsidR="00D130F3" w:rsidRPr="00A52822">
        <w:rPr>
          <w:rFonts w:ascii="Angsana New" w:hAnsi="Angsana New"/>
          <w:sz w:val="30"/>
          <w:szCs w:val="30"/>
        </w:rPr>
        <w:t>5</w:t>
      </w:r>
      <w:r w:rsidR="00CF50EF" w:rsidRPr="00A52822">
        <w:rPr>
          <w:rFonts w:ascii="Angsana New" w:hAnsi="Angsana New"/>
          <w:sz w:val="30"/>
          <w:szCs w:val="30"/>
        </w:rPr>
        <w:t>6</w:t>
      </w:r>
      <w:r w:rsidR="00DE588A" w:rsidRPr="00A52822">
        <w:rPr>
          <w:rFonts w:ascii="Angsana New" w:hAnsi="Angsana New"/>
          <w:sz w:val="30"/>
          <w:szCs w:val="30"/>
        </w:rPr>
        <w:t>3</w:t>
      </w:r>
      <w:r w:rsidR="00914D2B" w:rsidRPr="00A52822">
        <w:rPr>
          <w:rFonts w:ascii="Angsana New" w:hAnsi="Angsana New"/>
          <w:sz w:val="30"/>
          <w:szCs w:val="30"/>
        </w:rPr>
        <w:t xml:space="preserve"> </w:t>
      </w:r>
      <w:r w:rsidRPr="00A5282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92AF3F" w14:textId="77777777" w:rsidR="00D355FF" w:rsidRPr="00D355FF" w:rsidRDefault="00D355FF" w:rsidP="00D355FF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990"/>
      </w:tblGrid>
      <w:tr w:rsidR="006870BD" w:rsidRPr="00144E97" w14:paraId="70186562" w14:textId="77777777" w:rsidTr="00AA3C09">
        <w:trPr>
          <w:trHeight w:hRule="exact" w:val="389"/>
        </w:trPr>
        <w:tc>
          <w:tcPr>
            <w:tcW w:w="4230" w:type="dxa"/>
          </w:tcPr>
          <w:p w14:paraId="4B59C85F" w14:textId="77777777" w:rsidR="006870BD" w:rsidRPr="00144E97" w:rsidRDefault="006870BD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4E68BF19" w14:textId="77777777"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3781313" w14:textId="77777777"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809672" w14:textId="77777777"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41E39" w:rsidRPr="00144E97" w14:paraId="5FD92E7B" w14:textId="77777777" w:rsidTr="00AA3C09">
        <w:trPr>
          <w:trHeight w:hRule="exact" w:val="389"/>
        </w:trPr>
        <w:tc>
          <w:tcPr>
            <w:tcW w:w="4230" w:type="dxa"/>
          </w:tcPr>
          <w:p w14:paraId="72F655DD" w14:textId="77777777" w:rsidR="00E41E39" w:rsidRPr="00144E97" w:rsidRDefault="00E41E39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48E376" w14:textId="77777777" w:rsidR="00E41E39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E588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A4B2086" w14:textId="77777777"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B9BDC" w14:textId="77777777"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  <w:tc>
          <w:tcPr>
            <w:tcW w:w="270" w:type="dxa"/>
          </w:tcPr>
          <w:p w14:paraId="1706FEF9" w14:textId="77777777"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044D7" w14:textId="77777777" w:rsidR="00E41E39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E588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80DB04B" w14:textId="77777777"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30EBF7" w14:textId="77777777"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88094C" w:rsidRPr="00144E97" w14:paraId="3221CEBC" w14:textId="77777777" w:rsidTr="00AA3C09">
        <w:trPr>
          <w:trHeight w:hRule="exact" w:val="389"/>
        </w:trPr>
        <w:tc>
          <w:tcPr>
            <w:tcW w:w="4230" w:type="dxa"/>
          </w:tcPr>
          <w:p w14:paraId="29D91707" w14:textId="77777777" w:rsidR="0088094C" w:rsidRPr="00144E97" w:rsidRDefault="0088094C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8552211" w14:textId="77777777" w:rsidR="0088094C" w:rsidRDefault="00DE588A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5089455" w14:textId="77777777"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2F5685" w14:textId="77777777"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4171DC2" w14:textId="77777777"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DD759D" w14:textId="77777777" w:rsidR="0088094C" w:rsidRDefault="00DE588A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BF5F594" w14:textId="77777777"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DB1E2F" w14:textId="77777777"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8094C" w:rsidRPr="00144E97" w14:paraId="5F73F50C" w14:textId="77777777" w:rsidTr="00AA3C09">
        <w:trPr>
          <w:trHeight w:hRule="exact" w:val="389"/>
        </w:trPr>
        <w:tc>
          <w:tcPr>
            <w:tcW w:w="4230" w:type="dxa"/>
          </w:tcPr>
          <w:p w14:paraId="5604DE15" w14:textId="77777777" w:rsidR="0088094C" w:rsidRPr="00144E97" w:rsidRDefault="0088094C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vAlign w:val="center"/>
          </w:tcPr>
          <w:p w14:paraId="13C8B907" w14:textId="77777777"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5C534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166EFC84" w14:textId="77777777"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ADA058E" w14:textId="77777777"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E588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913FBDD" w14:textId="77777777" w:rsidR="0088094C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EB240F9" w14:textId="77777777"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E588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47737BAE" w14:textId="77777777"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45C995B" w14:textId="77777777"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E588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8094C" w:rsidRPr="00144E97" w14:paraId="743AA706" w14:textId="77777777" w:rsidTr="00AA3C09">
        <w:trPr>
          <w:trHeight w:hRule="exact" w:val="389"/>
        </w:trPr>
        <w:tc>
          <w:tcPr>
            <w:tcW w:w="4230" w:type="dxa"/>
          </w:tcPr>
          <w:p w14:paraId="7E8CC803" w14:textId="77777777" w:rsidR="0088094C" w:rsidRPr="00144E97" w:rsidRDefault="0088094C" w:rsidP="001E2FA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79E2288D" w14:textId="77777777"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094C" w:rsidRPr="00144E97" w14:paraId="49C38A26" w14:textId="77777777" w:rsidTr="00AA3C09">
        <w:trPr>
          <w:trHeight w:hRule="exact" w:val="389"/>
        </w:trPr>
        <w:tc>
          <w:tcPr>
            <w:tcW w:w="4230" w:type="dxa"/>
          </w:tcPr>
          <w:p w14:paraId="0926907D" w14:textId="77777777" w:rsidR="0088094C" w:rsidRPr="00144E97" w:rsidRDefault="0088094C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781AFE7" w14:textId="77777777" w:rsidR="0088094C" w:rsidRPr="00BB68A2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5F601" w14:textId="77777777"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FB49F8" w14:textId="77777777" w:rsidR="0088094C" w:rsidRPr="00ED730E" w:rsidRDefault="009728CC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51A57B" w14:textId="77777777"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463938" w14:textId="77777777" w:rsidR="0088094C" w:rsidRPr="00BB68A2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682,506</w:t>
            </w:r>
          </w:p>
        </w:tc>
        <w:tc>
          <w:tcPr>
            <w:tcW w:w="270" w:type="dxa"/>
          </w:tcPr>
          <w:p w14:paraId="0A0E1BDF" w14:textId="77777777"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4FFDAC" w14:textId="77777777" w:rsidR="0088094C" w:rsidRPr="00ED730E" w:rsidRDefault="009728CC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536,778</w:t>
            </w:r>
          </w:p>
        </w:tc>
      </w:tr>
      <w:tr w:rsidR="0088094C" w:rsidRPr="00144E97" w14:paraId="7ECAB669" w14:textId="77777777" w:rsidTr="00AA3C09">
        <w:trPr>
          <w:trHeight w:hRule="exact" w:val="389"/>
        </w:trPr>
        <w:tc>
          <w:tcPr>
            <w:tcW w:w="4230" w:type="dxa"/>
          </w:tcPr>
          <w:p w14:paraId="6D97A566" w14:textId="77777777" w:rsidR="0088094C" w:rsidRPr="00144E97" w:rsidRDefault="0088094C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B132D6" w14:textId="77777777" w:rsidR="0088094C" w:rsidRPr="00BB68A2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43,105</w:t>
            </w:r>
          </w:p>
        </w:tc>
        <w:tc>
          <w:tcPr>
            <w:tcW w:w="270" w:type="dxa"/>
          </w:tcPr>
          <w:p w14:paraId="41F83474" w14:textId="77777777"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011197" w14:textId="77777777" w:rsidR="0088094C" w:rsidRPr="00ED730E" w:rsidRDefault="009728CC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49,167</w:t>
            </w:r>
          </w:p>
        </w:tc>
        <w:tc>
          <w:tcPr>
            <w:tcW w:w="270" w:type="dxa"/>
          </w:tcPr>
          <w:p w14:paraId="460CCAB0" w14:textId="77777777"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C88CF0" w14:textId="2E3966C8" w:rsidR="0088094C" w:rsidRPr="00BB68A2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43,10</w:t>
            </w:r>
            <w:r w:rsidR="00B8698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FD3CC92" w14:textId="77777777"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5BE0C5" w14:textId="77777777" w:rsidR="0088094C" w:rsidRPr="00ED730E" w:rsidRDefault="009728CC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49,167</w:t>
            </w:r>
          </w:p>
        </w:tc>
      </w:tr>
      <w:tr w:rsidR="00AA3C09" w:rsidRPr="00144E97" w14:paraId="01D99727" w14:textId="77777777" w:rsidTr="00AA3C09">
        <w:trPr>
          <w:trHeight w:hRule="exact" w:val="389"/>
        </w:trPr>
        <w:tc>
          <w:tcPr>
            <w:tcW w:w="4230" w:type="dxa"/>
          </w:tcPr>
          <w:p w14:paraId="7354B346" w14:textId="77777777" w:rsidR="00AA3C09" w:rsidRPr="00144E97" w:rsidRDefault="00AA3C09" w:rsidP="00AA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6E6FBB" w14:textId="78E93D87" w:rsidR="00AA3C09" w:rsidRPr="00AA3C09" w:rsidRDefault="00AA3C09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C09">
              <w:rPr>
                <w:rFonts w:ascii="Angsana New" w:hAnsi="Angsana New"/>
                <w:b/>
                <w:bCs/>
                <w:sz w:val="30"/>
                <w:szCs w:val="30"/>
              </w:rPr>
              <w:t>43,105</w:t>
            </w:r>
          </w:p>
        </w:tc>
        <w:tc>
          <w:tcPr>
            <w:tcW w:w="270" w:type="dxa"/>
          </w:tcPr>
          <w:p w14:paraId="0EC1109C" w14:textId="77777777" w:rsidR="00AA3C09" w:rsidRPr="00AA3C09" w:rsidRDefault="00AA3C09" w:rsidP="00AA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A6E294" w14:textId="26EA53F3" w:rsidR="00AA3C09" w:rsidRPr="00AA3C09" w:rsidRDefault="00AA3C09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C09">
              <w:rPr>
                <w:rFonts w:ascii="Angsana New" w:hAnsi="Angsana New"/>
                <w:b/>
                <w:bCs/>
                <w:sz w:val="30"/>
                <w:szCs w:val="30"/>
              </w:rPr>
              <w:t>49,167</w:t>
            </w:r>
          </w:p>
        </w:tc>
        <w:tc>
          <w:tcPr>
            <w:tcW w:w="270" w:type="dxa"/>
          </w:tcPr>
          <w:p w14:paraId="604EFA31" w14:textId="77777777" w:rsidR="00AA3C09" w:rsidRPr="00AA3C09" w:rsidRDefault="00AA3C09" w:rsidP="00AA3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E10D01" w14:textId="706CF8B8" w:rsidR="00AA3C09" w:rsidRPr="00AA3C09" w:rsidRDefault="00B8698C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725,612</w:t>
            </w:r>
          </w:p>
        </w:tc>
        <w:tc>
          <w:tcPr>
            <w:tcW w:w="270" w:type="dxa"/>
          </w:tcPr>
          <w:p w14:paraId="64BCCC15" w14:textId="77777777" w:rsidR="00AA3C09" w:rsidRPr="00AA3C09" w:rsidRDefault="00AA3C09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E30F9" w14:textId="69F62998" w:rsidR="00AA3C09" w:rsidRPr="00AA3C09" w:rsidRDefault="00B8698C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C09">
              <w:rPr>
                <w:rFonts w:ascii="Angsana New" w:hAnsi="Angsana New"/>
                <w:b/>
                <w:bCs/>
                <w:sz w:val="30"/>
                <w:szCs w:val="30"/>
              </w:rPr>
              <w:t>585,945</w:t>
            </w:r>
          </w:p>
        </w:tc>
      </w:tr>
      <w:tr w:rsidR="009D7979" w:rsidRPr="00144E97" w14:paraId="2F58CAFF" w14:textId="77777777" w:rsidTr="00AA3C09">
        <w:trPr>
          <w:trHeight w:hRule="exact" w:val="389"/>
        </w:trPr>
        <w:tc>
          <w:tcPr>
            <w:tcW w:w="4230" w:type="dxa"/>
          </w:tcPr>
          <w:p w14:paraId="41C4D9F9" w14:textId="788AA400" w:rsidR="009D7979" w:rsidRPr="00144E97" w:rsidRDefault="00AA3C09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37EAFACD" w14:textId="28399ADD" w:rsidR="009D7979" w:rsidRPr="00BB68A2" w:rsidRDefault="00AA3C09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A4600A" w14:textId="77777777" w:rsidR="009D7979" w:rsidRPr="00144E97" w:rsidRDefault="009D7979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054A1B" w14:textId="44F6E242" w:rsidR="009D7979" w:rsidRDefault="00AA3C09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F8CBEB" w14:textId="77777777" w:rsidR="009D7979" w:rsidRPr="00144E97" w:rsidRDefault="009D7979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3D59A" w14:textId="4E52CCE0" w:rsidR="009D7979" w:rsidRPr="00BB68A2" w:rsidRDefault="00AA3C09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166FFB" w14:textId="77777777" w:rsidR="009D7979" w:rsidRPr="00144E97" w:rsidRDefault="009D7979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D2AD8C" w14:textId="598A917A" w:rsidR="009D7979" w:rsidRDefault="00AA3C09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7979" w:rsidRPr="00144E97" w14:paraId="31022641" w14:textId="77777777" w:rsidTr="00AA3C09">
        <w:trPr>
          <w:trHeight w:hRule="exact" w:val="389"/>
        </w:trPr>
        <w:tc>
          <w:tcPr>
            <w:tcW w:w="4230" w:type="dxa"/>
          </w:tcPr>
          <w:p w14:paraId="138B30E3" w14:textId="77777777" w:rsidR="009D7979" w:rsidRPr="00144E97" w:rsidRDefault="009D7979" w:rsidP="009D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DF27DD" w14:textId="77777777" w:rsidR="009D7979" w:rsidRPr="00AA3C09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C09">
              <w:rPr>
                <w:rFonts w:ascii="Angsana New" w:hAnsi="Angsana New"/>
                <w:b/>
                <w:bCs/>
                <w:sz w:val="30"/>
                <w:szCs w:val="30"/>
              </w:rPr>
              <w:t>43,105</w:t>
            </w:r>
          </w:p>
        </w:tc>
        <w:tc>
          <w:tcPr>
            <w:tcW w:w="270" w:type="dxa"/>
          </w:tcPr>
          <w:p w14:paraId="55093A5A" w14:textId="77777777" w:rsidR="009D7979" w:rsidRPr="00AA3C09" w:rsidRDefault="009D7979" w:rsidP="009D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106C34" w14:textId="77777777" w:rsidR="009D7979" w:rsidRPr="00AA3C09" w:rsidRDefault="009D7979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C09">
              <w:rPr>
                <w:rFonts w:ascii="Angsana New" w:hAnsi="Angsana New"/>
                <w:b/>
                <w:bCs/>
                <w:sz w:val="30"/>
                <w:szCs w:val="30"/>
              </w:rPr>
              <w:t>49,167</w:t>
            </w:r>
          </w:p>
        </w:tc>
        <w:tc>
          <w:tcPr>
            <w:tcW w:w="270" w:type="dxa"/>
          </w:tcPr>
          <w:p w14:paraId="3713FB1B" w14:textId="77777777" w:rsidR="009D7979" w:rsidRPr="00AA3C09" w:rsidRDefault="009D7979" w:rsidP="009D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950A16" w14:textId="77777777" w:rsidR="009D7979" w:rsidRPr="00AA3C09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C09">
              <w:rPr>
                <w:rFonts w:ascii="Angsana New" w:hAnsi="Angsana New"/>
                <w:b/>
                <w:bCs/>
                <w:sz w:val="30"/>
                <w:szCs w:val="30"/>
              </w:rPr>
              <w:t>725,612</w:t>
            </w:r>
          </w:p>
        </w:tc>
        <w:tc>
          <w:tcPr>
            <w:tcW w:w="270" w:type="dxa"/>
          </w:tcPr>
          <w:p w14:paraId="34B0A836" w14:textId="77777777" w:rsidR="009D7979" w:rsidRPr="00AA3C09" w:rsidRDefault="009D7979" w:rsidP="009D7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31FEA0" w14:textId="77777777" w:rsidR="009D7979" w:rsidRPr="00AA3C09" w:rsidRDefault="009D7979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C09">
              <w:rPr>
                <w:rFonts w:ascii="Angsana New" w:hAnsi="Angsana New"/>
                <w:b/>
                <w:bCs/>
                <w:sz w:val="30"/>
                <w:szCs w:val="30"/>
              </w:rPr>
              <w:t>585,945</w:t>
            </w:r>
          </w:p>
        </w:tc>
      </w:tr>
    </w:tbl>
    <w:p w14:paraId="3A825545" w14:textId="77777777" w:rsidR="00EF4731" w:rsidRDefault="00EF4731" w:rsidP="007C1194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989"/>
        <w:gridCol w:w="271"/>
        <w:gridCol w:w="991"/>
        <w:gridCol w:w="271"/>
        <w:gridCol w:w="1078"/>
        <w:gridCol w:w="256"/>
        <w:gridCol w:w="1002"/>
      </w:tblGrid>
      <w:tr w:rsidR="00D21B4B" w:rsidRPr="006E7852" w14:paraId="1D249D9B" w14:textId="77777777" w:rsidTr="00AA3C09">
        <w:trPr>
          <w:tblHeader/>
        </w:trPr>
        <w:tc>
          <w:tcPr>
            <w:tcW w:w="2328" w:type="pct"/>
          </w:tcPr>
          <w:p w14:paraId="350E00BF" w14:textId="77777777" w:rsidR="006E7852" w:rsidRPr="006E7852" w:rsidRDefault="006E7852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pct"/>
            <w:gridSpan w:val="3"/>
          </w:tcPr>
          <w:p w14:paraId="753F8091" w14:textId="77777777" w:rsidR="006E7852" w:rsidRPr="006E7852" w:rsidRDefault="006E7852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8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E7852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</w:tcPr>
          <w:p w14:paraId="20342B12" w14:textId="77777777" w:rsidR="006E7852" w:rsidRPr="006E7852" w:rsidRDefault="006E7852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0C6516B4" w14:textId="77777777" w:rsidR="006E7852" w:rsidRPr="006E7852" w:rsidRDefault="006E7852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8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21B4B" w:rsidRPr="006E7852" w14:paraId="440F612D" w14:textId="77777777" w:rsidTr="00AA3C09">
        <w:trPr>
          <w:tblHeader/>
        </w:trPr>
        <w:tc>
          <w:tcPr>
            <w:tcW w:w="2328" w:type="pct"/>
          </w:tcPr>
          <w:p w14:paraId="20BF0F37" w14:textId="77777777" w:rsidR="006E7852" w:rsidRPr="006E7852" w:rsidRDefault="006E7852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CB76488" w14:textId="77777777" w:rsidR="006E7852" w:rsidRPr="006E7852" w:rsidRDefault="006E7852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85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02988E0D" w14:textId="77777777" w:rsidR="006E7852" w:rsidRPr="006E7852" w:rsidRDefault="006E7852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18E37A1" w14:textId="77777777" w:rsidR="006E7852" w:rsidRPr="006E7852" w:rsidRDefault="006E7852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85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37F8EA17" w14:textId="77777777" w:rsidR="006E7852" w:rsidRPr="006E7852" w:rsidRDefault="006E7852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3395396" w14:textId="77777777" w:rsidR="006E7852" w:rsidRPr="006E7852" w:rsidRDefault="006E7852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85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29489C87" w14:textId="77777777" w:rsidR="006E7852" w:rsidRPr="006E7852" w:rsidRDefault="006E7852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61A9A442" w14:textId="77777777" w:rsidR="006E7852" w:rsidRPr="006E7852" w:rsidRDefault="006E7852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85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E7852" w:rsidRPr="006E7852" w14:paraId="01C45641" w14:textId="77777777" w:rsidTr="00AA3C09">
        <w:trPr>
          <w:trHeight w:val="209"/>
          <w:tblHeader/>
        </w:trPr>
        <w:tc>
          <w:tcPr>
            <w:tcW w:w="2328" w:type="pct"/>
          </w:tcPr>
          <w:p w14:paraId="1D0FD617" w14:textId="77777777" w:rsidR="006E7852" w:rsidRPr="006E7852" w:rsidRDefault="006E7852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2" w:type="pct"/>
            <w:gridSpan w:val="7"/>
          </w:tcPr>
          <w:p w14:paraId="0394E290" w14:textId="77777777" w:rsidR="006E7852" w:rsidRPr="006E7852" w:rsidRDefault="006E7852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78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21B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E78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21B4B" w:rsidRPr="006E7852" w14:paraId="12E51B02" w14:textId="77777777" w:rsidTr="00AA3C09">
        <w:tc>
          <w:tcPr>
            <w:tcW w:w="2328" w:type="pct"/>
          </w:tcPr>
          <w:p w14:paraId="63DAF922" w14:textId="3AAA81B4" w:rsidR="006E7852" w:rsidRPr="006E7852" w:rsidRDefault="00E65D58" w:rsidP="00E65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C09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 w:rsidRPr="006E785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E785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E785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334523B3" w14:textId="77777777" w:rsidR="00E65D58" w:rsidRDefault="00E65D58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2947C9E" w14:textId="015EF762" w:rsidR="006E7852" w:rsidRPr="00431549" w:rsidRDefault="00A56C97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5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57DAF7C" w14:textId="77777777" w:rsidR="006E7852" w:rsidRPr="00431549" w:rsidRDefault="006E7852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41DAFFE1" w14:textId="77777777" w:rsidR="00E65D58" w:rsidRDefault="00E65D58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1C20C13" w14:textId="7E774D3C" w:rsidR="006E7852" w:rsidRPr="00431549" w:rsidRDefault="00A56C97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5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C5621A0" w14:textId="77777777" w:rsidR="006E7852" w:rsidRPr="00431549" w:rsidRDefault="006E7852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07B4EFDB" w14:textId="77777777" w:rsidR="00E65D58" w:rsidRDefault="00E65D58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54C02E" w14:textId="09972D63" w:rsidR="006E7852" w:rsidRPr="00431549" w:rsidRDefault="00A56C97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5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15D8260" w14:textId="77777777" w:rsidR="006E7852" w:rsidRPr="00431549" w:rsidRDefault="006E7852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3092CF07" w14:textId="77777777" w:rsidR="00E65D58" w:rsidRDefault="00E65D58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B5F524C" w14:textId="43626393" w:rsidR="006E7852" w:rsidRPr="00431549" w:rsidRDefault="00A56C97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5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49E23B" w14:textId="77777777" w:rsidR="006E7852" w:rsidRDefault="006E7852">
      <w: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52"/>
        <w:gridCol w:w="1008"/>
        <w:gridCol w:w="236"/>
        <w:gridCol w:w="1114"/>
        <w:gridCol w:w="270"/>
        <w:gridCol w:w="990"/>
      </w:tblGrid>
      <w:tr w:rsidR="00D56B13" w:rsidRPr="00144E97" w14:paraId="14EFC446" w14:textId="77777777" w:rsidTr="00AA3C09">
        <w:trPr>
          <w:trHeight w:hRule="exact" w:val="389"/>
        </w:trPr>
        <w:tc>
          <w:tcPr>
            <w:tcW w:w="4230" w:type="dxa"/>
          </w:tcPr>
          <w:p w14:paraId="7F78EEB6" w14:textId="77777777" w:rsidR="00D56B13" w:rsidRPr="00042A8E" w:rsidRDefault="00D56B13" w:rsidP="0086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5D6AB0EE" w14:textId="77777777" w:rsidR="00D56B13" w:rsidRPr="00144E97" w:rsidRDefault="00D56B13" w:rsidP="000B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1127B31" w14:textId="77777777" w:rsidR="00D56B13" w:rsidRPr="00144E97" w:rsidRDefault="00D56B13" w:rsidP="000B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1D0CF3C0" w14:textId="77777777" w:rsidR="00D56B13" w:rsidRPr="00144E97" w:rsidRDefault="00D56B13" w:rsidP="000B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E588A" w:rsidRPr="00144E97" w14:paraId="17F32C90" w14:textId="77777777" w:rsidTr="00AA3C09">
        <w:trPr>
          <w:trHeight w:hRule="exact" w:val="389"/>
        </w:trPr>
        <w:tc>
          <w:tcPr>
            <w:tcW w:w="4230" w:type="dxa"/>
          </w:tcPr>
          <w:p w14:paraId="4D497BC2" w14:textId="77777777" w:rsidR="00DE588A" w:rsidRPr="00144E97" w:rsidRDefault="00DE588A" w:rsidP="00DE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DA283" w14:textId="77777777" w:rsidR="00DE588A" w:rsidRDefault="00DE588A" w:rsidP="00DE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66F037AE" w14:textId="77777777" w:rsidR="00DE588A" w:rsidRPr="00144E97" w:rsidRDefault="00DE588A" w:rsidP="00DE5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89501FA" w14:textId="77777777" w:rsidR="00DE588A" w:rsidRPr="00144E97" w:rsidRDefault="00DE588A" w:rsidP="00DE5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  <w:tc>
          <w:tcPr>
            <w:tcW w:w="236" w:type="dxa"/>
          </w:tcPr>
          <w:p w14:paraId="77799FA5" w14:textId="77777777" w:rsidR="00DE588A" w:rsidRPr="00144E97" w:rsidRDefault="00DE588A" w:rsidP="00DE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FEE7641" w14:textId="77777777" w:rsidR="00DE588A" w:rsidRDefault="00DE588A" w:rsidP="00DE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3B5216" w14:textId="77777777" w:rsidR="00DE588A" w:rsidRPr="00144E97" w:rsidRDefault="00DE588A" w:rsidP="00DE5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C8F1DA" w14:textId="77777777" w:rsidR="00DE588A" w:rsidRPr="00144E97" w:rsidRDefault="00DE588A" w:rsidP="00DE5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DE588A" w:rsidRPr="00144E97" w14:paraId="16973B5E" w14:textId="77777777" w:rsidTr="00AA3C09">
        <w:trPr>
          <w:trHeight w:hRule="exact" w:val="389"/>
        </w:trPr>
        <w:tc>
          <w:tcPr>
            <w:tcW w:w="4230" w:type="dxa"/>
          </w:tcPr>
          <w:p w14:paraId="67014728" w14:textId="77777777" w:rsidR="00DE588A" w:rsidRPr="00144E97" w:rsidRDefault="00DE588A" w:rsidP="00DE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13C83C" w14:textId="77777777" w:rsidR="00DE588A" w:rsidRDefault="00DE588A" w:rsidP="00DE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0CF5858F" w14:textId="77777777" w:rsidR="00DE588A" w:rsidRPr="00144E97" w:rsidRDefault="00DE588A" w:rsidP="00DE5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21177AC" w14:textId="77777777" w:rsidR="00DE588A" w:rsidRPr="00144E97" w:rsidRDefault="00DE588A" w:rsidP="00DE5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328C838" w14:textId="77777777" w:rsidR="00DE588A" w:rsidRPr="00144E97" w:rsidRDefault="00DE588A" w:rsidP="00DE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95D1CD" w14:textId="77777777" w:rsidR="00DE588A" w:rsidRDefault="00DE588A" w:rsidP="00DE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49E8DED" w14:textId="77777777" w:rsidR="00DE588A" w:rsidRPr="00144E97" w:rsidRDefault="00DE588A" w:rsidP="00DE5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B77885" w14:textId="77777777" w:rsidR="00DE588A" w:rsidRPr="00144E97" w:rsidRDefault="00DE588A" w:rsidP="00DE5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E588A" w:rsidRPr="00144E97" w14:paraId="7846DAC7" w14:textId="77777777" w:rsidTr="00AA3C09">
        <w:trPr>
          <w:trHeight w:hRule="exact" w:val="389"/>
        </w:trPr>
        <w:tc>
          <w:tcPr>
            <w:tcW w:w="4230" w:type="dxa"/>
          </w:tcPr>
          <w:p w14:paraId="42CD4FB4" w14:textId="77777777" w:rsidR="00DE588A" w:rsidRPr="00144E97" w:rsidRDefault="00DE588A" w:rsidP="00DE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59777BF7" w14:textId="77777777" w:rsidR="00DE588A" w:rsidRPr="00B87F43" w:rsidRDefault="00DE588A" w:rsidP="00DE588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5C534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  <w:vAlign w:val="center"/>
          </w:tcPr>
          <w:p w14:paraId="57DB88D2" w14:textId="77777777" w:rsidR="00DE588A" w:rsidRPr="00B87F43" w:rsidRDefault="00DE588A" w:rsidP="00DE588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1C1CD52E" w14:textId="77777777" w:rsidR="00DE588A" w:rsidRPr="00B87F43" w:rsidRDefault="00DE588A" w:rsidP="00DE588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92B06FA" w14:textId="77777777" w:rsidR="00DE588A" w:rsidRDefault="00DE588A" w:rsidP="00DE5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2B76051" w14:textId="77777777" w:rsidR="00DE588A" w:rsidRPr="00B87F43" w:rsidRDefault="00DE588A" w:rsidP="00DE588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6FF6BF71" w14:textId="77777777" w:rsidR="00DE588A" w:rsidRPr="00B87F43" w:rsidRDefault="00DE588A" w:rsidP="00DE588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81B3ED8" w14:textId="77777777" w:rsidR="00DE588A" w:rsidRPr="00B87F43" w:rsidRDefault="00DE588A" w:rsidP="00DE588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8094C" w:rsidRPr="00144E97" w14:paraId="68A677EF" w14:textId="77777777" w:rsidTr="00AA3C09">
        <w:trPr>
          <w:trHeight w:hRule="exact" w:val="389"/>
        </w:trPr>
        <w:tc>
          <w:tcPr>
            <w:tcW w:w="4230" w:type="dxa"/>
          </w:tcPr>
          <w:p w14:paraId="5143FD3A" w14:textId="77777777" w:rsidR="0088094C" w:rsidRPr="00144E97" w:rsidRDefault="0088094C" w:rsidP="0088094C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38567A81" w14:textId="77777777"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094C" w:rsidRPr="00144E97" w14:paraId="705F47AE" w14:textId="77777777" w:rsidTr="00AA3C09">
        <w:trPr>
          <w:trHeight w:hRule="exact" w:val="389"/>
        </w:trPr>
        <w:tc>
          <w:tcPr>
            <w:tcW w:w="4230" w:type="dxa"/>
          </w:tcPr>
          <w:p w14:paraId="5553FA31" w14:textId="77777777" w:rsidR="0088094C" w:rsidRPr="00144E97" w:rsidRDefault="0088094C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1B218FF" w14:textId="77777777" w:rsidR="0088094C" w:rsidRPr="001E3257" w:rsidRDefault="000F004D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875B764" w14:textId="77777777"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7095F7A" w14:textId="77777777" w:rsidR="0088094C" w:rsidRPr="00EC785A" w:rsidRDefault="009728CC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A0B7BE" w14:textId="77777777"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B5C77F" w14:textId="77777777" w:rsidR="0088094C" w:rsidRPr="001E3257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36,680</w:t>
            </w:r>
          </w:p>
        </w:tc>
        <w:tc>
          <w:tcPr>
            <w:tcW w:w="270" w:type="dxa"/>
          </w:tcPr>
          <w:p w14:paraId="0DB313F4" w14:textId="77777777"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112FB0" w14:textId="77777777" w:rsidR="0088094C" w:rsidRPr="00EC785A" w:rsidRDefault="009728CC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46,109</w:t>
            </w:r>
          </w:p>
        </w:tc>
      </w:tr>
      <w:tr w:rsidR="0088094C" w:rsidRPr="00144E97" w14:paraId="62C7035C" w14:textId="77777777" w:rsidTr="00AA3C09">
        <w:trPr>
          <w:trHeight w:hRule="exact" w:val="389"/>
        </w:trPr>
        <w:tc>
          <w:tcPr>
            <w:tcW w:w="4230" w:type="dxa"/>
          </w:tcPr>
          <w:p w14:paraId="124DC8C3" w14:textId="77777777" w:rsidR="0088094C" w:rsidRPr="00144E97" w:rsidRDefault="0088094C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1B9FB4" w14:textId="77E7ADBC" w:rsidR="0088094C" w:rsidRPr="001E3257" w:rsidRDefault="00BA192F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5,392</w:t>
            </w:r>
          </w:p>
        </w:tc>
        <w:tc>
          <w:tcPr>
            <w:tcW w:w="252" w:type="dxa"/>
          </w:tcPr>
          <w:p w14:paraId="37CAA571" w14:textId="77777777"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39ACD9" w14:textId="77777777" w:rsidR="0088094C" w:rsidRPr="00EC785A" w:rsidRDefault="009728CC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  <w:tc>
          <w:tcPr>
            <w:tcW w:w="236" w:type="dxa"/>
          </w:tcPr>
          <w:p w14:paraId="63A90800" w14:textId="77777777"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6A4DBE9" w14:textId="77777777" w:rsidR="0088094C" w:rsidRPr="001E3257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3,527</w:t>
            </w:r>
          </w:p>
        </w:tc>
        <w:tc>
          <w:tcPr>
            <w:tcW w:w="270" w:type="dxa"/>
          </w:tcPr>
          <w:p w14:paraId="5D9579C5" w14:textId="77777777"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6D6BA2" w14:textId="77777777" w:rsidR="0088094C" w:rsidRPr="00EC785A" w:rsidRDefault="009728CC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884</w:t>
            </w:r>
          </w:p>
        </w:tc>
      </w:tr>
      <w:tr w:rsidR="0088094C" w:rsidRPr="00144E97" w14:paraId="37C4377F" w14:textId="77777777" w:rsidTr="00AA3C09">
        <w:trPr>
          <w:trHeight w:hRule="exact" w:val="389"/>
        </w:trPr>
        <w:tc>
          <w:tcPr>
            <w:tcW w:w="4230" w:type="dxa"/>
          </w:tcPr>
          <w:p w14:paraId="07D8D4A4" w14:textId="77777777" w:rsidR="0088094C" w:rsidRPr="00144E97" w:rsidRDefault="0088094C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62407E" w14:textId="3970A713" w:rsidR="0088094C" w:rsidRPr="001E3257" w:rsidRDefault="00BA192F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5,392</w:t>
            </w:r>
          </w:p>
        </w:tc>
        <w:tc>
          <w:tcPr>
            <w:tcW w:w="252" w:type="dxa"/>
          </w:tcPr>
          <w:p w14:paraId="6850DBFE" w14:textId="77777777" w:rsidR="0088094C" w:rsidRPr="001E325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1147E49" w14:textId="77777777" w:rsidR="0088094C" w:rsidRPr="00EC785A" w:rsidRDefault="009728CC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1,119</w:t>
            </w:r>
          </w:p>
        </w:tc>
        <w:tc>
          <w:tcPr>
            <w:tcW w:w="236" w:type="dxa"/>
          </w:tcPr>
          <w:p w14:paraId="0A3D764A" w14:textId="77777777" w:rsidR="0088094C" w:rsidRPr="00880D59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2EF9819" w14:textId="77777777" w:rsidR="0088094C" w:rsidRPr="001E3257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40,207</w:t>
            </w:r>
          </w:p>
        </w:tc>
        <w:tc>
          <w:tcPr>
            <w:tcW w:w="270" w:type="dxa"/>
          </w:tcPr>
          <w:p w14:paraId="6CAAEAA8" w14:textId="77777777" w:rsidR="0088094C" w:rsidRPr="001E325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F92318" w14:textId="77777777" w:rsidR="0088094C" w:rsidRPr="00EC785A" w:rsidRDefault="009728CC" w:rsidP="00AA3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46,993</w:t>
            </w:r>
          </w:p>
        </w:tc>
      </w:tr>
    </w:tbl>
    <w:p w14:paraId="640983B0" w14:textId="77777777" w:rsidR="00B176ED" w:rsidRDefault="00B176ED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C0DF1E5" w14:textId="77777777" w:rsidR="003A0DCE" w:rsidRPr="00EB095A" w:rsidRDefault="00E41E39" w:rsidP="00DA5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EB095A">
        <w:rPr>
          <w:rFonts w:ascii="Angsana New" w:hAnsi="Angsana New" w:hint="cs"/>
          <w:sz w:val="30"/>
          <w:szCs w:val="30"/>
          <w:cs/>
        </w:rPr>
        <w:t>รายการเคลื่อนไหวของเงินให้กู้ยืมแก่</w:t>
      </w:r>
      <w:r w:rsidR="00AC580D" w:rsidRPr="00EB095A">
        <w:rPr>
          <w:rFonts w:ascii="Angsana New" w:hAnsi="Angsana New" w:hint="cs"/>
          <w:sz w:val="30"/>
          <w:szCs w:val="30"/>
          <w:cs/>
        </w:rPr>
        <w:t>บุคคลหรือ</w:t>
      </w:r>
      <w:r w:rsidRPr="00EB095A">
        <w:rPr>
          <w:rFonts w:ascii="Angsana New" w:hAnsi="Angsana New" w:hint="cs"/>
          <w:sz w:val="30"/>
          <w:szCs w:val="30"/>
          <w:cs/>
        </w:rPr>
        <w:t>กิจการที่เกี่ยวข้องกันระหว่างงวด</w:t>
      </w:r>
      <w:r w:rsidR="004702EB">
        <w:rPr>
          <w:rFonts w:ascii="Angsana New" w:hAnsi="Angsana New" w:hint="cs"/>
          <w:sz w:val="30"/>
          <w:szCs w:val="30"/>
          <w:cs/>
        </w:rPr>
        <w:t>สาม</w:t>
      </w:r>
      <w:r w:rsidRPr="00EB095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702EB" w:rsidRPr="00827DFE">
        <w:rPr>
          <w:rFonts w:ascii="Angsana New" w:hAnsi="Angsana New"/>
          <w:sz w:val="30"/>
          <w:szCs w:val="30"/>
        </w:rPr>
        <w:t>31</w:t>
      </w:r>
      <w:r w:rsidR="004702EB">
        <w:rPr>
          <w:rFonts w:ascii="Angsana New" w:hAnsi="Angsana New"/>
          <w:color w:val="FFFFFF"/>
          <w:sz w:val="30"/>
          <w:szCs w:val="30"/>
        </w:rPr>
        <w:t xml:space="preserve"> </w:t>
      </w:r>
      <w:r w:rsidR="004702EB" w:rsidRPr="00827DFE">
        <w:rPr>
          <w:rFonts w:ascii="Angsana New" w:hAnsi="Angsana New"/>
          <w:sz w:val="30"/>
          <w:szCs w:val="30"/>
          <w:cs/>
        </w:rPr>
        <w:t>มีนาคม</w:t>
      </w:r>
      <w:r w:rsidR="00BC13E7" w:rsidRPr="00EB095A">
        <w:rPr>
          <w:rFonts w:ascii="Angsana New" w:hAnsi="Angsana New" w:hint="cs"/>
          <w:sz w:val="30"/>
          <w:szCs w:val="30"/>
          <w:cs/>
        </w:rPr>
        <w:t xml:space="preserve"> </w:t>
      </w:r>
      <w:r w:rsidR="006339B1">
        <w:rPr>
          <w:rFonts w:ascii="Angsana New" w:hAnsi="Angsana New"/>
          <w:sz w:val="30"/>
          <w:szCs w:val="30"/>
        </w:rPr>
        <w:t>256</w:t>
      </w:r>
      <w:r w:rsidR="00C96623">
        <w:rPr>
          <w:rFonts w:ascii="Angsana New" w:hAnsi="Angsana New"/>
          <w:sz w:val="30"/>
          <w:szCs w:val="30"/>
        </w:rPr>
        <w:t>4</w:t>
      </w:r>
      <w:r w:rsidR="006339B1">
        <w:rPr>
          <w:rFonts w:ascii="Angsana New" w:hAnsi="Angsana New"/>
          <w:sz w:val="30"/>
          <w:szCs w:val="30"/>
        </w:rPr>
        <w:t xml:space="preserve"> </w:t>
      </w:r>
      <w:r w:rsidRPr="00EB095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E05BACE" w14:textId="77777777" w:rsidR="001E2FAF" w:rsidRDefault="001E2FAF" w:rsidP="003E7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both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810"/>
        <w:gridCol w:w="236"/>
        <w:gridCol w:w="844"/>
        <w:gridCol w:w="270"/>
        <w:gridCol w:w="990"/>
        <w:gridCol w:w="270"/>
        <w:gridCol w:w="990"/>
        <w:gridCol w:w="270"/>
        <w:gridCol w:w="1080"/>
        <w:gridCol w:w="270"/>
        <w:gridCol w:w="990"/>
      </w:tblGrid>
      <w:tr w:rsidR="002D2599" w:rsidRPr="00315CD6" w14:paraId="2A49E5E2" w14:textId="77777777" w:rsidTr="00DA562F">
        <w:trPr>
          <w:trHeight w:val="407"/>
          <w:tblHeader/>
        </w:trPr>
        <w:tc>
          <w:tcPr>
            <w:tcW w:w="2070" w:type="dxa"/>
            <w:shd w:val="clear" w:color="auto" w:fill="auto"/>
            <w:vAlign w:val="bottom"/>
          </w:tcPr>
          <w:p w14:paraId="5CDC37CB" w14:textId="77777777" w:rsidR="002D2599" w:rsidRPr="00315CD6" w:rsidRDefault="002D2599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0755411D" w14:textId="77777777" w:rsidR="002D2599" w:rsidRPr="00315CD6" w:rsidRDefault="002D2599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130" w:type="dxa"/>
            <w:gridSpan w:val="8"/>
            <w:shd w:val="clear" w:color="auto" w:fill="auto"/>
            <w:vAlign w:val="bottom"/>
          </w:tcPr>
          <w:p w14:paraId="6CAFAB42" w14:textId="77777777" w:rsidR="002D2599" w:rsidRPr="00315CD6" w:rsidRDefault="002D2599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730E" w:rsidRPr="00315CD6" w14:paraId="2265E9FF" w14:textId="77777777" w:rsidTr="00DA562F">
        <w:trPr>
          <w:trHeight w:val="1208"/>
          <w:tblHeader/>
        </w:trPr>
        <w:tc>
          <w:tcPr>
            <w:tcW w:w="2070" w:type="dxa"/>
            <w:shd w:val="clear" w:color="auto" w:fill="auto"/>
            <w:vAlign w:val="bottom"/>
          </w:tcPr>
          <w:p w14:paraId="7004DFF2" w14:textId="77777777" w:rsidR="00A06E86" w:rsidRPr="00315CD6" w:rsidRDefault="00A06E86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</w:t>
            </w: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  <w:p w14:paraId="061046BF" w14:textId="77777777" w:rsidR="00A06E86" w:rsidRPr="00315CD6" w:rsidRDefault="00A06E86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ค้างรับ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76BC5E" w14:textId="77777777" w:rsidR="00A06E86" w:rsidRPr="00315CD6" w:rsidRDefault="00D130F3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  <w:p w14:paraId="1B2537B8" w14:textId="77777777" w:rsidR="0079603F" w:rsidRPr="00315CD6" w:rsidRDefault="0079603F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7DD751F3" w14:textId="77777777" w:rsidR="00A06E86" w:rsidRPr="00315CD6" w:rsidRDefault="00CF50EF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4702E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6FDBC0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64E33FD" w14:textId="77777777" w:rsidR="00E41E39" w:rsidRDefault="00D130F3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0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02E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012D1F38" w14:textId="77777777" w:rsidR="00A06E86" w:rsidRPr="00315CD6" w:rsidRDefault="004702EB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36490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05AB26" w14:textId="77777777" w:rsidR="00A06E86" w:rsidRPr="00315CD6" w:rsidRDefault="00D130F3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  <w:p w14:paraId="5E83B701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7E109845" w14:textId="77777777" w:rsidR="00A06E86" w:rsidRPr="00315CD6" w:rsidRDefault="00CF50EF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4702E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E9962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3F2A6F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B9208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2E0F19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63C40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423AFD" w14:textId="77777777" w:rsidR="004702EB" w:rsidRDefault="004702EB" w:rsidP="0047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0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09DDF0A7" w14:textId="77777777" w:rsidR="00A06E86" w:rsidRPr="00315CD6" w:rsidRDefault="004702EB" w:rsidP="00470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D730E" w:rsidRPr="00315CD6" w14:paraId="07025F73" w14:textId="77777777" w:rsidTr="00DA562F">
        <w:trPr>
          <w:trHeight w:hRule="exact" w:val="360"/>
          <w:tblHeader/>
        </w:trPr>
        <w:tc>
          <w:tcPr>
            <w:tcW w:w="2070" w:type="dxa"/>
            <w:shd w:val="clear" w:color="auto" w:fill="auto"/>
          </w:tcPr>
          <w:p w14:paraId="3ACE9F5F" w14:textId="77777777" w:rsidR="00A06E86" w:rsidRPr="00315CD6" w:rsidRDefault="00A06E86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23C4E125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52FE15EB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89BAB2A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15C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730E" w:rsidRPr="00315CD6" w14:paraId="6ED674E3" w14:textId="77777777" w:rsidTr="00DA562F">
        <w:tc>
          <w:tcPr>
            <w:tcW w:w="2070" w:type="dxa"/>
            <w:shd w:val="clear" w:color="auto" w:fill="auto"/>
          </w:tcPr>
          <w:p w14:paraId="0114758E" w14:textId="77777777" w:rsidR="00A06E86" w:rsidRPr="00315CD6" w:rsidRDefault="00A06E86" w:rsidP="00D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08EE7399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D5721A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1D87134C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FBFD1C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2A0559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1BE992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DC4F64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DEA8DE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00F197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40F663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390735" w14:textId="77777777"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6BE1" w:rsidRPr="00315CD6" w14:paraId="45B6BA2E" w14:textId="77777777" w:rsidTr="00DA562F">
        <w:tc>
          <w:tcPr>
            <w:tcW w:w="2070" w:type="dxa"/>
            <w:shd w:val="clear" w:color="auto" w:fill="auto"/>
          </w:tcPr>
          <w:p w14:paraId="344F133D" w14:textId="77777777" w:rsidR="00DC6BE1" w:rsidRPr="00315CD6" w:rsidRDefault="00DC6BE1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58A1DEDB" w14:textId="77777777" w:rsidR="00DC6BE1" w:rsidRPr="00315CD6" w:rsidRDefault="00C96623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2.25</w:t>
            </w:r>
          </w:p>
        </w:tc>
        <w:tc>
          <w:tcPr>
            <w:tcW w:w="236" w:type="dxa"/>
            <w:shd w:val="clear" w:color="auto" w:fill="auto"/>
          </w:tcPr>
          <w:p w14:paraId="54EF4D47" w14:textId="77777777"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B746ED6" w14:textId="77777777" w:rsidR="00DC6BE1" w:rsidRPr="00315CD6" w:rsidRDefault="000F004D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2.25</w:t>
            </w:r>
          </w:p>
        </w:tc>
        <w:tc>
          <w:tcPr>
            <w:tcW w:w="270" w:type="dxa"/>
            <w:shd w:val="clear" w:color="auto" w:fill="auto"/>
          </w:tcPr>
          <w:p w14:paraId="3CCD03F9" w14:textId="77777777"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1E4798" w14:textId="77777777" w:rsidR="00DC6BE1" w:rsidRPr="00315CD6" w:rsidRDefault="004F6122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143,500</w:t>
            </w:r>
          </w:p>
        </w:tc>
        <w:tc>
          <w:tcPr>
            <w:tcW w:w="270" w:type="dxa"/>
            <w:shd w:val="clear" w:color="auto" w:fill="auto"/>
          </w:tcPr>
          <w:p w14:paraId="44AD476B" w14:textId="77777777"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99AC5D" w14:textId="77777777" w:rsidR="00DC6BE1" w:rsidRPr="00315CD6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16,305</w:t>
            </w:r>
          </w:p>
        </w:tc>
        <w:tc>
          <w:tcPr>
            <w:tcW w:w="270" w:type="dxa"/>
            <w:shd w:val="clear" w:color="auto" w:fill="auto"/>
          </w:tcPr>
          <w:p w14:paraId="1076331F" w14:textId="77777777"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93DCBE" w14:textId="77777777" w:rsidR="00DC6BE1" w:rsidRPr="00315CD6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882C81" w14:textId="77777777"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2035A4" w14:textId="77777777" w:rsidR="00DC6BE1" w:rsidRPr="00431549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159</w:t>
            </w:r>
            <w:r w:rsidRPr="00431549">
              <w:rPr>
                <w:rFonts w:ascii="Angsana New" w:hAnsi="Angsana New"/>
                <w:sz w:val="30"/>
                <w:szCs w:val="30"/>
              </w:rPr>
              <w:t>,805</w:t>
            </w:r>
          </w:p>
        </w:tc>
      </w:tr>
      <w:tr w:rsidR="00CE4C26" w:rsidRPr="00315CD6" w14:paraId="0F5CF849" w14:textId="77777777" w:rsidTr="00DA562F">
        <w:tc>
          <w:tcPr>
            <w:tcW w:w="2070" w:type="dxa"/>
            <w:shd w:val="clear" w:color="auto" w:fill="auto"/>
          </w:tcPr>
          <w:p w14:paraId="0E115C3E" w14:textId="77777777" w:rsidR="00CE4C26" w:rsidRPr="00315CD6" w:rsidRDefault="00CE4C26" w:rsidP="00D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315CD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="00EF4731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0C6EB8" w14:textId="77777777"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006B86" w14:textId="77777777"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629D5FD" w14:textId="77777777"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030A60" w14:textId="77777777"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B1D8F2" w14:textId="77777777" w:rsidR="00CE4C26" w:rsidRPr="00315CD6" w:rsidRDefault="004F6122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(105,100)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C8E1C" w14:textId="77777777"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4ABF9" w14:textId="77777777" w:rsidR="005B6FB6" w:rsidRPr="00315CD6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(4,892)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866D90" w14:textId="77777777" w:rsidR="00CE4C26" w:rsidRPr="00315CD6" w:rsidRDefault="00CE4C26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5FBC2" w14:textId="77777777" w:rsidR="005B6FB6" w:rsidRPr="00315CD6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384880" w14:textId="77777777" w:rsidR="00CE4C26" w:rsidRPr="00315CD6" w:rsidRDefault="00CE4C26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421643" w14:textId="77777777" w:rsidR="00CE4C26" w:rsidRPr="00315CD6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(109,992)</w:t>
            </w:r>
          </w:p>
        </w:tc>
      </w:tr>
      <w:tr w:rsidR="00CE4C26" w:rsidRPr="00315CD6" w14:paraId="5926317F" w14:textId="77777777" w:rsidTr="00DA562F">
        <w:trPr>
          <w:trHeight w:hRule="exact" w:val="435"/>
        </w:trPr>
        <w:tc>
          <w:tcPr>
            <w:tcW w:w="2070" w:type="dxa"/>
            <w:shd w:val="clear" w:color="auto" w:fill="auto"/>
          </w:tcPr>
          <w:p w14:paraId="7CADCA61" w14:textId="77777777" w:rsidR="00CE4C26" w:rsidRPr="00315CD6" w:rsidRDefault="00CE4C26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14:paraId="3239DE7B" w14:textId="77777777"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18D63E" w14:textId="77777777"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0E00640" w14:textId="77777777"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5CBDAA" w14:textId="77777777"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4D243" w14:textId="77777777" w:rsidR="00CE4C26" w:rsidRPr="00431549" w:rsidRDefault="004F6122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549">
              <w:rPr>
                <w:rFonts w:ascii="Angsana New" w:hAnsi="Angsana New"/>
                <w:b/>
                <w:bCs/>
                <w:sz w:val="30"/>
                <w:szCs w:val="30"/>
              </w:rPr>
              <w:t>38,400</w:t>
            </w:r>
          </w:p>
        </w:tc>
        <w:tc>
          <w:tcPr>
            <w:tcW w:w="270" w:type="dxa"/>
            <w:shd w:val="clear" w:color="auto" w:fill="auto"/>
          </w:tcPr>
          <w:p w14:paraId="1A633453" w14:textId="77777777" w:rsidR="00CE4C26" w:rsidRPr="00431549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B21C7" w14:textId="77777777" w:rsidR="00CE4C26" w:rsidRPr="00431549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549">
              <w:rPr>
                <w:rFonts w:ascii="Angsana New" w:hAnsi="Angsana New"/>
                <w:b/>
                <w:bCs/>
                <w:sz w:val="30"/>
                <w:szCs w:val="30"/>
              </w:rPr>
              <w:t>11,413</w:t>
            </w:r>
          </w:p>
        </w:tc>
        <w:tc>
          <w:tcPr>
            <w:tcW w:w="270" w:type="dxa"/>
            <w:shd w:val="clear" w:color="auto" w:fill="auto"/>
          </w:tcPr>
          <w:p w14:paraId="73ABB006" w14:textId="77777777" w:rsidR="00CE4C26" w:rsidRPr="00431549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CC334" w14:textId="77777777" w:rsidR="00CE4C26" w:rsidRPr="00431549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15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296074" w14:textId="77777777" w:rsidR="00CE4C26" w:rsidRPr="00431549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635AE" w14:textId="77777777" w:rsidR="00CE4C26" w:rsidRPr="00431549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549">
              <w:rPr>
                <w:rFonts w:ascii="Angsana New" w:hAnsi="Angsana New"/>
                <w:b/>
                <w:bCs/>
                <w:sz w:val="30"/>
                <w:szCs w:val="30"/>
              </w:rPr>
              <w:t>49,813</w:t>
            </w:r>
          </w:p>
        </w:tc>
      </w:tr>
    </w:tbl>
    <w:p w14:paraId="2945B472" w14:textId="77777777" w:rsidR="00A06E86" w:rsidRDefault="00A06E86" w:rsidP="006528F6">
      <w:pPr>
        <w:ind w:left="540" w:right="-3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990"/>
        <w:gridCol w:w="236"/>
        <w:gridCol w:w="1114"/>
        <w:gridCol w:w="270"/>
        <w:gridCol w:w="990"/>
      </w:tblGrid>
      <w:tr w:rsidR="003A4325" w:rsidRPr="00315CD6" w14:paraId="2900728E" w14:textId="77777777" w:rsidTr="00DA562F">
        <w:tc>
          <w:tcPr>
            <w:tcW w:w="4230" w:type="dxa"/>
          </w:tcPr>
          <w:p w14:paraId="7228550C" w14:textId="77777777" w:rsidR="003A4325" w:rsidRPr="005C5343" w:rsidRDefault="00694218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="00C01B40"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1053B32F" w14:textId="77777777" w:rsidR="003A4325" w:rsidRPr="005C5343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C5343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60DD56F" w14:textId="77777777" w:rsidR="003A4325" w:rsidRPr="005C5343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0BC1E87B" w14:textId="77777777" w:rsidR="003A4325" w:rsidRPr="005C5343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5343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5C5343" w:rsidRPr="00315CD6" w14:paraId="7206F7F0" w14:textId="77777777" w:rsidTr="00DA562F">
        <w:tc>
          <w:tcPr>
            <w:tcW w:w="4230" w:type="dxa"/>
          </w:tcPr>
          <w:p w14:paraId="11376A16" w14:textId="77777777" w:rsidR="005C5343" w:rsidRP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5ED7FD3" w14:textId="77777777" w:rsidR="005C5343" w:rsidRP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5C534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4D6D1C" w14:textId="77777777" w:rsidR="005C5343" w:rsidRPr="005C5343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5FB27F" w14:textId="77777777" w:rsidR="005C5343" w:rsidRPr="005C5343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</w:p>
        </w:tc>
        <w:tc>
          <w:tcPr>
            <w:tcW w:w="236" w:type="dxa"/>
          </w:tcPr>
          <w:p w14:paraId="5E4F9E7B" w14:textId="77777777" w:rsidR="005C5343" w:rsidRP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7FC78D" w14:textId="77777777" w:rsidR="005C5343" w:rsidRP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5C534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173128" w14:textId="77777777" w:rsidR="005C5343" w:rsidRPr="005C5343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C5A992" w14:textId="77777777" w:rsidR="005C5343" w:rsidRPr="005C5343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</w:p>
        </w:tc>
      </w:tr>
      <w:tr w:rsidR="005C5343" w:rsidRPr="00315CD6" w14:paraId="19607112" w14:textId="77777777" w:rsidTr="00DA562F">
        <w:tc>
          <w:tcPr>
            <w:tcW w:w="4230" w:type="dxa"/>
          </w:tcPr>
          <w:p w14:paraId="1062B158" w14:textId="77777777" w:rsidR="005C5343" w:rsidRP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53A39E3" w14:textId="77777777" w:rsidR="005C5343" w:rsidRP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5CB86CB" w14:textId="77777777" w:rsidR="005C5343" w:rsidRPr="005C5343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FEDE9B" w14:textId="77777777" w:rsidR="005C5343" w:rsidRPr="005C5343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BAEB760" w14:textId="77777777" w:rsidR="005C5343" w:rsidRP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8BDBA43" w14:textId="77777777" w:rsidR="005C5343" w:rsidRP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19F74C1" w14:textId="77777777" w:rsidR="005C5343" w:rsidRPr="005C5343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4EF6D7" w14:textId="77777777" w:rsidR="005C5343" w:rsidRPr="005C5343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C5343" w:rsidRPr="00315CD6" w14:paraId="7F422B7D" w14:textId="77777777" w:rsidTr="00DA562F">
        <w:tc>
          <w:tcPr>
            <w:tcW w:w="4230" w:type="dxa"/>
          </w:tcPr>
          <w:p w14:paraId="23DE86A6" w14:textId="77777777" w:rsidR="005C5343" w:rsidRP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vAlign w:val="center"/>
          </w:tcPr>
          <w:p w14:paraId="2AE0503E" w14:textId="77777777" w:rsidR="005C5343" w:rsidRPr="005C53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3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7A732E5D" w14:textId="77777777" w:rsidR="005C5343" w:rsidRPr="005C53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2FC6AFCE" w14:textId="77777777" w:rsidR="005C5343" w:rsidRPr="005C53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3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74533BCA" w14:textId="77777777" w:rsidR="005C5343" w:rsidRPr="005C5343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382998F0" w14:textId="77777777" w:rsidR="005C5343" w:rsidRPr="005C53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3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2EDD0009" w14:textId="77777777" w:rsidR="005C5343" w:rsidRPr="005C53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F5732BB" w14:textId="77777777" w:rsidR="005C5343" w:rsidRPr="005C53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534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</w:tr>
      <w:tr w:rsidR="00EF7317" w:rsidRPr="00315CD6" w14:paraId="7ABA6178" w14:textId="77777777" w:rsidTr="00DA562F">
        <w:tc>
          <w:tcPr>
            <w:tcW w:w="4230" w:type="dxa"/>
          </w:tcPr>
          <w:p w14:paraId="288B487B" w14:textId="77777777" w:rsidR="00EF7317" w:rsidRPr="005C5343" w:rsidRDefault="00EF7317" w:rsidP="005C5343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02686A15" w14:textId="77777777" w:rsidR="00EF7317" w:rsidRPr="005C5343" w:rsidRDefault="00EF7317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04D" w:rsidRPr="00315CD6" w14:paraId="6E651CA9" w14:textId="77777777" w:rsidTr="00DA562F">
        <w:tc>
          <w:tcPr>
            <w:tcW w:w="4230" w:type="dxa"/>
          </w:tcPr>
          <w:p w14:paraId="5B3A417D" w14:textId="77777777" w:rsidR="000F004D" w:rsidRPr="005C5343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4EF43C8" w14:textId="77777777" w:rsidR="000F004D" w:rsidRPr="00315CD6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834A9" w14:textId="77777777" w:rsidR="000F004D" w:rsidRPr="005C5343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D90B8A" w14:textId="77777777" w:rsidR="000F004D" w:rsidRPr="005C5343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9C864D" w14:textId="77777777" w:rsidR="000F004D" w:rsidRPr="005C5343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BD8F14B" w14:textId="77777777" w:rsidR="000F004D" w:rsidRPr="005C5343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15,402</w:t>
            </w:r>
          </w:p>
        </w:tc>
        <w:tc>
          <w:tcPr>
            <w:tcW w:w="270" w:type="dxa"/>
          </w:tcPr>
          <w:p w14:paraId="0CADA25D" w14:textId="77777777" w:rsidR="000F004D" w:rsidRPr="005C5343" w:rsidRDefault="000F004D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3A94A3" w14:textId="77777777" w:rsidR="000F004D" w:rsidRPr="005C5343" w:rsidRDefault="000F004D" w:rsidP="00DA562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36,938</w:t>
            </w:r>
          </w:p>
        </w:tc>
      </w:tr>
      <w:tr w:rsidR="000F004D" w:rsidRPr="00315CD6" w14:paraId="5CAD36C0" w14:textId="77777777" w:rsidTr="00DA562F">
        <w:tc>
          <w:tcPr>
            <w:tcW w:w="4230" w:type="dxa"/>
          </w:tcPr>
          <w:p w14:paraId="38096B84" w14:textId="77777777" w:rsidR="000F004D" w:rsidRPr="005C5343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6E84FD" w14:textId="77777777" w:rsidR="000F004D" w:rsidRPr="00431549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15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F0B62E" w14:textId="77777777" w:rsidR="000F004D" w:rsidRPr="00431549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89B524" w14:textId="77777777" w:rsidR="000F004D" w:rsidRPr="00431549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5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F6E2EB" w14:textId="77777777" w:rsidR="000F004D" w:rsidRPr="00431549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66C3E19" w14:textId="77777777" w:rsidR="000F004D" w:rsidRPr="00431549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549">
              <w:rPr>
                <w:rFonts w:ascii="Angsana New" w:hAnsi="Angsana New"/>
                <w:b/>
                <w:bCs/>
                <w:sz w:val="30"/>
                <w:szCs w:val="30"/>
              </w:rPr>
              <w:t>15,402</w:t>
            </w:r>
          </w:p>
        </w:tc>
        <w:tc>
          <w:tcPr>
            <w:tcW w:w="270" w:type="dxa"/>
          </w:tcPr>
          <w:p w14:paraId="0196E7B4" w14:textId="77777777" w:rsidR="000F004D" w:rsidRPr="00431549" w:rsidRDefault="000F004D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4394B9" w14:textId="77777777" w:rsidR="000F004D" w:rsidRPr="00431549" w:rsidRDefault="000F004D" w:rsidP="00DA562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315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36,938</w:t>
            </w:r>
          </w:p>
        </w:tc>
      </w:tr>
    </w:tbl>
    <w:p w14:paraId="7C1A5C45" w14:textId="77777777" w:rsidR="00C96623" w:rsidRDefault="00C96623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206"/>
        <w:gridCol w:w="270"/>
        <w:gridCol w:w="1134"/>
      </w:tblGrid>
      <w:tr w:rsidR="003A4325" w:rsidRPr="00315CD6" w14:paraId="1406AFD2" w14:textId="77777777" w:rsidTr="00DA562F">
        <w:trPr>
          <w:trHeight w:hRule="exact" w:val="389"/>
        </w:trPr>
        <w:tc>
          <w:tcPr>
            <w:tcW w:w="3600" w:type="dxa"/>
          </w:tcPr>
          <w:p w14:paraId="1A52B69C" w14:textId="77777777" w:rsidR="003A4325" w:rsidRPr="00315CD6" w:rsidRDefault="00DD27F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15CD6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700" w:type="dxa"/>
            <w:gridSpan w:val="3"/>
          </w:tcPr>
          <w:p w14:paraId="723435BE" w14:textId="77777777" w:rsidR="003A4325" w:rsidRPr="00315CD6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7FEA745" w14:textId="77777777" w:rsidR="003A4325" w:rsidRPr="00315CD6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F63D59C" w14:textId="77777777" w:rsidR="003A4325" w:rsidRPr="00315CD6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5C5343" w:rsidRPr="00315CD6" w14:paraId="533F6059" w14:textId="77777777" w:rsidTr="00DA562F">
        <w:trPr>
          <w:trHeight w:hRule="exact" w:val="389"/>
        </w:trPr>
        <w:tc>
          <w:tcPr>
            <w:tcW w:w="3600" w:type="dxa"/>
          </w:tcPr>
          <w:p w14:paraId="5F93BF36" w14:textId="77777777" w:rsidR="005C5343" w:rsidRPr="00315CD6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1B7619" w14:textId="77777777" w:rsid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8E841C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6EF6A6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  <w:tc>
          <w:tcPr>
            <w:tcW w:w="270" w:type="dxa"/>
          </w:tcPr>
          <w:p w14:paraId="5BF8F4ED" w14:textId="77777777" w:rsidR="005C5343" w:rsidRPr="00144E97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78D911E5" w14:textId="77777777" w:rsid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A906A50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4B5D19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5C5343" w:rsidRPr="00315CD6" w14:paraId="44932DAA" w14:textId="77777777" w:rsidTr="00DA562F">
        <w:trPr>
          <w:trHeight w:hRule="exact" w:val="389"/>
        </w:trPr>
        <w:tc>
          <w:tcPr>
            <w:tcW w:w="3600" w:type="dxa"/>
          </w:tcPr>
          <w:p w14:paraId="41600F1F" w14:textId="77777777" w:rsidR="005C5343" w:rsidRPr="00315CD6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0FB78" w14:textId="77777777" w:rsid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B2BF0F3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C7899F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4F76F9C" w14:textId="77777777" w:rsidR="005C5343" w:rsidRPr="00144E97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238154CB" w14:textId="77777777" w:rsid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39EAE2A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8C407F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C5343" w:rsidRPr="00315CD6" w14:paraId="7B50F5E8" w14:textId="77777777" w:rsidTr="00DA562F">
        <w:trPr>
          <w:trHeight w:hRule="exact" w:val="389"/>
        </w:trPr>
        <w:tc>
          <w:tcPr>
            <w:tcW w:w="3600" w:type="dxa"/>
          </w:tcPr>
          <w:p w14:paraId="5D4BB151" w14:textId="77777777" w:rsidR="005C5343" w:rsidRPr="00315CD6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 w:hanging="8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vAlign w:val="center"/>
          </w:tcPr>
          <w:p w14:paraId="3BDE531B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5B27151D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0561DF5E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6C2C6DC" w14:textId="77777777" w:rsidR="005C5343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495391C1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260B7CEB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21C41B1D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EF7317" w:rsidRPr="00315CD6" w14:paraId="315C3366" w14:textId="77777777" w:rsidTr="00DA562F">
        <w:trPr>
          <w:trHeight w:hRule="exact" w:val="360"/>
        </w:trPr>
        <w:tc>
          <w:tcPr>
            <w:tcW w:w="3600" w:type="dxa"/>
          </w:tcPr>
          <w:p w14:paraId="6BF6C555" w14:textId="77777777" w:rsidR="00EF7317" w:rsidRPr="00315CD6" w:rsidRDefault="00EF7317" w:rsidP="005C5343">
            <w:pPr>
              <w:spacing w:line="240" w:lineRule="auto"/>
              <w:ind w:left="84" w:hanging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4FD380D" w14:textId="77777777" w:rsidR="00EF7317" w:rsidRPr="00315CD6" w:rsidRDefault="00EF7317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04D" w:rsidRPr="00315CD6" w14:paraId="1A042848" w14:textId="77777777" w:rsidTr="00DA562F">
        <w:trPr>
          <w:trHeight w:hRule="exact" w:val="389"/>
        </w:trPr>
        <w:tc>
          <w:tcPr>
            <w:tcW w:w="3600" w:type="dxa"/>
          </w:tcPr>
          <w:p w14:paraId="392CA074" w14:textId="77777777" w:rsidR="000F004D" w:rsidRPr="00315CD6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 w:hanging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014582A" w14:textId="77777777" w:rsidR="000F004D" w:rsidRPr="00315CD6" w:rsidRDefault="000F004D" w:rsidP="00DA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86E474" w14:textId="77777777" w:rsidR="000F004D" w:rsidRPr="00315CD6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F6FB86" w14:textId="77777777" w:rsidR="000F004D" w:rsidRPr="00315CD6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C32CD" w14:textId="77777777" w:rsidR="000F004D" w:rsidRPr="00315CD6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6D5A456" w14:textId="77777777" w:rsidR="000F004D" w:rsidRPr="00315CD6" w:rsidRDefault="000F004D" w:rsidP="00DA56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29,657</w:t>
            </w:r>
          </w:p>
        </w:tc>
        <w:tc>
          <w:tcPr>
            <w:tcW w:w="270" w:type="dxa"/>
            <w:vAlign w:val="bottom"/>
          </w:tcPr>
          <w:p w14:paraId="1D0E441F" w14:textId="77777777" w:rsidR="000F004D" w:rsidRPr="00315CD6" w:rsidRDefault="000F004D" w:rsidP="005C534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47581AAD" w14:textId="77777777" w:rsidR="000F004D" w:rsidRPr="00315CD6" w:rsidRDefault="000F004D" w:rsidP="00DA562F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33,244</w:t>
            </w:r>
          </w:p>
        </w:tc>
      </w:tr>
      <w:tr w:rsidR="000F004D" w:rsidRPr="00315CD6" w14:paraId="5A5E967F" w14:textId="77777777" w:rsidTr="00DA562F">
        <w:trPr>
          <w:trHeight w:hRule="exact" w:val="389"/>
        </w:trPr>
        <w:tc>
          <w:tcPr>
            <w:tcW w:w="3600" w:type="dxa"/>
          </w:tcPr>
          <w:p w14:paraId="2C8A05EF" w14:textId="77777777" w:rsidR="000F004D" w:rsidRPr="00315CD6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126902" w14:textId="77777777" w:rsidR="000F004D" w:rsidRPr="00315CD6" w:rsidRDefault="000F004D" w:rsidP="00DA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33AA2" w14:textId="77777777" w:rsidR="000F004D" w:rsidRPr="00315CD6" w:rsidRDefault="000F004D" w:rsidP="005C5343">
            <w:pPr>
              <w:pStyle w:val="a0"/>
              <w:tabs>
                <w:tab w:val="decimal" w:pos="775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FD2893" w14:textId="77777777" w:rsidR="000F004D" w:rsidRPr="00315CD6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A736E" w14:textId="77777777" w:rsidR="000F004D" w:rsidRPr="00315CD6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0CFB2F9C" w14:textId="77777777" w:rsidR="000F004D" w:rsidRPr="00315CD6" w:rsidRDefault="000F004D" w:rsidP="00DA56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29,657</w:t>
            </w:r>
          </w:p>
        </w:tc>
        <w:tc>
          <w:tcPr>
            <w:tcW w:w="270" w:type="dxa"/>
          </w:tcPr>
          <w:p w14:paraId="1B5E35B0" w14:textId="77777777" w:rsidR="000F004D" w:rsidRPr="00315CD6" w:rsidRDefault="000F004D" w:rsidP="005C534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83E5564" w14:textId="77777777" w:rsidR="000F004D" w:rsidRPr="00315CD6" w:rsidRDefault="000F004D" w:rsidP="00DA562F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33,244</w:t>
            </w:r>
          </w:p>
        </w:tc>
      </w:tr>
    </w:tbl>
    <w:p w14:paraId="79C076AD" w14:textId="77777777" w:rsidR="00EF7317" w:rsidRPr="0032297D" w:rsidRDefault="00EF7317"/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188"/>
        <w:gridCol w:w="270"/>
        <w:gridCol w:w="1134"/>
      </w:tblGrid>
      <w:tr w:rsidR="00EF7317" w:rsidRPr="00144E97" w14:paraId="4531E84E" w14:textId="77777777" w:rsidTr="00DA562F">
        <w:trPr>
          <w:trHeight w:hRule="exact" w:val="389"/>
        </w:trPr>
        <w:tc>
          <w:tcPr>
            <w:tcW w:w="3600" w:type="dxa"/>
          </w:tcPr>
          <w:p w14:paraId="6795C44E" w14:textId="77777777" w:rsidR="00EF7317" w:rsidRPr="00144E97" w:rsidRDefault="00EF7317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798CF1B" w14:textId="77777777" w:rsidR="00EF7317" w:rsidRPr="00144E97" w:rsidRDefault="00EF7317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C4E38CB" w14:textId="77777777" w:rsidR="00EF7317" w:rsidRPr="00144E97" w:rsidRDefault="00EF7317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1FE5927F" w14:textId="77777777" w:rsidR="00EF7317" w:rsidRPr="00144E97" w:rsidRDefault="00EF7317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5C5343" w:rsidRPr="00144E97" w14:paraId="07C6DA74" w14:textId="77777777" w:rsidTr="00DA562F">
        <w:trPr>
          <w:trHeight w:hRule="exact" w:val="389"/>
        </w:trPr>
        <w:tc>
          <w:tcPr>
            <w:tcW w:w="3600" w:type="dxa"/>
          </w:tcPr>
          <w:p w14:paraId="26A9CDD5" w14:textId="77777777" w:rsidR="005C5343" w:rsidRPr="00144E97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4A2185" w14:textId="77777777" w:rsid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F4CD8C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7E52B8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  <w:tc>
          <w:tcPr>
            <w:tcW w:w="270" w:type="dxa"/>
          </w:tcPr>
          <w:p w14:paraId="18383509" w14:textId="77777777" w:rsidR="005C5343" w:rsidRPr="00144E97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F576C17" w14:textId="77777777" w:rsid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7DA95AF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AD208F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5C5343" w:rsidRPr="00144E97" w14:paraId="2FB248D3" w14:textId="77777777" w:rsidTr="00DA562F">
        <w:trPr>
          <w:trHeight w:hRule="exact" w:val="389"/>
        </w:trPr>
        <w:tc>
          <w:tcPr>
            <w:tcW w:w="3600" w:type="dxa"/>
          </w:tcPr>
          <w:p w14:paraId="72B75912" w14:textId="77777777" w:rsidR="005C5343" w:rsidRPr="00144E97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E10BEF" w14:textId="77777777" w:rsid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A93CE88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66F0E1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F33A76E" w14:textId="77777777" w:rsidR="005C5343" w:rsidRPr="00144E97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AAE992" w14:textId="77777777" w:rsidR="005C5343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6CF723C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F5E4CBB" w14:textId="77777777" w:rsidR="005C5343" w:rsidRPr="00144E97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C5343" w:rsidRPr="00144E97" w14:paraId="6DED3113" w14:textId="77777777" w:rsidTr="00DA562F">
        <w:trPr>
          <w:trHeight w:hRule="exact" w:val="389"/>
        </w:trPr>
        <w:tc>
          <w:tcPr>
            <w:tcW w:w="3600" w:type="dxa"/>
          </w:tcPr>
          <w:p w14:paraId="65A0848B" w14:textId="77777777" w:rsidR="005C5343" w:rsidRPr="00144E97" w:rsidRDefault="005C5343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center"/>
          </w:tcPr>
          <w:p w14:paraId="5A09A3AF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3ED94C96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315BF26E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F703AEE" w14:textId="77777777" w:rsidR="005C5343" w:rsidRDefault="005C5343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7F91958C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0F231AF1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50CD456C" w14:textId="77777777" w:rsidR="005C5343" w:rsidRPr="00B87F43" w:rsidRDefault="005C5343" w:rsidP="005C534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EF7317" w:rsidRPr="00144E97" w14:paraId="0E5DA418" w14:textId="77777777" w:rsidTr="00DA562F">
        <w:trPr>
          <w:trHeight w:hRule="exact" w:val="389"/>
        </w:trPr>
        <w:tc>
          <w:tcPr>
            <w:tcW w:w="3600" w:type="dxa"/>
          </w:tcPr>
          <w:p w14:paraId="3F8094DF" w14:textId="77777777" w:rsidR="00EF7317" w:rsidRPr="00144E97" w:rsidRDefault="00EF7317" w:rsidP="005C5343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42DC094D" w14:textId="77777777" w:rsidR="00EF7317" w:rsidRPr="00144E97" w:rsidRDefault="00EF7317" w:rsidP="005C5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04D" w:rsidRPr="007B502A" w14:paraId="27EDF04A" w14:textId="77777777" w:rsidTr="00DA562F">
        <w:trPr>
          <w:trHeight w:hRule="exact" w:val="389"/>
        </w:trPr>
        <w:tc>
          <w:tcPr>
            <w:tcW w:w="3600" w:type="dxa"/>
          </w:tcPr>
          <w:p w14:paraId="396CED62" w14:textId="77777777" w:rsidR="000F004D" w:rsidRPr="00144E97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DB9914" w14:textId="4DFD1E90" w:rsidR="000F004D" w:rsidRPr="00315CD6" w:rsidRDefault="00BA192F" w:rsidP="00DA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8C4AE3" w14:textId="77777777" w:rsidR="000F004D" w:rsidRPr="007B502A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21D043" w14:textId="77777777" w:rsidR="000F004D" w:rsidRPr="00591D58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  <w:tc>
          <w:tcPr>
            <w:tcW w:w="270" w:type="dxa"/>
            <w:vAlign w:val="bottom"/>
          </w:tcPr>
          <w:p w14:paraId="2E3F8676" w14:textId="77777777" w:rsidR="000F004D" w:rsidRPr="007B502A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6163AD4" w14:textId="77777777" w:rsidR="000F004D" w:rsidRPr="00431549" w:rsidRDefault="000F004D" w:rsidP="004315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15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DBA850" w14:textId="77777777" w:rsidR="000F004D" w:rsidRPr="007B502A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D4E1F9" w14:textId="77777777" w:rsidR="000F004D" w:rsidRPr="00DA562F" w:rsidRDefault="000F004D" w:rsidP="00DA562F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562F">
              <w:rPr>
                <w:rFonts w:ascii="Angsana New" w:hAnsi="Angsana New"/>
                <w:sz w:val="30"/>
                <w:szCs w:val="30"/>
                <w:lang w:val="en-US" w:bidi="th-TH"/>
              </w:rPr>
              <w:t>1,994</w:t>
            </w:r>
          </w:p>
        </w:tc>
      </w:tr>
      <w:tr w:rsidR="000F004D" w:rsidRPr="007B502A" w14:paraId="0DFDFDFE" w14:textId="77777777" w:rsidTr="00DA562F">
        <w:trPr>
          <w:trHeight w:hRule="exact" w:val="389"/>
        </w:trPr>
        <w:tc>
          <w:tcPr>
            <w:tcW w:w="3600" w:type="dxa"/>
          </w:tcPr>
          <w:p w14:paraId="6E2810C2" w14:textId="77777777" w:rsidR="000F004D" w:rsidRPr="00144E97" w:rsidRDefault="000F004D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17E66E" w14:textId="11DC160C" w:rsidR="000F004D" w:rsidRPr="00DA562F" w:rsidRDefault="00BA192F" w:rsidP="00DA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EFB87E" w14:textId="77777777" w:rsidR="000F004D" w:rsidRPr="00DA562F" w:rsidRDefault="000F004D" w:rsidP="005C5343">
            <w:pPr>
              <w:pStyle w:val="a0"/>
              <w:tabs>
                <w:tab w:val="decimal" w:pos="758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858BE5" w14:textId="77777777" w:rsidR="000F004D" w:rsidRPr="00DA562F" w:rsidRDefault="000F004D" w:rsidP="00DA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562F">
              <w:rPr>
                <w:rFonts w:ascii="Angsana New" w:hAnsi="Angsana New"/>
                <w:b/>
                <w:bCs/>
                <w:sz w:val="30"/>
                <w:szCs w:val="30"/>
              </w:rPr>
              <w:t>1,994</w:t>
            </w:r>
          </w:p>
        </w:tc>
        <w:tc>
          <w:tcPr>
            <w:tcW w:w="270" w:type="dxa"/>
          </w:tcPr>
          <w:p w14:paraId="6A54AD06" w14:textId="77777777" w:rsidR="000F004D" w:rsidRPr="00DA562F" w:rsidRDefault="000F004D" w:rsidP="005C5343">
            <w:pPr>
              <w:pStyle w:val="3"/>
              <w:tabs>
                <w:tab w:val="clear" w:pos="360"/>
                <w:tab w:val="clear" w:pos="720"/>
                <w:tab w:val="decimal" w:pos="7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D7EC168" w14:textId="77777777" w:rsidR="000F004D" w:rsidRPr="00DA562F" w:rsidRDefault="000F004D" w:rsidP="004315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DA56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CE80C9" w14:textId="77777777" w:rsidR="000F004D" w:rsidRPr="00DA562F" w:rsidRDefault="000F004D" w:rsidP="005C5343">
            <w:pPr>
              <w:pStyle w:val="3"/>
              <w:tabs>
                <w:tab w:val="clear" w:pos="360"/>
                <w:tab w:val="clear" w:pos="720"/>
                <w:tab w:val="decimal" w:pos="7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72F55DF" w14:textId="77777777" w:rsidR="000F004D" w:rsidRPr="00DA562F" w:rsidRDefault="000F004D" w:rsidP="00DA562F">
            <w:pPr>
              <w:pStyle w:val="acctfourfigures"/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56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1,994</w:t>
            </w:r>
          </w:p>
        </w:tc>
      </w:tr>
    </w:tbl>
    <w:p w14:paraId="6405B2AB" w14:textId="77777777" w:rsidR="00CF232B" w:rsidRPr="0032297D" w:rsidRDefault="00CF232B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</w:rPr>
      </w:pPr>
    </w:p>
    <w:p w14:paraId="49A42934" w14:textId="77777777" w:rsidR="00EA3AEC" w:rsidRPr="000A0940" w:rsidRDefault="00EA3AEC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0" w:hanging="9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  <w:r w:rsidR="000E66BF" w:rsidRPr="000A0940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39CD9CFD" w14:textId="77777777" w:rsidR="00EA3AEC" w:rsidRPr="00581EF1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00C5B5F" w14:textId="77777777" w:rsidR="000B1721" w:rsidRPr="000A0940" w:rsidRDefault="00AA723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 w:hint="cs"/>
          <w:sz w:val="30"/>
          <w:szCs w:val="30"/>
          <w:cs/>
        </w:rPr>
        <w:t xml:space="preserve">ณ </w:t>
      </w:r>
      <w:r w:rsidR="00B80CA4" w:rsidRPr="000A094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C5343" w:rsidRPr="00827DFE">
        <w:rPr>
          <w:rFonts w:ascii="Angsana New" w:hAnsi="Angsana New"/>
          <w:sz w:val="30"/>
          <w:szCs w:val="30"/>
        </w:rPr>
        <w:t>31</w:t>
      </w:r>
      <w:r w:rsidR="005C5343">
        <w:rPr>
          <w:rFonts w:ascii="Angsana New" w:hAnsi="Angsana New"/>
          <w:color w:val="FFFFFF"/>
          <w:sz w:val="30"/>
          <w:szCs w:val="30"/>
        </w:rPr>
        <w:t xml:space="preserve"> </w:t>
      </w:r>
      <w:r w:rsidR="005C5343" w:rsidRPr="00827DFE">
        <w:rPr>
          <w:rFonts w:ascii="Angsana New" w:hAnsi="Angsana New"/>
          <w:sz w:val="30"/>
          <w:szCs w:val="30"/>
          <w:cs/>
        </w:rPr>
        <w:t>มีนาคม</w:t>
      </w:r>
      <w:r w:rsidR="005C5343" w:rsidRPr="00EB095A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0A0940">
        <w:rPr>
          <w:rFonts w:ascii="Angsana New" w:hAnsi="Angsana New"/>
          <w:sz w:val="30"/>
          <w:szCs w:val="30"/>
        </w:rPr>
        <w:t>2</w:t>
      </w:r>
      <w:r w:rsidR="00D130F3" w:rsidRPr="000A0940">
        <w:rPr>
          <w:rFonts w:ascii="Angsana New" w:hAnsi="Angsana New"/>
          <w:sz w:val="30"/>
          <w:szCs w:val="30"/>
        </w:rPr>
        <w:t>5</w:t>
      </w:r>
      <w:r w:rsidR="00CF50EF" w:rsidRPr="000A0940">
        <w:rPr>
          <w:rFonts w:ascii="Angsana New" w:hAnsi="Angsana New"/>
          <w:sz w:val="30"/>
          <w:szCs w:val="30"/>
        </w:rPr>
        <w:t>6</w:t>
      </w:r>
      <w:r w:rsidR="005C5343">
        <w:rPr>
          <w:rFonts w:ascii="Angsana New" w:hAnsi="Angsana New"/>
          <w:sz w:val="30"/>
          <w:szCs w:val="30"/>
        </w:rPr>
        <w:t>4</w:t>
      </w:r>
      <w:r w:rsidR="000E66BF" w:rsidRPr="000A0940">
        <w:rPr>
          <w:rFonts w:ascii="Angsana New" w:hAnsi="Angsana New"/>
          <w:sz w:val="30"/>
          <w:szCs w:val="30"/>
        </w:rPr>
        <w:t xml:space="preserve"> </w:t>
      </w:r>
      <w:r w:rsidR="00171149" w:rsidRPr="000A0940">
        <w:rPr>
          <w:rFonts w:ascii="Angsana New" w:hAnsi="Angsana New"/>
          <w:sz w:val="30"/>
          <w:szCs w:val="30"/>
          <w:cs/>
        </w:rPr>
        <w:t>กลุ่มบริษัท</w:t>
      </w:r>
      <w:r w:rsidR="00EA3AEC" w:rsidRPr="000A0940">
        <w:rPr>
          <w:rFonts w:ascii="Angsana New" w:hAnsi="Angsana New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151A0D9A" w14:textId="77777777" w:rsidR="00FF6590" w:rsidRPr="00581EF1" w:rsidRDefault="00FF6590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2388885E" w14:textId="77777777" w:rsidR="00F47696" w:rsidRPr="000A0940" w:rsidRDefault="00F47696" w:rsidP="00EF7317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1A1C3F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5F6923" w:rsidRPr="000A09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47E43333" w14:textId="77777777" w:rsidR="00F47696" w:rsidRPr="00581EF1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</w:rPr>
      </w:pPr>
    </w:p>
    <w:p w14:paraId="188CF615" w14:textId="62E8356C" w:rsidR="008919F3" w:rsidRDefault="000E66BF" w:rsidP="005C534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0940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บริษัทได้ทำสัญญาเงินให้กู้ยืมกับบริษัทย่อยสองแห่งโดยมีอัตราดอกเบี้ยตามที่กำหนดในสัญญา เงินต้นและดอกเบี้ย</w:t>
      </w:r>
      <w:r w:rsidR="001D17AF" w:rsidRPr="000A0940">
        <w:rPr>
          <w:rFonts w:ascii="Angsana New" w:hAnsi="Angsana New"/>
          <w:sz w:val="30"/>
          <w:szCs w:val="30"/>
        </w:rPr>
        <w:t xml:space="preserve">       </w:t>
      </w:r>
      <w:r w:rsidRPr="000A0940">
        <w:rPr>
          <w:rFonts w:ascii="Angsana New" w:hAnsi="Angsana New" w:hint="cs"/>
          <w:sz w:val="30"/>
          <w:szCs w:val="30"/>
          <w:cs/>
        </w:rPr>
        <w:t xml:space="preserve">มีกำหนดชำระคืนภายใน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 w:hint="cs"/>
          <w:sz w:val="30"/>
          <w:szCs w:val="30"/>
          <w:cs/>
        </w:rPr>
        <w:t xml:space="preserve">ปี นับจากวันที่สัญญา ข้อกำหนดและเงื่อนไขสามารถเปลี่ยนแปลงได้ตามความยินยอมเป็นลายลักษณ์อักษรของทั้งสองฝ่าย ณ วันที่ </w:t>
      </w:r>
      <w:r w:rsidR="005C5343" w:rsidRPr="00827DFE">
        <w:rPr>
          <w:rFonts w:ascii="Angsana New" w:hAnsi="Angsana New"/>
          <w:sz w:val="30"/>
          <w:szCs w:val="30"/>
        </w:rPr>
        <w:t>31</w:t>
      </w:r>
      <w:r w:rsidR="005C5343">
        <w:rPr>
          <w:rFonts w:ascii="Angsana New" w:hAnsi="Angsana New"/>
          <w:color w:val="FFFFFF"/>
          <w:sz w:val="30"/>
          <w:szCs w:val="30"/>
        </w:rPr>
        <w:t xml:space="preserve"> </w:t>
      </w:r>
      <w:r w:rsidR="005C5343" w:rsidRPr="00827DFE">
        <w:rPr>
          <w:rFonts w:ascii="Angsana New" w:hAnsi="Angsana New"/>
          <w:sz w:val="30"/>
          <w:szCs w:val="30"/>
          <w:cs/>
        </w:rPr>
        <w:t>มีนาคม</w:t>
      </w:r>
      <w:r w:rsidR="005C5343" w:rsidRPr="00EB095A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0A0940">
        <w:rPr>
          <w:rFonts w:ascii="Angsana New" w:hAnsi="Angsana New"/>
          <w:sz w:val="30"/>
          <w:szCs w:val="30"/>
        </w:rPr>
        <w:t>2</w:t>
      </w:r>
      <w:r w:rsidR="00D130F3" w:rsidRPr="000A0940">
        <w:rPr>
          <w:rFonts w:ascii="Angsana New" w:hAnsi="Angsana New"/>
          <w:sz w:val="30"/>
          <w:szCs w:val="30"/>
        </w:rPr>
        <w:t>5</w:t>
      </w:r>
      <w:r w:rsidR="00CF50EF" w:rsidRPr="000A0940">
        <w:rPr>
          <w:rFonts w:ascii="Angsana New" w:hAnsi="Angsana New"/>
          <w:sz w:val="30"/>
          <w:szCs w:val="30"/>
        </w:rPr>
        <w:t>6</w:t>
      </w:r>
      <w:r w:rsidR="005C5343">
        <w:rPr>
          <w:rFonts w:ascii="Angsana New" w:hAnsi="Angsana New"/>
          <w:sz w:val="30"/>
          <w:szCs w:val="30"/>
        </w:rPr>
        <w:t>4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 w:hint="cs"/>
          <w:sz w:val="30"/>
          <w:szCs w:val="30"/>
          <w:cs/>
        </w:rPr>
        <w:t>ยอดเงินกู้</w:t>
      </w:r>
      <w:r w:rsidR="00DE785C" w:rsidRPr="000A0940">
        <w:rPr>
          <w:rFonts w:ascii="Angsana New" w:hAnsi="Angsana New" w:hint="cs"/>
          <w:sz w:val="30"/>
          <w:szCs w:val="30"/>
          <w:cs/>
        </w:rPr>
        <w:t>ยืม</w:t>
      </w:r>
      <w:r w:rsidRPr="000A0940">
        <w:rPr>
          <w:rFonts w:ascii="Angsana New" w:hAnsi="Angsana New" w:hint="cs"/>
          <w:sz w:val="30"/>
          <w:szCs w:val="30"/>
          <w:cs/>
        </w:rPr>
        <w:t>คงเหลือมีจำนวน</w:t>
      </w:r>
      <w:r w:rsidR="000F004D">
        <w:rPr>
          <w:rFonts w:ascii="Angsana New" w:hAnsi="Angsana New"/>
          <w:sz w:val="30"/>
          <w:szCs w:val="30"/>
        </w:rPr>
        <w:t xml:space="preserve"> 159.8 </w:t>
      </w:r>
      <w:r w:rsidR="003133FF" w:rsidRPr="000A094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406B0" w:rsidRPr="000A0940">
        <w:rPr>
          <w:rFonts w:ascii="Angsana New" w:hAnsi="Angsana New"/>
          <w:sz w:val="30"/>
          <w:szCs w:val="30"/>
        </w:rPr>
        <w:t xml:space="preserve">                                   </w:t>
      </w:r>
      <w:r w:rsidR="003133FF" w:rsidRPr="000A0940">
        <w:rPr>
          <w:rFonts w:ascii="Angsana New" w:hAnsi="Angsana New"/>
          <w:i/>
          <w:iCs/>
          <w:sz w:val="30"/>
          <w:szCs w:val="30"/>
        </w:rPr>
        <w:t>(</w:t>
      </w:r>
      <w:r w:rsidR="00D130F3" w:rsidRPr="000A0940">
        <w:rPr>
          <w:rFonts w:ascii="Angsana New" w:hAnsi="Angsana New"/>
          <w:i/>
          <w:iCs/>
          <w:sz w:val="30"/>
          <w:szCs w:val="30"/>
        </w:rPr>
        <w:t>3</w:t>
      </w:r>
      <w:r w:rsidR="00D830A6" w:rsidRPr="000A0940">
        <w:rPr>
          <w:rFonts w:ascii="Angsana New" w:hAnsi="Angsana New"/>
          <w:i/>
          <w:iCs/>
          <w:sz w:val="30"/>
          <w:szCs w:val="30"/>
        </w:rPr>
        <w:t>1</w:t>
      </w:r>
      <w:r w:rsidR="003133FF" w:rsidRPr="000A0940">
        <w:rPr>
          <w:rFonts w:ascii="Angsana New" w:hAnsi="Angsana New"/>
          <w:i/>
          <w:iCs/>
          <w:sz w:val="30"/>
          <w:szCs w:val="30"/>
        </w:rPr>
        <w:t xml:space="preserve"> </w:t>
      </w:r>
      <w:r w:rsidR="003133FF" w:rsidRPr="000A094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50EF" w:rsidRPr="000A0940">
        <w:rPr>
          <w:rFonts w:ascii="Angsana New" w:hAnsi="Angsana New"/>
          <w:i/>
          <w:iCs/>
          <w:sz w:val="30"/>
          <w:szCs w:val="30"/>
        </w:rPr>
        <w:t>2</w:t>
      </w:r>
      <w:r w:rsidR="00D130F3" w:rsidRPr="000A0940">
        <w:rPr>
          <w:rFonts w:ascii="Angsana New" w:hAnsi="Angsana New"/>
          <w:i/>
          <w:iCs/>
          <w:sz w:val="30"/>
          <w:szCs w:val="30"/>
        </w:rPr>
        <w:t>5</w:t>
      </w:r>
      <w:r w:rsidR="00CF50EF" w:rsidRPr="000A0940">
        <w:rPr>
          <w:rFonts w:ascii="Angsana New" w:hAnsi="Angsana New"/>
          <w:i/>
          <w:iCs/>
          <w:sz w:val="30"/>
          <w:szCs w:val="30"/>
        </w:rPr>
        <w:t>6</w:t>
      </w:r>
      <w:r w:rsidR="005C5343">
        <w:rPr>
          <w:rFonts w:ascii="Angsana New" w:hAnsi="Angsana New"/>
          <w:i/>
          <w:iCs/>
          <w:sz w:val="30"/>
          <w:szCs w:val="30"/>
        </w:rPr>
        <w:t>3</w:t>
      </w:r>
      <w:r w:rsidR="003133FF" w:rsidRPr="000A0940">
        <w:rPr>
          <w:rFonts w:ascii="Angsana New" w:hAnsi="Angsana New"/>
          <w:i/>
          <w:iCs/>
          <w:sz w:val="30"/>
          <w:szCs w:val="30"/>
        </w:rPr>
        <w:t xml:space="preserve">: </w:t>
      </w:r>
      <w:r w:rsidR="00735099">
        <w:rPr>
          <w:rFonts w:ascii="Angsana New" w:hAnsi="Angsana New"/>
          <w:i/>
          <w:iCs/>
          <w:sz w:val="30"/>
          <w:szCs w:val="30"/>
        </w:rPr>
        <w:t>143.5</w:t>
      </w:r>
      <w:r w:rsidRPr="000A0940">
        <w:rPr>
          <w:rFonts w:ascii="Angsana New" w:hAnsi="Angsana New"/>
          <w:i/>
          <w:iCs/>
          <w:sz w:val="30"/>
          <w:szCs w:val="30"/>
        </w:rPr>
        <w:t xml:space="preserve"> </w:t>
      </w:r>
      <w:r w:rsidRPr="000A094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133FF" w:rsidRPr="000A0940">
        <w:rPr>
          <w:rFonts w:ascii="Angsana New" w:hAnsi="Angsana New"/>
          <w:i/>
          <w:iCs/>
          <w:sz w:val="30"/>
          <w:szCs w:val="30"/>
        </w:rPr>
        <w:t>)</w:t>
      </w:r>
    </w:p>
    <w:p w14:paraId="01565970" w14:textId="77777777" w:rsidR="00C857A0" w:rsidRPr="00C857A0" w:rsidRDefault="00C857A0" w:rsidP="005C5343">
      <w:pPr>
        <w:ind w:left="540"/>
        <w:jc w:val="thaiDistribute"/>
        <w:rPr>
          <w:rFonts w:ascii="Angsana New" w:hAnsi="Angsana New"/>
          <w:i/>
          <w:iCs/>
          <w:sz w:val="16"/>
          <w:szCs w:val="16"/>
          <w:cs/>
        </w:rPr>
      </w:pPr>
    </w:p>
    <w:p w14:paraId="72C95333" w14:textId="77777777" w:rsidR="00FF6590" w:rsidRPr="000A0940" w:rsidRDefault="00FF6590" w:rsidP="001E2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สัญญาค่านายหน้า</w:t>
      </w:r>
    </w:p>
    <w:p w14:paraId="3089C7FC" w14:textId="77777777" w:rsidR="00FF6590" w:rsidRPr="00DA562F" w:rsidRDefault="00FF6590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30C9DD26" w14:textId="38E2B208" w:rsidR="00865CBC" w:rsidRDefault="00FF6590" w:rsidP="00050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/>
          <w:sz w:val="30"/>
          <w:szCs w:val="30"/>
          <w:cs/>
        </w:rPr>
        <w:t>บริษัทได้ทำสัญญาค่านายหน้ากับ</w:t>
      </w:r>
      <w:r w:rsidR="00B72E5D" w:rsidRPr="000A0940">
        <w:rPr>
          <w:rFonts w:ascii="Angsana New" w:hAnsi="Angsana New"/>
          <w:sz w:val="30"/>
          <w:szCs w:val="30"/>
        </w:rPr>
        <w:t xml:space="preserve"> Mega Lifesciences (Australia) Pty. Limited</w:t>
      </w:r>
      <w:r w:rsidR="00B72E5D" w:rsidRPr="000A0940">
        <w:rPr>
          <w:rFonts w:ascii="Angsana New" w:hAnsi="Angsana New"/>
          <w:sz w:val="30"/>
          <w:szCs w:val="30"/>
          <w:cs/>
        </w:rPr>
        <w:t xml:space="preserve"> ซึ่งเป็น</w:t>
      </w:r>
      <w:r w:rsidRPr="000A0940">
        <w:rPr>
          <w:rFonts w:ascii="Angsana New" w:hAnsi="Angsana New"/>
          <w:sz w:val="30"/>
          <w:szCs w:val="30"/>
          <w:cs/>
        </w:rPr>
        <w:t>บริษัทย่อย</w:t>
      </w:r>
      <w:r w:rsidR="00BD734E" w:rsidRPr="000A0940">
        <w:rPr>
          <w:rFonts w:ascii="Angsana New" w:hAnsi="Angsana New"/>
          <w:sz w:val="30"/>
          <w:szCs w:val="30"/>
          <w:cs/>
        </w:rPr>
        <w:t>ทางอ้อม</w:t>
      </w:r>
      <w:r w:rsidRPr="000A0940">
        <w:rPr>
          <w:rFonts w:ascii="Angsana New" w:hAnsi="Angsana New"/>
          <w:sz w:val="30"/>
          <w:szCs w:val="30"/>
          <w:cs/>
        </w:rPr>
        <w:t xml:space="preserve"> </w:t>
      </w:r>
      <w:r w:rsidR="0005011B">
        <w:rPr>
          <w:rFonts w:ascii="Angsana New" w:hAnsi="Angsana New"/>
          <w:sz w:val="30"/>
          <w:szCs w:val="30"/>
          <w:cs/>
        </w:rPr>
        <w:br/>
      </w:r>
      <w:r w:rsidRPr="000A0940">
        <w:rPr>
          <w:rFonts w:ascii="Angsana New" w:hAnsi="Angsana New"/>
          <w:sz w:val="30"/>
          <w:szCs w:val="30"/>
          <w:cs/>
        </w:rPr>
        <w:t xml:space="preserve">โดยบริษัท </w:t>
      </w:r>
      <w:r w:rsidR="00B72E5D" w:rsidRPr="000A0940">
        <w:rPr>
          <w:rFonts w:ascii="Angsana New" w:hAnsi="Angsana New"/>
          <w:sz w:val="30"/>
          <w:szCs w:val="30"/>
        </w:rPr>
        <w:t>Mega Lifesciences (Australia) Pty. Limited</w:t>
      </w:r>
      <w:r w:rsidR="00B72E5D" w:rsidRPr="000A0940">
        <w:rPr>
          <w:rFonts w:ascii="Angsana New" w:hAnsi="Angsana New"/>
          <w:sz w:val="30"/>
          <w:szCs w:val="30"/>
          <w:cs/>
        </w:rPr>
        <w:t xml:space="preserve"> </w:t>
      </w:r>
      <w:r w:rsidRPr="000A0940">
        <w:rPr>
          <w:rFonts w:ascii="Angsana New" w:hAnsi="Angsana New"/>
          <w:sz w:val="30"/>
          <w:szCs w:val="30"/>
          <w:cs/>
        </w:rPr>
        <w:t>ให้สิทธิ์บริษัทในการทำ</w:t>
      </w:r>
      <w:r w:rsidR="00E22B8A" w:rsidRPr="000A0940">
        <w:rPr>
          <w:rFonts w:ascii="Angsana New" w:hAnsi="Angsana New"/>
          <w:sz w:val="30"/>
          <w:szCs w:val="30"/>
          <w:cs/>
        </w:rPr>
        <w:t>การตลาด ขาย</w:t>
      </w:r>
      <w:r w:rsidR="003A7E6D" w:rsidRPr="000A0940">
        <w:rPr>
          <w:rFonts w:ascii="Angsana New" w:hAnsi="Angsana New"/>
          <w:sz w:val="30"/>
          <w:szCs w:val="30"/>
          <w:cs/>
        </w:rPr>
        <w:t xml:space="preserve"> และ</w:t>
      </w:r>
      <w:r w:rsidR="00E22B8A" w:rsidRPr="000A0940">
        <w:rPr>
          <w:rFonts w:ascii="Angsana New" w:hAnsi="Angsana New"/>
          <w:sz w:val="30"/>
          <w:szCs w:val="30"/>
          <w:cs/>
        </w:rPr>
        <w:t>จัดจำหน่าย</w:t>
      </w:r>
      <w:r w:rsidRPr="000A0940">
        <w:rPr>
          <w:rFonts w:ascii="Angsana New" w:hAnsi="Angsana New"/>
          <w:sz w:val="30"/>
          <w:szCs w:val="30"/>
          <w:cs/>
        </w:rPr>
        <w:t>ผลิตภัณฑ์แนท ซี</w:t>
      </w:r>
      <w:r w:rsidR="00CA7F01" w:rsidRPr="000A0940">
        <w:rPr>
          <w:rFonts w:ascii="Angsana New" w:hAnsi="Angsana New" w:hint="cs"/>
          <w:sz w:val="30"/>
          <w:szCs w:val="30"/>
          <w:cs/>
        </w:rPr>
        <w:t xml:space="preserve"> </w:t>
      </w:r>
      <w:r w:rsidR="009C4BE4" w:rsidRPr="000A0940">
        <w:rPr>
          <w:rFonts w:ascii="Angsana New" w:hAnsi="Angsana New"/>
          <w:sz w:val="30"/>
          <w:szCs w:val="30"/>
          <w:cs/>
        </w:rPr>
        <w:t>โดยบริษัทหรือผ่าน</w:t>
      </w:r>
      <w:r w:rsidR="00E22B8A" w:rsidRPr="000A0940">
        <w:rPr>
          <w:rFonts w:ascii="Angsana New" w:hAnsi="Angsana New"/>
          <w:sz w:val="30"/>
          <w:szCs w:val="30"/>
          <w:cs/>
        </w:rPr>
        <w:t>บริษัท</w:t>
      </w:r>
      <w:r w:rsidR="009C4BE4" w:rsidRPr="000A0940">
        <w:rPr>
          <w:rFonts w:ascii="Angsana New" w:hAnsi="Angsana New"/>
          <w:sz w:val="30"/>
          <w:szCs w:val="30"/>
          <w:cs/>
        </w:rPr>
        <w:t>อื่น</w:t>
      </w:r>
      <w:r w:rsidR="001941FD" w:rsidRPr="000A0940">
        <w:rPr>
          <w:rFonts w:ascii="Angsana New" w:hAnsi="Angsana New"/>
          <w:sz w:val="30"/>
          <w:szCs w:val="30"/>
          <w:cs/>
        </w:rPr>
        <w:t xml:space="preserve"> </w:t>
      </w:r>
      <w:r w:rsidR="00D45063" w:rsidRPr="000A0940">
        <w:rPr>
          <w:rFonts w:ascii="Angsana New" w:hAnsi="Angsana New"/>
          <w:sz w:val="30"/>
          <w:szCs w:val="30"/>
          <w:cs/>
        </w:rPr>
        <w:t xml:space="preserve">ตามเอกสารแนบท้ายสัญญาลงวันที่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="00D45063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>มกราคม</w:t>
      </w:r>
      <w:r w:rsidR="00F0783B" w:rsidRPr="000A0940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0A0940">
        <w:rPr>
          <w:rFonts w:ascii="Angsana New" w:hAnsi="Angsana New" w:hint="cs"/>
          <w:sz w:val="30"/>
          <w:szCs w:val="30"/>
        </w:rPr>
        <w:t>2</w:t>
      </w:r>
      <w:r w:rsidR="00F0783B" w:rsidRPr="000A0940">
        <w:rPr>
          <w:rFonts w:ascii="Angsana New" w:hAnsi="Angsana New" w:hint="cs"/>
          <w:sz w:val="30"/>
          <w:szCs w:val="30"/>
          <w:cs/>
        </w:rPr>
        <w:t>5</w:t>
      </w:r>
      <w:r w:rsidR="00CF50EF" w:rsidRPr="000A0940">
        <w:rPr>
          <w:rFonts w:ascii="Angsana New" w:hAnsi="Angsana New" w:hint="cs"/>
          <w:sz w:val="30"/>
          <w:szCs w:val="30"/>
        </w:rPr>
        <w:t>6</w:t>
      </w:r>
      <w:r w:rsidR="0056146C" w:rsidRPr="000A0940">
        <w:rPr>
          <w:rFonts w:ascii="Angsana New" w:hAnsi="Angsana New"/>
          <w:sz w:val="30"/>
          <w:szCs w:val="30"/>
        </w:rPr>
        <w:t>0</w:t>
      </w:r>
      <w:r w:rsidR="00D45063" w:rsidRPr="000A0940">
        <w:rPr>
          <w:rFonts w:ascii="Angsana New" w:hAnsi="Angsana New"/>
          <w:sz w:val="30"/>
          <w:szCs w:val="30"/>
        </w:rPr>
        <w:t xml:space="preserve"> </w:t>
      </w:r>
      <w:r w:rsidR="001941FD" w:rsidRPr="000A0940">
        <w:rPr>
          <w:rFonts w:ascii="Angsana New" w:hAnsi="Angsana New"/>
          <w:sz w:val="30"/>
          <w:szCs w:val="30"/>
          <w:cs/>
        </w:rPr>
        <w:t>บริษัทจะจ่ายค่านายหน้า</w:t>
      </w:r>
      <w:r w:rsidR="009C4BE4" w:rsidRPr="000A0940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="00CF50EF" w:rsidRPr="000A0940">
        <w:rPr>
          <w:rFonts w:ascii="Angsana New" w:hAnsi="Angsana New"/>
          <w:sz w:val="30"/>
          <w:szCs w:val="30"/>
        </w:rPr>
        <w:t>2</w:t>
      </w:r>
      <w:r w:rsidR="009102C5" w:rsidRPr="000A0940">
        <w:rPr>
          <w:rFonts w:ascii="Angsana New" w:hAnsi="Angsana New"/>
          <w:sz w:val="30"/>
          <w:szCs w:val="30"/>
        </w:rPr>
        <w:t>.</w:t>
      </w:r>
      <w:r w:rsidR="00D130F3" w:rsidRPr="000A0940">
        <w:rPr>
          <w:rFonts w:ascii="Angsana New" w:hAnsi="Angsana New"/>
          <w:sz w:val="30"/>
          <w:szCs w:val="30"/>
        </w:rPr>
        <w:t>5</w:t>
      </w:r>
      <w:r w:rsidR="009C4BE4" w:rsidRPr="000A0940">
        <w:rPr>
          <w:rFonts w:ascii="Angsana New" w:hAnsi="Angsana New"/>
          <w:sz w:val="30"/>
          <w:szCs w:val="30"/>
          <w:cs/>
        </w:rPr>
        <w:t xml:space="preserve"> ของ</w:t>
      </w:r>
      <w:r w:rsidR="00F3752F" w:rsidRPr="000A0940">
        <w:rPr>
          <w:rFonts w:ascii="Angsana New" w:hAnsi="Angsana New"/>
          <w:sz w:val="30"/>
          <w:szCs w:val="30"/>
          <w:cs/>
        </w:rPr>
        <w:t>ยอดขาย</w:t>
      </w:r>
      <w:r w:rsidR="001941FD" w:rsidRPr="000A0940">
        <w:rPr>
          <w:rFonts w:ascii="Angsana New" w:hAnsi="Angsana New"/>
          <w:sz w:val="30"/>
          <w:szCs w:val="30"/>
          <w:cs/>
        </w:rPr>
        <w:t>รายไตรมาส</w:t>
      </w:r>
      <w:r w:rsidR="009C4BE4" w:rsidRPr="000A0940">
        <w:rPr>
          <w:rFonts w:ascii="Angsana New" w:hAnsi="Angsana New"/>
          <w:sz w:val="30"/>
          <w:szCs w:val="30"/>
          <w:cs/>
        </w:rPr>
        <w:t xml:space="preserve"> </w:t>
      </w:r>
      <w:r w:rsidR="00F40BB8" w:rsidRPr="000A0940">
        <w:rPr>
          <w:rFonts w:ascii="Angsana New" w:hAnsi="Angsana New" w:hint="cs"/>
          <w:sz w:val="30"/>
          <w:szCs w:val="30"/>
          <w:cs/>
        </w:rPr>
        <w:t>เมื่อ</w:t>
      </w:r>
      <w:r w:rsidR="007E56D0" w:rsidRPr="000A094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CF50EF" w:rsidRPr="000A0940">
        <w:rPr>
          <w:rFonts w:ascii="Angsana New" w:hAnsi="Angsana New"/>
          <w:sz w:val="30"/>
          <w:szCs w:val="30"/>
        </w:rPr>
        <w:t>2</w:t>
      </w:r>
      <w:r w:rsidR="00D130F3" w:rsidRPr="000A0940">
        <w:rPr>
          <w:rFonts w:ascii="Angsana New" w:hAnsi="Angsana New"/>
          <w:sz w:val="30"/>
          <w:szCs w:val="30"/>
        </w:rPr>
        <w:t>5</w:t>
      </w:r>
      <w:r w:rsidR="00CF50EF" w:rsidRPr="000A0940">
        <w:rPr>
          <w:rFonts w:ascii="Angsana New" w:hAnsi="Angsana New"/>
          <w:sz w:val="30"/>
          <w:szCs w:val="30"/>
        </w:rPr>
        <w:t>6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>บริษัทแก้ไขอัตราค่านายหน้</w:t>
      </w:r>
      <w:r w:rsidR="00190000" w:rsidRPr="000A0940">
        <w:rPr>
          <w:rFonts w:ascii="Angsana New" w:hAnsi="Angsana New" w:hint="cs"/>
          <w:sz w:val="30"/>
          <w:szCs w:val="30"/>
          <w:cs/>
        </w:rPr>
        <w:t>า</w:t>
      </w:r>
      <w:r w:rsidR="007E56D0" w:rsidRPr="000A0940">
        <w:rPr>
          <w:rFonts w:ascii="Angsana New" w:hAnsi="Angsana New" w:hint="cs"/>
          <w:sz w:val="30"/>
          <w:szCs w:val="30"/>
          <w:cs/>
        </w:rPr>
        <w:t xml:space="preserve">ในสัญญาเป็นร้อยละ </w:t>
      </w:r>
      <w:r w:rsidR="007E56D0" w:rsidRPr="000A0940">
        <w:rPr>
          <w:rFonts w:ascii="Angsana New" w:hAnsi="Angsana New"/>
          <w:sz w:val="30"/>
          <w:szCs w:val="30"/>
        </w:rPr>
        <w:t>7.</w:t>
      </w:r>
      <w:r w:rsidR="00D130F3" w:rsidRPr="000A0940">
        <w:rPr>
          <w:rFonts w:ascii="Angsana New" w:hAnsi="Angsana New"/>
          <w:sz w:val="30"/>
          <w:szCs w:val="30"/>
        </w:rPr>
        <w:t>5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>ของยอดขายรายไตรมาส</w:t>
      </w:r>
      <w:r w:rsidR="00B318DE" w:rsidRPr="000A0940">
        <w:rPr>
          <w:rFonts w:ascii="Angsana New" w:hAnsi="Angsana New"/>
          <w:sz w:val="30"/>
          <w:szCs w:val="30"/>
          <w:cs/>
        </w:rPr>
        <w:t xml:space="preserve">มาส </w:t>
      </w:r>
      <w:r w:rsidR="00B318DE" w:rsidRPr="000A094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318DE" w:rsidRPr="000A0940">
        <w:rPr>
          <w:rFonts w:ascii="Angsana New" w:hAnsi="Angsana New"/>
          <w:sz w:val="30"/>
          <w:szCs w:val="30"/>
        </w:rPr>
        <w:t xml:space="preserve">1 </w:t>
      </w:r>
      <w:r w:rsidR="00B318DE">
        <w:rPr>
          <w:rFonts w:ascii="Angsana New" w:hAnsi="Angsana New" w:hint="cs"/>
          <w:sz w:val="30"/>
          <w:szCs w:val="30"/>
          <w:cs/>
        </w:rPr>
        <w:t>มกราคม</w:t>
      </w:r>
      <w:r w:rsidR="00B318DE" w:rsidRPr="000A0940">
        <w:rPr>
          <w:rFonts w:ascii="Angsana New" w:hAnsi="Angsana New" w:hint="cs"/>
          <w:sz w:val="30"/>
          <w:szCs w:val="30"/>
          <w:cs/>
        </w:rPr>
        <w:t xml:space="preserve"> </w:t>
      </w:r>
      <w:r w:rsidR="00B318DE" w:rsidRPr="000A0940">
        <w:rPr>
          <w:rFonts w:ascii="Angsana New" w:hAnsi="Angsana New"/>
          <w:sz w:val="30"/>
          <w:szCs w:val="30"/>
        </w:rPr>
        <w:t>256</w:t>
      </w:r>
      <w:r w:rsidR="00B318DE">
        <w:rPr>
          <w:rFonts w:ascii="Angsana New" w:hAnsi="Angsana New"/>
          <w:sz w:val="30"/>
          <w:szCs w:val="30"/>
        </w:rPr>
        <w:t>4</w:t>
      </w:r>
      <w:r w:rsidR="00B318DE" w:rsidRPr="000A0940">
        <w:rPr>
          <w:rFonts w:ascii="Angsana New" w:hAnsi="Angsana New"/>
          <w:sz w:val="30"/>
          <w:szCs w:val="30"/>
        </w:rPr>
        <w:t xml:space="preserve"> </w:t>
      </w:r>
      <w:r w:rsidR="00B318DE" w:rsidRPr="000A0940">
        <w:rPr>
          <w:rFonts w:ascii="Angsana New" w:hAnsi="Angsana New" w:hint="cs"/>
          <w:sz w:val="30"/>
          <w:szCs w:val="30"/>
          <w:cs/>
        </w:rPr>
        <w:t xml:space="preserve">บริษัทแก้ไขอัตราค่านายหน้าในสัญญาเป็นร้อยละ </w:t>
      </w:r>
      <w:r w:rsidR="00B318DE">
        <w:rPr>
          <w:rFonts w:ascii="Angsana New" w:hAnsi="Angsana New"/>
          <w:sz w:val="30"/>
          <w:szCs w:val="30"/>
        </w:rPr>
        <w:t>5</w:t>
      </w:r>
      <w:r w:rsidR="00B318DE" w:rsidRPr="000A0940">
        <w:rPr>
          <w:rFonts w:ascii="Angsana New" w:hAnsi="Angsana New"/>
          <w:sz w:val="30"/>
          <w:szCs w:val="30"/>
        </w:rPr>
        <w:t xml:space="preserve"> </w:t>
      </w:r>
      <w:r w:rsidR="00B318DE" w:rsidRPr="000A0940">
        <w:rPr>
          <w:rFonts w:ascii="Angsana New" w:hAnsi="Angsana New" w:hint="cs"/>
          <w:sz w:val="30"/>
          <w:szCs w:val="30"/>
          <w:cs/>
        </w:rPr>
        <w:t>ของยอดขายรายไตรมาส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1941FD" w:rsidRPr="000A0940">
        <w:rPr>
          <w:rFonts w:ascii="Angsana New" w:hAnsi="Angsana New"/>
          <w:sz w:val="30"/>
          <w:szCs w:val="30"/>
          <w:cs/>
        </w:rPr>
        <w:t>และ</w:t>
      </w:r>
      <w:r w:rsidR="009C4BE4" w:rsidRPr="000A0940">
        <w:rPr>
          <w:rFonts w:ascii="Angsana New" w:hAnsi="Angsana New"/>
          <w:sz w:val="30"/>
          <w:szCs w:val="30"/>
          <w:cs/>
        </w:rPr>
        <w:t>จะมีผ</w:t>
      </w:r>
      <w:r w:rsidR="000E3E2A" w:rsidRPr="000A0940">
        <w:rPr>
          <w:rFonts w:ascii="Angsana New" w:hAnsi="Angsana New"/>
          <w:sz w:val="30"/>
          <w:szCs w:val="30"/>
          <w:cs/>
        </w:rPr>
        <w:t>ล</w:t>
      </w:r>
      <w:r w:rsidR="00F91621" w:rsidRPr="000A0940">
        <w:rPr>
          <w:rFonts w:ascii="Angsana New" w:hAnsi="Angsana New"/>
          <w:sz w:val="30"/>
          <w:szCs w:val="30"/>
          <w:cs/>
        </w:rPr>
        <w:t>จนกว่า</w:t>
      </w:r>
      <w:r w:rsidR="00CF30C1" w:rsidRPr="000A0940">
        <w:rPr>
          <w:rFonts w:ascii="Angsana New" w:hAnsi="Angsana New"/>
          <w:sz w:val="30"/>
          <w:szCs w:val="30"/>
          <w:cs/>
        </w:rPr>
        <w:t>สัญญา</w:t>
      </w:r>
      <w:r w:rsidR="00A62298" w:rsidRPr="000A0940">
        <w:rPr>
          <w:rFonts w:ascii="Angsana New" w:hAnsi="Angsana New"/>
          <w:sz w:val="30"/>
          <w:szCs w:val="30"/>
          <w:cs/>
        </w:rPr>
        <w:t>จะมีการเปลี่ยนแปลงและคู่สัญญา</w:t>
      </w:r>
      <w:r w:rsidR="0005011B">
        <w:rPr>
          <w:rFonts w:ascii="Angsana New" w:hAnsi="Angsana New"/>
          <w:sz w:val="30"/>
          <w:szCs w:val="30"/>
          <w:cs/>
        </w:rPr>
        <w:br/>
      </w:r>
      <w:r w:rsidR="00A62298" w:rsidRPr="000A0940">
        <w:rPr>
          <w:rFonts w:ascii="Angsana New" w:hAnsi="Angsana New"/>
          <w:sz w:val="30"/>
          <w:szCs w:val="30"/>
          <w:cs/>
        </w:rPr>
        <w:t>ได้ตกลงร่วมกัน</w:t>
      </w:r>
      <w:r w:rsidR="00CF30C1" w:rsidRPr="000A0940">
        <w:rPr>
          <w:rFonts w:ascii="Angsana New" w:hAnsi="Angsana New"/>
          <w:sz w:val="30"/>
          <w:szCs w:val="30"/>
          <w:cs/>
        </w:rPr>
        <w:t xml:space="preserve"> สัญญา</w:t>
      </w:r>
      <w:r w:rsidR="000E3E2A" w:rsidRPr="000A0940">
        <w:rPr>
          <w:rFonts w:ascii="Angsana New" w:hAnsi="Angsana New"/>
          <w:sz w:val="30"/>
          <w:szCs w:val="30"/>
          <w:cs/>
        </w:rPr>
        <w:t>จะ</w:t>
      </w:r>
      <w:r w:rsidR="00FD7F4B" w:rsidRPr="000A0940">
        <w:rPr>
          <w:rFonts w:ascii="Angsana New" w:hAnsi="Angsana New"/>
          <w:sz w:val="30"/>
          <w:szCs w:val="30"/>
          <w:cs/>
        </w:rPr>
        <w:t>ต่อ</w:t>
      </w:r>
      <w:r w:rsidR="001941FD" w:rsidRPr="000A0940">
        <w:rPr>
          <w:rFonts w:ascii="Angsana New" w:hAnsi="Angsana New"/>
          <w:sz w:val="30"/>
          <w:szCs w:val="30"/>
          <w:cs/>
        </w:rPr>
        <w:t>อายุ</w:t>
      </w:r>
      <w:r w:rsidR="00FD7F4B" w:rsidRPr="000A0940">
        <w:rPr>
          <w:rFonts w:ascii="Angsana New" w:hAnsi="Angsana New"/>
          <w:sz w:val="30"/>
          <w:szCs w:val="30"/>
          <w:cs/>
        </w:rPr>
        <w:t>โดยอัตโนมัติ</w:t>
      </w:r>
      <w:r w:rsidR="001941FD" w:rsidRPr="000A0940">
        <w:rPr>
          <w:rFonts w:ascii="Angsana New" w:hAnsi="Angsana New"/>
          <w:sz w:val="30"/>
          <w:szCs w:val="30"/>
          <w:cs/>
        </w:rPr>
        <w:t>หลังจากหนึ่งปี</w:t>
      </w:r>
      <w:r w:rsidR="00FD7F4B" w:rsidRPr="000A0940">
        <w:rPr>
          <w:rFonts w:ascii="Angsana New" w:hAnsi="Angsana New"/>
          <w:sz w:val="30"/>
          <w:szCs w:val="30"/>
          <w:cs/>
        </w:rPr>
        <w:t>ตามเงื่อนไขที่ทั้งสองฝ่ายตกลงร่วมกัน</w:t>
      </w:r>
    </w:p>
    <w:p w14:paraId="68880E01" w14:textId="77777777" w:rsidR="00EA3AEC" w:rsidRPr="000A0940" w:rsidRDefault="00865CBC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  <w:sz w:val="30"/>
          <w:szCs w:val="30"/>
        </w:rPr>
      </w:pPr>
      <w:r w:rsidRPr="000A0940">
        <w:rPr>
          <w:rFonts w:ascii="Angsana New" w:hAnsi="Angsana New"/>
          <w:sz w:val="30"/>
          <w:szCs w:val="30"/>
        </w:rPr>
        <w:lastRenderedPageBreak/>
        <w:tab/>
      </w:r>
      <w:r w:rsidR="00EA3AEC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468E1F1E" w14:textId="77777777" w:rsidR="00A43014" w:rsidRPr="000A0940" w:rsidRDefault="00A43014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4CAB2C" w14:textId="77777777" w:rsidR="00EA3AEC" w:rsidRPr="000A0940" w:rsidRDefault="00EA3AEC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95"/>
        <w:jc w:val="thaiDistribute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1A1C3F" w:rsidRPr="000A0940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0A0940">
        <w:rPr>
          <w:rFonts w:ascii="Angsana New" w:hAnsi="Angsana New"/>
          <w:sz w:val="30"/>
          <w:szCs w:val="30"/>
          <w:cs/>
        </w:rPr>
        <w:t xml:space="preserve"> ซึ่งเป็นบริษัทย่อย</w:t>
      </w:r>
      <w:r w:rsidR="000C0E75" w:rsidRPr="000A0940">
        <w:rPr>
          <w:rFonts w:ascii="Angsana New" w:hAnsi="Angsana New"/>
          <w:sz w:val="30"/>
          <w:szCs w:val="30"/>
          <w:cs/>
        </w:rPr>
        <w:t xml:space="preserve"> โดย</w:t>
      </w:r>
      <w:r w:rsidRPr="000A0940">
        <w:rPr>
          <w:rFonts w:ascii="Angsana New" w:hAnsi="Angsana New"/>
          <w:sz w:val="30"/>
          <w:szCs w:val="30"/>
          <w:cs/>
        </w:rPr>
        <w:t>บริษัทตกลงที่จะผลิตและจัดหาสินค้า</w:t>
      </w:r>
      <w:r w:rsidR="001A1C3F" w:rsidRPr="000A0940">
        <w:rPr>
          <w:rFonts w:ascii="Angsana New" w:hAnsi="Angsana New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0A0940">
        <w:rPr>
          <w:rFonts w:ascii="Angsana New" w:hAnsi="Angsana New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0A0940">
        <w:rPr>
          <w:rFonts w:ascii="Angsana New" w:hAnsi="Angsana New"/>
          <w:sz w:val="30"/>
          <w:szCs w:val="30"/>
        </w:rPr>
        <w:t>GMP</w:t>
      </w:r>
      <w:r w:rsidRPr="000A0940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</w:t>
      </w:r>
      <w:r w:rsidR="00CA7F01" w:rsidRPr="000A0940">
        <w:rPr>
          <w:rFonts w:ascii="Angsana New" w:hAnsi="Angsana New"/>
          <w:sz w:val="30"/>
          <w:szCs w:val="30"/>
          <w:cs/>
        </w:rPr>
        <w:br/>
      </w:r>
      <w:r w:rsidRPr="000A0940">
        <w:rPr>
          <w:rFonts w:ascii="Angsana New" w:hAnsi="Angsana New"/>
          <w:sz w:val="30"/>
          <w:szCs w:val="30"/>
          <w:cs/>
        </w:rPr>
        <w:t xml:space="preserve">การแจ้งเป็นลายลักษณ์อักษรล่วงหน้าไม่น้อยกว่า 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="00D830A6" w:rsidRPr="000A0940">
        <w:rPr>
          <w:rFonts w:ascii="Angsana New" w:hAnsi="Angsana New"/>
          <w:sz w:val="30"/>
          <w:szCs w:val="30"/>
        </w:rPr>
        <w:t>0</w:t>
      </w:r>
      <w:r w:rsidRPr="000A0940">
        <w:rPr>
          <w:rFonts w:ascii="Angsana New" w:hAnsi="Angsana New"/>
          <w:sz w:val="30"/>
          <w:szCs w:val="30"/>
          <w:cs/>
        </w:rPr>
        <w:t xml:space="preserve"> วัน</w:t>
      </w:r>
    </w:p>
    <w:p w14:paraId="794F98B0" w14:textId="77777777" w:rsidR="006C6810" w:rsidRPr="000A0940" w:rsidRDefault="006C6810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95"/>
        <w:jc w:val="thaiDistribute"/>
        <w:rPr>
          <w:rFonts w:ascii="Angsana New" w:hAnsi="Angsana New"/>
          <w:sz w:val="30"/>
          <w:szCs w:val="30"/>
        </w:rPr>
      </w:pPr>
    </w:p>
    <w:p w14:paraId="7DA192BE" w14:textId="77777777" w:rsidR="00E21ABB" w:rsidRPr="000A0940" w:rsidRDefault="0081471C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21ABB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3A877823" w14:textId="77777777" w:rsidR="00E21ABB" w:rsidRPr="000A0940" w:rsidRDefault="00E21ABB" w:rsidP="00B80CA4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18ACF4" w14:textId="77777777" w:rsidR="000E66BF" w:rsidRPr="000A0940" w:rsidRDefault="00E21ABB" w:rsidP="00B80CA4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342"/>
        <w:jc w:val="thaiDistribute"/>
        <w:rPr>
          <w:rFonts w:ascii="Angsana New" w:hAnsi="Angsana New"/>
          <w:sz w:val="30"/>
          <w:szCs w:val="30"/>
          <w:cs/>
        </w:rPr>
      </w:pPr>
      <w:r w:rsidRPr="000A09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/>
          <w:sz w:val="30"/>
          <w:szCs w:val="30"/>
          <w:cs/>
        </w:rPr>
        <w:t xml:space="preserve">เมษายน </w:t>
      </w:r>
      <w:r w:rsidR="00CF50EF" w:rsidRPr="000A0940">
        <w:rPr>
          <w:rFonts w:ascii="Angsana New" w:hAnsi="Angsana New"/>
          <w:sz w:val="30"/>
          <w:szCs w:val="30"/>
        </w:rPr>
        <w:t>2</w:t>
      </w:r>
      <w:r w:rsidR="00D130F3" w:rsidRPr="000A0940">
        <w:rPr>
          <w:rFonts w:ascii="Angsana New" w:hAnsi="Angsana New"/>
          <w:sz w:val="30"/>
          <w:szCs w:val="30"/>
        </w:rPr>
        <w:t>55</w:t>
      </w:r>
      <w:r w:rsidR="001855F0" w:rsidRPr="000A0940">
        <w:rPr>
          <w:rFonts w:ascii="Angsana New" w:hAnsi="Angsana New"/>
          <w:sz w:val="30"/>
          <w:szCs w:val="30"/>
        </w:rPr>
        <w:t>8</w:t>
      </w:r>
      <w:r w:rsidRPr="000A0940">
        <w:rPr>
          <w:rFonts w:ascii="Angsana New" w:hAnsi="Angsana New"/>
          <w:sz w:val="30"/>
          <w:szCs w:val="30"/>
          <w:cs/>
        </w:rPr>
        <w:t xml:space="preserve"> บริษัทได้ทำสัญญาบริการกับ </w:t>
      </w:r>
      <w:r w:rsidRPr="000A0940">
        <w:rPr>
          <w:rFonts w:ascii="Angsana New" w:hAnsi="Angsana New"/>
          <w:sz w:val="30"/>
          <w:szCs w:val="30"/>
        </w:rPr>
        <w:t xml:space="preserve">Mega Lifesciences Private Limited </w:t>
      </w:r>
      <w:r w:rsidRPr="000A0940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BD734E" w:rsidRPr="000A0940">
        <w:rPr>
          <w:rFonts w:ascii="Angsana New" w:hAnsi="Angsana New"/>
          <w:sz w:val="30"/>
          <w:szCs w:val="30"/>
          <w:cs/>
        </w:rPr>
        <w:t>ทางอ้อม</w:t>
      </w:r>
      <w:r w:rsidRPr="000A0940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0A0940">
        <w:rPr>
          <w:rFonts w:ascii="Angsana New" w:hAnsi="Angsana New"/>
          <w:sz w:val="30"/>
          <w:szCs w:val="30"/>
        </w:rPr>
        <w:t xml:space="preserve">Mega Lifesciences Private Limited </w:t>
      </w:r>
      <w:r w:rsidRPr="000A0940">
        <w:rPr>
          <w:rFonts w:ascii="Angsana New" w:hAnsi="Angsana New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บริษัทตกลงที่จะจ่ายค่าบริการเป็นรายไตรมาสเท่ากับต้นทุนการดำเนินงานที่เกิดขึ้นของบริษัท </w:t>
      </w:r>
      <w:r w:rsidRPr="000A0940">
        <w:rPr>
          <w:rFonts w:ascii="Angsana New" w:hAnsi="Angsana New"/>
          <w:sz w:val="30"/>
          <w:szCs w:val="30"/>
        </w:rPr>
        <w:t>Mega Lifesciences Private Limited</w:t>
      </w:r>
      <w:r w:rsidRPr="000A0940">
        <w:rPr>
          <w:rFonts w:ascii="Angsana New" w:hAnsi="Angsana New"/>
          <w:sz w:val="30"/>
          <w:szCs w:val="30"/>
          <w:cs/>
        </w:rPr>
        <w:t xml:space="preserve"> บวกส่วนเพิ่มร้อยละ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Pr="000A0940">
        <w:rPr>
          <w:rFonts w:ascii="Angsana New" w:hAnsi="Angsana New"/>
          <w:sz w:val="30"/>
          <w:szCs w:val="30"/>
          <w:cs/>
        </w:rPr>
        <w:t xml:space="preserve"> สัญญาดังกล่าว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0A0940">
        <w:rPr>
          <w:rFonts w:ascii="Angsana New" w:hAnsi="Angsana New"/>
          <w:sz w:val="30"/>
          <w:szCs w:val="30"/>
        </w:rPr>
        <w:t>9</w:t>
      </w:r>
      <w:r w:rsidR="00D830A6" w:rsidRPr="000A0940">
        <w:rPr>
          <w:rFonts w:ascii="Angsana New" w:hAnsi="Angsana New"/>
          <w:sz w:val="30"/>
          <w:szCs w:val="30"/>
        </w:rPr>
        <w:t>0</w:t>
      </w:r>
      <w:r w:rsidRPr="000A0940">
        <w:rPr>
          <w:rFonts w:ascii="Angsana New" w:hAnsi="Angsana New"/>
          <w:sz w:val="30"/>
          <w:szCs w:val="30"/>
          <w:cs/>
        </w:rPr>
        <w:t xml:space="preserve"> วัน</w:t>
      </w:r>
      <w:r w:rsidR="000E66BF" w:rsidRPr="000A0940">
        <w:rPr>
          <w:rFonts w:ascii="Angsana New" w:hAnsi="Angsana New"/>
          <w:sz w:val="30"/>
          <w:szCs w:val="30"/>
        </w:rPr>
        <w:t xml:space="preserve"> </w:t>
      </w:r>
    </w:p>
    <w:p w14:paraId="1FB00F78" w14:textId="77777777" w:rsidR="00805903" w:rsidRPr="000A0940" w:rsidRDefault="00805903" w:rsidP="00F00FD0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404E27C4" w14:textId="77777777" w:rsidR="001E2FAF" w:rsidRDefault="001E2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b/>
          <w:bCs/>
          <w:sz w:val="30"/>
          <w:szCs w:val="30"/>
          <w:lang w:eastAsia="x-none"/>
        </w:rPr>
        <w:br w:type="page"/>
      </w:r>
    </w:p>
    <w:p w14:paraId="11585463" w14:textId="0CDBA179" w:rsidR="00BF66B1" w:rsidRPr="000A0940" w:rsidRDefault="00D14A19" w:rsidP="00023FC6">
      <w:pPr>
        <w:tabs>
          <w:tab w:val="clear" w:pos="454"/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b/>
          <w:bCs/>
          <w:sz w:val="30"/>
          <w:szCs w:val="30"/>
          <w:lang w:eastAsia="x-none"/>
        </w:rPr>
        <w:lastRenderedPageBreak/>
        <w:t>4</w:t>
      </w:r>
      <w:r w:rsidR="001C6AB1" w:rsidRPr="000A0940">
        <w:rPr>
          <w:rFonts w:ascii="Angsana New" w:hAnsi="Angsana New"/>
          <w:b/>
          <w:bCs/>
          <w:sz w:val="30"/>
          <w:szCs w:val="30"/>
          <w:lang w:eastAsia="x-none"/>
        </w:rPr>
        <w:tab/>
      </w:r>
      <w:r w:rsidR="001C6AB1" w:rsidRPr="000A0940">
        <w:rPr>
          <w:rFonts w:ascii="Angsana New" w:hAnsi="Angsana New"/>
          <w:b/>
          <w:bCs/>
          <w:sz w:val="30"/>
          <w:szCs w:val="30"/>
          <w:lang w:eastAsia="x-none"/>
        </w:rPr>
        <w:tab/>
      </w:r>
      <w:r w:rsidR="00BF66B1" w:rsidRPr="000A0940">
        <w:rPr>
          <w:rFonts w:ascii="Angsana New" w:hAnsi="Angsana New"/>
          <w:b/>
          <w:bCs/>
          <w:sz w:val="30"/>
          <w:szCs w:val="30"/>
          <w:cs/>
          <w:lang w:val="x-none" w:eastAsia="x-none"/>
        </w:rPr>
        <w:t>ลูกหนี้การค้า</w:t>
      </w:r>
    </w:p>
    <w:p w14:paraId="04AA06B3" w14:textId="77777777" w:rsidR="002F5F40" w:rsidRPr="000A0940" w:rsidRDefault="002F5F40" w:rsidP="00597487">
      <w:pPr>
        <w:tabs>
          <w:tab w:val="clear" w:pos="454"/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09CFC55E" w14:textId="77777777" w:rsidR="001977EC" w:rsidRPr="000A0940" w:rsidRDefault="001977EC" w:rsidP="002F5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0A0940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02D34D71" w14:textId="77777777" w:rsidR="001977EC" w:rsidRPr="000A0940" w:rsidRDefault="001977EC" w:rsidP="002F5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01" w:type="dxa"/>
        <w:tblLayout w:type="fixed"/>
        <w:tblLook w:val="0000" w:firstRow="0" w:lastRow="0" w:firstColumn="0" w:lastColumn="0" w:noHBand="0" w:noVBand="0"/>
      </w:tblPr>
      <w:tblGrid>
        <w:gridCol w:w="3109"/>
        <w:gridCol w:w="802"/>
        <w:gridCol w:w="239"/>
        <w:gridCol w:w="19"/>
        <w:gridCol w:w="1061"/>
        <w:gridCol w:w="19"/>
        <w:gridCol w:w="241"/>
        <w:gridCol w:w="19"/>
        <w:gridCol w:w="1054"/>
        <w:gridCol w:w="19"/>
        <w:gridCol w:w="252"/>
        <w:gridCol w:w="19"/>
        <w:gridCol w:w="1091"/>
        <w:gridCol w:w="19"/>
        <w:gridCol w:w="249"/>
        <w:gridCol w:w="19"/>
        <w:gridCol w:w="1037"/>
        <w:gridCol w:w="9"/>
      </w:tblGrid>
      <w:tr w:rsidR="002F5F40" w:rsidRPr="000A0940" w14:paraId="72E63420" w14:textId="77777777" w:rsidTr="00604EBC">
        <w:tc>
          <w:tcPr>
            <w:tcW w:w="1676" w:type="pct"/>
          </w:tcPr>
          <w:p w14:paraId="7F4E948E" w14:textId="77777777" w:rsidR="002F5F40" w:rsidRPr="000A0940" w:rsidRDefault="002F5F40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04A607C0" w14:textId="77777777" w:rsidR="002F5F40" w:rsidRPr="000A0940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7083F40A" w14:textId="77777777" w:rsidR="002F5F40" w:rsidRPr="000A0940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pct"/>
            <w:gridSpan w:val="6"/>
          </w:tcPr>
          <w:p w14:paraId="113612AE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  <w:gridSpan w:val="2"/>
          </w:tcPr>
          <w:p w14:paraId="6277582D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6"/>
          </w:tcPr>
          <w:p w14:paraId="177EB4AE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A09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F5F40" w:rsidRPr="000A0940" w14:paraId="142D5792" w14:textId="77777777" w:rsidTr="00604EBC">
        <w:tc>
          <w:tcPr>
            <w:tcW w:w="1676" w:type="pct"/>
          </w:tcPr>
          <w:p w14:paraId="046AA351" w14:textId="77777777" w:rsidR="002F5F40" w:rsidRPr="000A0940" w:rsidRDefault="002F5F40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A081F4A" w14:textId="77777777"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" w:type="pct"/>
            <w:gridSpan w:val="2"/>
          </w:tcPr>
          <w:p w14:paraId="74A50A95" w14:textId="77777777"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7A93F8E0" w14:textId="77777777" w:rsidR="002F5F40" w:rsidRPr="000A0940" w:rsidRDefault="005C5343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DFE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color w:val="FFFFFF"/>
                <w:sz w:val="30"/>
                <w:szCs w:val="30"/>
              </w:rPr>
              <w:t xml:space="preserve"> </w:t>
            </w: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gridSpan w:val="2"/>
          </w:tcPr>
          <w:p w14:paraId="19BFA83B" w14:textId="77777777"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8A5A6D7" w14:textId="77777777" w:rsidR="002F5F40" w:rsidRPr="000A0940" w:rsidRDefault="00D130F3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0A0940">
              <w:rPr>
                <w:rFonts w:ascii="Angsana New" w:hAnsi="Angsana New"/>
                <w:sz w:val="30"/>
                <w:szCs w:val="30"/>
              </w:rPr>
              <w:t>1</w:t>
            </w:r>
            <w:r w:rsidR="002F5F40" w:rsidRPr="000A094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46" w:type="pct"/>
            <w:gridSpan w:val="2"/>
          </w:tcPr>
          <w:p w14:paraId="35FE63EB" w14:textId="77777777"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7B4BF1BA" w14:textId="77777777" w:rsidR="002F5F40" w:rsidRPr="000A0940" w:rsidRDefault="005C5343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DFE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color w:val="FFFFFF"/>
                <w:sz w:val="30"/>
                <w:szCs w:val="30"/>
              </w:rPr>
              <w:t xml:space="preserve"> </w:t>
            </w: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gridSpan w:val="2"/>
          </w:tcPr>
          <w:p w14:paraId="2B857817" w14:textId="77777777"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3A5CC639" w14:textId="77777777" w:rsidR="002F5F40" w:rsidRPr="000A0940" w:rsidRDefault="00D130F3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0A0940">
              <w:rPr>
                <w:rFonts w:ascii="Angsana New" w:hAnsi="Angsana New"/>
                <w:sz w:val="30"/>
                <w:szCs w:val="30"/>
              </w:rPr>
              <w:t>1</w:t>
            </w:r>
            <w:r w:rsidR="002F5F40" w:rsidRPr="000A094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2F5F40" w:rsidRPr="000A0940" w14:paraId="6D546DD7" w14:textId="77777777" w:rsidTr="00604EBC">
        <w:tc>
          <w:tcPr>
            <w:tcW w:w="1676" w:type="pct"/>
          </w:tcPr>
          <w:p w14:paraId="2A852DDE" w14:textId="77777777" w:rsidR="002F5F40" w:rsidRPr="000A0940" w:rsidRDefault="002F5F40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23D6F78" w14:textId="77777777" w:rsidR="002F5F40" w:rsidRPr="000A0940" w:rsidRDefault="002F5F40" w:rsidP="00604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09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9" w:type="pct"/>
            <w:gridSpan w:val="2"/>
          </w:tcPr>
          <w:p w14:paraId="19EA35EC" w14:textId="77777777"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92364B8" w14:textId="77777777" w:rsidR="002F5F40" w:rsidRPr="000A0940" w:rsidRDefault="00CF50EF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0A0940">
              <w:rPr>
                <w:rFonts w:ascii="Angsana New" w:hAnsi="Angsana New"/>
                <w:sz w:val="30"/>
                <w:szCs w:val="30"/>
              </w:rPr>
              <w:t>5</w:t>
            </w:r>
            <w:r w:rsidRPr="000A0940">
              <w:rPr>
                <w:rFonts w:ascii="Angsana New" w:hAnsi="Angsana New"/>
                <w:sz w:val="30"/>
                <w:szCs w:val="30"/>
              </w:rPr>
              <w:t>6</w:t>
            </w:r>
            <w:r w:rsidR="005C53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  <w:gridSpan w:val="2"/>
          </w:tcPr>
          <w:p w14:paraId="6DDBB358" w14:textId="77777777"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207C2245" w14:textId="77777777" w:rsidR="002F5F40" w:rsidRPr="000A0940" w:rsidRDefault="00CF50EF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0A0940">
              <w:rPr>
                <w:rFonts w:ascii="Angsana New" w:hAnsi="Angsana New"/>
                <w:sz w:val="30"/>
                <w:szCs w:val="30"/>
              </w:rPr>
              <w:t>5</w:t>
            </w:r>
            <w:r w:rsidRPr="000A0940">
              <w:rPr>
                <w:rFonts w:ascii="Angsana New" w:hAnsi="Angsana New"/>
                <w:sz w:val="30"/>
                <w:szCs w:val="30"/>
              </w:rPr>
              <w:t>6</w:t>
            </w:r>
            <w:r w:rsidR="005C534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gridSpan w:val="2"/>
          </w:tcPr>
          <w:p w14:paraId="553B68BD" w14:textId="77777777"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632DF2ED" w14:textId="77777777" w:rsidR="002F5F40" w:rsidRPr="000A0940" w:rsidRDefault="00CF50EF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0A0940">
              <w:rPr>
                <w:rFonts w:ascii="Angsana New" w:hAnsi="Angsana New"/>
                <w:sz w:val="30"/>
                <w:szCs w:val="30"/>
              </w:rPr>
              <w:t>5</w:t>
            </w:r>
            <w:r w:rsidRPr="000A0940">
              <w:rPr>
                <w:rFonts w:ascii="Angsana New" w:hAnsi="Angsana New"/>
                <w:sz w:val="30"/>
                <w:szCs w:val="30"/>
              </w:rPr>
              <w:t>6</w:t>
            </w:r>
            <w:r w:rsidR="005C53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gridSpan w:val="2"/>
          </w:tcPr>
          <w:p w14:paraId="74CD46E3" w14:textId="77777777"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022555AD" w14:textId="77777777" w:rsidR="002F5F40" w:rsidRPr="000A0940" w:rsidRDefault="00CF50EF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0A0940">
              <w:rPr>
                <w:rFonts w:ascii="Angsana New" w:hAnsi="Angsana New"/>
                <w:sz w:val="30"/>
                <w:szCs w:val="30"/>
              </w:rPr>
              <w:t>5</w:t>
            </w:r>
            <w:r w:rsidRPr="000A0940">
              <w:rPr>
                <w:rFonts w:ascii="Angsana New" w:hAnsi="Angsana New"/>
                <w:sz w:val="30"/>
                <w:szCs w:val="30"/>
              </w:rPr>
              <w:t>6</w:t>
            </w:r>
            <w:r w:rsidR="005C53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F5F40" w:rsidRPr="000A0940" w14:paraId="0CEF2DA0" w14:textId="77777777" w:rsidTr="00604EBC">
        <w:tc>
          <w:tcPr>
            <w:tcW w:w="1676" w:type="pct"/>
          </w:tcPr>
          <w:p w14:paraId="5B06C073" w14:textId="77777777" w:rsidR="002F5F40" w:rsidRPr="000A0940" w:rsidRDefault="002F5F40" w:rsidP="00770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D11E98C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23397DAC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3" w:type="pct"/>
            <w:gridSpan w:val="14"/>
          </w:tcPr>
          <w:p w14:paraId="6F96F2D8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5F40" w:rsidRPr="000A0940" w14:paraId="15771EB1" w14:textId="77777777" w:rsidTr="00604EBC">
        <w:trPr>
          <w:trHeight w:val="299"/>
        </w:trPr>
        <w:tc>
          <w:tcPr>
            <w:tcW w:w="1676" w:type="pct"/>
          </w:tcPr>
          <w:p w14:paraId="4EB60EFE" w14:textId="77777777" w:rsidR="002F5F40" w:rsidRPr="000A0940" w:rsidRDefault="002F5F40" w:rsidP="000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240" w:lineRule="auto"/>
              <w:ind w:lef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33" w:type="pct"/>
          </w:tcPr>
          <w:p w14:paraId="396A0522" w14:textId="4A7E89B6" w:rsidR="002F5F40" w:rsidRPr="000A0940" w:rsidRDefault="00A56C97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9" w:type="pct"/>
            <w:gridSpan w:val="2"/>
          </w:tcPr>
          <w:p w14:paraId="3353C18B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F34C352" w14:textId="77777777" w:rsidR="002F5F40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43,105</w:t>
            </w:r>
          </w:p>
        </w:tc>
        <w:tc>
          <w:tcPr>
            <w:tcW w:w="140" w:type="pct"/>
            <w:gridSpan w:val="2"/>
          </w:tcPr>
          <w:p w14:paraId="1635E1C1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2C226F19" w14:textId="77777777" w:rsidR="002F5F40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39,458</w:t>
            </w:r>
          </w:p>
        </w:tc>
        <w:tc>
          <w:tcPr>
            <w:tcW w:w="146" w:type="pct"/>
            <w:gridSpan w:val="2"/>
          </w:tcPr>
          <w:p w14:paraId="400CDE96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48C3E56D" w14:textId="656D5A0B" w:rsidR="002F5F40" w:rsidRPr="000A0940" w:rsidRDefault="000F004D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603,784</w:t>
            </w:r>
          </w:p>
        </w:tc>
        <w:tc>
          <w:tcPr>
            <w:tcW w:w="144" w:type="pct"/>
            <w:gridSpan w:val="2"/>
          </w:tcPr>
          <w:p w14:paraId="1E4564A3" w14:textId="77777777"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6732731D" w14:textId="77777777" w:rsidR="002F5F40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427,758</w:t>
            </w:r>
          </w:p>
        </w:tc>
      </w:tr>
      <w:tr w:rsidR="00152D8C" w:rsidRPr="000A0940" w14:paraId="4EC371F6" w14:textId="77777777" w:rsidTr="00604EBC">
        <w:trPr>
          <w:trHeight w:val="299"/>
        </w:trPr>
        <w:tc>
          <w:tcPr>
            <w:tcW w:w="1676" w:type="pct"/>
          </w:tcPr>
          <w:p w14:paraId="15E12925" w14:textId="77777777" w:rsidR="00152D8C" w:rsidRPr="000A0940" w:rsidRDefault="00152D8C" w:rsidP="0099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3" w:type="pct"/>
          </w:tcPr>
          <w:p w14:paraId="79F436CC" w14:textId="77777777"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28E71F74" w14:textId="77777777"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45AE7BFC" w14:textId="77777777" w:rsidR="00152D8C" w:rsidRPr="000A0940" w:rsidRDefault="00152D8C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51D73A07" w14:textId="77777777"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48DA0352" w14:textId="77777777" w:rsidR="00152D8C" w:rsidRPr="000A0940" w:rsidRDefault="00152D8C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6EBE4664" w14:textId="77777777"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149F4FDC" w14:textId="77777777" w:rsidR="00152D8C" w:rsidRPr="000A0940" w:rsidRDefault="00152D8C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EC76332" w14:textId="77777777"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02353874" w14:textId="77777777" w:rsidR="00152D8C" w:rsidRPr="000A0940" w:rsidRDefault="00152D8C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2D8C" w:rsidRPr="000A0940" w14:paraId="62A7A78A" w14:textId="77777777" w:rsidTr="00604EBC">
        <w:tc>
          <w:tcPr>
            <w:tcW w:w="1676" w:type="pct"/>
          </w:tcPr>
          <w:p w14:paraId="3AF7D093" w14:textId="77777777" w:rsidR="00152D8C" w:rsidRPr="000A0940" w:rsidRDefault="00152D8C" w:rsidP="0099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A094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33" w:type="pct"/>
          </w:tcPr>
          <w:p w14:paraId="50095897" w14:textId="77777777"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119873BF" w14:textId="77777777"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209D2687" w14:textId="77777777" w:rsidR="00152D8C" w:rsidRPr="000A0940" w:rsidRDefault="00152D8C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47DBCF1A" w14:textId="77777777"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56A4EBEA" w14:textId="77777777" w:rsidR="00152D8C" w:rsidRPr="000A0940" w:rsidRDefault="00152D8C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FFB5730" w14:textId="77777777"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384C847C" w14:textId="77777777" w:rsidR="00152D8C" w:rsidRPr="000A0940" w:rsidRDefault="00152D8C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A835DCA" w14:textId="77777777"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4CB1F8EE" w14:textId="77777777" w:rsidR="00152D8C" w:rsidRPr="000A0940" w:rsidRDefault="00152D8C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1CD" w:rsidRPr="000A0940" w14:paraId="04874E71" w14:textId="77777777" w:rsidTr="00604EBC">
        <w:tc>
          <w:tcPr>
            <w:tcW w:w="1676" w:type="pct"/>
          </w:tcPr>
          <w:p w14:paraId="54D3343F" w14:textId="77777777" w:rsidR="00CA01CD" w:rsidRPr="000A0940" w:rsidRDefault="00CA01CD" w:rsidP="003C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0A0940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33" w:type="pct"/>
          </w:tcPr>
          <w:p w14:paraId="458829EE" w14:textId="77777777" w:rsidR="00CA01CD" w:rsidRPr="000A0940" w:rsidRDefault="00CA01C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13BD6F86" w14:textId="77777777" w:rsidR="00CA01CD" w:rsidRPr="000A0940" w:rsidRDefault="00CA01C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656C15E9" w14:textId="77777777" w:rsidR="00CA01C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7E916841" w14:textId="77777777" w:rsidR="00CA01CD" w:rsidRPr="000A0940" w:rsidRDefault="00CA01C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2B5972EF" w14:textId="77777777" w:rsidR="00CA01C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9,709</w:t>
            </w:r>
          </w:p>
        </w:tc>
        <w:tc>
          <w:tcPr>
            <w:tcW w:w="146" w:type="pct"/>
            <w:gridSpan w:val="2"/>
          </w:tcPr>
          <w:p w14:paraId="219B1544" w14:textId="77777777" w:rsidR="00CA01CD" w:rsidRPr="000A0940" w:rsidRDefault="00CA01C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558B8E65" w14:textId="77777777" w:rsidR="00CA01CD" w:rsidRPr="000A0940" w:rsidRDefault="000F004D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56,241</w:t>
            </w:r>
          </w:p>
        </w:tc>
        <w:tc>
          <w:tcPr>
            <w:tcW w:w="144" w:type="pct"/>
            <w:gridSpan w:val="2"/>
          </w:tcPr>
          <w:p w14:paraId="65E29779" w14:textId="77777777" w:rsidR="00CA01CD" w:rsidRPr="000A0940" w:rsidRDefault="00CA01C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40D9F48B" w14:textId="77777777" w:rsidR="00CA01C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77,072</w:t>
            </w:r>
          </w:p>
        </w:tc>
      </w:tr>
      <w:tr w:rsidR="000F004D" w:rsidRPr="000A0940" w14:paraId="345D335F" w14:textId="77777777" w:rsidTr="00604EBC">
        <w:tc>
          <w:tcPr>
            <w:tcW w:w="1676" w:type="pct"/>
          </w:tcPr>
          <w:p w14:paraId="55D905A3" w14:textId="77777777" w:rsidR="000F004D" w:rsidRPr="000A0940" w:rsidRDefault="000F004D" w:rsidP="003C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1F20">
              <w:rPr>
                <w:rFonts w:ascii="Angsana New" w:hAnsi="Angsana New"/>
                <w:sz w:val="30"/>
                <w:szCs w:val="30"/>
                <w:lang w:val="th-TH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3C1F20">
              <w:rPr>
                <w:rFonts w:ascii="Angsana New" w:hAnsi="Angsana New"/>
                <w:sz w:val="30"/>
                <w:szCs w:val="30"/>
                <w:lang w:val="th-TH"/>
              </w:rPr>
              <w:t>6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33" w:type="pct"/>
          </w:tcPr>
          <w:p w14:paraId="01BA2E16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5E86BCBC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720361B8" w14:textId="77777777" w:rsidR="000F004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06C8D67E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61D962FB" w14:textId="77777777" w:rsidR="000F004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6BB734C3" w14:textId="77777777" w:rsidR="000F004D" w:rsidRPr="000A0940" w:rsidRDefault="000F004D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6E700729" w14:textId="77777777" w:rsidR="000F004D" w:rsidRPr="000A0940" w:rsidRDefault="000F004D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46,404</w:t>
            </w:r>
          </w:p>
        </w:tc>
        <w:tc>
          <w:tcPr>
            <w:tcW w:w="144" w:type="pct"/>
            <w:gridSpan w:val="2"/>
          </w:tcPr>
          <w:p w14:paraId="5ACFA681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6B339161" w14:textId="77777777" w:rsidR="000F004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75,971</w:t>
            </w:r>
          </w:p>
        </w:tc>
      </w:tr>
      <w:tr w:rsidR="000F004D" w:rsidRPr="000A0940" w14:paraId="04A96F06" w14:textId="77777777" w:rsidTr="00604EBC">
        <w:tc>
          <w:tcPr>
            <w:tcW w:w="1676" w:type="pct"/>
          </w:tcPr>
          <w:p w14:paraId="7688842C" w14:textId="77777777" w:rsidR="000F004D" w:rsidRPr="000A0940" w:rsidRDefault="000F004D" w:rsidP="003C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1F20">
              <w:rPr>
                <w:rFonts w:ascii="Angsana New" w:hAnsi="Angsana New"/>
                <w:sz w:val="30"/>
                <w:szCs w:val="30"/>
                <w:lang w:val="th-TH"/>
              </w:rPr>
              <w:t>6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3C1F20">
              <w:rPr>
                <w:rFonts w:ascii="Angsana New" w:hAnsi="Angsana New"/>
                <w:sz w:val="30"/>
                <w:szCs w:val="30"/>
                <w:lang w:val="th-TH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33" w:type="pct"/>
          </w:tcPr>
          <w:p w14:paraId="6E4382D1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2EFE8F6D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76D11A0B" w14:textId="77777777" w:rsidR="000F004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4EE102D8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2936F335" w14:textId="77777777" w:rsidR="000F004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3C1D10D2" w14:textId="77777777" w:rsidR="000F004D" w:rsidRPr="000A0940" w:rsidRDefault="000F004D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421B1697" w14:textId="77777777" w:rsidR="000F004D" w:rsidRPr="000A0940" w:rsidRDefault="000F004D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19,183</w:t>
            </w:r>
          </w:p>
        </w:tc>
        <w:tc>
          <w:tcPr>
            <w:tcW w:w="144" w:type="pct"/>
            <w:gridSpan w:val="2"/>
          </w:tcPr>
          <w:p w14:paraId="243E7194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0A9802A0" w14:textId="0E55EBBD" w:rsidR="000F004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5,08</w:t>
            </w:r>
            <w:r w:rsidR="00A56C9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F004D" w:rsidRPr="000A0940" w14:paraId="78A8993A" w14:textId="77777777" w:rsidTr="00604EBC">
        <w:tc>
          <w:tcPr>
            <w:tcW w:w="1676" w:type="pct"/>
          </w:tcPr>
          <w:p w14:paraId="7314E3D0" w14:textId="77777777" w:rsidR="000F004D" w:rsidRPr="000A0940" w:rsidRDefault="000F004D" w:rsidP="003C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C1F20">
              <w:rPr>
                <w:rFonts w:ascii="Angsana New" w:hAnsi="Angsana New"/>
                <w:sz w:val="30"/>
                <w:szCs w:val="30"/>
                <w:lang w:val="th-TH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433" w:type="pct"/>
          </w:tcPr>
          <w:p w14:paraId="037489F8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28DD95AF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57C422F4" w14:textId="77777777" w:rsidR="000F004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1A7DD651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68939593" w14:textId="77777777" w:rsidR="000F004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00DE126E" w14:textId="77777777" w:rsidR="000F004D" w:rsidRPr="000A0940" w:rsidRDefault="000F004D" w:rsidP="000F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6275BA42" w14:textId="77777777" w:rsidR="000F004D" w:rsidRPr="000A0940" w:rsidRDefault="000F004D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9776DF0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55C16E12" w14:textId="77777777" w:rsidR="000F004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0F004D" w:rsidRPr="000A0940" w14:paraId="1701A26A" w14:textId="77777777" w:rsidTr="00604EBC">
        <w:tc>
          <w:tcPr>
            <w:tcW w:w="1676" w:type="pct"/>
          </w:tcPr>
          <w:p w14:paraId="770B4D76" w14:textId="77777777" w:rsidR="000F004D" w:rsidRPr="000A0940" w:rsidRDefault="000F004D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33" w:type="pct"/>
          </w:tcPr>
          <w:p w14:paraId="07A7B0C4" w14:textId="77777777" w:rsidR="000F004D" w:rsidRPr="000A0940" w:rsidRDefault="000F004D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4734FD49" w14:textId="77777777" w:rsidR="000F004D" w:rsidRPr="000A0940" w:rsidRDefault="000F004D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5A831" w14:textId="77777777" w:rsidR="000F004D" w:rsidRPr="00604EBC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EBC">
              <w:rPr>
                <w:rFonts w:ascii="Angsana New" w:hAnsi="Angsana New"/>
                <w:b/>
                <w:bCs/>
                <w:sz w:val="30"/>
                <w:szCs w:val="30"/>
              </w:rPr>
              <w:t>43,105</w:t>
            </w:r>
          </w:p>
        </w:tc>
        <w:tc>
          <w:tcPr>
            <w:tcW w:w="140" w:type="pct"/>
            <w:gridSpan w:val="2"/>
          </w:tcPr>
          <w:p w14:paraId="4372555D" w14:textId="77777777" w:rsidR="000F004D" w:rsidRPr="00604EBC" w:rsidRDefault="000F004D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41AA67" w14:textId="77777777" w:rsidR="000F004D" w:rsidRPr="00604EBC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EBC">
              <w:rPr>
                <w:rFonts w:ascii="Angsana New" w:hAnsi="Angsana New"/>
                <w:b/>
                <w:bCs/>
                <w:sz w:val="30"/>
                <w:szCs w:val="30"/>
              </w:rPr>
              <w:t>49,167</w:t>
            </w:r>
          </w:p>
        </w:tc>
        <w:tc>
          <w:tcPr>
            <w:tcW w:w="146" w:type="pct"/>
            <w:gridSpan w:val="2"/>
          </w:tcPr>
          <w:p w14:paraId="3632EE30" w14:textId="77777777" w:rsidR="000F004D" w:rsidRPr="00604EBC" w:rsidRDefault="000F004D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866D3" w14:textId="77777777" w:rsidR="000F004D" w:rsidRPr="00604EBC" w:rsidRDefault="000F004D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EBC">
              <w:rPr>
                <w:rFonts w:ascii="Angsana New" w:hAnsi="Angsana New"/>
                <w:b/>
                <w:bCs/>
                <w:sz w:val="30"/>
                <w:szCs w:val="30"/>
              </w:rPr>
              <w:t>725,612</w:t>
            </w:r>
          </w:p>
        </w:tc>
        <w:tc>
          <w:tcPr>
            <w:tcW w:w="144" w:type="pct"/>
            <w:gridSpan w:val="2"/>
          </w:tcPr>
          <w:p w14:paraId="20BDA01E" w14:textId="77777777" w:rsidR="000F004D" w:rsidRPr="00604EBC" w:rsidRDefault="000F004D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47538" w14:textId="77777777" w:rsidR="000F004D" w:rsidRPr="00604EBC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EBC">
              <w:rPr>
                <w:rFonts w:ascii="Angsana New" w:hAnsi="Angsana New"/>
                <w:b/>
                <w:bCs/>
                <w:sz w:val="30"/>
                <w:szCs w:val="30"/>
              </w:rPr>
              <w:t>585,945</w:t>
            </w:r>
          </w:p>
        </w:tc>
      </w:tr>
      <w:tr w:rsidR="000F004D" w:rsidRPr="000A0940" w14:paraId="32AE18AC" w14:textId="77777777" w:rsidTr="00604EBC">
        <w:trPr>
          <w:gridAfter w:val="1"/>
          <w:wAfter w:w="7" w:type="pct"/>
        </w:trPr>
        <w:tc>
          <w:tcPr>
            <w:tcW w:w="1676" w:type="pct"/>
          </w:tcPr>
          <w:p w14:paraId="34C07168" w14:textId="77777777" w:rsidR="000F004D" w:rsidRPr="000A0940" w:rsidRDefault="000F004D" w:rsidP="0099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33" w:type="pct"/>
          </w:tcPr>
          <w:p w14:paraId="55CB85C3" w14:textId="77777777" w:rsidR="000F004D" w:rsidRPr="000A0940" w:rsidRDefault="000F004D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BD761A7" w14:textId="77777777" w:rsidR="000F004D" w:rsidRPr="000A0940" w:rsidRDefault="000F004D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0CA3F61" w14:textId="77777777" w:rsidR="000F004D" w:rsidRPr="000A0940" w:rsidRDefault="000F004D" w:rsidP="0067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39EE1B85" w14:textId="77777777" w:rsidR="000F004D" w:rsidRPr="000A0940" w:rsidRDefault="000F004D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7EA28864" w14:textId="77777777" w:rsidR="000F004D" w:rsidRPr="000A0940" w:rsidRDefault="000F004D" w:rsidP="0067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C5764AE" w14:textId="77777777" w:rsidR="000F004D" w:rsidRPr="000A0940" w:rsidRDefault="000F004D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7FBE46E4" w14:textId="77777777" w:rsidR="000F004D" w:rsidRPr="000A0940" w:rsidRDefault="000F004D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1B2974F" w14:textId="77777777" w:rsidR="000F004D" w:rsidRPr="000A0940" w:rsidRDefault="000F004D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7B637C8D" w14:textId="77777777" w:rsidR="000F004D" w:rsidRPr="000A0940" w:rsidRDefault="000F004D" w:rsidP="0067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04D" w:rsidRPr="000A0940" w14:paraId="089F0BBC" w14:textId="77777777" w:rsidTr="00604EBC">
        <w:trPr>
          <w:gridAfter w:val="1"/>
          <w:wAfter w:w="7" w:type="pct"/>
        </w:trPr>
        <w:tc>
          <w:tcPr>
            <w:tcW w:w="1676" w:type="pct"/>
          </w:tcPr>
          <w:p w14:paraId="5BF5443E" w14:textId="77777777" w:rsidR="000F004D" w:rsidRPr="000A0940" w:rsidRDefault="000F004D" w:rsidP="0099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3" w:type="pct"/>
          </w:tcPr>
          <w:p w14:paraId="6B47DC7B" w14:textId="77777777" w:rsidR="000F004D" w:rsidRPr="000A0940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EE25258" w14:textId="77777777" w:rsidR="000F004D" w:rsidRPr="000A0940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B7DD6F5" w14:textId="261FCE56" w:rsidR="000F004D" w:rsidRPr="000A0940" w:rsidRDefault="000F004D" w:rsidP="00092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5902A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5902AE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40" w:type="pct"/>
            <w:gridSpan w:val="2"/>
          </w:tcPr>
          <w:p w14:paraId="75AC3870" w14:textId="77777777" w:rsidR="000F004D" w:rsidRPr="000A0940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AFE0CCF" w14:textId="77777777" w:rsidR="000F004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1,972,918</w:t>
            </w:r>
          </w:p>
        </w:tc>
        <w:tc>
          <w:tcPr>
            <w:tcW w:w="146" w:type="pct"/>
            <w:gridSpan w:val="2"/>
          </w:tcPr>
          <w:p w14:paraId="2F3E3F3C" w14:textId="77777777" w:rsidR="000F004D" w:rsidRPr="000A0940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020CB924" w14:textId="50A120C4" w:rsidR="000F004D" w:rsidRPr="000A0940" w:rsidRDefault="005902AE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189,654</w:t>
            </w:r>
          </w:p>
        </w:tc>
        <w:tc>
          <w:tcPr>
            <w:tcW w:w="144" w:type="pct"/>
            <w:gridSpan w:val="2"/>
          </w:tcPr>
          <w:p w14:paraId="3D275379" w14:textId="77777777" w:rsidR="000F004D" w:rsidRPr="000A0940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vAlign w:val="bottom"/>
          </w:tcPr>
          <w:p w14:paraId="28BA280C" w14:textId="77777777" w:rsidR="000F004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210,925</w:t>
            </w:r>
          </w:p>
        </w:tc>
      </w:tr>
      <w:tr w:rsidR="000F004D" w:rsidRPr="000A0940" w14:paraId="38C75090" w14:textId="77777777" w:rsidTr="00604EBC">
        <w:trPr>
          <w:gridAfter w:val="1"/>
          <w:wAfter w:w="7" w:type="pct"/>
        </w:trPr>
        <w:tc>
          <w:tcPr>
            <w:tcW w:w="1676" w:type="pct"/>
          </w:tcPr>
          <w:p w14:paraId="5891E7B0" w14:textId="77777777" w:rsidR="000F004D" w:rsidRPr="000A0940" w:rsidRDefault="000F004D" w:rsidP="0099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A094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33" w:type="pct"/>
          </w:tcPr>
          <w:p w14:paraId="70723436" w14:textId="77777777" w:rsidR="000F004D" w:rsidRPr="000A0940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849DD52" w14:textId="77777777" w:rsidR="000F004D" w:rsidRPr="000A0940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74BC8D98" w14:textId="77777777" w:rsidR="000F004D" w:rsidRPr="000A0940" w:rsidRDefault="000F004D" w:rsidP="00092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0090F543" w14:textId="77777777" w:rsidR="000F004D" w:rsidRPr="000A0940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41DB453" w14:textId="77777777" w:rsidR="000F004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29BBBB5" w14:textId="77777777" w:rsidR="000F004D" w:rsidRPr="000A0940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7B7CCEBD" w14:textId="77777777" w:rsidR="000F004D" w:rsidRPr="000A0940" w:rsidRDefault="000F004D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E142D81" w14:textId="77777777" w:rsidR="000F004D" w:rsidRPr="000A0940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vAlign w:val="bottom"/>
          </w:tcPr>
          <w:p w14:paraId="6722B003" w14:textId="77777777" w:rsidR="000F004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04D" w:rsidRPr="000A0940" w14:paraId="4AA1E89C" w14:textId="77777777" w:rsidTr="00604EBC">
        <w:trPr>
          <w:gridAfter w:val="1"/>
          <w:wAfter w:w="7" w:type="pct"/>
        </w:trPr>
        <w:tc>
          <w:tcPr>
            <w:tcW w:w="1676" w:type="pct"/>
          </w:tcPr>
          <w:p w14:paraId="516A6640" w14:textId="77777777" w:rsidR="000F004D" w:rsidRPr="000A0940" w:rsidRDefault="000F004D" w:rsidP="003C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3C1F20">
              <w:rPr>
                <w:rFonts w:ascii="Angsana New" w:hAnsi="Angsana New"/>
                <w:sz w:val="30"/>
                <w:szCs w:val="30"/>
                <w:lang w:val="th-TH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33" w:type="pct"/>
          </w:tcPr>
          <w:p w14:paraId="79E17917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9EF715F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51DD39D4" w14:textId="77777777" w:rsidR="000F004D" w:rsidRPr="000A0940" w:rsidRDefault="000F004D" w:rsidP="00092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449,585</w:t>
            </w:r>
          </w:p>
        </w:tc>
        <w:tc>
          <w:tcPr>
            <w:tcW w:w="140" w:type="pct"/>
            <w:gridSpan w:val="2"/>
          </w:tcPr>
          <w:p w14:paraId="2F005E92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3C38D7BD" w14:textId="77777777" w:rsidR="000F004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380,330</w:t>
            </w:r>
          </w:p>
        </w:tc>
        <w:tc>
          <w:tcPr>
            <w:tcW w:w="146" w:type="pct"/>
            <w:gridSpan w:val="2"/>
          </w:tcPr>
          <w:p w14:paraId="6BB9392F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3BD3C3E0" w14:textId="77777777" w:rsidR="000F004D" w:rsidRPr="000A0940" w:rsidRDefault="000F004D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138,958</w:t>
            </w:r>
          </w:p>
        </w:tc>
        <w:tc>
          <w:tcPr>
            <w:tcW w:w="144" w:type="pct"/>
            <w:gridSpan w:val="2"/>
          </w:tcPr>
          <w:p w14:paraId="460E2F55" w14:textId="77777777" w:rsidR="000F004D" w:rsidRPr="000A0940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vAlign w:val="bottom"/>
          </w:tcPr>
          <w:p w14:paraId="293AAA3F" w14:textId="77777777" w:rsidR="000F004D" w:rsidRPr="000A0940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161,654</w:t>
            </w:r>
          </w:p>
        </w:tc>
      </w:tr>
      <w:tr w:rsidR="000F004D" w:rsidRPr="00074C25" w14:paraId="4B353D4F" w14:textId="77777777" w:rsidTr="00604EBC">
        <w:trPr>
          <w:gridAfter w:val="1"/>
          <w:wAfter w:w="7" w:type="pct"/>
        </w:trPr>
        <w:tc>
          <w:tcPr>
            <w:tcW w:w="1676" w:type="pct"/>
          </w:tcPr>
          <w:p w14:paraId="40658B94" w14:textId="77777777" w:rsidR="000F004D" w:rsidRPr="00074C25" w:rsidRDefault="000F004D" w:rsidP="003C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1F20">
              <w:rPr>
                <w:rFonts w:ascii="Angsana New" w:hAnsi="Angsana New"/>
                <w:sz w:val="30"/>
                <w:szCs w:val="30"/>
                <w:lang w:val="th-TH"/>
              </w:rPr>
              <w:t>3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3C1F20">
              <w:rPr>
                <w:rFonts w:ascii="Angsana New" w:hAnsi="Angsana New"/>
                <w:sz w:val="30"/>
                <w:szCs w:val="30"/>
                <w:lang w:val="th-TH"/>
              </w:rPr>
              <w:t>6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33" w:type="pct"/>
          </w:tcPr>
          <w:p w14:paraId="12A87D9E" w14:textId="77777777" w:rsidR="000F004D" w:rsidRPr="00074C25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E7C97F" w14:textId="77777777" w:rsidR="000F004D" w:rsidRPr="00074C25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2B2A08B2" w14:textId="77777777" w:rsidR="000F004D" w:rsidRPr="00074C25" w:rsidRDefault="000F004D" w:rsidP="00092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87,859</w:t>
            </w:r>
          </w:p>
        </w:tc>
        <w:tc>
          <w:tcPr>
            <w:tcW w:w="140" w:type="pct"/>
            <w:gridSpan w:val="2"/>
          </w:tcPr>
          <w:p w14:paraId="069C5C4D" w14:textId="77777777" w:rsidR="000F004D" w:rsidRPr="00074C25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378D9BF6" w14:textId="77777777" w:rsidR="000F004D" w:rsidRPr="00074C25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61,719</w:t>
            </w:r>
          </w:p>
        </w:tc>
        <w:tc>
          <w:tcPr>
            <w:tcW w:w="146" w:type="pct"/>
            <w:gridSpan w:val="2"/>
          </w:tcPr>
          <w:p w14:paraId="4EA509BA" w14:textId="77777777" w:rsidR="000F004D" w:rsidRPr="00074C25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2C730AD9" w14:textId="77777777" w:rsidR="000F004D" w:rsidRPr="00074C25" w:rsidRDefault="000F004D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17,366</w:t>
            </w:r>
          </w:p>
        </w:tc>
        <w:tc>
          <w:tcPr>
            <w:tcW w:w="144" w:type="pct"/>
            <w:gridSpan w:val="2"/>
          </w:tcPr>
          <w:p w14:paraId="5473FE59" w14:textId="77777777" w:rsidR="000F004D" w:rsidRPr="00074C25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vAlign w:val="bottom"/>
          </w:tcPr>
          <w:p w14:paraId="00F17C2B" w14:textId="77777777" w:rsidR="000F004D" w:rsidRPr="00074C25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13,846</w:t>
            </w:r>
          </w:p>
        </w:tc>
      </w:tr>
      <w:tr w:rsidR="000F004D" w:rsidRPr="00074C25" w14:paraId="2690F26B" w14:textId="77777777" w:rsidTr="00604EBC">
        <w:trPr>
          <w:gridAfter w:val="1"/>
          <w:wAfter w:w="7" w:type="pct"/>
        </w:trPr>
        <w:tc>
          <w:tcPr>
            <w:tcW w:w="1676" w:type="pct"/>
          </w:tcPr>
          <w:p w14:paraId="547DE8AD" w14:textId="77777777" w:rsidR="000F004D" w:rsidRPr="00074C25" w:rsidRDefault="000F004D" w:rsidP="003C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1F20">
              <w:rPr>
                <w:rFonts w:ascii="Angsana New" w:hAnsi="Angsana New"/>
                <w:sz w:val="30"/>
                <w:szCs w:val="30"/>
                <w:lang w:val="th-TH"/>
              </w:rPr>
              <w:t>6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3C1F20">
              <w:rPr>
                <w:rFonts w:ascii="Angsana New" w:hAnsi="Angsana New"/>
                <w:sz w:val="30"/>
                <w:szCs w:val="30"/>
                <w:lang w:val="th-TH"/>
              </w:rPr>
              <w:t>12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33" w:type="pct"/>
          </w:tcPr>
          <w:p w14:paraId="7D540624" w14:textId="77777777" w:rsidR="000F004D" w:rsidRPr="00074C25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7C965B" w14:textId="77777777" w:rsidR="000F004D" w:rsidRPr="00074C25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15A0DD87" w14:textId="77777777" w:rsidR="000F004D" w:rsidRPr="00074C25" w:rsidRDefault="000F004D" w:rsidP="00092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25,815</w:t>
            </w:r>
          </w:p>
        </w:tc>
        <w:tc>
          <w:tcPr>
            <w:tcW w:w="140" w:type="pct"/>
            <w:gridSpan w:val="2"/>
          </w:tcPr>
          <w:p w14:paraId="575F4DEC" w14:textId="77777777" w:rsidR="000F004D" w:rsidRPr="00074C25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7E3D3451" w14:textId="77777777" w:rsidR="000F004D" w:rsidRPr="00074C25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41,810</w:t>
            </w:r>
          </w:p>
        </w:tc>
        <w:tc>
          <w:tcPr>
            <w:tcW w:w="146" w:type="pct"/>
            <w:gridSpan w:val="2"/>
          </w:tcPr>
          <w:p w14:paraId="0D0D029C" w14:textId="77777777" w:rsidR="000F004D" w:rsidRPr="00074C25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4729E5D3" w14:textId="77777777" w:rsidR="000F004D" w:rsidRPr="00074C25" w:rsidRDefault="000F004D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5,576</w:t>
            </w:r>
          </w:p>
        </w:tc>
        <w:tc>
          <w:tcPr>
            <w:tcW w:w="144" w:type="pct"/>
            <w:gridSpan w:val="2"/>
          </w:tcPr>
          <w:p w14:paraId="2D62B09C" w14:textId="77777777" w:rsidR="000F004D" w:rsidRPr="00074C25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vAlign w:val="bottom"/>
          </w:tcPr>
          <w:p w14:paraId="3E1E2C29" w14:textId="145906D2" w:rsidR="000F004D" w:rsidRPr="00074C25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31,44</w:t>
            </w:r>
            <w:r w:rsidR="00A56C9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F004D" w:rsidRPr="00074C25" w14:paraId="43519282" w14:textId="77777777" w:rsidTr="00604EBC">
        <w:trPr>
          <w:gridAfter w:val="1"/>
          <w:wAfter w:w="7" w:type="pct"/>
        </w:trPr>
        <w:tc>
          <w:tcPr>
            <w:tcW w:w="1676" w:type="pct"/>
          </w:tcPr>
          <w:p w14:paraId="21B0BE53" w14:textId="77777777" w:rsidR="000F004D" w:rsidRPr="00074C25" w:rsidRDefault="000F004D" w:rsidP="003C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C1F20">
              <w:rPr>
                <w:rFonts w:ascii="Angsana New" w:hAnsi="Angsana New"/>
                <w:sz w:val="30"/>
                <w:szCs w:val="30"/>
                <w:lang w:val="th-TH"/>
              </w:rPr>
              <w:t>12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433" w:type="pct"/>
          </w:tcPr>
          <w:p w14:paraId="14824C9F" w14:textId="77777777" w:rsidR="000F004D" w:rsidRPr="00074C25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5C23AC3" w14:textId="77777777" w:rsidR="000F004D" w:rsidRPr="00074C25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vAlign w:val="bottom"/>
          </w:tcPr>
          <w:p w14:paraId="67554439" w14:textId="77777777" w:rsidR="000F004D" w:rsidRPr="00074C25" w:rsidRDefault="000F004D" w:rsidP="00092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35,812</w:t>
            </w:r>
          </w:p>
        </w:tc>
        <w:tc>
          <w:tcPr>
            <w:tcW w:w="140" w:type="pct"/>
            <w:gridSpan w:val="2"/>
          </w:tcPr>
          <w:p w14:paraId="4D272270" w14:textId="77777777" w:rsidR="000F004D" w:rsidRPr="00074C25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vAlign w:val="bottom"/>
          </w:tcPr>
          <w:p w14:paraId="7160F375" w14:textId="77777777" w:rsidR="000F004D" w:rsidRPr="00074C25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33,253</w:t>
            </w:r>
          </w:p>
        </w:tc>
        <w:tc>
          <w:tcPr>
            <w:tcW w:w="146" w:type="pct"/>
            <w:gridSpan w:val="2"/>
          </w:tcPr>
          <w:p w14:paraId="2F68C85D" w14:textId="77777777" w:rsidR="000F004D" w:rsidRPr="00074C25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vAlign w:val="bottom"/>
          </w:tcPr>
          <w:p w14:paraId="61DB712C" w14:textId="77777777" w:rsidR="000F004D" w:rsidRPr="00074C25" w:rsidRDefault="000F004D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19,021</w:t>
            </w:r>
          </w:p>
        </w:tc>
        <w:tc>
          <w:tcPr>
            <w:tcW w:w="144" w:type="pct"/>
            <w:gridSpan w:val="2"/>
          </w:tcPr>
          <w:p w14:paraId="3A919993" w14:textId="77777777" w:rsidR="000F004D" w:rsidRPr="00074C25" w:rsidRDefault="000F004D" w:rsidP="00CA0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vAlign w:val="bottom"/>
          </w:tcPr>
          <w:p w14:paraId="7EBD6827" w14:textId="77777777" w:rsidR="000F004D" w:rsidRPr="00074C25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17,970</w:t>
            </w:r>
          </w:p>
        </w:tc>
      </w:tr>
      <w:tr w:rsidR="000F004D" w:rsidRPr="00074C25" w14:paraId="4AC07B23" w14:textId="77777777" w:rsidTr="00604EBC">
        <w:trPr>
          <w:gridAfter w:val="1"/>
          <w:wAfter w:w="7" w:type="pct"/>
        </w:trPr>
        <w:tc>
          <w:tcPr>
            <w:tcW w:w="1676" w:type="pct"/>
          </w:tcPr>
          <w:p w14:paraId="2B6E6643" w14:textId="0E0CFA56" w:rsidR="000F004D" w:rsidRPr="00604EBC" w:rsidRDefault="00604EBC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E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4555D46F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8C373BB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</w:tcBorders>
          </w:tcPr>
          <w:p w14:paraId="4D3B7266" w14:textId="16922BD3" w:rsidR="000F004D" w:rsidRPr="00675F67" w:rsidRDefault="000F004D" w:rsidP="00092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1,9</w:t>
            </w:r>
            <w:r w:rsidR="005902A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5902AE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140" w:type="pct"/>
            <w:gridSpan w:val="2"/>
          </w:tcPr>
          <w:p w14:paraId="7CA085FF" w14:textId="77777777" w:rsidR="000F004D" w:rsidRPr="00675F67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35418AC3" w14:textId="77777777" w:rsidR="000F004D" w:rsidRPr="00675F67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2,490,030</w:t>
            </w:r>
          </w:p>
        </w:tc>
        <w:tc>
          <w:tcPr>
            <w:tcW w:w="146" w:type="pct"/>
            <w:gridSpan w:val="2"/>
          </w:tcPr>
          <w:p w14:paraId="2E752FE3" w14:textId="77777777" w:rsidR="000F004D" w:rsidRPr="00675F67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vAlign w:val="bottom"/>
          </w:tcPr>
          <w:p w14:paraId="60BAD128" w14:textId="126F3E88" w:rsidR="000F004D" w:rsidRPr="00675F67" w:rsidRDefault="005902AE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370,575</w:t>
            </w:r>
          </w:p>
        </w:tc>
        <w:tc>
          <w:tcPr>
            <w:tcW w:w="144" w:type="pct"/>
            <w:gridSpan w:val="2"/>
          </w:tcPr>
          <w:p w14:paraId="79F6E67C" w14:textId="77777777" w:rsidR="000F004D" w:rsidRPr="00675F67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vAlign w:val="bottom"/>
          </w:tcPr>
          <w:p w14:paraId="0FF52606" w14:textId="77777777" w:rsidR="000F004D" w:rsidRPr="00675F67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435,838</w:t>
            </w:r>
          </w:p>
        </w:tc>
      </w:tr>
      <w:tr w:rsidR="000F004D" w:rsidRPr="00074C25" w14:paraId="53BDA944" w14:textId="77777777" w:rsidTr="00604EBC">
        <w:trPr>
          <w:gridAfter w:val="1"/>
          <w:wAfter w:w="7" w:type="pct"/>
        </w:trPr>
        <w:tc>
          <w:tcPr>
            <w:tcW w:w="1676" w:type="pct"/>
          </w:tcPr>
          <w:p w14:paraId="5540C814" w14:textId="70654B62" w:rsidR="000F004D" w:rsidRPr="00074C25" w:rsidRDefault="000F004D" w:rsidP="003C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hanging="230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00DB5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</w:t>
            </w:r>
            <w:r w:rsidR="00604EBC">
              <w:rPr>
                <w:rFonts w:ascii="Angsana New" w:hAnsi="Angsana New"/>
                <w:sz w:val="30"/>
                <w:szCs w:val="30"/>
              </w:rPr>
              <w:br/>
            </w:r>
            <w:r w:rsidRPr="00800DB5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3" w:type="pct"/>
          </w:tcPr>
          <w:p w14:paraId="3148835B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5E3F69A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vAlign w:val="bottom"/>
          </w:tcPr>
          <w:p w14:paraId="557842CB" w14:textId="1D2F5057" w:rsidR="000F004D" w:rsidRPr="00074C25" w:rsidRDefault="000F004D" w:rsidP="00092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(33,56</w:t>
            </w:r>
            <w:r w:rsidR="00A56C9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  <w:gridSpan w:val="2"/>
          </w:tcPr>
          <w:p w14:paraId="01A73F37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vAlign w:val="bottom"/>
          </w:tcPr>
          <w:p w14:paraId="0830CFD0" w14:textId="77777777" w:rsidR="000F004D" w:rsidRPr="00074C25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(32,439)</w:t>
            </w:r>
          </w:p>
        </w:tc>
        <w:tc>
          <w:tcPr>
            <w:tcW w:w="146" w:type="pct"/>
            <w:gridSpan w:val="2"/>
          </w:tcPr>
          <w:p w14:paraId="53A12632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vAlign w:val="bottom"/>
          </w:tcPr>
          <w:p w14:paraId="68432404" w14:textId="77777777" w:rsidR="000F004D" w:rsidRPr="00074C25" w:rsidRDefault="000F004D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(21,837)</w:t>
            </w:r>
          </w:p>
        </w:tc>
        <w:tc>
          <w:tcPr>
            <w:tcW w:w="144" w:type="pct"/>
            <w:gridSpan w:val="2"/>
          </w:tcPr>
          <w:p w14:paraId="72C9997F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vAlign w:val="bottom"/>
          </w:tcPr>
          <w:p w14:paraId="3B129A7E" w14:textId="77777777" w:rsidR="000F004D" w:rsidRPr="00074C25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(21,609)</w:t>
            </w:r>
          </w:p>
        </w:tc>
      </w:tr>
      <w:tr w:rsidR="000F004D" w:rsidRPr="00074C25" w14:paraId="0DE4D5A5" w14:textId="77777777" w:rsidTr="00604EBC">
        <w:trPr>
          <w:gridAfter w:val="1"/>
          <w:wAfter w:w="7" w:type="pct"/>
        </w:trPr>
        <w:tc>
          <w:tcPr>
            <w:tcW w:w="1676" w:type="pct"/>
          </w:tcPr>
          <w:p w14:paraId="2E137936" w14:textId="77777777" w:rsidR="000F004D" w:rsidRPr="00074C25" w:rsidRDefault="000F004D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3C1DC87C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DA11BE8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B86B7A" w14:textId="55E9AF42" w:rsidR="000F004D" w:rsidRPr="00675F67" w:rsidRDefault="000F004D" w:rsidP="00092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1,9</w:t>
            </w:r>
            <w:r w:rsidR="005902AE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902AE">
              <w:rPr>
                <w:rFonts w:ascii="Angsana New" w:hAnsi="Angsana New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140" w:type="pct"/>
            <w:gridSpan w:val="2"/>
          </w:tcPr>
          <w:p w14:paraId="25FFD2C8" w14:textId="77777777" w:rsidR="000F004D" w:rsidRPr="00675F67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46039E" w14:textId="77777777" w:rsidR="000F004D" w:rsidRPr="00675F67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2,457,591</w:t>
            </w:r>
          </w:p>
        </w:tc>
        <w:tc>
          <w:tcPr>
            <w:tcW w:w="146" w:type="pct"/>
            <w:gridSpan w:val="2"/>
          </w:tcPr>
          <w:p w14:paraId="3305B0BF" w14:textId="77777777" w:rsidR="000F004D" w:rsidRPr="00675F67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A5BE3" w14:textId="0925826A" w:rsidR="000F004D" w:rsidRPr="00675F67" w:rsidRDefault="005902AE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348,738</w:t>
            </w:r>
          </w:p>
        </w:tc>
        <w:tc>
          <w:tcPr>
            <w:tcW w:w="144" w:type="pct"/>
            <w:gridSpan w:val="2"/>
          </w:tcPr>
          <w:p w14:paraId="3183FEC3" w14:textId="77777777" w:rsidR="000F004D" w:rsidRPr="00675F67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15CE0" w14:textId="77777777" w:rsidR="000F004D" w:rsidRPr="00675F67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414,229</w:t>
            </w:r>
          </w:p>
        </w:tc>
      </w:tr>
      <w:tr w:rsidR="000F004D" w:rsidRPr="001E2FAF" w14:paraId="0839F0EA" w14:textId="77777777" w:rsidTr="00604EBC">
        <w:trPr>
          <w:gridAfter w:val="1"/>
          <w:wAfter w:w="7" w:type="pct"/>
          <w:trHeight w:val="163"/>
        </w:trPr>
        <w:tc>
          <w:tcPr>
            <w:tcW w:w="1676" w:type="pct"/>
          </w:tcPr>
          <w:p w14:paraId="1EE4CD5F" w14:textId="77777777" w:rsidR="000F004D" w:rsidRPr="001E2FAF" w:rsidRDefault="000F004D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33" w:type="pct"/>
          </w:tcPr>
          <w:p w14:paraId="4AA7725A" w14:textId="77777777" w:rsidR="000F004D" w:rsidRPr="001E2FAF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14DAD36B" w14:textId="77777777" w:rsidR="000F004D" w:rsidRPr="001E2FAF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</w:tcBorders>
          </w:tcPr>
          <w:p w14:paraId="29ED78DA" w14:textId="77777777" w:rsidR="000F004D" w:rsidRPr="001E2FAF" w:rsidRDefault="000F004D" w:rsidP="00092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  <w:gridSpan w:val="2"/>
          </w:tcPr>
          <w:p w14:paraId="164219E4" w14:textId="77777777" w:rsidR="000F004D" w:rsidRPr="001E2FAF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00E7F961" w14:textId="77777777" w:rsidR="000F004D" w:rsidRPr="001E2FAF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5E569E88" w14:textId="77777777" w:rsidR="000F004D" w:rsidRPr="001E2FAF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</w:tcPr>
          <w:p w14:paraId="3C0CAC43" w14:textId="77777777" w:rsidR="000F004D" w:rsidRPr="00675F67" w:rsidRDefault="000F004D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4D395803" w14:textId="77777777" w:rsidR="000F004D" w:rsidRPr="001E2FAF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</w:tcPr>
          <w:p w14:paraId="2BF2447B" w14:textId="77777777" w:rsidR="000F004D" w:rsidRPr="001E2FAF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F004D" w:rsidRPr="00074C25" w14:paraId="1CD6E8B2" w14:textId="77777777" w:rsidTr="00604EBC">
        <w:trPr>
          <w:gridAfter w:val="1"/>
          <w:wAfter w:w="7" w:type="pct"/>
        </w:trPr>
        <w:tc>
          <w:tcPr>
            <w:tcW w:w="1676" w:type="pct"/>
          </w:tcPr>
          <w:p w14:paraId="31DBE666" w14:textId="77777777" w:rsidR="000F004D" w:rsidRPr="00074C25" w:rsidRDefault="000F004D" w:rsidP="0099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</w:tcPr>
          <w:p w14:paraId="5C22A308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7D54ACA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double" w:sz="4" w:space="0" w:color="auto"/>
            </w:tcBorders>
          </w:tcPr>
          <w:p w14:paraId="0CA2FBE8" w14:textId="3E6D290E" w:rsidR="000F004D" w:rsidRPr="00675F67" w:rsidRDefault="000F004D" w:rsidP="00092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1,9</w:t>
            </w:r>
            <w:r w:rsidR="005902AE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902AE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  <w:gridSpan w:val="2"/>
          </w:tcPr>
          <w:p w14:paraId="63A6A28F" w14:textId="77777777" w:rsidR="000F004D" w:rsidRPr="00675F67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double" w:sz="4" w:space="0" w:color="auto"/>
            </w:tcBorders>
          </w:tcPr>
          <w:p w14:paraId="0AB73965" w14:textId="77777777" w:rsidR="000F004D" w:rsidRPr="00675F67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2,506,758</w:t>
            </w:r>
          </w:p>
        </w:tc>
        <w:tc>
          <w:tcPr>
            <w:tcW w:w="146" w:type="pct"/>
            <w:gridSpan w:val="2"/>
          </w:tcPr>
          <w:p w14:paraId="32218B51" w14:textId="77777777" w:rsidR="000F004D" w:rsidRPr="00675F67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bottom w:val="double" w:sz="4" w:space="0" w:color="auto"/>
            </w:tcBorders>
          </w:tcPr>
          <w:p w14:paraId="4BEA8209" w14:textId="0646DF6E" w:rsidR="000F004D" w:rsidRPr="00675F67" w:rsidRDefault="000F004D" w:rsidP="00092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5902AE">
              <w:rPr>
                <w:rFonts w:ascii="Angsana New" w:hAnsi="Angsana New"/>
                <w:b/>
                <w:bCs/>
                <w:sz w:val="30"/>
                <w:szCs w:val="30"/>
              </w:rPr>
              <w:t>074,350</w:t>
            </w:r>
          </w:p>
        </w:tc>
        <w:tc>
          <w:tcPr>
            <w:tcW w:w="144" w:type="pct"/>
            <w:gridSpan w:val="2"/>
          </w:tcPr>
          <w:p w14:paraId="7E8B646A" w14:textId="77777777" w:rsidR="000F004D" w:rsidRPr="00675F67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bottom w:val="double" w:sz="4" w:space="0" w:color="auto"/>
            </w:tcBorders>
          </w:tcPr>
          <w:p w14:paraId="44982BD8" w14:textId="77777777" w:rsidR="000F004D" w:rsidRPr="00675F67" w:rsidRDefault="000F004D" w:rsidP="00604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1,000,174</w:t>
            </w:r>
          </w:p>
        </w:tc>
      </w:tr>
      <w:tr w:rsidR="000F004D" w:rsidRPr="00074C25" w14:paraId="3E05F4B6" w14:textId="77777777" w:rsidTr="00604EBC">
        <w:trPr>
          <w:gridAfter w:val="1"/>
          <w:wAfter w:w="7" w:type="pct"/>
        </w:trPr>
        <w:tc>
          <w:tcPr>
            <w:tcW w:w="1676" w:type="pct"/>
          </w:tcPr>
          <w:p w14:paraId="7BA9A55D" w14:textId="77777777" w:rsidR="000F004D" w:rsidRDefault="000F004D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639E389" w14:textId="77777777" w:rsidR="000F004D" w:rsidRDefault="000F004D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DAD742" w14:textId="77777777" w:rsidR="000F004D" w:rsidRPr="00074C25" w:rsidRDefault="000F004D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1780ECAD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8045953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69E3B2FF" w14:textId="77777777" w:rsidR="000F004D" w:rsidRPr="003E0621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5F56C56A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</w:tcBorders>
          </w:tcPr>
          <w:p w14:paraId="1EE0591D" w14:textId="77777777" w:rsidR="000F004D" w:rsidRPr="004601D1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FC76CB4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double" w:sz="4" w:space="0" w:color="auto"/>
            </w:tcBorders>
          </w:tcPr>
          <w:p w14:paraId="40A1ED96" w14:textId="77777777" w:rsidR="000F004D" w:rsidRPr="00082F43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F24762D" w14:textId="77777777" w:rsidR="000F004D" w:rsidRPr="00074C25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double" w:sz="4" w:space="0" w:color="auto"/>
            </w:tcBorders>
          </w:tcPr>
          <w:p w14:paraId="54D6584A" w14:textId="77777777" w:rsidR="000F004D" w:rsidRPr="004601D1" w:rsidRDefault="000F004D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56DA896" w14:textId="0AE97BBB" w:rsidR="00D14A19" w:rsidRDefault="00D14A19"/>
    <w:tbl>
      <w:tblPr>
        <w:tblW w:w="9283" w:type="dxa"/>
        <w:tblInd w:w="401" w:type="dxa"/>
        <w:tblLayout w:type="fixed"/>
        <w:tblLook w:val="0000" w:firstRow="0" w:lastRow="0" w:firstColumn="0" w:lastColumn="0" w:noHBand="0" w:noVBand="0"/>
      </w:tblPr>
      <w:tblGrid>
        <w:gridCol w:w="3296"/>
        <w:gridCol w:w="715"/>
        <w:gridCol w:w="260"/>
        <w:gridCol w:w="1077"/>
        <w:gridCol w:w="260"/>
        <w:gridCol w:w="1073"/>
        <w:gridCol w:w="269"/>
        <w:gridCol w:w="1019"/>
        <w:gridCol w:w="267"/>
        <w:gridCol w:w="1047"/>
      </w:tblGrid>
      <w:tr w:rsidR="00A52822" w:rsidRPr="000A0940" w14:paraId="0DB2CF4E" w14:textId="77777777" w:rsidTr="00A52822">
        <w:tc>
          <w:tcPr>
            <w:tcW w:w="2160" w:type="pct"/>
            <w:gridSpan w:val="2"/>
          </w:tcPr>
          <w:p w14:paraId="167D9E41" w14:textId="742068A5" w:rsidR="00A52822" w:rsidRPr="00604EBC" w:rsidRDefault="00A52822" w:rsidP="00A5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04E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" w:type="pct"/>
          </w:tcPr>
          <w:p w14:paraId="6C2CEB51" w14:textId="77777777" w:rsidR="00A52822" w:rsidRPr="000A0940" w:rsidRDefault="00A52822" w:rsidP="00A5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5188FDCC" w14:textId="01860FE6" w:rsidR="00A52822" w:rsidRPr="000A0940" w:rsidRDefault="00A52822" w:rsidP="00A5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0F7D4F1B" w14:textId="77777777" w:rsidR="00A52822" w:rsidRPr="000A0940" w:rsidRDefault="00A52822" w:rsidP="00A5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75064C87" w14:textId="0F1C94F8" w:rsidR="00A52822" w:rsidRPr="000A0940" w:rsidRDefault="00A52822" w:rsidP="00A5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A09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52822" w:rsidRPr="000A0940" w14:paraId="52831CBD" w14:textId="77777777" w:rsidTr="00A52822">
        <w:tc>
          <w:tcPr>
            <w:tcW w:w="2160" w:type="pct"/>
            <w:gridSpan w:val="2"/>
          </w:tcPr>
          <w:p w14:paraId="4A0517CC" w14:textId="4B2F9C7A" w:rsidR="00A52822" w:rsidRPr="00604EBC" w:rsidRDefault="00A52822" w:rsidP="00A5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right="-18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04E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สำหรับงวดสาม</w:t>
            </w:r>
            <w:r w:rsidRPr="00604E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04EBC">
              <w:rPr>
                <w:rFonts w:ascii="Angsana New" w:hAnsi="Angsana New"/>
                <w:i/>
                <w:iCs/>
                <w:sz w:val="30"/>
                <w:szCs w:val="30"/>
              </w:rPr>
              <w:t>31</w:t>
            </w:r>
            <w:r w:rsidRPr="00604EBC">
              <w:rPr>
                <w:rFonts w:ascii="Angsana New" w:hAnsi="Angsana New"/>
                <w:i/>
                <w:iCs/>
                <w:color w:val="FFFFFF"/>
                <w:sz w:val="30"/>
                <w:szCs w:val="30"/>
              </w:rPr>
              <w:t xml:space="preserve"> </w:t>
            </w:r>
            <w:r w:rsidRPr="00604E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406EDC3A" w14:textId="77777777" w:rsidR="00A52822" w:rsidRPr="000A0940" w:rsidRDefault="00A52822" w:rsidP="00A5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8038538" w14:textId="77777777" w:rsidR="00A52822" w:rsidRPr="000A0940" w:rsidRDefault="00A52822" w:rsidP="00A5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3A1AA19E" w14:textId="77777777" w:rsidR="00A52822" w:rsidRPr="000A0940" w:rsidRDefault="00A52822" w:rsidP="00A5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AB6F002" w14:textId="77777777" w:rsidR="00A52822" w:rsidRPr="000A0940" w:rsidRDefault="00A52822" w:rsidP="00A5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47224CC0" w14:textId="77777777" w:rsidR="00A52822" w:rsidRPr="000A0940" w:rsidRDefault="00A52822" w:rsidP="00A5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" w:type="pct"/>
          </w:tcPr>
          <w:p w14:paraId="09E73B4B" w14:textId="77777777" w:rsidR="00A52822" w:rsidRPr="000A0940" w:rsidRDefault="00A52822" w:rsidP="00A5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06DA620C" w14:textId="77777777" w:rsidR="00A52822" w:rsidRPr="000A0940" w:rsidRDefault="00A52822" w:rsidP="00A5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02F029E0" w14:textId="77777777" w:rsidR="00A52822" w:rsidRPr="000A0940" w:rsidRDefault="00A52822" w:rsidP="00A5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52822" w:rsidRPr="000A0940" w14:paraId="564E3D72" w14:textId="77777777" w:rsidTr="00A52822">
        <w:tc>
          <w:tcPr>
            <w:tcW w:w="1775" w:type="pct"/>
          </w:tcPr>
          <w:p w14:paraId="0AF25881" w14:textId="77777777" w:rsidR="00A52822" w:rsidRPr="000A0940" w:rsidRDefault="00A52822" w:rsidP="00A5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" w:type="pct"/>
          </w:tcPr>
          <w:p w14:paraId="0E3A0F2E" w14:textId="77777777" w:rsidR="00A52822" w:rsidRPr="000A0940" w:rsidRDefault="00A52822" w:rsidP="00A5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46501AB" w14:textId="77777777" w:rsidR="00A52822" w:rsidRPr="000A0940" w:rsidRDefault="00A52822" w:rsidP="00A5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2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pct"/>
            <w:gridSpan w:val="7"/>
          </w:tcPr>
          <w:p w14:paraId="11FDF289" w14:textId="77777777" w:rsidR="00A52822" w:rsidRPr="000A0940" w:rsidRDefault="00A52822" w:rsidP="00A5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2822" w:rsidRPr="00074C25" w14:paraId="2DBBC4B3" w14:textId="77777777" w:rsidTr="00A52822">
        <w:tc>
          <w:tcPr>
            <w:tcW w:w="2300" w:type="pct"/>
            <w:gridSpan w:val="3"/>
          </w:tcPr>
          <w:p w14:paraId="26B2C669" w14:textId="6D035F54" w:rsidR="00A52822" w:rsidRDefault="00A52822" w:rsidP="00A5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446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0" w:type="pct"/>
            <w:vAlign w:val="bottom"/>
          </w:tcPr>
          <w:p w14:paraId="3372644A" w14:textId="00B0A0EC" w:rsidR="00A52822" w:rsidRPr="003E0621" w:rsidRDefault="00A52822" w:rsidP="00A5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004D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140" w:type="pct"/>
            <w:vAlign w:val="bottom"/>
          </w:tcPr>
          <w:p w14:paraId="467E42EC" w14:textId="77777777" w:rsidR="00A52822" w:rsidRPr="00074C25" w:rsidRDefault="00A52822" w:rsidP="00A5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4DA41FB" w14:textId="6CA5B815" w:rsidR="00A52822" w:rsidRPr="00604EBC" w:rsidRDefault="00A52822" w:rsidP="00A5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4EBC">
              <w:rPr>
                <w:rFonts w:ascii="Angsana New" w:hAnsi="Angsana New"/>
                <w:sz w:val="30"/>
                <w:szCs w:val="30"/>
              </w:rPr>
              <w:t>1,179</w:t>
            </w:r>
          </w:p>
        </w:tc>
        <w:tc>
          <w:tcPr>
            <w:tcW w:w="145" w:type="pct"/>
            <w:vAlign w:val="bottom"/>
          </w:tcPr>
          <w:p w14:paraId="742229C0" w14:textId="77777777" w:rsidR="00A52822" w:rsidRPr="00074C25" w:rsidRDefault="00A52822" w:rsidP="00A5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5DA8966C" w14:textId="4BA43F98" w:rsidR="00A52822" w:rsidRPr="00082F43" w:rsidRDefault="00A52822" w:rsidP="00A5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79F87D3" w14:textId="77777777" w:rsidR="00A52822" w:rsidRPr="00074C25" w:rsidRDefault="00A52822" w:rsidP="00A5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2E2A7448" w14:textId="34F286AD" w:rsidR="00A52822" w:rsidRPr="00082F43" w:rsidRDefault="00A52822" w:rsidP="00A5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16F307" w14:textId="77777777" w:rsidR="00CB19A0" w:rsidRPr="00092F45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</w:rPr>
        <w:tab/>
      </w:r>
    </w:p>
    <w:p w14:paraId="70762822" w14:textId="77777777" w:rsidR="009F1AB4" w:rsidRPr="00092F45" w:rsidRDefault="009F1AB4" w:rsidP="00A5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 w:rsidRPr="00092F45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395712" w:rsidRPr="00092F45">
        <w:rPr>
          <w:rFonts w:ascii="Angsana New" w:hAnsi="Angsana New"/>
          <w:sz w:val="30"/>
          <w:szCs w:val="30"/>
          <w:cs/>
        </w:rPr>
        <w:t xml:space="preserve"> วัน ถึง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092F45">
        <w:rPr>
          <w:rFonts w:ascii="Angsana New" w:hAnsi="Angsana New"/>
          <w:sz w:val="30"/>
          <w:szCs w:val="30"/>
          <w:cs/>
        </w:rPr>
        <w:t xml:space="preserve"> วัน</w:t>
      </w:r>
    </w:p>
    <w:p w14:paraId="7FEEA353" w14:textId="77777777" w:rsidR="00CE35D3" w:rsidRPr="00092F45" w:rsidRDefault="00CE35D3" w:rsidP="00685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0FC947A" w14:textId="77777777" w:rsidR="00823471" w:rsidRPr="00092F45" w:rsidRDefault="009F1AB4" w:rsidP="00A5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092F45">
        <w:rPr>
          <w:rFonts w:ascii="Angsana New" w:hAnsi="Angsana New"/>
          <w:sz w:val="30"/>
          <w:szCs w:val="30"/>
          <w:cs/>
        </w:rPr>
        <w:t>ส่ง</w:t>
      </w:r>
      <w:r w:rsidRPr="00092F45">
        <w:rPr>
          <w:rFonts w:ascii="Angsana New" w:hAnsi="Angsana New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092F45">
        <w:rPr>
          <w:rFonts w:ascii="Angsana New" w:hAnsi="Angsana New"/>
          <w:sz w:val="30"/>
          <w:szCs w:val="30"/>
          <w:cs/>
        </w:rPr>
        <w:t>์ต่างๆของกลุ่มบริษัทไปยัง</w:t>
      </w:r>
      <w:r w:rsidR="00DC2494" w:rsidRPr="00092F4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="00415858" w:rsidRPr="00092F45">
        <w:rPr>
          <w:rFonts w:ascii="Angsana New" w:hAnsi="Angsana New"/>
          <w:sz w:val="30"/>
          <w:szCs w:val="30"/>
        </w:rPr>
        <w:t xml:space="preserve"> </w:t>
      </w:r>
      <w:r w:rsidRPr="00092F45">
        <w:rPr>
          <w:rFonts w:ascii="Angsana New" w:hAnsi="Angsana New"/>
          <w:sz w:val="30"/>
          <w:szCs w:val="30"/>
          <w:cs/>
        </w:rPr>
        <w:t>ด้วยเหตุนี้จึงมี</w:t>
      </w:r>
      <w:r w:rsidR="001E3DB7">
        <w:rPr>
          <w:rFonts w:ascii="Angsana New" w:hAnsi="Angsana New"/>
          <w:sz w:val="30"/>
          <w:szCs w:val="30"/>
        </w:rPr>
        <w:br/>
      </w:r>
      <w:r w:rsidRPr="00092F45">
        <w:rPr>
          <w:rFonts w:ascii="Angsana New" w:hAnsi="Angsana New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092F45">
        <w:rPr>
          <w:rFonts w:ascii="Angsana New" w:hAnsi="Angsana New"/>
          <w:sz w:val="30"/>
          <w:szCs w:val="30"/>
          <w:cs/>
        </w:rPr>
        <w:t>รับรู้รายได้</w:t>
      </w:r>
      <w:r w:rsidRPr="00092F45">
        <w:rPr>
          <w:rFonts w:ascii="Angsana New" w:hAnsi="Angsana New"/>
          <w:sz w:val="30"/>
          <w:szCs w:val="30"/>
          <w:cs/>
        </w:rPr>
        <w:t xml:space="preserve"> ส่งผลให้กลุ่มบริษัทมี</w:t>
      </w:r>
      <w:r w:rsidR="007C26D7" w:rsidRPr="00092F45">
        <w:rPr>
          <w:rFonts w:ascii="Angsana New" w:hAnsi="Angsana New"/>
          <w:sz w:val="30"/>
          <w:szCs w:val="30"/>
          <w:cs/>
        </w:rPr>
        <w:t>ยอด</w:t>
      </w:r>
      <w:r w:rsidRPr="00092F45">
        <w:rPr>
          <w:rFonts w:ascii="Angsana New" w:hAnsi="Angsana New"/>
          <w:sz w:val="30"/>
          <w:szCs w:val="30"/>
          <w:cs/>
        </w:rPr>
        <w:t>ลูกหนี้การค้าที่เกินกำหนดชำระเป็นจำนวนมาก</w:t>
      </w:r>
    </w:p>
    <w:p w14:paraId="74D8C065" w14:textId="77777777" w:rsidR="00092F45" w:rsidRPr="00092F45" w:rsidRDefault="00092F45" w:rsidP="0044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3A59C5C0" w14:textId="0D60B7D5" w:rsidR="00946DD6" w:rsidRPr="001E2FAF" w:rsidRDefault="00D14A19" w:rsidP="00815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946DD6" w:rsidRPr="001E2FAF">
        <w:rPr>
          <w:rFonts w:ascii="Angsana New" w:hAnsi="Angsana New"/>
          <w:b/>
          <w:bCs/>
          <w:sz w:val="30"/>
          <w:szCs w:val="30"/>
        </w:rPr>
        <w:tab/>
      </w:r>
      <w:r w:rsidR="00946DD6" w:rsidRPr="001E2FAF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21041AB6" w14:textId="77777777" w:rsidR="00492843" w:rsidRPr="00611D98" w:rsidRDefault="00492843" w:rsidP="00492843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3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8"/>
        <w:gridCol w:w="4256"/>
        <w:gridCol w:w="990"/>
        <w:gridCol w:w="270"/>
        <w:gridCol w:w="1080"/>
        <w:gridCol w:w="272"/>
        <w:gridCol w:w="990"/>
        <w:gridCol w:w="270"/>
        <w:gridCol w:w="979"/>
      </w:tblGrid>
      <w:tr w:rsidR="00492843" w:rsidRPr="00074C25" w14:paraId="4AE9841E" w14:textId="77777777" w:rsidTr="00D14A19">
        <w:trPr>
          <w:tblHeader/>
        </w:trPr>
        <w:tc>
          <w:tcPr>
            <w:tcW w:w="2344" w:type="pct"/>
            <w:gridSpan w:val="2"/>
          </w:tcPr>
          <w:p w14:paraId="3581884B" w14:textId="77777777" w:rsidR="00492843" w:rsidRPr="00074C25" w:rsidRDefault="00492843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4556665C" w14:textId="77777777" w:rsidR="00492843" w:rsidRPr="00074C25" w:rsidRDefault="00492843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49" w:type="pct"/>
          </w:tcPr>
          <w:p w14:paraId="1EA1AB58" w14:textId="77777777" w:rsidR="00492843" w:rsidRPr="00074C25" w:rsidRDefault="00492843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pct"/>
            <w:gridSpan w:val="3"/>
          </w:tcPr>
          <w:p w14:paraId="3B37133B" w14:textId="77777777" w:rsidR="00492843" w:rsidRPr="00074C25" w:rsidRDefault="00492843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843" w:rsidRPr="00074C25" w14:paraId="1C2362F9" w14:textId="77777777" w:rsidTr="00D14A19">
        <w:trPr>
          <w:tblHeader/>
        </w:trPr>
        <w:tc>
          <w:tcPr>
            <w:tcW w:w="2344" w:type="pct"/>
            <w:gridSpan w:val="2"/>
          </w:tcPr>
          <w:p w14:paraId="7B7E49E3" w14:textId="77777777" w:rsidR="00492843" w:rsidRPr="0078253C" w:rsidRDefault="00492843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2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825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825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82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2" w:type="pct"/>
          </w:tcPr>
          <w:p w14:paraId="36E5853F" w14:textId="77777777" w:rsidR="00492843" w:rsidRPr="00074C25" w:rsidRDefault="00492843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1E359E6D" w14:textId="77777777" w:rsidR="00492843" w:rsidRPr="00074C25" w:rsidRDefault="00492843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A0B7B97" w14:textId="77777777" w:rsidR="00492843" w:rsidRPr="00074C25" w:rsidRDefault="00492843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1" w:right="-110" w:firstLine="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759107F9" w14:textId="77777777" w:rsidR="00492843" w:rsidRPr="00074C25" w:rsidRDefault="00492843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7EBDD88" w14:textId="77777777" w:rsidR="00492843" w:rsidRPr="00074C25" w:rsidRDefault="00492843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0E9E90D6" w14:textId="77777777" w:rsidR="00492843" w:rsidRPr="00074C25" w:rsidRDefault="00492843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42720D4" w14:textId="77777777" w:rsidR="00492843" w:rsidRPr="00074C25" w:rsidRDefault="00492843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92843" w:rsidRPr="00074C25" w14:paraId="226EF981" w14:textId="77777777" w:rsidTr="00D14A19">
        <w:tc>
          <w:tcPr>
            <w:tcW w:w="2344" w:type="pct"/>
            <w:gridSpan w:val="2"/>
          </w:tcPr>
          <w:p w14:paraId="1498AAF9" w14:textId="77777777" w:rsidR="00492843" w:rsidRPr="00074C25" w:rsidRDefault="00492843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6" w:type="pct"/>
            <w:gridSpan w:val="7"/>
          </w:tcPr>
          <w:p w14:paraId="3FE3D4FE" w14:textId="77777777" w:rsidR="00492843" w:rsidRPr="00074C25" w:rsidRDefault="00492843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92843" w:rsidRPr="00074C25" w14:paraId="6C2A3919" w14:textId="77777777" w:rsidTr="00D14A19">
        <w:tc>
          <w:tcPr>
            <w:tcW w:w="2344" w:type="pct"/>
            <w:gridSpan w:val="2"/>
          </w:tcPr>
          <w:p w14:paraId="16668C8D" w14:textId="77777777" w:rsidR="00492843" w:rsidRPr="00074C25" w:rsidRDefault="00492843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2" w:type="pct"/>
          </w:tcPr>
          <w:p w14:paraId="772ACA05" w14:textId="77777777" w:rsidR="00492843" w:rsidRPr="00675F67" w:rsidRDefault="00492843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F9528FD" w14:textId="77777777" w:rsidR="00492843" w:rsidRPr="00675F67" w:rsidRDefault="00492843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8523F76" w14:textId="77777777" w:rsidR="00492843" w:rsidRPr="00675F67" w:rsidRDefault="00492843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6596BA1" w14:textId="77777777" w:rsidR="00492843" w:rsidRPr="00675F67" w:rsidRDefault="00492843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F82F08F" w14:textId="77777777" w:rsidR="00492843" w:rsidRPr="00675F67" w:rsidRDefault="00492843" w:rsidP="0033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535519" w14:textId="77777777" w:rsidR="00492843" w:rsidRPr="00675F67" w:rsidRDefault="00492843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0F46DEE" w14:textId="77777777" w:rsidR="00492843" w:rsidRPr="00675F67" w:rsidRDefault="00492843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799E" w:rsidRPr="00074C25" w14:paraId="547BE7E9" w14:textId="77777777" w:rsidTr="00D14A19">
        <w:tc>
          <w:tcPr>
            <w:tcW w:w="2344" w:type="pct"/>
            <w:gridSpan w:val="2"/>
          </w:tcPr>
          <w:p w14:paraId="2ADD54D1" w14:textId="77777777" w:rsidR="00A8799E" w:rsidRPr="00074C2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2" w:type="pct"/>
          </w:tcPr>
          <w:p w14:paraId="080B9C96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082E4FC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8975DC0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1,934</w:t>
            </w:r>
          </w:p>
        </w:tc>
        <w:tc>
          <w:tcPr>
            <w:tcW w:w="149" w:type="pct"/>
          </w:tcPr>
          <w:p w14:paraId="61F49685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F3F4B3F" w14:textId="77777777" w:rsidR="00A8799E" w:rsidRPr="00675F67" w:rsidRDefault="00A8799E" w:rsidP="0033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A36B569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FDA4AFE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799E" w:rsidRPr="00074C25" w14:paraId="3ABCA793" w14:textId="77777777" w:rsidTr="00D14A19">
        <w:tc>
          <w:tcPr>
            <w:tcW w:w="2344" w:type="pct"/>
            <w:gridSpan w:val="2"/>
          </w:tcPr>
          <w:p w14:paraId="307CB63A" w14:textId="77777777" w:rsidR="00A8799E" w:rsidRPr="00074C2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ส่วนแบ่งขาดทุนสุทธิจากเงินลงทุนในบริษัทร่วม</w:t>
            </w:r>
          </w:p>
        </w:tc>
        <w:tc>
          <w:tcPr>
            <w:tcW w:w="542" w:type="pct"/>
          </w:tcPr>
          <w:p w14:paraId="3B67AE14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8E1B65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BDBB45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(673)</w:t>
            </w:r>
          </w:p>
        </w:tc>
        <w:tc>
          <w:tcPr>
            <w:tcW w:w="149" w:type="pct"/>
          </w:tcPr>
          <w:p w14:paraId="02C62E25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7E50063" w14:textId="77777777" w:rsidR="00A8799E" w:rsidRPr="00675F67" w:rsidRDefault="00A8799E" w:rsidP="0033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4C7941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BD4B8A6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799E" w:rsidRPr="00074C25" w14:paraId="7DF1D8DC" w14:textId="77777777" w:rsidTr="00D14A19">
        <w:tc>
          <w:tcPr>
            <w:tcW w:w="2344" w:type="pct"/>
            <w:gridSpan w:val="2"/>
          </w:tcPr>
          <w:p w14:paraId="72758220" w14:textId="77777777" w:rsidR="00A8799E" w:rsidRPr="00074C2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10DE9A8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DC99864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9E7FD4F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1,261</w:t>
            </w:r>
          </w:p>
        </w:tc>
        <w:tc>
          <w:tcPr>
            <w:tcW w:w="149" w:type="pct"/>
          </w:tcPr>
          <w:p w14:paraId="43ED9664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0CAF5A3D" w14:textId="77777777" w:rsidR="00A8799E" w:rsidRPr="00675F67" w:rsidRDefault="00A8799E" w:rsidP="0033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259CD1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43FDE2C8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8799E" w:rsidRPr="00074C25" w14:paraId="6E6BF221" w14:textId="77777777" w:rsidTr="00D14A19">
        <w:tc>
          <w:tcPr>
            <w:tcW w:w="2344" w:type="pct"/>
            <w:gridSpan w:val="2"/>
          </w:tcPr>
          <w:p w14:paraId="421977B1" w14:textId="77777777" w:rsidR="00A8799E" w:rsidRPr="00074C2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6611A03C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D3CFCF5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</w:tcPr>
          <w:p w14:paraId="37C110B5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4AAB118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2358A82F" w14:textId="77777777" w:rsidR="00A8799E" w:rsidRPr="00675F67" w:rsidRDefault="00A8799E" w:rsidP="0033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B38CAF9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double" w:sz="4" w:space="0" w:color="auto"/>
              <w:bottom w:val="double" w:sz="4" w:space="0" w:color="auto"/>
            </w:tcBorders>
          </w:tcPr>
          <w:p w14:paraId="6CCF7943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8799E" w:rsidRPr="00074C25" w14:paraId="072D5760" w14:textId="77777777" w:rsidTr="00D14A19">
        <w:trPr>
          <w:gridBefore w:val="1"/>
          <w:wBefore w:w="15" w:type="pct"/>
        </w:trPr>
        <w:tc>
          <w:tcPr>
            <w:tcW w:w="2328" w:type="pct"/>
          </w:tcPr>
          <w:p w14:paraId="3E34C051" w14:textId="77777777" w:rsidR="00A8799E" w:rsidRPr="00074C2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8C2C5A9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3259CE4" w14:textId="77777777" w:rsidR="00A8799E" w:rsidRPr="00074C25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500AF05" w14:textId="77777777" w:rsidR="00A8799E" w:rsidRPr="00074C25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64724A3" w14:textId="77777777" w:rsidR="00A8799E" w:rsidRPr="00074C25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255688B" w14:textId="77777777" w:rsidR="00A8799E" w:rsidRPr="00675F67" w:rsidRDefault="00A8799E" w:rsidP="0033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198627B" w14:textId="77777777" w:rsidR="00A8799E" w:rsidRPr="00074C25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E06D530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799E" w:rsidRPr="00074C25" w14:paraId="6017D0F0" w14:textId="77777777" w:rsidTr="00D14A19">
        <w:trPr>
          <w:gridBefore w:val="1"/>
          <w:wBefore w:w="15" w:type="pct"/>
        </w:trPr>
        <w:tc>
          <w:tcPr>
            <w:tcW w:w="2328" w:type="pct"/>
          </w:tcPr>
          <w:p w14:paraId="717DB58B" w14:textId="77777777" w:rsidR="00A8799E" w:rsidRPr="00074C2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2" w:type="pct"/>
          </w:tcPr>
          <w:p w14:paraId="7EAA941F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1016890" w14:textId="77777777" w:rsidR="00A8799E" w:rsidRPr="00074C25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E154D87" w14:textId="77777777" w:rsidR="00A8799E" w:rsidRPr="00074C25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24C1F90" w14:textId="77777777" w:rsidR="00A8799E" w:rsidRPr="00074C25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D63CA40" w14:textId="77777777" w:rsidR="00A8799E" w:rsidRPr="00675F67" w:rsidRDefault="00A8799E" w:rsidP="0033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852EBAB" w14:textId="77777777" w:rsidR="00A8799E" w:rsidRPr="00074C25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027C0B0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799E" w:rsidRPr="00074C25" w14:paraId="276666A7" w14:textId="77777777" w:rsidTr="00D14A19">
        <w:trPr>
          <w:gridBefore w:val="1"/>
          <w:wBefore w:w="15" w:type="pct"/>
        </w:trPr>
        <w:tc>
          <w:tcPr>
            <w:tcW w:w="2328" w:type="pct"/>
          </w:tcPr>
          <w:p w14:paraId="0CB77F73" w14:textId="77777777" w:rsidR="00A8799E" w:rsidRPr="00074C2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2" w:type="pct"/>
          </w:tcPr>
          <w:p w14:paraId="76A126B5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194,469</w:t>
            </w:r>
          </w:p>
        </w:tc>
        <w:tc>
          <w:tcPr>
            <w:tcW w:w="148" w:type="pct"/>
          </w:tcPr>
          <w:p w14:paraId="1F56D5FB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15BCB22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238,634</w:t>
            </w:r>
          </w:p>
        </w:tc>
        <w:tc>
          <w:tcPr>
            <w:tcW w:w="149" w:type="pct"/>
          </w:tcPr>
          <w:p w14:paraId="198CC619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8987264" w14:textId="77777777" w:rsidR="00A8799E" w:rsidRPr="00675F67" w:rsidRDefault="00A8799E" w:rsidP="0033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216,886</w:t>
            </w:r>
          </w:p>
        </w:tc>
        <w:tc>
          <w:tcPr>
            <w:tcW w:w="148" w:type="pct"/>
          </w:tcPr>
          <w:p w14:paraId="1B6940D8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FE96221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273,123</w:t>
            </w:r>
          </w:p>
        </w:tc>
      </w:tr>
      <w:tr w:rsidR="00A8799E" w:rsidRPr="00074C25" w14:paraId="0273F63F" w14:textId="77777777" w:rsidTr="00D14A19">
        <w:trPr>
          <w:gridBefore w:val="1"/>
          <w:wBefore w:w="15" w:type="pct"/>
        </w:trPr>
        <w:tc>
          <w:tcPr>
            <w:tcW w:w="2328" w:type="pct"/>
          </w:tcPr>
          <w:p w14:paraId="69601DDB" w14:textId="77777777" w:rsidR="00A8799E" w:rsidRPr="00074C2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542" w:type="pct"/>
          </w:tcPr>
          <w:p w14:paraId="2766457C" w14:textId="2A3D6710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(27</w:t>
            </w:r>
            <w:r w:rsidR="00D14A19" w:rsidRPr="00675F67">
              <w:rPr>
                <w:rFonts w:ascii="Angsana New" w:hAnsi="Angsana New"/>
                <w:sz w:val="30"/>
                <w:szCs w:val="30"/>
              </w:rPr>
              <w:t>4</w:t>
            </w:r>
            <w:r w:rsidRPr="00675F6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984613E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6934E09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(1,556)</w:t>
            </w:r>
          </w:p>
        </w:tc>
        <w:tc>
          <w:tcPr>
            <w:tcW w:w="149" w:type="pct"/>
          </w:tcPr>
          <w:p w14:paraId="5C255FD2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0D9F01B" w14:textId="77777777" w:rsidR="00A8799E" w:rsidRPr="00675F67" w:rsidRDefault="00A8799E" w:rsidP="0033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3DCF61A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EDA296D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799E" w:rsidRPr="00074C25" w14:paraId="7BCC0657" w14:textId="77777777" w:rsidTr="00D14A19">
        <w:trPr>
          <w:gridBefore w:val="1"/>
          <w:wBefore w:w="15" w:type="pct"/>
        </w:trPr>
        <w:tc>
          <w:tcPr>
            <w:tcW w:w="2328" w:type="pct"/>
          </w:tcPr>
          <w:p w14:paraId="35BA727B" w14:textId="49682296" w:rsidR="00A8799E" w:rsidRPr="00074C2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ส่วนแบ่งกำไรเบ็ดเสร็จอื่นในการร่วมค้า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CC696E0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8,422</w:t>
            </w:r>
          </w:p>
        </w:tc>
        <w:tc>
          <w:tcPr>
            <w:tcW w:w="148" w:type="pct"/>
          </w:tcPr>
          <w:p w14:paraId="7996F713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F917CBA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19,669</w:t>
            </w:r>
          </w:p>
        </w:tc>
        <w:tc>
          <w:tcPr>
            <w:tcW w:w="149" w:type="pct"/>
          </w:tcPr>
          <w:p w14:paraId="7B6AC9E7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AD0970E" w14:textId="77777777" w:rsidR="00A8799E" w:rsidRPr="00675F67" w:rsidRDefault="00A8799E" w:rsidP="0033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F3FE2E8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0F0AA90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5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799E" w:rsidRPr="00074C25" w14:paraId="12440E2F" w14:textId="77777777" w:rsidTr="0033459F">
        <w:trPr>
          <w:gridBefore w:val="1"/>
          <w:wBefore w:w="15" w:type="pct"/>
          <w:trHeight w:val="370"/>
        </w:trPr>
        <w:tc>
          <w:tcPr>
            <w:tcW w:w="2328" w:type="pct"/>
          </w:tcPr>
          <w:p w14:paraId="5D1C2201" w14:textId="77777777" w:rsidR="00A8799E" w:rsidRPr="00074C2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1B515782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202,617</w:t>
            </w:r>
          </w:p>
        </w:tc>
        <w:tc>
          <w:tcPr>
            <w:tcW w:w="148" w:type="pct"/>
          </w:tcPr>
          <w:p w14:paraId="1A96D339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731DFA4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256,747</w:t>
            </w:r>
          </w:p>
        </w:tc>
        <w:tc>
          <w:tcPr>
            <w:tcW w:w="149" w:type="pct"/>
          </w:tcPr>
          <w:p w14:paraId="3F5D5751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7AEB95DD" w14:textId="77777777" w:rsidR="00A8799E" w:rsidRPr="00675F67" w:rsidRDefault="00A8799E" w:rsidP="0033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  <w:tc>
          <w:tcPr>
            <w:tcW w:w="148" w:type="pct"/>
          </w:tcPr>
          <w:p w14:paraId="3AE13E84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6E2811E9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273,123</w:t>
            </w:r>
          </w:p>
        </w:tc>
      </w:tr>
      <w:tr w:rsidR="00A8799E" w:rsidRPr="00074C25" w14:paraId="609193E6" w14:textId="77777777" w:rsidTr="00D14A19">
        <w:trPr>
          <w:gridBefore w:val="1"/>
          <w:wBefore w:w="15" w:type="pct"/>
        </w:trPr>
        <w:tc>
          <w:tcPr>
            <w:tcW w:w="2328" w:type="pct"/>
            <w:tcBorders>
              <w:bottom w:val="nil"/>
            </w:tcBorders>
          </w:tcPr>
          <w:p w14:paraId="57E0E256" w14:textId="77777777" w:rsidR="00A8799E" w:rsidRPr="00611D98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2" w:type="pct"/>
            <w:tcBorders>
              <w:top w:val="double" w:sz="4" w:space="0" w:color="auto"/>
              <w:bottom w:val="nil"/>
            </w:tcBorders>
          </w:tcPr>
          <w:p w14:paraId="6957DF19" w14:textId="77777777" w:rsidR="00A8799E" w:rsidRPr="00675F67" w:rsidRDefault="00A8799E" w:rsidP="0067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6B16A476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</w:tcPr>
          <w:p w14:paraId="5EB02FA9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194,469</w:t>
            </w:r>
          </w:p>
        </w:tc>
        <w:tc>
          <w:tcPr>
            <w:tcW w:w="149" w:type="pct"/>
            <w:tcBorders>
              <w:bottom w:val="nil"/>
            </w:tcBorders>
          </w:tcPr>
          <w:p w14:paraId="28215CB5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  <w:bottom w:val="nil"/>
            </w:tcBorders>
          </w:tcPr>
          <w:p w14:paraId="22EE5E54" w14:textId="77777777" w:rsidR="00A8799E" w:rsidRPr="00675F67" w:rsidRDefault="00A8799E" w:rsidP="0033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2DA57670" w14:textId="77777777" w:rsidR="00A8799E" w:rsidRPr="00675F67" w:rsidRDefault="00A8799E" w:rsidP="00492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double" w:sz="4" w:space="0" w:color="auto"/>
              <w:bottom w:val="double" w:sz="4" w:space="0" w:color="auto"/>
            </w:tcBorders>
          </w:tcPr>
          <w:p w14:paraId="3FBD69D3" w14:textId="77777777" w:rsidR="00A8799E" w:rsidRPr="00675F67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F67">
              <w:rPr>
                <w:rFonts w:ascii="Angsana New" w:hAnsi="Angsana New"/>
                <w:b/>
                <w:bCs/>
                <w:sz w:val="30"/>
                <w:szCs w:val="30"/>
              </w:rPr>
              <w:t>216,886</w:t>
            </w:r>
          </w:p>
        </w:tc>
      </w:tr>
    </w:tbl>
    <w:p w14:paraId="7D3C48CC" w14:textId="77777777" w:rsidR="00456572" w:rsidRPr="00456572" w:rsidRDefault="00456572" w:rsidP="00456572">
      <w:pPr>
        <w:rPr>
          <w:lang w:val="x-none" w:eastAsia="x-none"/>
        </w:rPr>
        <w:sectPr w:rsidR="00456572" w:rsidRPr="00456572" w:rsidSect="00EF7317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CC1A51C" w14:textId="77777777" w:rsidR="00456033" w:rsidRPr="00092F45" w:rsidRDefault="00456033" w:rsidP="00E862B7">
      <w:pPr>
        <w:ind w:left="180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="00A6675C" w:rsidRPr="00092F45">
        <w:rPr>
          <w:rFonts w:ascii="Angsana New" w:hAnsi="Angsana New"/>
          <w:sz w:val="30"/>
          <w:szCs w:val="30"/>
          <w:cs/>
        </w:rPr>
        <w:t>และ</w:t>
      </w:r>
      <w:r w:rsidR="005F36A9" w:rsidRPr="00092F45">
        <w:rPr>
          <w:rFonts w:ascii="Angsana New" w:hAnsi="Angsana New"/>
          <w:sz w:val="30"/>
          <w:szCs w:val="30"/>
          <w:cs/>
        </w:rPr>
        <w:t>การร่วมค้า</w:t>
      </w:r>
      <w:r w:rsidRPr="00092F45">
        <w:rPr>
          <w:rFonts w:ascii="Angsana New" w:hAnsi="Angsana New"/>
          <w:sz w:val="30"/>
          <w:szCs w:val="30"/>
          <w:rtl/>
          <w:cs/>
        </w:rPr>
        <w:t xml:space="preserve"> </w:t>
      </w:r>
      <w:r w:rsidRPr="00092F45">
        <w:rPr>
          <w:rFonts w:ascii="Angsana New" w:hAnsi="Angsana New"/>
          <w:sz w:val="30"/>
          <w:szCs w:val="30"/>
          <w:cs/>
        </w:rPr>
        <w:t>ณ</w:t>
      </w:r>
      <w:r w:rsidRPr="00092F45">
        <w:rPr>
          <w:rFonts w:ascii="Angsana New" w:hAnsi="Angsana New"/>
          <w:sz w:val="30"/>
          <w:szCs w:val="30"/>
          <w:rtl/>
          <w:cs/>
        </w:rPr>
        <w:t xml:space="preserve"> </w:t>
      </w:r>
      <w:r w:rsidRPr="00092F45">
        <w:rPr>
          <w:rFonts w:ascii="Angsana New" w:hAnsi="Angsana New"/>
          <w:sz w:val="30"/>
          <w:szCs w:val="30"/>
          <w:cs/>
        </w:rPr>
        <w:t>วันที่</w:t>
      </w:r>
      <w:r w:rsidRPr="00092F45">
        <w:rPr>
          <w:rFonts w:ascii="Angsana New" w:hAnsi="Angsana New"/>
          <w:sz w:val="30"/>
          <w:szCs w:val="30"/>
          <w:rtl/>
          <w:cs/>
        </w:rPr>
        <w:t xml:space="preserve"> </w:t>
      </w:r>
      <w:r w:rsidR="00492843" w:rsidRPr="00827DFE">
        <w:rPr>
          <w:rFonts w:ascii="Angsana New" w:hAnsi="Angsana New"/>
          <w:sz w:val="30"/>
          <w:szCs w:val="30"/>
        </w:rPr>
        <w:t>31</w:t>
      </w:r>
      <w:r w:rsidR="00492843">
        <w:rPr>
          <w:rFonts w:ascii="Angsana New" w:hAnsi="Angsana New"/>
          <w:color w:val="FFFFFF"/>
          <w:sz w:val="30"/>
          <w:szCs w:val="30"/>
        </w:rPr>
        <w:t xml:space="preserve"> </w:t>
      </w:r>
      <w:r w:rsidR="00492843" w:rsidRPr="00827DFE">
        <w:rPr>
          <w:rFonts w:ascii="Angsana New" w:hAnsi="Angsana New"/>
          <w:sz w:val="30"/>
          <w:szCs w:val="30"/>
          <w:cs/>
        </w:rPr>
        <w:t>มีนาคม</w:t>
      </w:r>
      <w:r w:rsidR="00492843">
        <w:rPr>
          <w:rFonts w:ascii="Angsana New" w:hAnsi="Angsana New"/>
          <w:sz w:val="30"/>
          <w:szCs w:val="30"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56B13" w:rsidRPr="00092F45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492843">
        <w:rPr>
          <w:rFonts w:ascii="Angsana New" w:hAnsi="Angsana New"/>
          <w:sz w:val="30"/>
          <w:szCs w:val="30"/>
        </w:rPr>
        <w:t>4</w:t>
      </w:r>
      <w:r w:rsidRPr="00092F45">
        <w:rPr>
          <w:rFonts w:ascii="Angsana New" w:hAnsi="Angsana New"/>
          <w:sz w:val="30"/>
          <w:szCs w:val="30"/>
        </w:rPr>
        <w:t xml:space="preserve"> </w:t>
      </w:r>
      <w:r w:rsidRPr="00092F45">
        <w:rPr>
          <w:rFonts w:ascii="Angsana New" w:hAnsi="Angsana New"/>
          <w:sz w:val="30"/>
          <w:szCs w:val="30"/>
          <w:cs/>
        </w:rPr>
        <w:t>และ</w:t>
      </w:r>
      <w:r w:rsidR="00552F06" w:rsidRPr="00092F45">
        <w:rPr>
          <w:rFonts w:ascii="Angsana New" w:hAnsi="Angsana New"/>
          <w:sz w:val="30"/>
          <w:szCs w:val="30"/>
        </w:rPr>
        <w:t xml:space="preserve"> </w:t>
      </w:r>
      <w:r w:rsidRPr="00092F45">
        <w:rPr>
          <w:rFonts w:ascii="Angsana New" w:hAnsi="Angsana New"/>
          <w:sz w:val="30"/>
          <w:szCs w:val="30"/>
          <w:rtl/>
          <w:cs/>
        </w:rPr>
        <w:t>31</w:t>
      </w:r>
      <w:r w:rsidRPr="00092F45">
        <w:rPr>
          <w:rFonts w:ascii="Angsana New" w:hAnsi="Angsana New"/>
          <w:sz w:val="30"/>
          <w:szCs w:val="30"/>
          <w:cs/>
        </w:rPr>
        <w:t xml:space="preserve"> ธันวาค</w:t>
      </w:r>
      <w:r w:rsidR="00026B2B">
        <w:rPr>
          <w:rFonts w:ascii="Angsana New" w:hAnsi="Angsana New" w:hint="cs"/>
          <w:sz w:val="30"/>
          <w:szCs w:val="30"/>
          <w:cs/>
        </w:rPr>
        <w:t xml:space="preserve">ม </w:t>
      </w:r>
      <w:r w:rsidR="00026B2B">
        <w:rPr>
          <w:rFonts w:ascii="Angsana New" w:hAnsi="Angsana New"/>
          <w:sz w:val="30"/>
          <w:szCs w:val="30"/>
        </w:rPr>
        <w:t>256</w:t>
      </w:r>
      <w:r w:rsidR="00492843">
        <w:rPr>
          <w:rFonts w:ascii="Angsana New" w:hAnsi="Angsana New"/>
          <w:sz w:val="30"/>
          <w:szCs w:val="30"/>
        </w:rPr>
        <w:t>3</w:t>
      </w:r>
      <w:r w:rsidR="00026B2B">
        <w:rPr>
          <w:rFonts w:ascii="Angsana New" w:hAnsi="Angsana New"/>
          <w:sz w:val="30"/>
          <w:szCs w:val="30"/>
        </w:rPr>
        <w:t xml:space="preserve"> </w:t>
      </w:r>
      <w:r w:rsidRPr="00092F45">
        <w:rPr>
          <w:rFonts w:ascii="Angsana New" w:hAnsi="Angsana New"/>
          <w:sz w:val="30"/>
          <w:szCs w:val="30"/>
          <w:cs/>
        </w:rPr>
        <w:t>มีดังนี้</w:t>
      </w:r>
    </w:p>
    <w:p w14:paraId="7BE7E555" w14:textId="77777777" w:rsidR="00092F45" w:rsidRPr="00092F45" w:rsidRDefault="00092F45" w:rsidP="00092F45">
      <w:pPr>
        <w:tabs>
          <w:tab w:val="clear" w:pos="227"/>
          <w:tab w:val="clear" w:pos="454"/>
          <w:tab w:val="clear" w:pos="680"/>
          <w:tab w:val="left" w:pos="720"/>
        </w:tabs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681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8"/>
        <w:gridCol w:w="2072"/>
        <w:gridCol w:w="1170"/>
        <w:gridCol w:w="997"/>
        <w:gridCol w:w="205"/>
        <w:gridCol w:w="1055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71"/>
      </w:tblGrid>
      <w:tr w:rsidR="00092F45" w:rsidRPr="00B34C41" w14:paraId="1A17B5EF" w14:textId="77777777" w:rsidTr="00E862B7">
        <w:trPr>
          <w:cantSplit/>
          <w:trHeight w:val="353"/>
          <w:tblHeader/>
        </w:trPr>
        <w:tc>
          <w:tcPr>
            <w:tcW w:w="14681" w:type="dxa"/>
            <w:gridSpan w:val="18"/>
          </w:tcPr>
          <w:p w14:paraId="0A55D6A2" w14:textId="77777777"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92F4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92F45" w:rsidRPr="00B34C41" w14:paraId="0523B01F" w14:textId="77777777" w:rsidTr="00E862B7">
        <w:trPr>
          <w:cantSplit/>
          <w:trHeight w:val="74"/>
          <w:tblHeader/>
        </w:trPr>
        <w:tc>
          <w:tcPr>
            <w:tcW w:w="2158" w:type="dxa"/>
          </w:tcPr>
          <w:p w14:paraId="1AAB4454" w14:textId="77777777"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37690E54" w14:textId="77777777"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576EC0" w14:textId="77777777"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3940AB78" w14:textId="77777777"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257" w:type="dxa"/>
            <w:gridSpan w:val="3"/>
          </w:tcPr>
          <w:p w14:paraId="00FEEDC5" w14:textId="77777777" w:rsidR="00DE2B01" w:rsidRDefault="00DE2B01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F44381" w14:textId="77777777"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03" w:type="dxa"/>
          </w:tcPr>
          <w:p w14:paraId="0BCE9AC3" w14:textId="77777777"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1013E330" w14:textId="77777777"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5FF72B0" w14:textId="77777777"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092F4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3" w:type="dxa"/>
          </w:tcPr>
          <w:p w14:paraId="13DFCA5E" w14:textId="77777777"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0B63385E" w14:textId="77777777"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87614CF" w14:textId="77777777"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03" w:type="dxa"/>
          </w:tcPr>
          <w:p w14:paraId="65093EE9" w14:textId="77777777"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41" w:type="dxa"/>
            <w:gridSpan w:val="3"/>
          </w:tcPr>
          <w:p w14:paraId="2EBF5846" w14:textId="77777777"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7DAA30EB" w14:textId="77777777"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092F4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F565F6" w:rsidRPr="00B34C41" w14:paraId="4ED24278" w14:textId="77777777" w:rsidTr="00E862B7">
        <w:trPr>
          <w:cantSplit/>
          <w:trHeight w:val="74"/>
          <w:tblHeader/>
        </w:trPr>
        <w:tc>
          <w:tcPr>
            <w:tcW w:w="2158" w:type="dxa"/>
          </w:tcPr>
          <w:p w14:paraId="45283568" w14:textId="77777777" w:rsidR="00F565F6" w:rsidRPr="00092F45" w:rsidRDefault="00F565F6" w:rsidP="00F565F6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3295ADB3" w14:textId="77777777" w:rsidR="00F565F6" w:rsidRPr="00092F45" w:rsidRDefault="00F565F6" w:rsidP="00F565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57A7A" w14:textId="77777777" w:rsidR="00F565F6" w:rsidRPr="00092F45" w:rsidRDefault="00F565F6" w:rsidP="00F565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25A87AFB" w14:textId="77777777" w:rsidR="00F565F6" w:rsidRPr="00092F45" w:rsidRDefault="00492843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FE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color w:val="FFFFFF"/>
                <w:sz w:val="30"/>
                <w:szCs w:val="30"/>
              </w:rPr>
              <w:t xml:space="preserve"> </w:t>
            </w: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05" w:type="dxa"/>
          </w:tcPr>
          <w:p w14:paraId="4B82AECC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6F78AA1D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3" w:type="dxa"/>
          </w:tcPr>
          <w:p w14:paraId="03230ADB" w14:textId="77777777" w:rsidR="00F565F6" w:rsidRPr="00092F45" w:rsidRDefault="00F565F6" w:rsidP="00F565F6">
            <w:pPr>
              <w:pStyle w:val="acctmergecolhdg"/>
              <w:spacing w:line="360" w:lineRule="exact"/>
              <w:ind w:left="-75" w:right="-8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726431D2" w14:textId="77777777" w:rsidR="00F565F6" w:rsidRPr="00092F45" w:rsidRDefault="00492843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FE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color w:val="FFFFFF"/>
                <w:sz w:val="30"/>
                <w:szCs w:val="30"/>
              </w:rPr>
              <w:t xml:space="preserve"> </w:t>
            </w: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03" w:type="dxa"/>
          </w:tcPr>
          <w:p w14:paraId="08D84353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6B9B7F45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3" w:type="dxa"/>
          </w:tcPr>
          <w:p w14:paraId="476E7C24" w14:textId="77777777" w:rsidR="00F565F6" w:rsidRPr="00092F45" w:rsidRDefault="00F565F6" w:rsidP="00F565F6">
            <w:pPr>
              <w:pStyle w:val="acctmergecolhdg"/>
              <w:spacing w:line="360" w:lineRule="exact"/>
              <w:ind w:left="-75" w:right="-8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749D5781" w14:textId="77777777" w:rsidR="00F565F6" w:rsidRPr="00092F45" w:rsidRDefault="00492843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FE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color w:val="FFFFFF"/>
                <w:sz w:val="30"/>
                <w:szCs w:val="30"/>
              </w:rPr>
              <w:t xml:space="preserve"> </w:t>
            </w: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03" w:type="dxa"/>
          </w:tcPr>
          <w:p w14:paraId="5332D551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602E5C2A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3" w:type="dxa"/>
          </w:tcPr>
          <w:p w14:paraId="6D92ABFE" w14:textId="77777777" w:rsidR="00F565F6" w:rsidRPr="00092F45" w:rsidRDefault="00F565F6" w:rsidP="00F565F6">
            <w:pPr>
              <w:pStyle w:val="acctfourfigures"/>
              <w:tabs>
                <w:tab w:val="clear" w:pos="765"/>
              </w:tabs>
              <w:spacing w:line="360" w:lineRule="exact"/>
              <w:ind w:left="-75" w:right="-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2EDD2F54" w14:textId="77777777" w:rsidR="00F565F6" w:rsidRPr="00092F45" w:rsidRDefault="00492843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FE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color w:val="FFFFFF"/>
                <w:sz w:val="30"/>
                <w:szCs w:val="30"/>
              </w:rPr>
              <w:t xml:space="preserve"> </w:t>
            </w:r>
            <w:r w:rsidRPr="00827DF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03" w:type="dxa"/>
          </w:tcPr>
          <w:p w14:paraId="766D6D53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5F07F1C0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565F6" w:rsidRPr="00B34C41" w14:paraId="2F2456C3" w14:textId="77777777" w:rsidTr="00E862B7">
        <w:trPr>
          <w:cantSplit/>
          <w:trHeight w:val="74"/>
          <w:tblHeader/>
        </w:trPr>
        <w:tc>
          <w:tcPr>
            <w:tcW w:w="2158" w:type="dxa"/>
          </w:tcPr>
          <w:p w14:paraId="734CC8C3" w14:textId="77777777" w:rsidR="00F565F6" w:rsidRPr="00092F45" w:rsidRDefault="00F565F6" w:rsidP="00F565F6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63BED281" w14:textId="77777777" w:rsidR="00F565F6" w:rsidRPr="00092F45" w:rsidRDefault="00F565F6" w:rsidP="00F565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9E8DD5" w14:textId="77777777" w:rsidR="00F565F6" w:rsidRPr="00092F45" w:rsidRDefault="00F565F6" w:rsidP="00F565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1FB3FE98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="00492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5" w:type="dxa"/>
          </w:tcPr>
          <w:p w14:paraId="573ADB5E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07FE904D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="00492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3" w:type="dxa"/>
          </w:tcPr>
          <w:p w14:paraId="4BF283B5" w14:textId="77777777" w:rsidR="00F565F6" w:rsidRPr="00092F45" w:rsidRDefault="00F565F6" w:rsidP="00F565F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31B39743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="00492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3" w:type="dxa"/>
          </w:tcPr>
          <w:p w14:paraId="51BEBD61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1D741C7D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="00492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3" w:type="dxa"/>
          </w:tcPr>
          <w:p w14:paraId="0A75B09E" w14:textId="77777777" w:rsidR="00F565F6" w:rsidRPr="00092F45" w:rsidRDefault="00F565F6" w:rsidP="00F565F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00562A1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="00492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3" w:type="dxa"/>
          </w:tcPr>
          <w:p w14:paraId="49A5B465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750674D5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="00492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3" w:type="dxa"/>
          </w:tcPr>
          <w:p w14:paraId="13BD1009" w14:textId="77777777" w:rsidR="00F565F6" w:rsidRPr="00092F45" w:rsidRDefault="00F565F6" w:rsidP="00F565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571CD819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="00492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3" w:type="dxa"/>
          </w:tcPr>
          <w:p w14:paraId="089B2515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42EA3C9E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="00492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565F6" w:rsidRPr="00B34C41" w14:paraId="18FB93CC" w14:textId="77777777" w:rsidTr="00E862B7">
        <w:trPr>
          <w:cantSplit/>
          <w:trHeight w:val="299"/>
        </w:trPr>
        <w:tc>
          <w:tcPr>
            <w:tcW w:w="2158" w:type="dxa"/>
          </w:tcPr>
          <w:p w14:paraId="202136C2" w14:textId="77777777" w:rsidR="00F565F6" w:rsidRPr="00092F45" w:rsidRDefault="00F565F6" w:rsidP="00E87646">
            <w:pPr>
              <w:spacing w:line="360" w:lineRule="exact"/>
              <w:ind w:hanging="5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353E61A1" w14:textId="77777777" w:rsidR="00F565F6" w:rsidRPr="00092F45" w:rsidRDefault="00F565F6" w:rsidP="00F565F6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343D53" w14:textId="77777777" w:rsidR="00F565F6" w:rsidRPr="00092F45" w:rsidRDefault="00F565F6" w:rsidP="00F565F6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14:paraId="302158D8" w14:textId="77777777" w:rsidR="00F565F6" w:rsidRPr="00092F45" w:rsidRDefault="00F565F6" w:rsidP="00F565F6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2F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03" w:type="dxa"/>
          </w:tcPr>
          <w:p w14:paraId="0A5A1915" w14:textId="77777777" w:rsidR="00F565F6" w:rsidRPr="00092F45" w:rsidRDefault="00F565F6" w:rsidP="00F565F6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21" w:type="dxa"/>
            <w:gridSpan w:val="11"/>
          </w:tcPr>
          <w:p w14:paraId="3D810076" w14:textId="77777777" w:rsidR="00F565F6" w:rsidRPr="00092F45" w:rsidRDefault="00F565F6" w:rsidP="00F565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65F6" w:rsidRPr="00B34C41" w14:paraId="32EF0500" w14:textId="77777777" w:rsidTr="00E862B7">
        <w:trPr>
          <w:cantSplit/>
          <w:trHeight w:val="74"/>
        </w:trPr>
        <w:tc>
          <w:tcPr>
            <w:tcW w:w="2158" w:type="dxa"/>
          </w:tcPr>
          <w:p w14:paraId="0661C64A" w14:textId="77777777" w:rsidR="00F565F6" w:rsidRPr="00092F45" w:rsidRDefault="00F565F6" w:rsidP="00E87646">
            <w:pPr>
              <w:spacing w:line="360" w:lineRule="exact"/>
              <w:ind w:hanging="57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072" w:type="dxa"/>
          </w:tcPr>
          <w:p w14:paraId="7000BBCD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31AD25" w14:textId="77777777" w:rsidR="00F565F6" w:rsidRPr="00092F45" w:rsidRDefault="00F565F6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14:paraId="77CC4013" w14:textId="77777777" w:rsidR="00F565F6" w:rsidRPr="00092F45" w:rsidRDefault="00F565F6" w:rsidP="00F565F6">
            <w:pPr>
              <w:pStyle w:val="acctfourfigures"/>
              <w:tabs>
                <w:tab w:val="clear" w:pos="765"/>
                <w:tab w:val="decimal" w:pos="28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5" w:type="dxa"/>
          </w:tcPr>
          <w:p w14:paraId="71C31EB9" w14:textId="77777777" w:rsidR="00F565F6" w:rsidRPr="00092F45" w:rsidRDefault="00F565F6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657E88EE" w14:textId="77777777" w:rsidR="00F565F6" w:rsidRPr="00092F45" w:rsidRDefault="00F565F6" w:rsidP="00F565F6">
            <w:pPr>
              <w:tabs>
                <w:tab w:val="clear" w:pos="227"/>
                <w:tab w:val="clear" w:pos="454"/>
                <w:tab w:val="decimal" w:pos="461"/>
                <w:tab w:val="left" w:pos="52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4257F7B0" w14:textId="77777777" w:rsidR="00F565F6" w:rsidRPr="00092F45" w:rsidDel="004B5803" w:rsidRDefault="00F565F6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43C603FD" w14:textId="77777777" w:rsidR="00F565F6" w:rsidRPr="00092F45" w:rsidRDefault="00F565F6" w:rsidP="00F565F6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1E93CDB7" w14:textId="77777777" w:rsidR="00F565F6" w:rsidRPr="00092F45" w:rsidRDefault="00F565F6" w:rsidP="00F565F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7479FED" w14:textId="77777777" w:rsidR="00F565F6" w:rsidRPr="00092F45" w:rsidRDefault="00F565F6" w:rsidP="00F565F6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01CF14A7" w14:textId="77777777" w:rsidR="00F565F6" w:rsidRPr="00092F45" w:rsidRDefault="00F565F6" w:rsidP="00F565F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0057FE13" w14:textId="77777777" w:rsidR="00F565F6" w:rsidRPr="00092F45" w:rsidRDefault="00F565F6" w:rsidP="00F565F6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4ABAC33F" w14:textId="77777777" w:rsidR="00F565F6" w:rsidRPr="00092F45" w:rsidRDefault="00F565F6" w:rsidP="00F565F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79E11607" w14:textId="77777777" w:rsidR="00F565F6" w:rsidRPr="00092F45" w:rsidRDefault="00F565F6" w:rsidP="00F565F6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4B170BCB" w14:textId="77777777" w:rsidR="00F565F6" w:rsidRPr="00092F45" w:rsidRDefault="00F565F6" w:rsidP="00F565F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4E2C5153" w14:textId="77777777" w:rsidR="00F565F6" w:rsidRPr="00092F45" w:rsidRDefault="00F565F6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</w:tcPr>
          <w:p w14:paraId="1538AA2E" w14:textId="77777777" w:rsidR="00F565F6" w:rsidRPr="00092F45" w:rsidRDefault="00F565F6" w:rsidP="00F565F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</w:tcPr>
          <w:p w14:paraId="39E57610" w14:textId="77777777" w:rsidR="00F565F6" w:rsidRPr="00092F45" w:rsidRDefault="00F565F6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799E" w:rsidRPr="00B34C41" w14:paraId="301EAF0E" w14:textId="77777777" w:rsidTr="00E862B7">
        <w:trPr>
          <w:cantSplit/>
          <w:trHeight w:val="74"/>
        </w:trPr>
        <w:tc>
          <w:tcPr>
            <w:tcW w:w="2158" w:type="dxa"/>
          </w:tcPr>
          <w:p w14:paraId="169FABE4" w14:textId="77777777" w:rsidR="00A8799E" w:rsidRPr="00092F45" w:rsidRDefault="00A8799E" w:rsidP="00492843">
            <w:pPr>
              <w:spacing w:line="360" w:lineRule="exact"/>
              <w:ind w:hanging="57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</w:rPr>
              <w:t xml:space="preserve">Mega Product (Yemen) </w:t>
            </w: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  <w:p w14:paraId="069209F8" w14:textId="77777777" w:rsidR="00A8799E" w:rsidRPr="00092F45" w:rsidRDefault="00A8799E" w:rsidP="00492843">
            <w:pPr>
              <w:spacing w:line="360" w:lineRule="exact"/>
              <w:ind w:hanging="5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092F45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2072" w:type="dxa"/>
          </w:tcPr>
          <w:p w14:paraId="2B953527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ตัวแทนจำหน่ายและ </w:t>
            </w:r>
          </w:p>
          <w:p w14:paraId="1624ECA4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left" w:pos="213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    การตลาด</w:t>
            </w:r>
          </w:p>
        </w:tc>
        <w:tc>
          <w:tcPr>
            <w:tcW w:w="1170" w:type="dxa"/>
          </w:tcPr>
          <w:p w14:paraId="21971065" w14:textId="77777777" w:rsidR="00A8799E" w:rsidRPr="00092F45" w:rsidRDefault="00A8799E" w:rsidP="00492843">
            <w:pPr>
              <w:tabs>
                <w:tab w:val="clear" w:pos="227"/>
                <w:tab w:val="left" w:pos="112"/>
              </w:tabs>
              <w:spacing w:line="360" w:lineRule="exact"/>
              <w:ind w:left="-68" w:firstLine="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997" w:type="dxa"/>
          </w:tcPr>
          <w:p w14:paraId="3B5CAABD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475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205" w:type="dxa"/>
          </w:tcPr>
          <w:p w14:paraId="6D0EE967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701CFEF7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475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203" w:type="dxa"/>
          </w:tcPr>
          <w:p w14:paraId="236E2EF6" w14:textId="77777777" w:rsidR="00A8799E" w:rsidRPr="00092F45" w:rsidRDefault="00A8799E" w:rsidP="00492843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50C5621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,47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3" w:type="dxa"/>
            <w:tcBorders>
              <w:bottom w:val="nil"/>
            </w:tcBorders>
          </w:tcPr>
          <w:p w14:paraId="555103C2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00A062A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,47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3" w:type="dxa"/>
          </w:tcPr>
          <w:p w14:paraId="3B9B472F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4F06AC51" w14:textId="77777777" w:rsidR="00A8799E" w:rsidRPr="00092F45" w:rsidRDefault="00A8799E" w:rsidP="0033459F">
            <w:pPr>
              <w:pStyle w:val="acctfourfigures"/>
              <w:tabs>
                <w:tab w:val="clear" w:pos="765"/>
                <w:tab w:val="decimal" w:pos="803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1,213</w:t>
            </w:r>
          </w:p>
        </w:tc>
        <w:tc>
          <w:tcPr>
            <w:tcW w:w="203" w:type="dxa"/>
          </w:tcPr>
          <w:p w14:paraId="4E0D7BE3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765692D8" w14:textId="77777777" w:rsidR="00A8799E" w:rsidRPr="00092F45" w:rsidRDefault="00A8799E" w:rsidP="0033459F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1,213</w:t>
            </w:r>
          </w:p>
        </w:tc>
        <w:tc>
          <w:tcPr>
            <w:tcW w:w="203" w:type="dxa"/>
          </w:tcPr>
          <w:p w14:paraId="724C716F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79A8B106" w14:textId="77777777" w:rsidR="00A8799E" w:rsidRPr="00092F45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3" w:type="dxa"/>
          </w:tcPr>
          <w:p w14:paraId="579C1D34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1B192EA2" w14:textId="77777777" w:rsidR="00A8799E" w:rsidRPr="00092F45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799E" w:rsidRPr="00B34C41" w14:paraId="5CD18C65" w14:textId="77777777" w:rsidTr="00E862B7">
        <w:trPr>
          <w:cantSplit/>
          <w:trHeight w:val="64"/>
        </w:trPr>
        <w:tc>
          <w:tcPr>
            <w:tcW w:w="2158" w:type="dxa"/>
          </w:tcPr>
          <w:p w14:paraId="242E7A63" w14:textId="77777777" w:rsidR="00A8799E" w:rsidRPr="00092F45" w:rsidRDefault="00A8799E" w:rsidP="00492843">
            <w:pPr>
              <w:spacing w:line="360" w:lineRule="exact"/>
              <w:ind w:hanging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F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14:paraId="2619FAB0" w14:textId="77777777" w:rsidR="00A8799E" w:rsidRPr="00092F45" w:rsidRDefault="00A8799E" w:rsidP="004928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2F9CB" w14:textId="77777777" w:rsidR="00A8799E" w:rsidRPr="00092F45" w:rsidRDefault="00A8799E" w:rsidP="004928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14:paraId="6625C200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1"/>
                <w:tab w:val="left" w:pos="478"/>
              </w:tabs>
              <w:spacing w:line="360" w:lineRule="exact"/>
              <w:ind w:right="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5190715C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2D59BDD3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1"/>
                <w:tab w:val="left" w:pos="478"/>
              </w:tabs>
              <w:spacing w:line="360" w:lineRule="exact"/>
              <w:ind w:right="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6D4149A" w14:textId="77777777" w:rsidR="00A8799E" w:rsidRPr="00092F45" w:rsidRDefault="00A8799E" w:rsidP="004928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712746B0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0ACFB99D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E107042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37AF84F8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38CF4A2" w14:textId="77777777" w:rsidR="00A8799E" w:rsidRPr="00092F45" w:rsidRDefault="00A8799E" w:rsidP="0033459F">
            <w:pPr>
              <w:pStyle w:val="acctfourfigures"/>
              <w:tabs>
                <w:tab w:val="clear" w:pos="765"/>
                <w:tab w:val="decimal" w:pos="803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1,213</w:t>
            </w:r>
          </w:p>
        </w:tc>
        <w:tc>
          <w:tcPr>
            <w:tcW w:w="203" w:type="dxa"/>
          </w:tcPr>
          <w:p w14:paraId="3191E330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4C57756" w14:textId="77777777" w:rsidR="00A8799E" w:rsidRPr="00092F45" w:rsidRDefault="00A8799E" w:rsidP="0033459F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1,213</w:t>
            </w:r>
          </w:p>
        </w:tc>
        <w:tc>
          <w:tcPr>
            <w:tcW w:w="203" w:type="dxa"/>
          </w:tcPr>
          <w:p w14:paraId="66800258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7E6DD95" w14:textId="77777777" w:rsidR="00A8799E" w:rsidRPr="00092F45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03" w:type="dxa"/>
          </w:tcPr>
          <w:p w14:paraId="4ECF8162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09A367CB" w14:textId="77777777" w:rsidR="00A8799E" w:rsidRPr="00092F45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8799E" w:rsidRPr="00B34C41" w14:paraId="53E0FB9E" w14:textId="77777777" w:rsidTr="00E862B7">
        <w:trPr>
          <w:cantSplit/>
          <w:trHeight w:val="242"/>
        </w:trPr>
        <w:tc>
          <w:tcPr>
            <w:tcW w:w="2158" w:type="dxa"/>
          </w:tcPr>
          <w:p w14:paraId="6E03DAA0" w14:textId="77777777" w:rsidR="00A8799E" w:rsidRPr="00092F45" w:rsidRDefault="00A8799E" w:rsidP="00492843">
            <w:pPr>
              <w:spacing w:line="360" w:lineRule="exact"/>
              <w:ind w:hanging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24E72775" w14:textId="77777777" w:rsidR="00A8799E" w:rsidRPr="00092F45" w:rsidRDefault="00A8799E" w:rsidP="004928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E18CBE" w14:textId="77777777" w:rsidR="00A8799E" w:rsidRPr="00092F45" w:rsidRDefault="00A8799E" w:rsidP="004928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14:paraId="31E13BAD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1"/>
                <w:tab w:val="left" w:pos="478"/>
              </w:tabs>
              <w:spacing w:line="360" w:lineRule="exact"/>
              <w:ind w:right="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28BB2FD8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30273CB3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1"/>
                <w:tab w:val="left" w:pos="478"/>
              </w:tabs>
              <w:spacing w:line="360" w:lineRule="exact"/>
              <w:ind w:right="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C506096" w14:textId="77777777" w:rsidR="00A8799E" w:rsidRPr="00092F45" w:rsidRDefault="00A8799E" w:rsidP="004928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62965838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3CC354C1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C9745FC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42648E2B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6AED540" w14:textId="77777777" w:rsidR="00A8799E" w:rsidRDefault="00A8799E" w:rsidP="0033459F">
            <w:pPr>
              <w:pStyle w:val="acctfourfigures"/>
              <w:tabs>
                <w:tab w:val="clear" w:pos="765"/>
                <w:tab w:val="decimal" w:pos="803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14:paraId="1C37B29F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FCC4459" w14:textId="77777777" w:rsidR="00A8799E" w:rsidRDefault="00A8799E" w:rsidP="0033459F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14:paraId="7A66C1DA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5327B8E3" w14:textId="77777777" w:rsidR="00A8799E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35ECBD7F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62E9397" w14:textId="77777777" w:rsidR="00A8799E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799E" w:rsidRPr="00B34C41" w14:paraId="192822D9" w14:textId="77777777" w:rsidTr="00E862B7">
        <w:trPr>
          <w:cantSplit/>
          <w:trHeight w:val="44"/>
        </w:trPr>
        <w:tc>
          <w:tcPr>
            <w:tcW w:w="2158" w:type="dxa"/>
          </w:tcPr>
          <w:p w14:paraId="7921CE96" w14:textId="77777777" w:rsidR="00A8799E" w:rsidRPr="00092F45" w:rsidRDefault="00A8799E" w:rsidP="00492843">
            <w:pPr>
              <w:spacing w:line="360" w:lineRule="exact"/>
              <w:ind w:hanging="5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072" w:type="dxa"/>
          </w:tcPr>
          <w:p w14:paraId="20FF49CE" w14:textId="77777777" w:rsidR="00A8799E" w:rsidRPr="00092F45" w:rsidRDefault="00A8799E" w:rsidP="004928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F1A4E" w14:textId="77777777" w:rsidR="00A8799E" w:rsidRPr="00092F45" w:rsidRDefault="00A8799E" w:rsidP="004928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14:paraId="4A612490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1"/>
                <w:tab w:val="left" w:pos="478"/>
              </w:tabs>
              <w:spacing w:line="360" w:lineRule="exact"/>
              <w:ind w:right="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0BC47677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0B017805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1"/>
                <w:tab w:val="left" w:pos="478"/>
              </w:tabs>
              <w:spacing w:line="360" w:lineRule="exact"/>
              <w:ind w:right="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5266018D" w14:textId="77777777" w:rsidR="00A8799E" w:rsidRPr="00092F45" w:rsidRDefault="00A8799E" w:rsidP="004928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E565EBB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427D03F9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10E51B4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D6155F6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0A2B839B" w14:textId="77777777" w:rsidR="00A8799E" w:rsidRPr="00092F45" w:rsidRDefault="00A8799E" w:rsidP="0033459F">
            <w:pPr>
              <w:pStyle w:val="acctfourfigures"/>
              <w:tabs>
                <w:tab w:val="clear" w:pos="765"/>
                <w:tab w:val="decimal" w:pos="803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42647E7E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24556F8F" w14:textId="77777777" w:rsidR="00A8799E" w:rsidRPr="00092F45" w:rsidRDefault="00A8799E" w:rsidP="0033459F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7CA574DF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72818A7E" w14:textId="77777777" w:rsidR="00A8799E" w:rsidRPr="00092F45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EAAEACC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</w:tcPr>
          <w:p w14:paraId="2DFE8B06" w14:textId="77777777" w:rsidR="00A8799E" w:rsidRPr="00092F45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799E" w:rsidRPr="00B34C41" w14:paraId="17A143FE" w14:textId="77777777" w:rsidTr="00E862B7">
        <w:trPr>
          <w:cantSplit/>
          <w:trHeight w:val="74"/>
        </w:trPr>
        <w:tc>
          <w:tcPr>
            <w:tcW w:w="2158" w:type="dxa"/>
          </w:tcPr>
          <w:p w14:paraId="33CDA51E" w14:textId="77777777" w:rsidR="00A8799E" w:rsidRPr="00092F45" w:rsidRDefault="00A8799E" w:rsidP="00492843">
            <w:pPr>
              <w:spacing w:line="360" w:lineRule="exact"/>
              <w:ind w:hanging="57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</w:rPr>
              <w:t>MEGA MSN PTE. LTD.</w:t>
            </w:r>
          </w:p>
        </w:tc>
        <w:tc>
          <w:tcPr>
            <w:tcW w:w="2072" w:type="dxa"/>
          </w:tcPr>
          <w:p w14:paraId="734431E8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บริษัทจัดการการลงทุน</w:t>
            </w:r>
          </w:p>
        </w:tc>
        <w:tc>
          <w:tcPr>
            <w:tcW w:w="1170" w:type="dxa"/>
          </w:tcPr>
          <w:p w14:paraId="1A3B9276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left" w:pos="292"/>
                <w:tab w:val="decimal" w:pos="461"/>
              </w:tabs>
              <w:spacing w:line="360" w:lineRule="exact"/>
              <w:ind w:left="192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997" w:type="dxa"/>
          </w:tcPr>
          <w:p w14:paraId="7A6E7209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475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205" w:type="dxa"/>
          </w:tcPr>
          <w:p w14:paraId="7A19B3CF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71405CF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475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203" w:type="dxa"/>
          </w:tcPr>
          <w:p w14:paraId="662FA88B" w14:textId="77777777" w:rsidR="00A8799E" w:rsidRPr="00092F45" w:rsidDel="004B5803" w:rsidRDefault="00A8799E" w:rsidP="00492843">
            <w:pPr>
              <w:tabs>
                <w:tab w:val="clear" w:pos="454"/>
                <w:tab w:val="decimal" w:pos="300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4D61CE3D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515,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3" w:type="dxa"/>
            <w:tcBorders>
              <w:bottom w:val="nil"/>
            </w:tcBorders>
          </w:tcPr>
          <w:p w14:paraId="3C31C9A9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D122784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515,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3" w:type="dxa"/>
          </w:tcPr>
          <w:p w14:paraId="1C82EBF7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5A3239E" w14:textId="77777777" w:rsidR="00A8799E" w:rsidRPr="00092F45" w:rsidRDefault="00A8799E" w:rsidP="0033459F">
            <w:pPr>
              <w:pStyle w:val="acctfourfigures"/>
              <w:tabs>
                <w:tab w:val="clear" w:pos="765"/>
                <w:tab w:val="decimal" w:pos="803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216,886</w:t>
            </w:r>
          </w:p>
        </w:tc>
        <w:tc>
          <w:tcPr>
            <w:tcW w:w="203" w:type="dxa"/>
          </w:tcPr>
          <w:p w14:paraId="3E9A49C7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00D27EB" w14:textId="77777777" w:rsidR="00A8799E" w:rsidRPr="00092F45" w:rsidRDefault="00A8799E" w:rsidP="0033459F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216,886</w:t>
            </w:r>
          </w:p>
        </w:tc>
        <w:tc>
          <w:tcPr>
            <w:tcW w:w="203" w:type="dxa"/>
          </w:tcPr>
          <w:p w14:paraId="53C126EE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3FF5A05" w14:textId="77777777" w:rsidR="00A8799E" w:rsidRPr="00092F45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202,617</w:t>
            </w:r>
          </w:p>
        </w:tc>
        <w:tc>
          <w:tcPr>
            <w:tcW w:w="203" w:type="dxa"/>
          </w:tcPr>
          <w:p w14:paraId="662D3852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6FD69F11" w14:textId="77777777" w:rsidR="00A8799E" w:rsidRPr="00092F45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194,469</w:t>
            </w:r>
          </w:p>
        </w:tc>
      </w:tr>
      <w:tr w:rsidR="00A8799E" w:rsidRPr="00B34C41" w14:paraId="281BC1E9" w14:textId="77777777" w:rsidTr="00E862B7">
        <w:trPr>
          <w:cantSplit/>
          <w:trHeight w:val="64"/>
        </w:trPr>
        <w:tc>
          <w:tcPr>
            <w:tcW w:w="2158" w:type="dxa"/>
          </w:tcPr>
          <w:p w14:paraId="20BA21A5" w14:textId="77777777" w:rsidR="00A8799E" w:rsidRPr="00092F45" w:rsidRDefault="00A8799E" w:rsidP="00492843">
            <w:pPr>
              <w:spacing w:line="360" w:lineRule="exact"/>
              <w:ind w:hanging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F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14:paraId="1FA97D87" w14:textId="77777777" w:rsidR="00A8799E" w:rsidRPr="00092F45" w:rsidRDefault="00A8799E" w:rsidP="004928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415B91" w14:textId="77777777" w:rsidR="00A8799E" w:rsidRPr="00092F45" w:rsidRDefault="00A8799E" w:rsidP="004928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14:paraId="1A629402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52D4CB65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488BC426" w14:textId="77777777" w:rsidR="00A8799E" w:rsidRPr="00092F45" w:rsidRDefault="00A8799E" w:rsidP="0049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34F0B335" w14:textId="77777777" w:rsidR="00A8799E" w:rsidRPr="00092F45" w:rsidRDefault="00A8799E" w:rsidP="0049284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1117C416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57CA2C93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021CE02B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8D08027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D12A4A" w14:textId="77777777" w:rsidR="00A8799E" w:rsidRPr="00092F45" w:rsidRDefault="00A8799E" w:rsidP="0033459F">
            <w:pPr>
              <w:pStyle w:val="acctfourfigures"/>
              <w:tabs>
                <w:tab w:val="clear" w:pos="765"/>
                <w:tab w:val="decimal" w:pos="803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216,886</w:t>
            </w:r>
          </w:p>
        </w:tc>
        <w:tc>
          <w:tcPr>
            <w:tcW w:w="203" w:type="dxa"/>
          </w:tcPr>
          <w:p w14:paraId="30504CB9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139C2801" w14:textId="77777777" w:rsidR="00A8799E" w:rsidRPr="00092F45" w:rsidRDefault="00A8799E" w:rsidP="0033459F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216,886</w:t>
            </w:r>
          </w:p>
        </w:tc>
        <w:tc>
          <w:tcPr>
            <w:tcW w:w="203" w:type="dxa"/>
          </w:tcPr>
          <w:p w14:paraId="68B77D30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24A7792" w14:textId="77777777" w:rsidR="00A8799E" w:rsidRPr="00092F45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202,617</w:t>
            </w:r>
          </w:p>
        </w:tc>
        <w:tc>
          <w:tcPr>
            <w:tcW w:w="203" w:type="dxa"/>
          </w:tcPr>
          <w:p w14:paraId="5DDA13C6" w14:textId="77777777" w:rsidR="00A8799E" w:rsidRPr="00092F45" w:rsidRDefault="00A8799E" w:rsidP="0049284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123576D0" w14:textId="77777777" w:rsidR="00A8799E" w:rsidRPr="00092F45" w:rsidRDefault="00A8799E" w:rsidP="00334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194,469</w:t>
            </w:r>
          </w:p>
        </w:tc>
      </w:tr>
    </w:tbl>
    <w:p w14:paraId="4BEAD1E6" w14:textId="77777777" w:rsidR="00B61C0A" w:rsidRDefault="00B61C0A" w:rsidP="008C5FAE">
      <w:pPr>
        <w:tabs>
          <w:tab w:val="clear" w:pos="454"/>
          <w:tab w:val="left" w:pos="630"/>
          <w:tab w:val="left" w:pos="720"/>
        </w:tabs>
        <w:spacing w:before="160"/>
        <w:ind w:left="630" w:right="627"/>
        <w:rPr>
          <w:rFonts w:ascii="Angsana New" w:hAnsi="Angsana New"/>
          <w:sz w:val="30"/>
          <w:szCs w:val="30"/>
        </w:rPr>
      </w:pPr>
    </w:p>
    <w:p w14:paraId="0A833E9F" w14:textId="77777777" w:rsidR="00B61C0A" w:rsidRDefault="00B61C0A" w:rsidP="008C5FAE">
      <w:pPr>
        <w:tabs>
          <w:tab w:val="clear" w:pos="454"/>
          <w:tab w:val="left" w:pos="630"/>
          <w:tab w:val="left" w:pos="720"/>
        </w:tabs>
        <w:spacing w:before="160"/>
        <w:ind w:left="630" w:right="627"/>
        <w:rPr>
          <w:rFonts w:ascii="Angsana New" w:hAnsi="Angsana New"/>
          <w:sz w:val="30"/>
          <w:szCs w:val="30"/>
          <w:cs/>
        </w:rPr>
        <w:sectPr w:rsidR="00B61C0A" w:rsidSect="00EF7317">
          <w:headerReference w:type="default" r:id="rId12"/>
          <w:foot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80619F9" w14:textId="77777777" w:rsidR="00445105" w:rsidRPr="00026B2B" w:rsidRDefault="00B61C0A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/>
          <w:sz w:val="30"/>
          <w:szCs w:val="30"/>
          <w:cs/>
        </w:rPr>
        <w:lastRenderedPageBreak/>
        <w:t>บริษัทร่วม</w:t>
      </w:r>
      <w:r w:rsidRPr="00026B2B">
        <w:rPr>
          <w:rFonts w:ascii="Angsana New" w:hAnsi="Angsana New" w:hint="cs"/>
          <w:sz w:val="30"/>
          <w:szCs w:val="30"/>
          <w:cs/>
        </w:rPr>
        <w:t>และการร่วมค้าไม่ใช่บริษัท</w:t>
      </w:r>
      <w:r w:rsidRPr="00026B2B">
        <w:rPr>
          <w:rFonts w:ascii="Angsana New" w:hAnsi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4D1F58D9" w14:textId="77777777" w:rsidR="00445105" w:rsidRPr="00026B2B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A04C2E" w14:textId="77777777" w:rsidR="00445105" w:rsidRPr="00026B2B" w:rsidRDefault="00C617FD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</w:p>
    <w:p w14:paraId="0E976844" w14:textId="77777777" w:rsidR="00445105" w:rsidRPr="00026B2B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87AD3A" w14:textId="76008572" w:rsidR="00445105" w:rsidRPr="00026B2B" w:rsidRDefault="00B61C0A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869FB" w:rsidRPr="00827DFE">
        <w:rPr>
          <w:rFonts w:ascii="Angsana New" w:hAnsi="Angsana New"/>
          <w:sz w:val="30"/>
          <w:szCs w:val="30"/>
        </w:rPr>
        <w:t>31</w:t>
      </w:r>
      <w:r w:rsidR="000869FB">
        <w:rPr>
          <w:rFonts w:ascii="Angsana New" w:hAnsi="Angsana New"/>
          <w:color w:val="FFFFFF"/>
          <w:sz w:val="30"/>
          <w:szCs w:val="30"/>
        </w:rPr>
        <w:t xml:space="preserve"> </w:t>
      </w:r>
      <w:r w:rsidR="000869FB" w:rsidRPr="00827DFE">
        <w:rPr>
          <w:rFonts w:ascii="Angsana New" w:hAnsi="Angsana New"/>
          <w:sz w:val="30"/>
          <w:szCs w:val="30"/>
          <w:cs/>
        </w:rPr>
        <w:t>มีนาคม</w:t>
      </w:r>
      <w:r w:rsidR="00C61415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0869FB">
        <w:rPr>
          <w:rFonts w:ascii="Angsana New" w:hAnsi="Angsana New"/>
          <w:sz w:val="30"/>
          <w:szCs w:val="30"/>
        </w:rPr>
        <w:t>4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กลุ่มบริษัทไม่ได้รับรู้ส่วนแบ่งขาดทุน</w:t>
      </w:r>
      <w:r w:rsidRPr="00026B2B">
        <w:rPr>
          <w:rFonts w:ascii="Angsana New" w:hAnsi="Angsana New" w:hint="cs"/>
          <w:sz w:val="30"/>
          <w:szCs w:val="30"/>
          <w:cs/>
        </w:rPr>
        <w:t xml:space="preserve">สะสมของ </w:t>
      </w:r>
      <w:r w:rsidRPr="00026B2B">
        <w:rPr>
          <w:rFonts w:ascii="Angsana New" w:hAnsi="Angsana New"/>
          <w:sz w:val="30"/>
          <w:szCs w:val="30"/>
        </w:rPr>
        <w:t xml:space="preserve">Mega Product (Yemen) Limited </w:t>
      </w:r>
      <w:r w:rsidRPr="00026B2B">
        <w:rPr>
          <w:rFonts w:ascii="Angsana New" w:hAnsi="Angsana New" w:hint="cs"/>
          <w:sz w:val="30"/>
          <w:szCs w:val="30"/>
          <w:cs/>
        </w:rPr>
        <w:t>ซึ่งเป็นบริษัทร่วมทางอ้อมในส่วนที่เกินกว่ามูลค่าตามบัญชี</w:t>
      </w:r>
      <w:r w:rsidRPr="00026B2B">
        <w:rPr>
          <w:rFonts w:ascii="Angsana New" w:hAnsi="Angsana New"/>
          <w:sz w:val="30"/>
          <w:szCs w:val="30"/>
          <w:cs/>
        </w:rPr>
        <w:t>ของเงินลงทุนในบริษัทร่วมทางอ้อม</w:t>
      </w:r>
      <w:r w:rsidRPr="00026B2B">
        <w:rPr>
          <w:rFonts w:ascii="Angsana New" w:hAnsi="Angsana New" w:hint="cs"/>
          <w:sz w:val="30"/>
          <w:szCs w:val="30"/>
          <w:cs/>
        </w:rPr>
        <w:t>ของกลุ่มบริษัทจำนวน</w:t>
      </w:r>
      <w:r w:rsidR="00B17DB5">
        <w:rPr>
          <w:rFonts w:ascii="Angsana New" w:hAnsi="Angsana New"/>
          <w:sz w:val="30"/>
          <w:szCs w:val="30"/>
        </w:rPr>
        <w:t xml:space="preserve"> </w:t>
      </w:r>
      <w:r w:rsidR="0033459F">
        <w:rPr>
          <w:rFonts w:ascii="Angsana New" w:hAnsi="Angsana New"/>
          <w:sz w:val="30"/>
          <w:szCs w:val="30"/>
        </w:rPr>
        <w:br/>
      </w:r>
      <w:r w:rsidR="00A8799E">
        <w:rPr>
          <w:rFonts w:ascii="Angsana New" w:hAnsi="Angsana New"/>
          <w:sz w:val="30"/>
          <w:szCs w:val="30"/>
        </w:rPr>
        <w:t>4.3</w:t>
      </w:r>
      <w:r w:rsidR="00FE40EE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26B2B">
        <w:rPr>
          <w:rFonts w:ascii="Angsana New" w:hAnsi="Angsana New"/>
          <w:i/>
          <w:iCs/>
          <w:sz w:val="30"/>
          <w:szCs w:val="30"/>
          <w:cs/>
        </w:rPr>
        <w:t>(</w:t>
      </w:r>
      <w:r w:rsidR="00D130F3" w:rsidRPr="00026B2B">
        <w:rPr>
          <w:rFonts w:ascii="Angsana New" w:hAnsi="Angsana New"/>
          <w:i/>
          <w:iCs/>
          <w:sz w:val="30"/>
          <w:szCs w:val="30"/>
        </w:rPr>
        <w:t>3</w:t>
      </w:r>
      <w:r w:rsidR="00D830A6" w:rsidRPr="00026B2B">
        <w:rPr>
          <w:rFonts w:ascii="Angsana New" w:hAnsi="Angsana New"/>
          <w:i/>
          <w:iCs/>
          <w:sz w:val="30"/>
          <w:szCs w:val="30"/>
        </w:rPr>
        <w:t>1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Pr="00026B2B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="00CF50EF" w:rsidRPr="00026B2B">
        <w:rPr>
          <w:rFonts w:ascii="Angsana New" w:hAnsi="Angsana New"/>
          <w:i/>
          <w:iCs/>
          <w:sz w:val="30"/>
          <w:szCs w:val="30"/>
        </w:rPr>
        <w:t>2</w:t>
      </w:r>
      <w:r w:rsidR="00D130F3" w:rsidRPr="00026B2B">
        <w:rPr>
          <w:rFonts w:ascii="Angsana New" w:hAnsi="Angsana New"/>
          <w:i/>
          <w:iCs/>
          <w:sz w:val="30"/>
          <w:szCs w:val="30"/>
        </w:rPr>
        <w:t>5</w:t>
      </w:r>
      <w:r w:rsidR="00CF50EF" w:rsidRPr="00026B2B">
        <w:rPr>
          <w:rFonts w:ascii="Angsana New" w:hAnsi="Angsana New"/>
          <w:i/>
          <w:iCs/>
          <w:sz w:val="30"/>
          <w:szCs w:val="30"/>
        </w:rPr>
        <w:t>6</w:t>
      </w:r>
      <w:r w:rsidR="000869FB">
        <w:rPr>
          <w:rFonts w:ascii="Angsana New" w:hAnsi="Angsana New"/>
          <w:i/>
          <w:iCs/>
          <w:sz w:val="30"/>
          <w:szCs w:val="30"/>
        </w:rPr>
        <w:t>3</w:t>
      </w:r>
      <w:r w:rsidRPr="00026B2B">
        <w:rPr>
          <w:rFonts w:ascii="Angsana New" w:hAnsi="Angsana New"/>
          <w:i/>
          <w:iCs/>
          <w:sz w:val="30"/>
          <w:szCs w:val="30"/>
        </w:rPr>
        <w:t>:</w:t>
      </w:r>
      <w:r w:rsidRPr="00026B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130F3" w:rsidRPr="00026B2B">
        <w:rPr>
          <w:rFonts w:ascii="Angsana New" w:hAnsi="Angsana New"/>
          <w:i/>
          <w:iCs/>
          <w:sz w:val="30"/>
          <w:szCs w:val="30"/>
        </w:rPr>
        <w:t>4</w:t>
      </w:r>
      <w:r w:rsidR="00FF6866">
        <w:rPr>
          <w:rFonts w:ascii="Angsana New" w:hAnsi="Angsana New"/>
          <w:i/>
          <w:iCs/>
          <w:sz w:val="30"/>
          <w:szCs w:val="30"/>
        </w:rPr>
        <w:t>.13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Pr="00026B2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26B2B">
        <w:rPr>
          <w:rFonts w:ascii="Angsana New" w:hAnsi="Angsana New"/>
          <w:sz w:val="30"/>
          <w:szCs w:val="30"/>
        </w:rPr>
        <w:t>)</w:t>
      </w:r>
      <w:r w:rsidR="007D3DCA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FE40EE">
        <w:rPr>
          <w:rFonts w:ascii="Angsana New" w:hAnsi="Angsana New"/>
          <w:sz w:val="30"/>
          <w:szCs w:val="30"/>
          <w:cs/>
        </w:rPr>
        <w:t>ซึ่ง</w:t>
      </w:r>
      <w:r w:rsidR="007D3DCA" w:rsidRPr="00026B2B">
        <w:rPr>
          <w:rFonts w:ascii="Angsana New" w:hAnsi="Angsana New"/>
          <w:sz w:val="30"/>
          <w:szCs w:val="30"/>
          <w:cs/>
        </w:rPr>
        <w:t>ส่วนแบ่ง</w:t>
      </w:r>
      <w:r w:rsidR="001F4C6B">
        <w:rPr>
          <w:rFonts w:ascii="Angsana New" w:hAnsi="Angsana New" w:hint="cs"/>
          <w:sz w:val="30"/>
          <w:szCs w:val="30"/>
          <w:cs/>
        </w:rPr>
        <w:t>ขาดทุน</w:t>
      </w:r>
      <w:r w:rsidR="007D3DCA" w:rsidRPr="00026B2B">
        <w:rPr>
          <w:rFonts w:ascii="Angsana New" w:hAnsi="Angsana New"/>
          <w:sz w:val="30"/>
          <w:szCs w:val="30"/>
          <w:cs/>
        </w:rPr>
        <w:t>ของกลุ่มบริษัทสำหรับงวด</w:t>
      </w:r>
      <w:r w:rsidR="000869FB">
        <w:rPr>
          <w:rFonts w:ascii="Angsana New" w:hAnsi="Angsana New" w:hint="cs"/>
          <w:sz w:val="30"/>
          <w:szCs w:val="30"/>
          <w:cs/>
        </w:rPr>
        <w:t>สาม</w:t>
      </w:r>
      <w:r w:rsidR="007D3DCA" w:rsidRPr="00026B2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869FB" w:rsidRPr="00827DFE">
        <w:rPr>
          <w:rFonts w:ascii="Angsana New" w:hAnsi="Angsana New"/>
          <w:sz w:val="30"/>
          <w:szCs w:val="30"/>
        </w:rPr>
        <w:t>31</w:t>
      </w:r>
      <w:r w:rsidR="000869FB">
        <w:rPr>
          <w:rFonts w:ascii="Angsana New" w:hAnsi="Angsana New"/>
          <w:color w:val="FFFFFF"/>
          <w:sz w:val="30"/>
          <w:szCs w:val="30"/>
        </w:rPr>
        <w:t xml:space="preserve"> </w:t>
      </w:r>
      <w:r w:rsidR="000869FB" w:rsidRPr="00827DFE">
        <w:rPr>
          <w:rFonts w:ascii="Angsana New" w:hAnsi="Angsana New"/>
          <w:sz w:val="30"/>
          <w:szCs w:val="30"/>
          <w:cs/>
        </w:rPr>
        <w:t>มีนาคม</w:t>
      </w:r>
      <w:r w:rsidR="000869FB">
        <w:rPr>
          <w:rFonts w:ascii="Angsana New" w:hAnsi="Angsana New"/>
          <w:sz w:val="30"/>
          <w:szCs w:val="30"/>
        </w:rPr>
        <w:t xml:space="preserve">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7D3DCA" w:rsidRPr="00026B2B">
        <w:rPr>
          <w:rFonts w:ascii="Angsana New" w:hAnsi="Angsana New"/>
          <w:sz w:val="30"/>
          <w:szCs w:val="30"/>
          <w:cs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0869FB">
        <w:rPr>
          <w:rFonts w:ascii="Angsana New" w:hAnsi="Angsana New"/>
          <w:sz w:val="30"/>
          <w:szCs w:val="30"/>
        </w:rPr>
        <w:t>4</w:t>
      </w:r>
      <w:r w:rsidR="00A8799E">
        <w:rPr>
          <w:rFonts w:ascii="Angsana New" w:hAnsi="Angsana New" w:hint="cs"/>
          <w:sz w:val="30"/>
          <w:szCs w:val="30"/>
          <w:cs/>
        </w:rPr>
        <w:t xml:space="preserve"> มีจำนวน</w:t>
      </w:r>
      <w:r w:rsidR="00A8799E">
        <w:rPr>
          <w:rFonts w:ascii="Angsana New" w:hAnsi="Angsana New"/>
          <w:sz w:val="30"/>
          <w:szCs w:val="30"/>
        </w:rPr>
        <w:t xml:space="preserve"> </w:t>
      </w:r>
      <w:r w:rsidR="008D1D05">
        <w:rPr>
          <w:rFonts w:ascii="Angsana New" w:hAnsi="Angsana New"/>
          <w:sz w:val="30"/>
          <w:szCs w:val="30"/>
        </w:rPr>
        <w:t xml:space="preserve"> </w:t>
      </w:r>
      <w:r w:rsidR="00A8799E">
        <w:rPr>
          <w:rFonts w:ascii="Angsana New" w:hAnsi="Angsana New"/>
          <w:sz w:val="30"/>
          <w:szCs w:val="30"/>
        </w:rPr>
        <w:t xml:space="preserve">0.17 </w:t>
      </w:r>
      <w:r w:rsidR="008D1D05" w:rsidRPr="00026B2B">
        <w:rPr>
          <w:rFonts w:ascii="Angsana New" w:hAnsi="Angsana New"/>
          <w:sz w:val="30"/>
          <w:szCs w:val="30"/>
          <w:cs/>
        </w:rPr>
        <w:t>ล้านบาท</w:t>
      </w:r>
      <w:r w:rsidR="007D3DCA" w:rsidRPr="00026B2B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8D1D05">
        <w:rPr>
          <w:rFonts w:ascii="Angsana New" w:hAnsi="Angsana New"/>
          <w:i/>
          <w:iCs/>
          <w:sz w:val="30"/>
          <w:szCs w:val="30"/>
        </w:rPr>
        <w:t>31</w:t>
      </w:r>
      <w:r w:rsidR="007D3DCA" w:rsidRPr="00026B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D1D05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="007D3DCA" w:rsidRPr="00026B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F39D5" w:rsidRPr="00026B2B">
        <w:rPr>
          <w:rFonts w:ascii="Angsana New" w:hAnsi="Angsana New"/>
          <w:i/>
          <w:iCs/>
          <w:sz w:val="30"/>
          <w:szCs w:val="30"/>
        </w:rPr>
        <w:t>256</w:t>
      </w:r>
      <w:r w:rsidR="00FF6866">
        <w:rPr>
          <w:rFonts w:ascii="Angsana New" w:hAnsi="Angsana New"/>
          <w:i/>
          <w:iCs/>
          <w:sz w:val="30"/>
          <w:szCs w:val="30"/>
        </w:rPr>
        <w:t>3</w:t>
      </w:r>
      <w:r w:rsidR="007D3DCA" w:rsidRPr="00026B2B">
        <w:rPr>
          <w:rFonts w:ascii="Angsana New" w:hAnsi="Angsana New"/>
          <w:i/>
          <w:iCs/>
          <w:sz w:val="30"/>
          <w:szCs w:val="30"/>
          <w:cs/>
        </w:rPr>
        <w:t xml:space="preserve">: กำไร </w:t>
      </w:r>
      <w:r w:rsidR="00750FDE">
        <w:rPr>
          <w:rFonts w:ascii="Angsana New" w:hAnsi="Angsana New"/>
          <w:i/>
          <w:iCs/>
          <w:sz w:val="30"/>
          <w:szCs w:val="30"/>
        </w:rPr>
        <w:t>0.82</w:t>
      </w:r>
      <w:r w:rsidR="00412045">
        <w:rPr>
          <w:rFonts w:ascii="Angsana New" w:hAnsi="Angsana New"/>
          <w:i/>
          <w:iCs/>
          <w:sz w:val="30"/>
          <w:szCs w:val="30"/>
        </w:rPr>
        <w:t xml:space="preserve"> </w:t>
      </w:r>
      <w:r w:rsidR="007D3DCA" w:rsidRPr="00026B2B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="007D3DCA" w:rsidRPr="00026B2B">
        <w:rPr>
          <w:rFonts w:ascii="Angsana New" w:hAnsi="Angsana New"/>
          <w:sz w:val="30"/>
          <w:szCs w:val="30"/>
          <w:cs/>
        </w:rPr>
        <w:t>กลุ่มบริษัท</w:t>
      </w:r>
      <w:r w:rsidR="00DC2961" w:rsidRPr="00DC2961">
        <w:rPr>
          <w:rFonts w:ascii="Angsana New" w:hAnsi="Angsana New"/>
          <w:sz w:val="30"/>
          <w:szCs w:val="30"/>
          <w:cs/>
        </w:rPr>
        <w:t>ไม่มีภาระหนี้สิน</w:t>
      </w:r>
      <w:r w:rsidR="0033459F">
        <w:rPr>
          <w:rFonts w:ascii="Angsana New" w:hAnsi="Angsana New"/>
          <w:sz w:val="30"/>
          <w:szCs w:val="30"/>
        </w:rPr>
        <w:br/>
      </w:r>
      <w:r w:rsidR="00DC2961" w:rsidRPr="00DC2961">
        <w:rPr>
          <w:rFonts w:ascii="Angsana New" w:hAnsi="Angsana New"/>
          <w:sz w:val="30"/>
          <w:szCs w:val="30"/>
          <w:cs/>
        </w:rPr>
        <w:t>ที่เกี่ยวเนื่องกับผลขาดทุนเหล่านี้</w:t>
      </w:r>
    </w:p>
    <w:p w14:paraId="2D0D7093" w14:textId="77777777" w:rsidR="00336F67" w:rsidRPr="00026B2B" w:rsidRDefault="00336F67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A47D75" w14:textId="77777777" w:rsidR="00445105" w:rsidRPr="00026B2B" w:rsidRDefault="00C617FD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75498C18" w14:textId="77777777" w:rsidR="00445105" w:rsidRPr="0092417C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1906E8E" w14:textId="60AD69D9" w:rsidR="00F963EA" w:rsidRPr="00026B2B" w:rsidRDefault="00231BC8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</w:t>
      </w:r>
      <w:r w:rsidR="00F963EA" w:rsidRPr="00026B2B">
        <w:rPr>
          <w:rFonts w:ascii="Angsana New" w:hAnsi="Angsana New" w:hint="cs"/>
          <w:sz w:val="30"/>
          <w:szCs w:val="30"/>
          <w:cs/>
        </w:rPr>
        <w:t>ระหว่างงวด</w:t>
      </w:r>
      <w:r w:rsidR="000869FB">
        <w:rPr>
          <w:rFonts w:ascii="Angsana New" w:hAnsi="Angsana New" w:hint="cs"/>
          <w:sz w:val="30"/>
          <w:szCs w:val="30"/>
          <w:cs/>
        </w:rPr>
        <w:t>สาม</w:t>
      </w:r>
      <w:r w:rsidR="00AA667A" w:rsidRPr="00026B2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869FB" w:rsidRPr="00827DFE">
        <w:rPr>
          <w:rFonts w:ascii="Angsana New" w:hAnsi="Angsana New"/>
          <w:sz w:val="30"/>
          <w:szCs w:val="30"/>
        </w:rPr>
        <w:t>31</w:t>
      </w:r>
      <w:r w:rsidR="000869FB">
        <w:rPr>
          <w:rFonts w:ascii="Angsana New" w:hAnsi="Angsana New"/>
          <w:color w:val="FFFFFF"/>
          <w:sz w:val="30"/>
          <w:szCs w:val="30"/>
        </w:rPr>
        <w:t xml:space="preserve"> </w:t>
      </w:r>
      <w:r w:rsidR="000869FB" w:rsidRPr="00827DFE">
        <w:rPr>
          <w:rFonts w:ascii="Angsana New" w:hAnsi="Angsana New"/>
          <w:sz w:val="30"/>
          <w:szCs w:val="30"/>
          <w:cs/>
        </w:rPr>
        <w:t>มีนาคม</w:t>
      </w:r>
      <w:r w:rsidR="000869FB">
        <w:rPr>
          <w:rFonts w:ascii="Angsana New" w:hAnsi="Angsana New"/>
          <w:sz w:val="30"/>
          <w:szCs w:val="30"/>
        </w:rPr>
        <w:t xml:space="preserve">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0869FB">
        <w:rPr>
          <w:rFonts w:ascii="Angsana New" w:hAnsi="Angsana New"/>
          <w:sz w:val="30"/>
          <w:szCs w:val="30"/>
        </w:rPr>
        <w:t>4</w:t>
      </w:r>
      <w:r w:rsidR="00F963EA" w:rsidRPr="00026B2B">
        <w:rPr>
          <w:rFonts w:ascii="Angsana New" w:hAnsi="Angsana New"/>
          <w:sz w:val="30"/>
          <w:szCs w:val="30"/>
        </w:rPr>
        <w:t xml:space="preserve"> </w:t>
      </w:r>
      <w:r w:rsidR="00F963EA" w:rsidRPr="00026B2B">
        <w:rPr>
          <w:rFonts w:ascii="Angsana New" w:hAnsi="Angsana New" w:hint="cs"/>
          <w:sz w:val="30"/>
          <w:szCs w:val="30"/>
          <w:cs/>
        </w:rPr>
        <w:t>กลุ</w:t>
      </w:r>
      <w:r w:rsidRPr="00026B2B">
        <w:rPr>
          <w:rFonts w:ascii="Angsana New" w:hAnsi="Angsana New" w:hint="cs"/>
          <w:sz w:val="30"/>
          <w:szCs w:val="30"/>
          <w:cs/>
        </w:rPr>
        <w:t>่</w:t>
      </w:r>
      <w:r w:rsidR="00F963EA" w:rsidRPr="00026B2B">
        <w:rPr>
          <w:rFonts w:ascii="Angsana New" w:hAnsi="Angsana New" w:hint="cs"/>
          <w:sz w:val="30"/>
          <w:szCs w:val="30"/>
          <w:cs/>
        </w:rPr>
        <w:t>มบริษัทรับรู้ส่วนแบ่ง</w:t>
      </w:r>
      <w:r w:rsidR="001F4C6B">
        <w:rPr>
          <w:rFonts w:ascii="Angsana New" w:hAnsi="Angsana New" w:hint="cs"/>
          <w:sz w:val="30"/>
          <w:szCs w:val="30"/>
          <w:cs/>
        </w:rPr>
        <w:t>กำไร</w:t>
      </w:r>
      <w:r w:rsidR="00F963EA" w:rsidRPr="00026B2B">
        <w:rPr>
          <w:rFonts w:ascii="Angsana New" w:hAnsi="Angsana New" w:hint="cs"/>
          <w:sz w:val="30"/>
          <w:szCs w:val="30"/>
          <w:cs/>
        </w:rPr>
        <w:t>เบ็ดเสร็จของบริษัท</w:t>
      </w:r>
      <w:r w:rsidR="00D869F0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1F4C6B">
        <w:rPr>
          <w:rFonts w:ascii="Angsana New" w:hAnsi="Angsana New"/>
          <w:sz w:val="30"/>
          <w:szCs w:val="30"/>
          <w:cs/>
        </w:rPr>
        <w:br/>
      </w:r>
      <w:r w:rsidR="00F963EA" w:rsidRPr="00026B2B">
        <w:rPr>
          <w:rFonts w:ascii="Angsana New" w:hAnsi="Angsana New"/>
          <w:sz w:val="30"/>
          <w:szCs w:val="30"/>
        </w:rPr>
        <w:t>MEGA MSN PTE. LTD.</w:t>
      </w:r>
      <w:r w:rsidR="007D3DCA" w:rsidRPr="00026B2B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A8799E">
        <w:rPr>
          <w:rFonts w:ascii="Angsana New" w:hAnsi="Angsana New"/>
          <w:sz w:val="30"/>
          <w:szCs w:val="30"/>
        </w:rPr>
        <w:t xml:space="preserve"> 8.15 </w:t>
      </w:r>
      <w:r w:rsidR="00F963EA" w:rsidRPr="00026B2B">
        <w:rPr>
          <w:rFonts w:ascii="Angsana New" w:hAnsi="Angsana New" w:hint="cs"/>
          <w:sz w:val="30"/>
          <w:szCs w:val="30"/>
          <w:cs/>
        </w:rPr>
        <w:t>ล้านบาท</w:t>
      </w:r>
      <w:r w:rsidR="00F963EA" w:rsidRPr="00026B2B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="00F963EA" w:rsidRPr="00026B2B">
        <w:rPr>
          <w:rFonts w:ascii="Angsana New" w:hAnsi="Angsana New" w:cs="Cordia New"/>
          <w:i/>
          <w:iCs/>
          <w:sz w:val="30"/>
          <w:szCs w:val="30"/>
        </w:rPr>
        <w:t>(</w:t>
      </w:r>
      <w:r w:rsidR="000869FB" w:rsidRPr="000869FB">
        <w:rPr>
          <w:rFonts w:ascii="Angsana New" w:hAnsi="Angsana New"/>
          <w:i/>
          <w:iCs/>
          <w:sz w:val="30"/>
          <w:szCs w:val="30"/>
        </w:rPr>
        <w:t>31</w:t>
      </w:r>
      <w:r w:rsidR="000869FB" w:rsidRPr="000869FB">
        <w:rPr>
          <w:rFonts w:ascii="Angsana New" w:hAnsi="Angsana New"/>
          <w:i/>
          <w:iCs/>
          <w:color w:val="FFFFFF"/>
          <w:sz w:val="30"/>
          <w:szCs w:val="30"/>
        </w:rPr>
        <w:t xml:space="preserve"> </w:t>
      </w:r>
      <w:r w:rsidR="000869FB" w:rsidRPr="000869FB">
        <w:rPr>
          <w:rFonts w:ascii="Angsana New" w:hAnsi="Angsana New"/>
          <w:i/>
          <w:iCs/>
          <w:sz w:val="30"/>
          <w:szCs w:val="30"/>
          <w:cs/>
        </w:rPr>
        <w:t>มีนาคม</w:t>
      </w:r>
      <w:r w:rsidR="000869FB">
        <w:rPr>
          <w:rFonts w:ascii="Angsana New" w:hAnsi="Angsana New"/>
          <w:sz w:val="30"/>
          <w:szCs w:val="30"/>
        </w:rPr>
        <w:t xml:space="preserve"> </w:t>
      </w:r>
      <w:r w:rsidR="00CF50EF" w:rsidRPr="00026B2B">
        <w:rPr>
          <w:rFonts w:ascii="Angsana New" w:hAnsi="Angsana New"/>
          <w:i/>
          <w:iCs/>
          <w:sz w:val="30"/>
          <w:szCs w:val="30"/>
        </w:rPr>
        <w:t>2</w:t>
      </w:r>
      <w:r w:rsidR="00D130F3" w:rsidRPr="00026B2B">
        <w:rPr>
          <w:rFonts w:ascii="Angsana New" w:hAnsi="Angsana New"/>
          <w:i/>
          <w:iCs/>
          <w:sz w:val="30"/>
          <w:szCs w:val="30"/>
        </w:rPr>
        <w:t>5</w:t>
      </w:r>
      <w:r w:rsidR="00CF50EF" w:rsidRPr="00026B2B">
        <w:rPr>
          <w:rFonts w:ascii="Angsana New" w:hAnsi="Angsana New"/>
          <w:i/>
          <w:iCs/>
          <w:sz w:val="30"/>
          <w:szCs w:val="30"/>
        </w:rPr>
        <w:t>6</w:t>
      </w:r>
      <w:r w:rsidR="00E862B7">
        <w:rPr>
          <w:rFonts w:ascii="Angsana New" w:hAnsi="Angsana New"/>
          <w:i/>
          <w:iCs/>
          <w:sz w:val="30"/>
          <w:szCs w:val="30"/>
        </w:rPr>
        <w:t>3</w:t>
      </w:r>
      <w:r w:rsidR="00F963EA" w:rsidRPr="00026B2B">
        <w:rPr>
          <w:rFonts w:ascii="Angsana New" w:hAnsi="Angsana New"/>
          <w:i/>
          <w:iCs/>
          <w:sz w:val="30"/>
          <w:szCs w:val="30"/>
        </w:rPr>
        <w:t xml:space="preserve">: </w:t>
      </w:r>
      <w:r w:rsidR="001F4C6B">
        <w:rPr>
          <w:rFonts w:ascii="Angsana New" w:hAnsi="Angsana New" w:hint="cs"/>
          <w:i/>
          <w:iCs/>
          <w:sz w:val="30"/>
          <w:szCs w:val="30"/>
          <w:cs/>
        </w:rPr>
        <w:t>กำไร</w:t>
      </w:r>
      <w:r w:rsidR="0038744C" w:rsidRPr="00026B2B">
        <w:rPr>
          <w:rFonts w:ascii="Angsana New" w:hAnsi="Angsana New" w:hint="cs"/>
          <w:i/>
          <w:iCs/>
          <w:sz w:val="30"/>
          <w:szCs w:val="30"/>
          <w:cs/>
        </w:rPr>
        <w:t>เบ็ดเสร็จ</w:t>
      </w:r>
      <w:r w:rsidR="00350A56"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="00FF6866">
        <w:rPr>
          <w:rFonts w:ascii="Angsana New" w:hAnsi="Angsana New"/>
          <w:i/>
          <w:iCs/>
          <w:sz w:val="30"/>
          <w:szCs w:val="30"/>
        </w:rPr>
        <w:t>19.38</w:t>
      </w:r>
      <w:r w:rsidR="00872D91"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="00872D91" w:rsidRPr="00026B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963EA" w:rsidRPr="00026B2B">
        <w:rPr>
          <w:rFonts w:ascii="Angsana New" w:hAnsi="Angsana New"/>
          <w:i/>
          <w:iCs/>
          <w:sz w:val="30"/>
          <w:szCs w:val="30"/>
        </w:rPr>
        <w:t>)</w:t>
      </w:r>
    </w:p>
    <w:p w14:paraId="3CEDFE8D" w14:textId="77777777" w:rsidR="00946073" w:rsidRPr="0092417C" w:rsidRDefault="00946073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14B2D35" w14:textId="66B5F890" w:rsidR="00997CF9" w:rsidRPr="00026B2B" w:rsidRDefault="00D14A19" w:rsidP="00026B2B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t>6</w:t>
      </w:r>
      <w:r w:rsidR="000D1258" w:rsidRPr="00026B2B">
        <w:rPr>
          <w:rFonts w:ascii="Angsana New" w:hAnsi="Angsana New"/>
          <w:sz w:val="30"/>
          <w:szCs w:val="30"/>
        </w:rPr>
        <w:tab/>
      </w:r>
      <w:r w:rsidR="000D1258" w:rsidRPr="00026B2B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5966EE" w:rsidRPr="00026B2B">
        <w:rPr>
          <w:rFonts w:ascii="Angsana New" w:hAnsi="Angsana New"/>
          <w:sz w:val="30"/>
          <w:szCs w:val="30"/>
          <w:cs/>
        </w:rPr>
        <w:t>ย่อย</w:t>
      </w:r>
    </w:p>
    <w:p w14:paraId="0C1216C2" w14:textId="77777777" w:rsidR="0092417C" w:rsidRPr="0092417C" w:rsidRDefault="0092417C" w:rsidP="0092417C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59"/>
        <w:gridCol w:w="268"/>
        <w:gridCol w:w="1263"/>
      </w:tblGrid>
      <w:tr w:rsidR="0092417C" w:rsidRPr="00B87F43" w14:paraId="5372EBFA" w14:textId="77777777" w:rsidTr="00675F67">
        <w:tc>
          <w:tcPr>
            <w:tcW w:w="3480" w:type="pct"/>
          </w:tcPr>
          <w:p w14:paraId="2CFFD569" w14:textId="77777777" w:rsidR="0092417C" w:rsidRPr="00B87F43" w:rsidRDefault="0092417C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0" w:type="pct"/>
            <w:gridSpan w:val="3"/>
          </w:tcPr>
          <w:p w14:paraId="6DAAFB2D" w14:textId="77777777" w:rsidR="0092417C" w:rsidRPr="00B87F43" w:rsidRDefault="0092417C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87F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87F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92417C" w:rsidRPr="00B87F43" w14:paraId="41767206" w14:textId="77777777" w:rsidTr="00675F67">
        <w:tc>
          <w:tcPr>
            <w:tcW w:w="3480" w:type="pct"/>
          </w:tcPr>
          <w:p w14:paraId="7AD3AEC2" w14:textId="77777777" w:rsidR="0092417C" w:rsidRPr="00B87F43" w:rsidRDefault="0092417C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1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B51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686" w:type="pct"/>
            <w:shd w:val="clear" w:color="auto" w:fill="FFFFFF"/>
          </w:tcPr>
          <w:p w14:paraId="25E4399F" w14:textId="77777777" w:rsidR="0092417C" w:rsidRPr="00B87F43" w:rsidRDefault="0092417C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FFFFFF"/>
          </w:tcPr>
          <w:p w14:paraId="3F834707" w14:textId="77777777" w:rsidR="0092417C" w:rsidRPr="00B87F43" w:rsidRDefault="0092417C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FFFFFF"/>
          </w:tcPr>
          <w:p w14:paraId="2A48AF36" w14:textId="77777777" w:rsidR="0092417C" w:rsidRPr="00B87F43" w:rsidRDefault="0092417C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4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92417C" w:rsidRPr="00B87F43" w14:paraId="32132815" w14:textId="77777777" w:rsidTr="00675F67">
        <w:tc>
          <w:tcPr>
            <w:tcW w:w="3480" w:type="pct"/>
          </w:tcPr>
          <w:p w14:paraId="78012DFD" w14:textId="77777777" w:rsidR="0092417C" w:rsidRPr="00B87F43" w:rsidRDefault="0092417C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pct"/>
            <w:gridSpan w:val="3"/>
          </w:tcPr>
          <w:p w14:paraId="604E2CA2" w14:textId="77777777" w:rsidR="0092417C" w:rsidRPr="00B87F43" w:rsidRDefault="0092417C" w:rsidP="00015AFF">
            <w:pPr>
              <w:pStyle w:val="a1"/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87F4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87F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2417C" w:rsidRPr="00B87F43" w14:paraId="30253AA6" w14:textId="77777777" w:rsidTr="00675F67">
        <w:tc>
          <w:tcPr>
            <w:tcW w:w="3480" w:type="pct"/>
          </w:tcPr>
          <w:p w14:paraId="23F57051" w14:textId="77777777" w:rsidR="0092417C" w:rsidRDefault="0092417C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6" w:type="pct"/>
          </w:tcPr>
          <w:p w14:paraId="19E2A03B" w14:textId="77777777" w:rsidR="0092417C" w:rsidRDefault="00A8799E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right="-11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1,298,203</w:t>
            </w:r>
          </w:p>
        </w:tc>
        <w:tc>
          <w:tcPr>
            <w:tcW w:w="146" w:type="pct"/>
          </w:tcPr>
          <w:p w14:paraId="2629B1E1" w14:textId="77777777" w:rsidR="0092417C" w:rsidRDefault="0092417C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9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899D24A" w14:textId="77777777" w:rsidR="0092417C" w:rsidRDefault="0092417C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righ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,189</w:t>
            </w:r>
          </w:p>
        </w:tc>
      </w:tr>
      <w:tr w:rsidR="0092417C" w:rsidRPr="00B87F43" w14:paraId="614AEB84" w14:textId="77777777" w:rsidTr="00675F67">
        <w:tc>
          <w:tcPr>
            <w:tcW w:w="3480" w:type="pct"/>
          </w:tcPr>
          <w:p w14:paraId="1F47BD03" w14:textId="77777777" w:rsidR="0092417C" w:rsidRDefault="0092417C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E2AD33D" w14:textId="77777777" w:rsidR="0092417C" w:rsidRDefault="00A8799E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80" w:lineRule="exact"/>
              <w:ind w:right="-11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1,638</w:t>
            </w:r>
          </w:p>
        </w:tc>
        <w:tc>
          <w:tcPr>
            <w:tcW w:w="146" w:type="pct"/>
          </w:tcPr>
          <w:p w14:paraId="6BF69902" w14:textId="77777777" w:rsidR="0092417C" w:rsidRDefault="0092417C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9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6E58D75D" w14:textId="77777777" w:rsidR="0092417C" w:rsidRDefault="0092417C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80" w:lineRule="exact"/>
              <w:ind w:right="-11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538,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92417C" w:rsidRPr="00B87F43" w14:paraId="7FB7FFE3" w14:textId="77777777" w:rsidTr="00675F67">
        <w:tc>
          <w:tcPr>
            <w:tcW w:w="3480" w:type="pct"/>
          </w:tcPr>
          <w:p w14:paraId="123A13FA" w14:textId="77777777" w:rsidR="0092417C" w:rsidRDefault="0092417C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591D1C4F" w14:textId="77777777" w:rsidR="0092417C" w:rsidRDefault="00A8799E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right="-1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1,299,841</w:t>
            </w:r>
          </w:p>
        </w:tc>
        <w:tc>
          <w:tcPr>
            <w:tcW w:w="146" w:type="pct"/>
          </w:tcPr>
          <w:p w14:paraId="4CD3EF45" w14:textId="77777777" w:rsidR="0092417C" w:rsidRDefault="0092417C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9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798F0B78" w14:textId="77777777" w:rsidR="0092417C" w:rsidRDefault="0092417C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380" w:lineRule="exact"/>
              <w:ind w:right="-1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1,295,919</w:t>
            </w:r>
          </w:p>
        </w:tc>
      </w:tr>
      <w:tr w:rsidR="0092417C" w:rsidRPr="00B87F43" w14:paraId="3E9BE113" w14:textId="77777777" w:rsidTr="00675F67">
        <w:tc>
          <w:tcPr>
            <w:tcW w:w="3480" w:type="pct"/>
          </w:tcPr>
          <w:p w14:paraId="50E0AD10" w14:textId="77777777" w:rsidR="0092417C" w:rsidRDefault="0092417C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565C138E" w14:textId="77777777" w:rsidR="0092417C" w:rsidRDefault="0092417C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9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5671923" w14:textId="77777777" w:rsidR="0092417C" w:rsidRDefault="0092417C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9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double" w:sz="4" w:space="0" w:color="auto"/>
              <w:bottom w:val="double" w:sz="4" w:space="0" w:color="auto"/>
            </w:tcBorders>
          </w:tcPr>
          <w:p w14:paraId="7F3C126D" w14:textId="77777777" w:rsidR="0092417C" w:rsidRDefault="0092417C" w:rsidP="0092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9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1,298,203</w:t>
            </w:r>
          </w:p>
        </w:tc>
      </w:tr>
    </w:tbl>
    <w:p w14:paraId="7D166AF1" w14:textId="77777777" w:rsidR="00C5641C" w:rsidRPr="00C5641C" w:rsidRDefault="00C5641C" w:rsidP="00ED2374">
      <w:pPr>
        <w:ind w:right="-25"/>
        <w:rPr>
          <w:rFonts w:ascii="Angsana New" w:hAnsi="Angsana New"/>
          <w:cs/>
        </w:rPr>
        <w:sectPr w:rsidR="00C5641C" w:rsidRPr="00C5641C" w:rsidSect="00EF7317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11A5F8" w14:textId="22322729" w:rsidR="004E27B1" w:rsidRDefault="004E27B1" w:rsidP="004E27B1">
      <w:r w:rsidRPr="001770E3">
        <w:rPr>
          <w:rFonts w:ascii="Angsana New" w:hAnsi="Angsana New" w:hint="cs"/>
          <w:sz w:val="24"/>
          <w:szCs w:val="24"/>
          <w:cs/>
        </w:rPr>
        <w:lastRenderedPageBreak/>
        <w:t xml:space="preserve">เงินลงทุนในบริษัทย่อย ณ วันที่ </w:t>
      </w:r>
      <w:r w:rsidRPr="001770E3">
        <w:rPr>
          <w:rFonts w:ascii="Angsana New" w:hAnsi="Angsana New"/>
          <w:sz w:val="24"/>
          <w:szCs w:val="24"/>
        </w:rPr>
        <w:t xml:space="preserve">31 </w:t>
      </w:r>
      <w:r w:rsidRPr="001770E3">
        <w:rPr>
          <w:rFonts w:ascii="Angsana New" w:hAnsi="Angsana New" w:hint="cs"/>
          <w:sz w:val="24"/>
          <w:szCs w:val="24"/>
          <w:cs/>
        </w:rPr>
        <w:t xml:space="preserve">มีนาคม </w:t>
      </w:r>
      <w:r w:rsidRPr="001770E3">
        <w:rPr>
          <w:rFonts w:ascii="Angsana New" w:hAnsi="Angsana New"/>
          <w:sz w:val="24"/>
          <w:szCs w:val="24"/>
        </w:rPr>
        <w:t xml:space="preserve">2564 </w:t>
      </w:r>
      <w:r w:rsidRPr="001770E3">
        <w:rPr>
          <w:rFonts w:ascii="Angsana New" w:hAnsi="Angsana New" w:hint="cs"/>
          <w:sz w:val="24"/>
          <w:szCs w:val="24"/>
          <w:cs/>
        </w:rPr>
        <w:t xml:space="preserve">และ </w:t>
      </w:r>
      <w:r w:rsidRPr="001770E3">
        <w:rPr>
          <w:rFonts w:ascii="Angsana New" w:hAnsi="Angsana New"/>
          <w:sz w:val="24"/>
          <w:szCs w:val="24"/>
        </w:rPr>
        <w:t xml:space="preserve">31 </w:t>
      </w:r>
      <w:r w:rsidRPr="001770E3">
        <w:rPr>
          <w:rFonts w:ascii="Angsana New" w:hAnsi="Angsana New" w:hint="cs"/>
          <w:sz w:val="24"/>
          <w:szCs w:val="24"/>
          <w:cs/>
        </w:rPr>
        <w:t xml:space="preserve">ธันวาคม </w:t>
      </w:r>
      <w:r w:rsidRPr="001770E3">
        <w:rPr>
          <w:rFonts w:ascii="Angsana New" w:hAnsi="Angsana New"/>
          <w:sz w:val="24"/>
          <w:szCs w:val="24"/>
        </w:rPr>
        <w:t xml:space="preserve">2563 </w:t>
      </w:r>
      <w:r w:rsidRPr="001770E3">
        <w:rPr>
          <w:rFonts w:ascii="Angsana New" w:hAnsi="Angsana New" w:hint="cs"/>
          <w:sz w:val="24"/>
          <w:szCs w:val="24"/>
          <w:cs/>
        </w:rPr>
        <w:t>และเงินปันผลรับจากเงินลงทุนสำหรับงวดสามเดือนสิ้นสุด มีดังนี้</w:t>
      </w:r>
    </w:p>
    <w:tbl>
      <w:tblPr>
        <w:tblW w:w="5545" w:type="pct"/>
        <w:tblInd w:w="-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98"/>
        <w:gridCol w:w="185"/>
        <w:gridCol w:w="185"/>
        <w:gridCol w:w="185"/>
        <w:gridCol w:w="185"/>
        <w:gridCol w:w="180"/>
        <w:gridCol w:w="599"/>
        <w:gridCol w:w="180"/>
        <w:gridCol w:w="767"/>
        <w:gridCol w:w="712"/>
        <w:gridCol w:w="180"/>
        <w:gridCol w:w="838"/>
        <w:gridCol w:w="180"/>
        <w:gridCol w:w="725"/>
        <w:gridCol w:w="180"/>
        <w:gridCol w:w="819"/>
        <w:gridCol w:w="180"/>
        <w:gridCol w:w="674"/>
        <w:gridCol w:w="180"/>
        <w:gridCol w:w="815"/>
        <w:gridCol w:w="180"/>
        <w:gridCol w:w="844"/>
        <w:gridCol w:w="180"/>
        <w:gridCol w:w="728"/>
        <w:gridCol w:w="180"/>
        <w:gridCol w:w="770"/>
        <w:gridCol w:w="180"/>
        <w:gridCol w:w="819"/>
        <w:gridCol w:w="180"/>
        <w:gridCol w:w="783"/>
        <w:gridCol w:w="180"/>
        <w:gridCol w:w="809"/>
        <w:gridCol w:w="64"/>
      </w:tblGrid>
      <w:tr w:rsidR="00C60051" w:rsidRPr="0019431F" w14:paraId="4664A984" w14:textId="77777777" w:rsidTr="00CF0112">
        <w:trPr>
          <w:cantSplit/>
          <w:trHeight w:hRule="exact" w:val="288"/>
          <w:tblHeader/>
        </w:trPr>
        <w:tc>
          <w:tcPr>
            <w:tcW w:w="642" w:type="pct"/>
          </w:tcPr>
          <w:p w14:paraId="20191634" w14:textId="77777777" w:rsidR="005363AE" w:rsidRPr="0019431F" w:rsidRDefault="005363AE" w:rsidP="005D72B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</w:tcPr>
          <w:p w14:paraId="7D758D12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7" w:type="pct"/>
          </w:tcPr>
          <w:p w14:paraId="21B1F6FC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7" w:type="pct"/>
          </w:tcPr>
          <w:p w14:paraId="435CD65F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7" w:type="pct"/>
          </w:tcPr>
          <w:p w14:paraId="5B98D686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7" w:type="pct"/>
          </w:tcPr>
          <w:p w14:paraId="116AAE9F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44B9B85E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pct"/>
          </w:tcPr>
          <w:p w14:paraId="23E2C73D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4E0247E0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72" w:type="pct"/>
            <w:gridSpan w:val="25"/>
          </w:tcPr>
          <w:p w14:paraId="488C389D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19431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3000D" w:rsidRPr="0019431F" w14:paraId="1122A6EC" w14:textId="77777777" w:rsidTr="001F4C6B">
        <w:trPr>
          <w:gridAfter w:val="1"/>
          <w:wAfter w:w="24" w:type="pct"/>
          <w:cantSplit/>
          <w:trHeight w:val="1028"/>
          <w:tblHeader/>
        </w:trPr>
        <w:tc>
          <w:tcPr>
            <w:tcW w:w="642" w:type="pct"/>
          </w:tcPr>
          <w:p w14:paraId="1EC7F590" w14:textId="77777777" w:rsidR="005363AE" w:rsidRPr="0019431F" w:rsidRDefault="005363AE" w:rsidP="005D72B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5C24E701" w14:textId="77777777" w:rsidR="005363AE" w:rsidRDefault="005363AE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EBEE86F" w14:textId="77777777" w:rsidR="005363AE" w:rsidRDefault="005363AE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CE7A059" w14:textId="77777777" w:rsidR="005363AE" w:rsidRPr="0019431F" w:rsidRDefault="005363AE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94" w:type="pct"/>
            <w:gridSpan w:val="2"/>
          </w:tcPr>
          <w:p w14:paraId="66151F92" w14:textId="77777777" w:rsidR="00C60051" w:rsidRDefault="00C60051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369187A" w14:textId="77777777" w:rsidR="005363AE" w:rsidRPr="0019431F" w:rsidRDefault="005363AE" w:rsidP="005D72B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536" w:type="pct"/>
            <w:gridSpan w:val="3"/>
          </w:tcPr>
          <w:p w14:paraId="5CD830FA" w14:textId="77777777" w:rsidR="005363AE" w:rsidRDefault="005363AE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CDBD962" w14:textId="77777777" w:rsidR="005363AE" w:rsidRDefault="005363AE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92F7A63" w14:textId="77777777" w:rsidR="005363AE" w:rsidRPr="0019431F" w:rsidRDefault="005363AE" w:rsidP="005D72B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56" w:type="pct"/>
          </w:tcPr>
          <w:p w14:paraId="3D77167C" w14:textId="77777777" w:rsidR="005363AE" w:rsidRPr="0019431F" w:rsidRDefault="005363AE" w:rsidP="005D72B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4" w:type="pct"/>
            <w:gridSpan w:val="3"/>
          </w:tcPr>
          <w:p w14:paraId="1CA669D1" w14:textId="77777777" w:rsidR="005363AE" w:rsidRPr="001F4C6B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65EDBB8" w14:textId="77777777" w:rsidR="005363AE" w:rsidRPr="001F4C6B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0200AE5" w14:textId="77777777" w:rsidR="005363AE" w:rsidRPr="001F4C6B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ทุนชำระแล้ว</w:t>
            </w:r>
            <w:r w:rsidRPr="001F4C6B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56" w:type="pct"/>
          </w:tcPr>
          <w:p w14:paraId="284EBFFF" w14:textId="77777777" w:rsidR="005363AE" w:rsidRPr="001F4C6B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518" w:type="pct"/>
            <w:gridSpan w:val="3"/>
          </w:tcPr>
          <w:p w14:paraId="4F9EF98D" w14:textId="77777777" w:rsidR="005363AE" w:rsidRPr="001F4C6B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0D867E6" w14:textId="77777777" w:rsidR="005363AE" w:rsidRPr="001F4C6B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9169595" w14:textId="77777777" w:rsidR="005363AE" w:rsidRPr="001F4C6B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56" w:type="pct"/>
          </w:tcPr>
          <w:p w14:paraId="6275435A" w14:textId="77777777" w:rsidR="005363AE" w:rsidRPr="001F4C6B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4" w:type="pct"/>
            <w:gridSpan w:val="3"/>
          </w:tcPr>
          <w:p w14:paraId="47A5C5D0" w14:textId="77777777" w:rsidR="005363AE" w:rsidRPr="001F4C6B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C7D28F9" w14:textId="77777777" w:rsidR="005363AE" w:rsidRPr="001F4C6B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899AE19" w14:textId="77777777" w:rsidR="005363AE" w:rsidRPr="001F4C6B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56" w:type="pct"/>
          </w:tcPr>
          <w:p w14:paraId="3AB8E686" w14:textId="77777777" w:rsidR="005363AE" w:rsidRPr="001F4C6B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9" w:type="pct"/>
            <w:gridSpan w:val="3"/>
          </w:tcPr>
          <w:p w14:paraId="656929DC" w14:textId="77777777" w:rsidR="005363AE" w:rsidRPr="001F4C6B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E77D303" w14:textId="77777777" w:rsidR="005363AE" w:rsidRPr="001F4C6B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5E6D7C2" w14:textId="77777777" w:rsidR="005363AE" w:rsidRPr="001F4C6B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F4C6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ราคาทุน </w:t>
            </w:r>
            <w:r w:rsidRPr="001F4C6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- </w:t>
            </w:r>
            <w:r w:rsidRPr="001F4C6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56" w:type="pct"/>
          </w:tcPr>
          <w:p w14:paraId="23EFF3C3" w14:textId="77777777" w:rsidR="005363AE" w:rsidRPr="001F4C6B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0" w:type="pct"/>
            <w:gridSpan w:val="3"/>
          </w:tcPr>
          <w:p w14:paraId="0689E344" w14:textId="77777777" w:rsidR="005363AE" w:rsidRPr="001F4C6B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  <w:p w14:paraId="72E04B84" w14:textId="77777777" w:rsidR="005363AE" w:rsidRPr="001F4C6B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สำหรับงวดสามเดือน</w:t>
            </w:r>
          </w:p>
          <w:p w14:paraId="21BE006A" w14:textId="77777777" w:rsidR="005363AE" w:rsidRPr="001F4C6B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CF0112" w:rsidRPr="0019431F" w14:paraId="69283790" w14:textId="77777777" w:rsidTr="00CF0112">
        <w:trPr>
          <w:gridAfter w:val="1"/>
          <w:wAfter w:w="24" w:type="pct"/>
          <w:cantSplit/>
          <w:trHeight w:hRule="exact" w:val="335"/>
          <w:tblHeader/>
        </w:trPr>
        <w:tc>
          <w:tcPr>
            <w:tcW w:w="642" w:type="pct"/>
          </w:tcPr>
          <w:p w14:paraId="796A58FD" w14:textId="77777777" w:rsidR="005363AE" w:rsidRPr="0019431F" w:rsidRDefault="005363AE" w:rsidP="005D72B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7FE4D705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gridSpan w:val="2"/>
          </w:tcPr>
          <w:p w14:paraId="0919D76D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3F6A26C5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665E39EB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47E0CADB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15D30F46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5" w:type="pct"/>
          </w:tcPr>
          <w:p w14:paraId="5CFDB07E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0B68B73B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4B4A03A9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717B5132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22E6CD19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0B56FB25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22ED83B9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0CE31C6A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7FC5B791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5F202432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pct"/>
          </w:tcPr>
          <w:p w14:paraId="6F196901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3CDE3935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34458B2F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6AF95740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7A950F88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4381DA27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679AECD9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3D7D2323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</w:tcPr>
          <w:p w14:paraId="04B9DB8C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CF0112" w:rsidRPr="0019431F" w14:paraId="7A5DED62" w14:textId="77777777" w:rsidTr="00CF0112">
        <w:trPr>
          <w:gridAfter w:val="1"/>
          <w:wAfter w:w="24" w:type="pct"/>
          <w:cantSplit/>
          <w:trHeight w:hRule="exact" w:val="335"/>
          <w:tblHeader/>
        </w:trPr>
        <w:tc>
          <w:tcPr>
            <w:tcW w:w="642" w:type="pct"/>
          </w:tcPr>
          <w:p w14:paraId="46E887DF" w14:textId="77777777" w:rsidR="005363AE" w:rsidRPr="0019431F" w:rsidRDefault="005363AE" w:rsidP="005D72B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61B159D1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gridSpan w:val="2"/>
          </w:tcPr>
          <w:p w14:paraId="6BCF7EAA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123B3480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0459C5FB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030CD97F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1F00902A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5" w:type="pct"/>
          </w:tcPr>
          <w:p w14:paraId="73A7697C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78869CCD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5F3A4DE5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5ACB39E8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417972D1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6B36873A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25EEAAF7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502198FA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33F68118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12C33A22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pct"/>
          </w:tcPr>
          <w:p w14:paraId="6699D79B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36F14A6C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61C0E766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407A2FE9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2A8CE127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79A65108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7C7FA520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47EEBB54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</w:tcPr>
          <w:p w14:paraId="2C95655A" w14:textId="3F478C42" w:rsidR="005363AE" w:rsidRPr="0019431F" w:rsidRDefault="00E862B7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CF0112" w:rsidRPr="0019431F" w14:paraId="00D39F28" w14:textId="77777777" w:rsidTr="00CF0112">
        <w:trPr>
          <w:gridAfter w:val="1"/>
          <w:wAfter w:w="24" w:type="pct"/>
          <w:cantSplit/>
          <w:trHeight w:hRule="exact" w:val="274"/>
          <w:tblHeader/>
        </w:trPr>
        <w:tc>
          <w:tcPr>
            <w:tcW w:w="642" w:type="pct"/>
          </w:tcPr>
          <w:p w14:paraId="0068B195" w14:textId="77777777" w:rsidR="005363AE" w:rsidRPr="0019431F" w:rsidRDefault="005363AE" w:rsidP="005D72B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4B7140AC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gridSpan w:val="2"/>
          </w:tcPr>
          <w:p w14:paraId="52CAF262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4EC1710B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6E1A8BDC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0B746119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0ABDBE66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5" w:type="pct"/>
          </w:tcPr>
          <w:p w14:paraId="2C3DF904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6086DD80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30EC698B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7899BE80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3D2E3FDE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3254FBCB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014C73EA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6D079153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565F1BA2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19B3EC3F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pct"/>
          </w:tcPr>
          <w:p w14:paraId="267AF0EC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557964E0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2D1FC8BB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3764823B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25E4D22C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565FB96D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31596377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4D49900A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</w:tcPr>
          <w:p w14:paraId="1A27B83C" w14:textId="77777777" w:rsidR="005363AE" w:rsidRPr="0019431F" w:rsidRDefault="005363AE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C60051" w:rsidRPr="0019431F" w14:paraId="1FA8FF27" w14:textId="77777777" w:rsidTr="00CF0112">
        <w:trPr>
          <w:gridAfter w:val="1"/>
          <w:wAfter w:w="24" w:type="pct"/>
          <w:cantSplit/>
          <w:trHeight w:val="272"/>
          <w:tblHeader/>
        </w:trPr>
        <w:tc>
          <w:tcPr>
            <w:tcW w:w="642" w:type="pct"/>
          </w:tcPr>
          <w:p w14:paraId="518D6E56" w14:textId="77777777" w:rsidR="005363AE" w:rsidRPr="0019431F" w:rsidRDefault="005363AE" w:rsidP="005D72B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39CECAE9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gridSpan w:val="2"/>
          </w:tcPr>
          <w:p w14:paraId="4D4B20A3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gridSpan w:val="3"/>
          </w:tcPr>
          <w:p w14:paraId="562FFECE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56" w:type="pct"/>
          </w:tcPr>
          <w:p w14:paraId="0A4F0CC4" w14:textId="77777777" w:rsidR="005363AE" w:rsidRPr="0019431F" w:rsidRDefault="005363AE" w:rsidP="005D72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916" w:type="pct"/>
            <w:gridSpan w:val="19"/>
          </w:tcPr>
          <w:p w14:paraId="15A96C36" w14:textId="77777777" w:rsidR="005363AE" w:rsidRPr="0019431F" w:rsidRDefault="005363AE" w:rsidP="005D72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</w:rPr>
              <w:t>(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</w:rPr>
              <w:t>)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</w:tr>
      <w:tr w:rsidR="00CF0112" w:rsidRPr="0019431F" w14:paraId="61451537" w14:textId="77777777" w:rsidTr="00CF0112">
        <w:trPr>
          <w:gridAfter w:val="1"/>
          <w:wAfter w:w="24" w:type="pct"/>
          <w:trHeight w:hRule="exact" w:val="344"/>
          <w:tblHeader/>
        </w:trPr>
        <w:tc>
          <w:tcPr>
            <w:tcW w:w="642" w:type="pct"/>
          </w:tcPr>
          <w:p w14:paraId="3151431A" w14:textId="77777777" w:rsidR="005363AE" w:rsidRPr="0019431F" w:rsidRDefault="005363AE" w:rsidP="001F3F0A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firstLine="19"/>
              <w:rPr>
                <w:rFonts w:ascii="Angsana New" w:hAnsi="Angsana New"/>
                <w:sz w:val="24"/>
                <w:szCs w:val="24"/>
              </w:rPr>
            </w:pPr>
            <w:r w:rsidRPr="001F3F0A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1943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ย่อยทางตรง</w:t>
            </w:r>
          </w:p>
        </w:tc>
        <w:tc>
          <w:tcPr>
            <w:tcW w:w="531" w:type="pct"/>
            <w:gridSpan w:val="7"/>
          </w:tcPr>
          <w:p w14:paraId="1587FE4F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gridSpan w:val="2"/>
          </w:tcPr>
          <w:p w14:paraId="1D33E994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6B94942D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3E057224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71F8A937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6B809086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5" w:type="pct"/>
          </w:tcPr>
          <w:p w14:paraId="3E355419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1EE820D2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4A3FD4AE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0DCF007D" w14:textId="77777777" w:rsidR="005363AE" w:rsidRPr="0019431F" w:rsidRDefault="005363AE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595276C1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4BA29E8F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38A9A2A0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5ED0A353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051680C5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4B56C255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pct"/>
          </w:tcPr>
          <w:p w14:paraId="5A6A1CA1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33D93FF4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307749F6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6B5D1F6E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6E8BC096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02681DA0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6F454296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4F186EED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</w:tcPr>
          <w:p w14:paraId="7764635E" w14:textId="77777777" w:rsidR="005363AE" w:rsidRPr="0019431F" w:rsidRDefault="005363AE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0112" w:rsidRPr="0019431F" w14:paraId="47C35DE2" w14:textId="77777777" w:rsidTr="00CF0112">
        <w:trPr>
          <w:gridAfter w:val="1"/>
          <w:wAfter w:w="24" w:type="pct"/>
          <w:tblHeader/>
        </w:trPr>
        <w:tc>
          <w:tcPr>
            <w:tcW w:w="642" w:type="pct"/>
          </w:tcPr>
          <w:p w14:paraId="324BD9CA" w14:textId="5E2F16B1" w:rsidR="00675F67" w:rsidRPr="0019431F" w:rsidRDefault="00675F67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เมก้า ไลฟ์ไซแอ็นซ์ </w:t>
            </w:r>
            <w:r w:rsidR="00CF0112">
              <w:rPr>
                <w:rFonts w:ascii="Angsana New" w:hAnsi="Angsana New"/>
                <w:sz w:val="24"/>
                <w:szCs w:val="24"/>
              </w:rPr>
              <w:br/>
            </w:r>
            <w:r w:rsidRPr="0019431F">
              <w:rPr>
                <w:rFonts w:ascii="Angsana New" w:hAnsi="Angsana New"/>
                <w:sz w:val="24"/>
                <w:szCs w:val="24"/>
                <w:cs/>
              </w:rPr>
              <w:t>พีทีวาย จำกัด</w:t>
            </w:r>
          </w:p>
        </w:tc>
        <w:tc>
          <w:tcPr>
            <w:tcW w:w="531" w:type="pct"/>
            <w:gridSpan w:val="7"/>
          </w:tcPr>
          <w:p w14:paraId="22EEE90F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 xml:space="preserve">ธุรกิจผลิตภัณฑ์ภายใต้   </w:t>
            </w:r>
          </w:p>
          <w:p w14:paraId="426FB3A6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 xml:space="preserve">   เครื่องหมายการค้า</w:t>
            </w:r>
          </w:p>
          <w:p w14:paraId="524BC0EB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 xml:space="preserve">   และจัดจำหน่าย</w:t>
            </w:r>
          </w:p>
        </w:tc>
        <w:tc>
          <w:tcPr>
            <w:tcW w:w="294" w:type="pct"/>
            <w:gridSpan w:val="2"/>
          </w:tcPr>
          <w:p w14:paraId="3F34DA80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69AF4640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56" w:type="pct"/>
          </w:tcPr>
          <w:p w14:paraId="0426F8B8" w14:textId="77777777" w:rsidR="00675F67" w:rsidRPr="0019431F" w:rsidRDefault="00675F67" w:rsidP="00675F6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60" w:type="pct"/>
          </w:tcPr>
          <w:p w14:paraId="66205ACC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56" w:type="pct"/>
          </w:tcPr>
          <w:p w14:paraId="0248278B" w14:textId="77777777" w:rsidR="00675F67" w:rsidRPr="0019431F" w:rsidRDefault="00675F67" w:rsidP="00675F6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5" w:type="pct"/>
          </w:tcPr>
          <w:p w14:paraId="2521B466" w14:textId="77777777" w:rsidR="00675F67" w:rsidRPr="0019431F" w:rsidRDefault="00675F67" w:rsidP="00675F6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9431F"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  <w:r w:rsidRPr="0019431F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19431F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9431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56" w:type="pct"/>
          </w:tcPr>
          <w:p w14:paraId="191269AD" w14:textId="77777777" w:rsidR="00675F67" w:rsidRPr="0019431F" w:rsidRDefault="00675F67" w:rsidP="00675F6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</w:tcPr>
          <w:p w14:paraId="726CDA4D" w14:textId="77777777" w:rsidR="00675F67" w:rsidRPr="0019431F" w:rsidRDefault="00675F67" w:rsidP="00675F67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9431F"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  <w:r w:rsidRPr="0019431F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19431F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9431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56" w:type="pct"/>
          </w:tcPr>
          <w:p w14:paraId="54FFAE9D" w14:textId="77777777" w:rsidR="00675F67" w:rsidRPr="0019431F" w:rsidRDefault="00675F67" w:rsidP="00675F6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09" w:type="pct"/>
          </w:tcPr>
          <w:p w14:paraId="6FDA9393" w14:textId="77777777" w:rsidR="00675F67" w:rsidRPr="0019431F" w:rsidRDefault="00675F67" w:rsidP="00675F6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9431F">
              <w:rPr>
                <w:rFonts w:ascii="Angsana New" w:hAnsi="Angsana New"/>
                <w:sz w:val="24"/>
                <w:szCs w:val="24"/>
                <w:lang w:bidi="th-TH"/>
              </w:rPr>
              <w:t>99,</w:t>
            </w:r>
            <w:r w:rsidRPr="0019431F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  <w:r w:rsidRPr="0019431F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56" w:type="pct"/>
          </w:tcPr>
          <w:p w14:paraId="2F5C66BD" w14:textId="77777777" w:rsidR="00675F67" w:rsidRPr="0019431F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</w:tcPr>
          <w:p w14:paraId="06DE2FB7" w14:textId="77777777" w:rsidR="00675F67" w:rsidRPr="0019431F" w:rsidRDefault="00675F67" w:rsidP="00675F6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9431F">
              <w:rPr>
                <w:rFonts w:ascii="Angsana New" w:hAnsi="Angsana New"/>
                <w:sz w:val="24"/>
                <w:szCs w:val="24"/>
                <w:lang w:bidi="th-TH"/>
              </w:rPr>
              <w:t>99,</w:t>
            </w:r>
            <w:r w:rsidRPr="0019431F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  <w:r w:rsidRPr="0019431F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56" w:type="pct"/>
          </w:tcPr>
          <w:p w14:paraId="14D924CC" w14:textId="77777777" w:rsidR="00675F67" w:rsidRPr="0019431F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</w:tcPr>
          <w:p w14:paraId="69656B1E" w14:textId="77777777" w:rsidR="00675F67" w:rsidRPr="0019431F" w:rsidRDefault="00675F67" w:rsidP="00EE5B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72CB42E6" w14:textId="77777777" w:rsidR="00675F67" w:rsidRPr="0019431F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26" w:type="pct"/>
          </w:tcPr>
          <w:p w14:paraId="7AD26C0F" w14:textId="77777777" w:rsidR="00675F67" w:rsidRPr="0019431F" w:rsidRDefault="00675F67" w:rsidP="00EE5BB2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75887B0D" w14:textId="77777777" w:rsidR="00675F67" w:rsidRPr="0019431F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0FE58874" w14:textId="77777777" w:rsidR="00675F67" w:rsidRPr="0019431F" w:rsidRDefault="00675F67" w:rsidP="00675F6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9431F">
              <w:rPr>
                <w:rFonts w:ascii="Angsana New" w:hAnsi="Angsana New"/>
                <w:sz w:val="24"/>
                <w:szCs w:val="24"/>
                <w:lang w:bidi="th-TH"/>
              </w:rPr>
              <w:t>99,</w:t>
            </w:r>
            <w:r w:rsidRPr="0019431F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  <w:r w:rsidRPr="0019431F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56" w:type="pct"/>
          </w:tcPr>
          <w:p w14:paraId="73B07ED0" w14:textId="77777777" w:rsidR="00675F67" w:rsidRPr="0019431F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</w:tcPr>
          <w:p w14:paraId="54FDE600" w14:textId="77777777" w:rsidR="00675F67" w:rsidRPr="0019431F" w:rsidRDefault="00675F67" w:rsidP="00675F67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9431F">
              <w:rPr>
                <w:rFonts w:ascii="Angsana New" w:hAnsi="Angsana New"/>
                <w:sz w:val="24"/>
                <w:szCs w:val="24"/>
                <w:lang w:bidi="th-TH"/>
              </w:rPr>
              <w:t>99,</w:t>
            </w:r>
            <w:r w:rsidRPr="0019431F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  <w:r w:rsidRPr="0019431F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56" w:type="pct"/>
          </w:tcPr>
          <w:p w14:paraId="2B6D7255" w14:textId="77777777" w:rsidR="00675F67" w:rsidRPr="0019431F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pct"/>
          </w:tcPr>
          <w:p w14:paraId="20C7E2AD" w14:textId="20435704" w:rsidR="00675F67" w:rsidRPr="0019431F" w:rsidRDefault="00675F67" w:rsidP="00675F6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2F4FB860" w14:textId="77777777" w:rsidR="00675F67" w:rsidRPr="0019431F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1" w:type="pct"/>
          </w:tcPr>
          <w:p w14:paraId="20611730" w14:textId="70B2F2C3" w:rsidR="00675F67" w:rsidRPr="0019431F" w:rsidRDefault="00675F67" w:rsidP="00675F6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CF0112" w:rsidRPr="0019431F" w14:paraId="5F8DA05E" w14:textId="77777777" w:rsidTr="00CF0112">
        <w:trPr>
          <w:gridAfter w:val="1"/>
          <w:wAfter w:w="24" w:type="pct"/>
          <w:tblHeader/>
        </w:trPr>
        <w:tc>
          <w:tcPr>
            <w:tcW w:w="642" w:type="pct"/>
          </w:tcPr>
          <w:p w14:paraId="2CF591F3" w14:textId="06C358E0" w:rsidR="00675F67" w:rsidRPr="0019431F" w:rsidRDefault="00675F67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 xml:space="preserve">บริษัท แนทเชอรัล เฮลท์ </w:t>
            </w:r>
            <w:r w:rsidR="001F4C6B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19431F">
              <w:rPr>
                <w:rFonts w:ascii="Angsana New" w:hAnsi="Angsana New"/>
                <w:sz w:val="24"/>
                <w:szCs w:val="24"/>
                <w:cs/>
              </w:rPr>
              <w:t>ฟู้ดส์ จำกัด</w:t>
            </w:r>
          </w:p>
        </w:tc>
        <w:tc>
          <w:tcPr>
            <w:tcW w:w="531" w:type="pct"/>
            <w:gridSpan w:val="7"/>
          </w:tcPr>
          <w:p w14:paraId="63ECF1DD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</w:p>
          <w:p w14:paraId="14079C48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 xml:space="preserve">   เครื่องหมายการค้า</w:t>
            </w:r>
          </w:p>
        </w:tc>
        <w:tc>
          <w:tcPr>
            <w:tcW w:w="294" w:type="pct"/>
            <w:gridSpan w:val="2"/>
          </w:tcPr>
          <w:p w14:paraId="03032657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2AE28337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56" w:type="pct"/>
          </w:tcPr>
          <w:p w14:paraId="4ED0A3E2" w14:textId="77777777" w:rsidR="00675F67" w:rsidRPr="00CF0112" w:rsidRDefault="00675F67" w:rsidP="00675F6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60" w:type="pct"/>
          </w:tcPr>
          <w:p w14:paraId="352BE9D9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56" w:type="pct"/>
          </w:tcPr>
          <w:p w14:paraId="70B6EE04" w14:textId="77777777" w:rsidR="00675F67" w:rsidRPr="00CF0112" w:rsidRDefault="00675F67" w:rsidP="00675F6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34D5F488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5,000</w:t>
            </w:r>
          </w:p>
        </w:tc>
        <w:tc>
          <w:tcPr>
            <w:tcW w:w="56" w:type="pct"/>
          </w:tcPr>
          <w:p w14:paraId="0F12E099" w14:textId="77777777" w:rsidR="00675F67" w:rsidRPr="00CF0112" w:rsidRDefault="00675F67" w:rsidP="00675F6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623F033B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5,000</w:t>
            </w:r>
          </w:p>
        </w:tc>
        <w:tc>
          <w:tcPr>
            <w:tcW w:w="56" w:type="pct"/>
          </w:tcPr>
          <w:p w14:paraId="266BCA5F" w14:textId="77777777" w:rsidR="00675F67" w:rsidRPr="00CF0112" w:rsidRDefault="00675F67" w:rsidP="00675F6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9" w:type="pct"/>
          </w:tcPr>
          <w:p w14:paraId="103F737C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4,996</w:t>
            </w:r>
          </w:p>
        </w:tc>
        <w:tc>
          <w:tcPr>
            <w:tcW w:w="56" w:type="pct"/>
          </w:tcPr>
          <w:p w14:paraId="6D3E0EC5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3" w:type="pct"/>
          </w:tcPr>
          <w:p w14:paraId="00C99AA6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4,996</w:t>
            </w:r>
          </w:p>
        </w:tc>
        <w:tc>
          <w:tcPr>
            <w:tcW w:w="56" w:type="pct"/>
          </w:tcPr>
          <w:p w14:paraId="513E882D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66FB1730" w14:textId="77777777" w:rsidR="00675F67" w:rsidRPr="00EE5BB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5BB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49B586DF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6" w:type="pct"/>
          </w:tcPr>
          <w:p w14:paraId="5403EB35" w14:textId="77777777" w:rsidR="00675F67" w:rsidRPr="00EE5BB2" w:rsidRDefault="00675F67" w:rsidP="00675F67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5BB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3563340F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pct"/>
          </w:tcPr>
          <w:p w14:paraId="39D0FB31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4,996</w:t>
            </w:r>
          </w:p>
        </w:tc>
        <w:tc>
          <w:tcPr>
            <w:tcW w:w="56" w:type="pct"/>
          </w:tcPr>
          <w:p w14:paraId="2141552E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626D7909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4,996</w:t>
            </w:r>
          </w:p>
        </w:tc>
        <w:tc>
          <w:tcPr>
            <w:tcW w:w="56" w:type="pct"/>
          </w:tcPr>
          <w:p w14:paraId="1CC9385F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</w:tcPr>
          <w:p w14:paraId="6E844FC7" w14:textId="529482D6" w:rsidR="00675F67" w:rsidRPr="00CF0112" w:rsidRDefault="00675F67" w:rsidP="00675F6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64F57921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</w:tcPr>
          <w:p w14:paraId="3834E04C" w14:textId="65332CAC" w:rsidR="00675F67" w:rsidRPr="00CF0112" w:rsidRDefault="00675F67" w:rsidP="00675F6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F0112" w:rsidRPr="0019431F" w14:paraId="245668DF" w14:textId="77777777" w:rsidTr="00CF0112">
        <w:trPr>
          <w:gridAfter w:val="1"/>
          <w:wAfter w:w="24" w:type="pct"/>
          <w:trHeight w:val="317"/>
          <w:tblHeader/>
        </w:trPr>
        <w:tc>
          <w:tcPr>
            <w:tcW w:w="642" w:type="pct"/>
          </w:tcPr>
          <w:p w14:paraId="574E3168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firstLine="19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บริษัท เมก้า วีแคร์ จำกัด</w:t>
            </w:r>
          </w:p>
        </w:tc>
        <w:tc>
          <w:tcPr>
            <w:tcW w:w="531" w:type="pct"/>
            <w:gridSpan w:val="7"/>
          </w:tcPr>
          <w:p w14:paraId="6DCA34E6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ศูนย์สุขภาพ</w:t>
            </w:r>
          </w:p>
        </w:tc>
        <w:tc>
          <w:tcPr>
            <w:tcW w:w="294" w:type="pct"/>
            <w:gridSpan w:val="2"/>
          </w:tcPr>
          <w:p w14:paraId="015C5EC2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4FABEE0D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99.96</w:t>
            </w:r>
          </w:p>
        </w:tc>
        <w:tc>
          <w:tcPr>
            <w:tcW w:w="56" w:type="pct"/>
          </w:tcPr>
          <w:p w14:paraId="11D83DB2" w14:textId="77777777" w:rsidR="00675F67" w:rsidRPr="00CF0112" w:rsidRDefault="00675F67" w:rsidP="00675F6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60" w:type="pct"/>
          </w:tcPr>
          <w:p w14:paraId="2FC393DB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99.96</w:t>
            </w:r>
          </w:p>
        </w:tc>
        <w:tc>
          <w:tcPr>
            <w:tcW w:w="56" w:type="pct"/>
          </w:tcPr>
          <w:p w14:paraId="7D0C0941" w14:textId="77777777" w:rsidR="00675F67" w:rsidRPr="00CF0112" w:rsidRDefault="00675F67" w:rsidP="00675F6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51CBF481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4,900</w:t>
            </w:r>
          </w:p>
        </w:tc>
        <w:tc>
          <w:tcPr>
            <w:tcW w:w="56" w:type="pct"/>
          </w:tcPr>
          <w:p w14:paraId="186FD64D" w14:textId="77777777" w:rsidR="00675F67" w:rsidRPr="00CF0112" w:rsidRDefault="00675F67" w:rsidP="00675F6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157D0EDC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4,900</w:t>
            </w:r>
          </w:p>
        </w:tc>
        <w:tc>
          <w:tcPr>
            <w:tcW w:w="56" w:type="pct"/>
          </w:tcPr>
          <w:p w14:paraId="79AFBAF3" w14:textId="77777777" w:rsidR="00675F67" w:rsidRPr="00CF0112" w:rsidRDefault="00675F67" w:rsidP="00675F6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9" w:type="pct"/>
          </w:tcPr>
          <w:p w14:paraId="65A402D9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4,900</w:t>
            </w:r>
          </w:p>
        </w:tc>
        <w:tc>
          <w:tcPr>
            <w:tcW w:w="56" w:type="pct"/>
          </w:tcPr>
          <w:p w14:paraId="600E215C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3" w:type="pct"/>
          </w:tcPr>
          <w:p w14:paraId="1922C128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4,900</w:t>
            </w:r>
          </w:p>
        </w:tc>
        <w:tc>
          <w:tcPr>
            <w:tcW w:w="56" w:type="pct"/>
          </w:tcPr>
          <w:p w14:paraId="6558E33C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1E126E7C" w14:textId="77777777" w:rsidR="00675F67" w:rsidRPr="00EE5BB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5BB2"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56" w:type="pct"/>
          </w:tcPr>
          <w:p w14:paraId="44253DEC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6" w:type="pct"/>
          </w:tcPr>
          <w:p w14:paraId="63C56D62" w14:textId="77777777" w:rsidR="00675F67" w:rsidRPr="00EE5BB2" w:rsidRDefault="00675F67" w:rsidP="00675F67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5BB2"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56" w:type="pct"/>
          </w:tcPr>
          <w:p w14:paraId="280242F6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pct"/>
          </w:tcPr>
          <w:p w14:paraId="79CFA298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2D9D8925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0FA327E3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013DE1F8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</w:tcPr>
          <w:p w14:paraId="3E12AAE8" w14:textId="266C2D60" w:rsidR="00675F67" w:rsidRPr="00CF0112" w:rsidRDefault="00675F67" w:rsidP="00675F6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6D334884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</w:tcPr>
          <w:p w14:paraId="6371EB22" w14:textId="4722EFF3" w:rsidR="00675F67" w:rsidRPr="00CF0112" w:rsidRDefault="00675F67" w:rsidP="00675F6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F0112" w:rsidRPr="0019431F" w14:paraId="3B9B3D39" w14:textId="77777777" w:rsidTr="00CF0112">
        <w:trPr>
          <w:gridAfter w:val="1"/>
          <w:wAfter w:w="24" w:type="pct"/>
          <w:trHeight w:val="704"/>
          <w:tblHeader/>
        </w:trPr>
        <w:tc>
          <w:tcPr>
            <w:tcW w:w="642" w:type="pct"/>
          </w:tcPr>
          <w:p w14:paraId="2201ED9C" w14:textId="40F431DF" w:rsidR="00675F67" w:rsidRPr="0019431F" w:rsidRDefault="00675F67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LIMITED LIABILITY COMPANY</w:t>
            </w:r>
            <w:r w:rsidR="003D1C6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9431F">
              <w:rPr>
                <w:rFonts w:ascii="Angsana New" w:hAnsi="Angsana New"/>
                <w:sz w:val="24"/>
                <w:szCs w:val="24"/>
              </w:rPr>
              <w:t xml:space="preserve">“MEGA LIFESCIENCES"      </w:t>
            </w:r>
          </w:p>
        </w:tc>
        <w:tc>
          <w:tcPr>
            <w:tcW w:w="531" w:type="pct"/>
            <w:gridSpan w:val="7"/>
          </w:tcPr>
          <w:p w14:paraId="3F052ECC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</w:p>
          <w:p w14:paraId="44E119A2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 xml:space="preserve">   เครื่องหมายการค้า</w:t>
            </w:r>
          </w:p>
        </w:tc>
        <w:tc>
          <w:tcPr>
            <w:tcW w:w="294" w:type="pct"/>
            <w:gridSpan w:val="2"/>
          </w:tcPr>
          <w:p w14:paraId="0AA1274F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ยูเครน</w:t>
            </w:r>
          </w:p>
        </w:tc>
        <w:tc>
          <w:tcPr>
            <w:tcW w:w="221" w:type="pct"/>
          </w:tcPr>
          <w:p w14:paraId="636DB1CD" w14:textId="4A05AE51" w:rsidR="00675F67" w:rsidRPr="0019431F" w:rsidRDefault="00675F67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19431F">
              <w:rPr>
                <w:rFonts w:ascii="Angsana New" w:hAnsi="Angsana New"/>
                <w:sz w:val="24"/>
                <w:szCs w:val="24"/>
              </w:rPr>
              <w:t>00.0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56" w:type="pct"/>
          </w:tcPr>
          <w:p w14:paraId="024AF6D8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10EC6921" w14:textId="4D002E37" w:rsidR="00675F67" w:rsidRPr="0019431F" w:rsidRDefault="00675F67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100.0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56" w:type="pct"/>
          </w:tcPr>
          <w:p w14:paraId="5889D45B" w14:textId="77777777" w:rsidR="00675F67" w:rsidRPr="00CF0112" w:rsidRDefault="00675F67" w:rsidP="00675F6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3AA48ED6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2,049</w:t>
            </w:r>
          </w:p>
        </w:tc>
        <w:tc>
          <w:tcPr>
            <w:tcW w:w="56" w:type="pct"/>
          </w:tcPr>
          <w:p w14:paraId="5608712C" w14:textId="77777777" w:rsidR="00675F67" w:rsidRPr="00CF0112" w:rsidRDefault="00675F67" w:rsidP="00675F6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1CEA7F20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2,049</w:t>
            </w:r>
          </w:p>
        </w:tc>
        <w:tc>
          <w:tcPr>
            <w:tcW w:w="56" w:type="pct"/>
          </w:tcPr>
          <w:p w14:paraId="6B1BB5CE" w14:textId="77777777" w:rsidR="00675F67" w:rsidRPr="00CF0112" w:rsidRDefault="00675F67" w:rsidP="00675F6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9" w:type="pct"/>
          </w:tcPr>
          <w:p w14:paraId="211A8F1B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2,049</w:t>
            </w:r>
          </w:p>
        </w:tc>
        <w:tc>
          <w:tcPr>
            <w:tcW w:w="56" w:type="pct"/>
          </w:tcPr>
          <w:p w14:paraId="12F0CE9C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3" w:type="pct"/>
          </w:tcPr>
          <w:p w14:paraId="3B32FB4F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2,049</w:t>
            </w:r>
          </w:p>
        </w:tc>
        <w:tc>
          <w:tcPr>
            <w:tcW w:w="56" w:type="pct"/>
          </w:tcPr>
          <w:p w14:paraId="2DDFC7DD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7D032BAB" w14:textId="77777777" w:rsidR="00675F67" w:rsidRPr="00EE5BB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5BB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7DAF3CC6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6" w:type="pct"/>
          </w:tcPr>
          <w:p w14:paraId="46BB694C" w14:textId="77777777" w:rsidR="00675F67" w:rsidRPr="00EE5BB2" w:rsidRDefault="00675F67" w:rsidP="00675F67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5BB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1EC35BB5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pct"/>
          </w:tcPr>
          <w:p w14:paraId="47A1F317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2,049</w:t>
            </w:r>
          </w:p>
        </w:tc>
        <w:tc>
          <w:tcPr>
            <w:tcW w:w="56" w:type="pct"/>
          </w:tcPr>
          <w:p w14:paraId="2AF78602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74DCCD98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2,049</w:t>
            </w:r>
          </w:p>
        </w:tc>
        <w:tc>
          <w:tcPr>
            <w:tcW w:w="56" w:type="pct"/>
          </w:tcPr>
          <w:p w14:paraId="55C83C60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</w:tcPr>
          <w:p w14:paraId="7DC107F6" w14:textId="1F15895A" w:rsidR="00675F67" w:rsidRPr="00CF0112" w:rsidRDefault="00675F67" w:rsidP="00675F6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715B6771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</w:tcPr>
          <w:p w14:paraId="5A9C5CA6" w14:textId="42F25FEE" w:rsidR="00675F67" w:rsidRPr="00CF0112" w:rsidRDefault="00675F67" w:rsidP="00675F6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F0112" w:rsidRPr="0019431F" w14:paraId="46E364CF" w14:textId="77777777" w:rsidTr="00CF0112">
        <w:trPr>
          <w:gridAfter w:val="1"/>
          <w:wAfter w:w="24" w:type="pct"/>
          <w:trHeight w:val="659"/>
          <w:tblHeader/>
        </w:trPr>
        <w:tc>
          <w:tcPr>
            <w:tcW w:w="642" w:type="pct"/>
          </w:tcPr>
          <w:p w14:paraId="4D888348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firstLine="19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 xml:space="preserve">Mega Lifesciences </w:t>
            </w:r>
            <w:proofErr w:type="spellStart"/>
            <w:r w:rsidRPr="0019431F">
              <w:rPr>
                <w:rFonts w:ascii="Angsana New" w:hAnsi="Angsana New"/>
                <w:sz w:val="24"/>
                <w:szCs w:val="24"/>
              </w:rPr>
              <w:t>Sdn.Bhd</w:t>
            </w:r>
            <w:proofErr w:type="spellEnd"/>
            <w:r w:rsidRPr="0019431F">
              <w:rPr>
                <w:rFonts w:ascii="Angsana New" w:hAnsi="Angsana New"/>
                <w:sz w:val="24"/>
                <w:szCs w:val="24"/>
              </w:rPr>
              <w:t xml:space="preserve">.  </w:t>
            </w:r>
          </w:p>
        </w:tc>
        <w:tc>
          <w:tcPr>
            <w:tcW w:w="531" w:type="pct"/>
            <w:gridSpan w:val="7"/>
          </w:tcPr>
          <w:p w14:paraId="09213741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</w:p>
          <w:p w14:paraId="5A5160C6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 xml:space="preserve">   เครื่องหมายการค้า</w:t>
            </w:r>
          </w:p>
        </w:tc>
        <w:tc>
          <w:tcPr>
            <w:tcW w:w="294" w:type="pct"/>
            <w:gridSpan w:val="2"/>
          </w:tcPr>
          <w:p w14:paraId="7EFA738D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21" w:type="pct"/>
          </w:tcPr>
          <w:p w14:paraId="692FF071" w14:textId="56FD4300" w:rsidR="00675F67" w:rsidRPr="0019431F" w:rsidRDefault="00675F67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56" w:type="pct"/>
          </w:tcPr>
          <w:p w14:paraId="6F280194" w14:textId="77777777" w:rsidR="00675F67" w:rsidRPr="0019431F" w:rsidRDefault="00675F67" w:rsidP="00675F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6CD1857F" w14:textId="1AF9DE4E" w:rsidR="00675F67" w:rsidRPr="0019431F" w:rsidRDefault="00675F67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56" w:type="pct"/>
          </w:tcPr>
          <w:p w14:paraId="3CFB475B" w14:textId="77777777" w:rsidR="00675F67" w:rsidRPr="00CF0112" w:rsidRDefault="00675F67" w:rsidP="00675F6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0EED4F65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643,781</w:t>
            </w:r>
          </w:p>
        </w:tc>
        <w:tc>
          <w:tcPr>
            <w:tcW w:w="56" w:type="pct"/>
          </w:tcPr>
          <w:p w14:paraId="410B874B" w14:textId="77777777" w:rsidR="00675F67" w:rsidRPr="00CF0112" w:rsidRDefault="00675F67" w:rsidP="00675F6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72522B86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643,781</w:t>
            </w:r>
          </w:p>
        </w:tc>
        <w:tc>
          <w:tcPr>
            <w:tcW w:w="56" w:type="pct"/>
          </w:tcPr>
          <w:p w14:paraId="555CA75E" w14:textId="77777777" w:rsidR="00675F67" w:rsidRPr="00CF0112" w:rsidRDefault="00675F67" w:rsidP="00675F67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9" w:type="pct"/>
          </w:tcPr>
          <w:p w14:paraId="5E8DAC5F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644,294</w:t>
            </w:r>
          </w:p>
        </w:tc>
        <w:tc>
          <w:tcPr>
            <w:tcW w:w="56" w:type="pct"/>
          </w:tcPr>
          <w:p w14:paraId="7C1A8F93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3" w:type="pct"/>
          </w:tcPr>
          <w:p w14:paraId="2202FD28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644,294</w:t>
            </w:r>
          </w:p>
        </w:tc>
        <w:tc>
          <w:tcPr>
            <w:tcW w:w="56" w:type="pct"/>
          </w:tcPr>
          <w:p w14:paraId="67B699A8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6331AFB9" w14:textId="77777777" w:rsidR="00675F67" w:rsidRPr="00EE5BB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5BB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042F496B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6" w:type="pct"/>
          </w:tcPr>
          <w:p w14:paraId="25202EFE" w14:textId="77777777" w:rsidR="00675F67" w:rsidRPr="00EE5BB2" w:rsidRDefault="00675F67" w:rsidP="00675F67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E5BB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5EB784B0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pct"/>
          </w:tcPr>
          <w:p w14:paraId="416A398A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644,294</w:t>
            </w:r>
          </w:p>
        </w:tc>
        <w:tc>
          <w:tcPr>
            <w:tcW w:w="56" w:type="pct"/>
          </w:tcPr>
          <w:p w14:paraId="232E48AA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41A659F4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644,294</w:t>
            </w:r>
          </w:p>
        </w:tc>
        <w:tc>
          <w:tcPr>
            <w:tcW w:w="56" w:type="pct"/>
          </w:tcPr>
          <w:p w14:paraId="25D5C853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</w:tcPr>
          <w:p w14:paraId="1572D419" w14:textId="1843147E" w:rsidR="00675F67" w:rsidRPr="00CF0112" w:rsidRDefault="00675F67" w:rsidP="00675F6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713F828B" w14:textId="77777777" w:rsidR="00675F67" w:rsidRPr="00CF0112" w:rsidRDefault="00675F67" w:rsidP="00675F6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</w:tcPr>
          <w:p w14:paraId="2C8008EE" w14:textId="12975170" w:rsidR="00675F67" w:rsidRPr="00CF0112" w:rsidRDefault="00675F67" w:rsidP="00675F6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F011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1C9F2494" w14:textId="77777777" w:rsidR="004E27B1" w:rsidRPr="006B2DD8" w:rsidRDefault="004E27B1">
      <w:pPr>
        <w:rPr>
          <w:sz w:val="8"/>
          <w:szCs w:val="8"/>
        </w:rPr>
      </w:pPr>
    </w:p>
    <w:tbl>
      <w:tblPr>
        <w:tblW w:w="5560" w:type="pct"/>
        <w:tblInd w:w="-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8"/>
        <w:gridCol w:w="197"/>
        <w:gridCol w:w="187"/>
        <w:gridCol w:w="187"/>
        <w:gridCol w:w="187"/>
        <w:gridCol w:w="187"/>
        <w:gridCol w:w="181"/>
        <w:gridCol w:w="588"/>
        <w:gridCol w:w="178"/>
        <w:gridCol w:w="772"/>
        <w:gridCol w:w="711"/>
        <w:gridCol w:w="181"/>
        <w:gridCol w:w="837"/>
        <w:gridCol w:w="181"/>
        <w:gridCol w:w="724"/>
        <w:gridCol w:w="181"/>
        <w:gridCol w:w="821"/>
        <w:gridCol w:w="181"/>
        <w:gridCol w:w="727"/>
        <w:gridCol w:w="181"/>
        <w:gridCol w:w="818"/>
        <w:gridCol w:w="181"/>
        <w:gridCol w:w="843"/>
        <w:gridCol w:w="181"/>
        <w:gridCol w:w="727"/>
        <w:gridCol w:w="181"/>
        <w:gridCol w:w="769"/>
        <w:gridCol w:w="181"/>
        <w:gridCol w:w="818"/>
        <w:gridCol w:w="181"/>
        <w:gridCol w:w="782"/>
        <w:gridCol w:w="181"/>
        <w:gridCol w:w="805"/>
        <w:gridCol w:w="52"/>
      </w:tblGrid>
      <w:tr w:rsidR="004B3495" w:rsidRPr="0019431F" w14:paraId="4AFC980F" w14:textId="77777777" w:rsidTr="001F3F0A">
        <w:trPr>
          <w:cantSplit/>
          <w:trHeight w:hRule="exact" w:val="288"/>
          <w:tblHeader/>
        </w:trPr>
        <w:tc>
          <w:tcPr>
            <w:tcW w:w="640" w:type="pct"/>
          </w:tcPr>
          <w:p w14:paraId="204B1144" w14:textId="77777777" w:rsidR="004B3495" w:rsidRPr="0019431F" w:rsidRDefault="004B3495" w:rsidP="004B349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</w:tcPr>
          <w:p w14:paraId="7AE22CD3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" w:type="pct"/>
          </w:tcPr>
          <w:p w14:paraId="51DE93A9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" w:type="pct"/>
          </w:tcPr>
          <w:p w14:paraId="62D3A1B8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" w:type="pct"/>
          </w:tcPr>
          <w:p w14:paraId="6BEFFC30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" w:type="pct"/>
          </w:tcPr>
          <w:p w14:paraId="70AAB04D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5F3A6558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pct"/>
          </w:tcPr>
          <w:p w14:paraId="5E4EC60C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" w:type="pct"/>
          </w:tcPr>
          <w:p w14:paraId="0F10957A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75" w:type="pct"/>
            <w:gridSpan w:val="25"/>
          </w:tcPr>
          <w:p w14:paraId="0A431801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19431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3000D" w:rsidRPr="0019431F" w14:paraId="3B4F693B" w14:textId="77777777" w:rsidTr="001F4C6B">
        <w:trPr>
          <w:gridAfter w:val="1"/>
          <w:wAfter w:w="20" w:type="pct"/>
          <w:cantSplit/>
          <w:trHeight w:val="983"/>
          <w:tblHeader/>
        </w:trPr>
        <w:tc>
          <w:tcPr>
            <w:tcW w:w="640" w:type="pct"/>
          </w:tcPr>
          <w:p w14:paraId="57624C0B" w14:textId="77777777" w:rsidR="004B3495" w:rsidRPr="0019431F" w:rsidRDefault="004B3495" w:rsidP="004B349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gridSpan w:val="7"/>
          </w:tcPr>
          <w:p w14:paraId="710C1E9B" w14:textId="77777777" w:rsidR="004B3495" w:rsidRPr="0019431F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4956E3A" w14:textId="77777777" w:rsidR="004B3495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3B28CE6" w14:textId="77777777" w:rsidR="004B3495" w:rsidRPr="0019431F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94" w:type="pct"/>
            <w:gridSpan w:val="2"/>
          </w:tcPr>
          <w:p w14:paraId="13D427B4" w14:textId="6EB25D58" w:rsidR="004B3495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D03D731" w14:textId="77777777" w:rsidR="004B3495" w:rsidRPr="0019431F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535" w:type="pct"/>
            <w:gridSpan w:val="3"/>
          </w:tcPr>
          <w:p w14:paraId="2763527C" w14:textId="77777777" w:rsidR="004B3495" w:rsidRPr="0019431F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6A4A9F" w14:textId="77777777" w:rsidR="004B3495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7BD7B60" w14:textId="77777777" w:rsidR="004B3495" w:rsidRPr="0019431F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56" w:type="pct"/>
          </w:tcPr>
          <w:p w14:paraId="0B32BB8A" w14:textId="77777777" w:rsidR="004B3495" w:rsidRPr="0019431F" w:rsidRDefault="004B3495" w:rsidP="004B349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3"/>
          </w:tcPr>
          <w:p w14:paraId="3451504F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16206DD7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5228494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ทุนชำระแล้ว</w:t>
            </w:r>
            <w:r w:rsidRPr="001F4C6B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56" w:type="pct"/>
          </w:tcPr>
          <w:p w14:paraId="484519CD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534" w:type="pct"/>
            <w:gridSpan w:val="3"/>
          </w:tcPr>
          <w:p w14:paraId="1DFBA704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08CBF5B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5295B989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56" w:type="pct"/>
          </w:tcPr>
          <w:p w14:paraId="54FB8E71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2" w:type="pct"/>
            <w:gridSpan w:val="3"/>
          </w:tcPr>
          <w:p w14:paraId="51945E71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A5754D7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35E769F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56" w:type="pct"/>
          </w:tcPr>
          <w:p w14:paraId="09F9ACA6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7" w:type="pct"/>
            <w:gridSpan w:val="3"/>
          </w:tcPr>
          <w:p w14:paraId="4A610B96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78D3F27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0BC8C52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F4C6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ราคาทุน </w:t>
            </w:r>
            <w:r w:rsidRPr="001F4C6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- </w:t>
            </w:r>
            <w:r w:rsidRPr="001F4C6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56" w:type="pct"/>
          </w:tcPr>
          <w:p w14:paraId="2C5FCE67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7" w:type="pct"/>
            <w:gridSpan w:val="3"/>
          </w:tcPr>
          <w:p w14:paraId="7A9C2C86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  <w:p w14:paraId="54650EB5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สำหรับงวดสามเดือน</w:t>
            </w:r>
          </w:p>
          <w:p w14:paraId="43F223AC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1F3F0A" w:rsidRPr="0019431F" w14:paraId="128A74DA" w14:textId="77777777" w:rsidTr="001F3F0A">
        <w:trPr>
          <w:gridAfter w:val="1"/>
          <w:wAfter w:w="20" w:type="pct"/>
          <w:cantSplit/>
          <w:trHeight w:hRule="exact" w:val="335"/>
          <w:tblHeader/>
        </w:trPr>
        <w:tc>
          <w:tcPr>
            <w:tcW w:w="640" w:type="pct"/>
          </w:tcPr>
          <w:p w14:paraId="7084DDEA" w14:textId="77777777" w:rsidR="004B3495" w:rsidRPr="0019431F" w:rsidRDefault="004B3495" w:rsidP="004B349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gridSpan w:val="7"/>
          </w:tcPr>
          <w:p w14:paraId="34423FE9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gridSpan w:val="2"/>
          </w:tcPr>
          <w:p w14:paraId="6C9AA8AE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" w:type="pct"/>
          </w:tcPr>
          <w:p w14:paraId="04460FA7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0ED337A3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580A2402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1814389F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14:paraId="5ACCE1B5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00FBD492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58168329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72B2967B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5" w:type="pct"/>
          </w:tcPr>
          <w:p w14:paraId="4843E924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7053D8AD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5BAC5371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7D09F3C8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01DA48C7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2E26BD5B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1F3B1558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38AE8DD0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pct"/>
          </w:tcPr>
          <w:p w14:paraId="1B832AEC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121268B8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67480B2C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51E176E4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14:paraId="519AF5D9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40D66AB0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</w:tcPr>
          <w:p w14:paraId="7CC7A824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1F3F0A" w:rsidRPr="0019431F" w14:paraId="1B56697A" w14:textId="77777777" w:rsidTr="001F3F0A">
        <w:trPr>
          <w:gridAfter w:val="1"/>
          <w:wAfter w:w="20" w:type="pct"/>
          <w:cantSplit/>
          <w:trHeight w:hRule="exact" w:val="335"/>
          <w:tblHeader/>
        </w:trPr>
        <w:tc>
          <w:tcPr>
            <w:tcW w:w="640" w:type="pct"/>
          </w:tcPr>
          <w:p w14:paraId="64B187C4" w14:textId="77777777" w:rsidR="004B3495" w:rsidRPr="0019431F" w:rsidRDefault="004B3495" w:rsidP="004B349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gridSpan w:val="7"/>
          </w:tcPr>
          <w:p w14:paraId="09B2495E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gridSpan w:val="2"/>
          </w:tcPr>
          <w:p w14:paraId="17B5427D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" w:type="pct"/>
          </w:tcPr>
          <w:p w14:paraId="1FC476C0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4F0C6636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29BA03E1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6033958B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14:paraId="35FCE84A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42681CD9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2F2792FD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1C3ECBCE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5" w:type="pct"/>
          </w:tcPr>
          <w:p w14:paraId="301D53C9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70241777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33A51B14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600CA901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60BC63ED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36526FC3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13965E90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0AB6822C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pct"/>
          </w:tcPr>
          <w:p w14:paraId="16AC8CE2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74A564BC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081667B4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5E950AFA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14:paraId="16D30791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38D60AFC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</w:tcPr>
          <w:p w14:paraId="06704010" w14:textId="7B52ACF7" w:rsidR="004B3495" w:rsidRPr="0019431F" w:rsidRDefault="00E862B7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1F3F0A" w:rsidRPr="0019431F" w14:paraId="371263B4" w14:textId="77777777" w:rsidTr="001F3F0A">
        <w:trPr>
          <w:gridAfter w:val="1"/>
          <w:wAfter w:w="20" w:type="pct"/>
          <w:cantSplit/>
          <w:trHeight w:hRule="exact" w:val="274"/>
          <w:tblHeader/>
        </w:trPr>
        <w:tc>
          <w:tcPr>
            <w:tcW w:w="640" w:type="pct"/>
          </w:tcPr>
          <w:p w14:paraId="5D19219E" w14:textId="77777777" w:rsidR="004B3495" w:rsidRPr="0019431F" w:rsidRDefault="004B3495" w:rsidP="004B349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gridSpan w:val="7"/>
          </w:tcPr>
          <w:p w14:paraId="282BA25C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gridSpan w:val="2"/>
          </w:tcPr>
          <w:p w14:paraId="2D0075D8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" w:type="pct"/>
          </w:tcPr>
          <w:p w14:paraId="05B5B1D2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26736A4E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34C201D6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11CD3DDF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14:paraId="09CB404C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556E647F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07124185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62683593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5" w:type="pct"/>
          </w:tcPr>
          <w:p w14:paraId="52DC3353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64A9D8B5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62EB849F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004BC50C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75D30571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3B84C713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6FD5F1E6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7DAE0820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pct"/>
          </w:tcPr>
          <w:p w14:paraId="187AB255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3618205A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569DDC62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011C8495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14:paraId="3E16E799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0FBFBD84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</w:tcPr>
          <w:p w14:paraId="49D6233B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4B3495" w:rsidRPr="0019431F" w14:paraId="02E420D8" w14:textId="77777777" w:rsidTr="001F3F0A">
        <w:trPr>
          <w:gridAfter w:val="1"/>
          <w:wAfter w:w="20" w:type="pct"/>
          <w:cantSplit/>
          <w:trHeight w:val="272"/>
          <w:tblHeader/>
        </w:trPr>
        <w:tc>
          <w:tcPr>
            <w:tcW w:w="640" w:type="pct"/>
          </w:tcPr>
          <w:p w14:paraId="5787BEFD" w14:textId="77777777" w:rsidR="004B3495" w:rsidRPr="0019431F" w:rsidRDefault="004B3495" w:rsidP="004B349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gridSpan w:val="7"/>
          </w:tcPr>
          <w:p w14:paraId="0DB6DE82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gridSpan w:val="2"/>
          </w:tcPr>
          <w:p w14:paraId="3B82D899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5" w:type="pct"/>
            <w:gridSpan w:val="3"/>
          </w:tcPr>
          <w:p w14:paraId="25BC4857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56" w:type="pct"/>
          </w:tcPr>
          <w:p w14:paraId="432FF484" w14:textId="77777777" w:rsidR="004B3495" w:rsidRPr="0019431F" w:rsidRDefault="004B3495" w:rsidP="004B34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925" w:type="pct"/>
            <w:gridSpan w:val="19"/>
          </w:tcPr>
          <w:p w14:paraId="21C44DA9" w14:textId="77777777" w:rsidR="004B3495" w:rsidRPr="0019431F" w:rsidRDefault="004B3495" w:rsidP="004B34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</w:rPr>
              <w:t>(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</w:rPr>
              <w:t>)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</w:tr>
      <w:tr w:rsidR="001F3F0A" w:rsidRPr="0019431F" w14:paraId="5DBB3B10" w14:textId="77777777" w:rsidTr="00CF0112">
        <w:trPr>
          <w:gridAfter w:val="1"/>
          <w:wAfter w:w="20" w:type="pct"/>
          <w:trHeight w:val="659"/>
          <w:tblHeader/>
        </w:trPr>
        <w:tc>
          <w:tcPr>
            <w:tcW w:w="640" w:type="pct"/>
          </w:tcPr>
          <w:p w14:paraId="04CCA6C9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firstLine="19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>Mega We Care Tanzania Ltd.</w:t>
            </w:r>
          </w:p>
        </w:tc>
        <w:tc>
          <w:tcPr>
            <w:tcW w:w="530" w:type="pct"/>
            <w:gridSpan w:val="7"/>
          </w:tcPr>
          <w:p w14:paraId="3A2715DC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</w:p>
          <w:p w14:paraId="087E632C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เครื่องหมายการค้า</w:t>
            </w:r>
          </w:p>
        </w:tc>
        <w:tc>
          <w:tcPr>
            <w:tcW w:w="294" w:type="pct"/>
            <w:gridSpan w:val="2"/>
          </w:tcPr>
          <w:p w14:paraId="73AF3366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220" w:type="pct"/>
          </w:tcPr>
          <w:p w14:paraId="2353B489" w14:textId="77777777" w:rsidR="00566F52" w:rsidRPr="00675F67" w:rsidRDefault="00566F52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675F67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56" w:type="pct"/>
          </w:tcPr>
          <w:p w14:paraId="5D41B593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3CDF9F05" w14:textId="77777777" w:rsidR="00566F52" w:rsidRPr="00675F67" w:rsidRDefault="00566F52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675F67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56" w:type="pct"/>
          </w:tcPr>
          <w:p w14:paraId="69E45BC1" w14:textId="77777777" w:rsidR="00566F52" w:rsidRPr="00675F67" w:rsidRDefault="00566F52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14:paraId="78A0EC40" w14:textId="77777777" w:rsidR="00566F52" w:rsidRPr="00675F67" w:rsidRDefault="00566F52" w:rsidP="00675F6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3,916</w:t>
            </w:r>
          </w:p>
        </w:tc>
        <w:tc>
          <w:tcPr>
            <w:tcW w:w="56" w:type="pct"/>
          </w:tcPr>
          <w:p w14:paraId="50945E17" w14:textId="77777777" w:rsidR="00566F52" w:rsidRPr="00675F67" w:rsidRDefault="00566F52" w:rsidP="004B349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</w:tcPr>
          <w:p w14:paraId="66EA8885" w14:textId="77777777" w:rsidR="00566F52" w:rsidRPr="00675F67" w:rsidRDefault="00566F52" w:rsidP="00675F6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2,278</w:t>
            </w:r>
          </w:p>
        </w:tc>
        <w:tc>
          <w:tcPr>
            <w:tcW w:w="56" w:type="pct"/>
          </w:tcPr>
          <w:p w14:paraId="4E84534C" w14:textId="77777777" w:rsidR="00566F52" w:rsidRPr="00675F67" w:rsidRDefault="00566F52" w:rsidP="004B349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25" w:type="pct"/>
          </w:tcPr>
          <w:p w14:paraId="457C638D" w14:textId="1B6E2CE5" w:rsidR="00566F52" w:rsidRPr="00675F67" w:rsidRDefault="00566F52" w:rsidP="00586EC2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3,916</w:t>
            </w:r>
          </w:p>
        </w:tc>
        <w:tc>
          <w:tcPr>
            <w:tcW w:w="56" w:type="pct"/>
          </w:tcPr>
          <w:p w14:paraId="5003E300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</w:tcPr>
          <w:p w14:paraId="40285B7B" w14:textId="77777777" w:rsidR="00566F52" w:rsidRPr="00675F67" w:rsidRDefault="00566F52" w:rsidP="00586EC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2,278</w:t>
            </w:r>
          </w:p>
        </w:tc>
        <w:tc>
          <w:tcPr>
            <w:tcW w:w="56" w:type="pct"/>
          </w:tcPr>
          <w:p w14:paraId="674A4769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</w:tcPr>
          <w:p w14:paraId="27A27D29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5F6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1FA84498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25" w:type="pct"/>
          </w:tcPr>
          <w:p w14:paraId="155C45A0" w14:textId="77777777" w:rsidR="00566F52" w:rsidRPr="00675F67" w:rsidRDefault="00566F52" w:rsidP="00675F6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5F6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0FE7CCC4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8" w:type="pct"/>
          </w:tcPr>
          <w:p w14:paraId="4AA7332D" w14:textId="11B198FB" w:rsidR="00566F52" w:rsidRPr="00675F67" w:rsidRDefault="00566F52" w:rsidP="00586EC2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3,916</w:t>
            </w:r>
          </w:p>
        </w:tc>
        <w:tc>
          <w:tcPr>
            <w:tcW w:w="56" w:type="pct"/>
          </w:tcPr>
          <w:p w14:paraId="0B631320" w14:textId="77777777" w:rsidR="00566F52" w:rsidRPr="00675F67" w:rsidRDefault="00566F52" w:rsidP="00401EE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</w:tcPr>
          <w:p w14:paraId="72E17AEE" w14:textId="77777777" w:rsidR="00566F52" w:rsidRPr="00675F67" w:rsidRDefault="00566F52" w:rsidP="00E862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2,278</w:t>
            </w:r>
          </w:p>
        </w:tc>
        <w:tc>
          <w:tcPr>
            <w:tcW w:w="56" w:type="pct"/>
          </w:tcPr>
          <w:p w14:paraId="4F35E12A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610BE6E4" w14:textId="1348B59A" w:rsidR="00566F52" w:rsidRPr="00675F67" w:rsidRDefault="00675F67" w:rsidP="0067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6" w:type="pct"/>
          </w:tcPr>
          <w:p w14:paraId="20A5A27B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9" w:type="pct"/>
          </w:tcPr>
          <w:p w14:paraId="0D570082" w14:textId="0C6B70A5" w:rsidR="00566F52" w:rsidRPr="00675F67" w:rsidRDefault="00675F67" w:rsidP="0067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F3F0A" w:rsidRPr="0019431F" w14:paraId="1A57B079" w14:textId="77777777" w:rsidTr="001F3F0A">
        <w:trPr>
          <w:gridAfter w:val="1"/>
          <w:wAfter w:w="20" w:type="pct"/>
          <w:trHeight w:val="659"/>
          <w:tblHeader/>
        </w:trPr>
        <w:tc>
          <w:tcPr>
            <w:tcW w:w="640" w:type="pct"/>
          </w:tcPr>
          <w:p w14:paraId="72D5CBB9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 xml:space="preserve">PT Mega Lifesciences Indonesia </w:t>
            </w:r>
          </w:p>
        </w:tc>
        <w:tc>
          <w:tcPr>
            <w:tcW w:w="530" w:type="pct"/>
            <w:gridSpan w:val="7"/>
          </w:tcPr>
          <w:p w14:paraId="0EF55C2A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</w:p>
          <w:p w14:paraId="75DD76B8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Theme="majorBidi" w:hAnsiTheme="majorBidi" w:cstheme="majorBidi"/>
                <w:sz w:val="24"/>
                <w:szCs w:val="24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เครื่องหมายการค้า</w:t>
            </w:r>
          </w:p>
          <w:p w14:paraId="4C206B47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และรับจ้างผลิต</w:t>
            </w:r>
          </w:p>
        </w:tc>
        <w:tc>
          <w:tcPr>
            <w:tcW w:w="294" w:type="pct"/>
            <w:gridSpan w:val="2"/>
          </w:tcPr>
          <w:p w14:paraId="12C05524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20" w:type="pct"/>
          </w:tcPr>
          <w:p w14:paraId="778F1174" w14:textId="77777777" w:rsidR="00566F52" w:rsidRPr="00675F67" w:rsidRDefault="00566F52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675F67">
              <w:rPr>
                <w:rFonts w:ascii="Angsana New" w:hAnsi="Angsana New"/>
                <w:sz w:val="24"/>
                <w:szCs w:val="24"/>
              </w:rPr>
              <w:t>84.62</w:t>
            </w:r>
          </w:p>
        </w:tc>
        <w:tc>
          <w:tcPr>
            <w:tcW w:w="56" w:type="pct"/>
          </w:tcPr>
          <w:p w14:paraId="469D8501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24044691" w14:textId="77777777" w:rsidR="00566F52" w:rsidRPr="00675F67" w:rsidRDefault="00566F52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675F67">
              <w:rPr>
                <w:rFonts w:ascii="Angsana New" w:hAnsi="Angsana New"/>
                <w:sz w:val="24"/>
                <w:szCs w:val="24"/>
              </w:rPr>
              <w:t>84.62</w:t>
            </w:r>
          </w:p>
        </w:tc>
        <w:tc>
          <w:tcPr>
            <w:tcW w:w="56" w:type="pct"/>
          </w:tcPr>
          <w:p w14:paraId="5313DBED" w14:textId="77777777" w:rsidR="00566F52" w:rsidRPr="00675F67" w:rsidRDefault="00566F52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14:paraId="3BE8F63A" w14:textId="77777777" w:rsidR="00566F52" w:rsidRPr="00675F67" w:rsidRDefault="00566F52" w:rsidP="00675F6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148,544</w:t>
            </w:r>
          </w:p>
        </w:tc>
        <w:tc>
          <w:tcPr>
            <w:tcW w:w="56" w:type="pct"/>
          </w:tcPr>
          <w:p w14:paraId="733AF4D2" w14:textId="77777777" w:rsidR="00566F52" w:rsidRPr="00675F67" w:rsidRDefault="00566F52" w:rsidP="004B349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</w:tcPr>
          <w:p w14:paraId="37CF0FC1" w14:textId="77777777" w:rsidR="00566F52" w:rsidRPr="00675F67" w:rsidRDefault="00566F52" w:rsidP="0073000D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148,544</w:t>
            </w:r>
          </w:p>
        </w:tc>
        <w:tc>
          <w:tcPr>
            <w:tcW w:w="56" w:type="pct"/>
          </w:tcPr>
          <w:p w14:paraId="1D9C3582" w14:textId="77777777" w:rsidR="00566F52" w:rsidRPr="00675F67" w:rsidRDefault="00566F52" w:rsidP="004B349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25" w:type="pct"/>
          </w:tcPr>
          <w:p w14:paraId="0CBD8044" w14:textId="77777777" w:rsidR="00566F52" w:rsidRPr="00675F67" w:rsidRDefault="00566F52" w:rsidP="00586EC2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538,730</w:t>
            </w:r>
          </w:p>
        </w:tc>
        <w:tc>
          <w:tcPr>
            <w:tcW w:w="56" w:type="pct"/>
          </w:tcPr>
          <w:p w14:paraId="5CEE617B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</w:tcPr>
          <w:p w14:paraId="401E8F0A" w14:textId="77777777" w:rsidR="00566F52" w:rsidRPr="00675F67" w:rsidRDefault="00566F52" w:rsidP="00586EC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538,730</w:t>
            </w:r>
          </w:p>
        </w:tc>
        <w:tc>
          <w:tcPr>
            <w:tcW w:w="56" w:type="pct"/>
          </w:tcPr>
          <w:p w14:paraId="6F6246ED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</w:tcPr>
          <w:p w14:paraId="2847D933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5F6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676450F7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25" w:type="pct"/>
          </w:tcPr>
          <w:p w14:paraId="0E8312F6" w14:textId="77777777" w:rsidR="00566F52" w:rsidRPr="00675F67" w:rsidRDefault="00566F52" w:rsidP="00675F6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5F6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557B2B2D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8" w:type="pct"/>
          </w:tcPr>
          <w:p w14:paraId="713445F2" w14:textId="77734796" w:rsidR="00566F52" w:rsidRPr="00675F67" w:rsidRDefault="00566F52" w:rsidP="00586EC2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538,730</w:t>
            </w:r>
          </w:p>
        </w:tc>
        <w:tc>
          <w:tcPr>
            <w:tcW w:w="56" w:type="pct"/>
          </w:tcPr>
          <w:p w14:paraId="7D6C44A1" w14:textId="77777777" w:rsidR="00566F52" w:rsidRPr="00675F67" w:rsidRDefault="00566F52" w:rsidP="00401EE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</w:tcPr>
          <w:p w14:paraId="3D91CE19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538,730</w:t>
            </w:r>
          </w:p>
        </w:tc>
        <w:tc>
          <w:tcPr>
            <w:tcW w:w="56" w:type="pct"/>
          </w:tcPr>
          <w:p w14:paraId="1D9C676E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1438B258" w14:textId="676B868C" w:rsidR="00566F52" w:rsidRPr="00675F67" w:rsidRDefault="00675F67" w:rsidP="0067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6" w:type="pct"/>
          </w:tcPr>
          <w:p w14:paraId="5E1E831A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9" w:type="pct"/>
          </w:tcPr>
          <w:p w14:paraId="539871EF" w14:textId="10CD1AA6" w:rsidR="00566F52" w:rsidRPr="00675F67" w:rsidRDefault="00675F67" w:rsidP="0067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F3F0A" w:rsidRPr="0019431F" w14:paraId="7F717E9B" w14:textId="77777777" w:rsidTr="001F3F0A">
        <w:trPr>
          <w:gridAfter w:val="1"/>
          <w:wAfter w:w="20" w:type="pct"/>
          <w:trHeight w:val="659"/>
          <w:tblHeader/>
        </w:trPr>
        <w:tc>
          <w:tcPr>
            <w:tcW w:w="640" w:type="pct"/>
          </w:tcPr>
          <w:p w14:paraId="3119D2D9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firstLine="19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>Health at Home Pte Ltd.</w:t>
            </w:r>
          </w:p>
        </w:tc>
        <w:tc>
          <w:tcPr>
            <w:tcW w:w="530" w:type="pct"/>
            <w:gridSpan w:val="7"/>
          </w:tcPr>
          <w:p w14:paraId="46BA8DD9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ธุรกิจสนับสนุนด้านดิจิตอลของผลิตภัณฑ์</w:t>
            </w:r>
            <w:r w:rsidRPr="00CF0112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ภายใต้เครื่องหมายการค้า</w:t>
            </w:r>
          </w:p>
        </w:tc>
        <w:tc>
          <w:tcPr>
            <w:tcW w:w="294" w:type="pct"/>
            <w:gridSpan w:val="2"/>
          </w:tcPr>
          <w:p w14:paraId="7DE08E74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20" w:type="pct"/>
          </w:tcPr>
          <w:p w14:paraId="2AC5E311" w14:textId="77777777" w:rsidR="00566F52" w:rsidRPr="00675F67" w:rsidRDefault="00566F52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675F67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56" w:type="pct"/>
          </w:tcPr>
          <w:p w14:paraId="04A4BE73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3F2AE8E4" w14:textId="77777777" w:rsidR="00566F52" w:rsidRPr="00675F67" w:rsidRDefault="00566F52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675F67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56" w:type="pct"/>
          </w:tcPr>
          <w:p w14:paraId="6C35459F" w14:textId="77777777" w:rsidR="00566F52" w:rsidRPr="00675F67" w:rsidRDefault="00566F52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14:paraId="52BCD9F3" w14:textId="77777777" w:rsidR="00566F52" w:rsidRPr="00675F67" w:rsidRDefault="00566F52" w:rsidP="00675F6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32021C6A" w14:textId="77777777" w:rsidR="00566F52" w:rsidRPr="00675F67" w:rsidRDefault="00566F52" w:rsidP="004B349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</w:tcPr>
          <w:p w14:paraId="1608DFE2" w14:textId="77777777" w:rsidR="00566F52" w:rsidRPr="00675F67" w:rsidRDefault="00566F52" w:rsidP="00675F6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6D819E9E" w14:textId="77777777" w:rsidR="00566F52" w:rsidRPr="00675F67" w:rsidRDefault="00566F52" w:rsidP="004B349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25" w:type="pct"/>
          </w:tcPr>
          <w:p w14:paraId="20AEF21C" w14:textId="77777777" w:rsidR="00566F52" w:rsidRPr="00675F67" w:rsidRDefault="00566F52" w:rsidP="00586EC2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728AE66C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</w:tcPr>
          <w:p w14:paraId="55B6BDA9" w14:textId="77777777" w:rsidR="00566F52" w:rsidRPr="00675F67" w:rsidRDefault="00566F52" w:rsidP="00586EC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5E96E31F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</w:tcPr>
          <w:p w14:paraId="5D93F739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5F6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1080332E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25" w:type="pct"/>
          </w:tcPr>
          <w:p w14:paraId="21382DA6" w14:textId="77777777" w:rsidR="00566F52" w:rsidRPr="00675F67" w:rsidRDefault="00566F52" w:rsidP="00675F6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5F6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033C0D27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8" w:type="pct"/>
          </w:tcPr>
          <w:p w14:paraId="31D14E76" w14:textId="77777777" w:rsidR="00566F52" w:rsidRPr="00675F67" w:rsidRDefault="00566F52" w:rsidP="00586EC2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45BBCEAD" w14:textId="77777777" w:rsidR="00566F52" w:rsidRPr="00675F67" w:rsidRDefault="00566F52" w:rsidP="00401EE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</w:tcPr>
          <w:p w14:paraId="50F48A1B" w14:textId="5221DFF5" w:rsidR="00566F52" w:rsidRPr="00E862B7" w:rsidRDefault="001F4C6B" w:rsidP="00E862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2B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5062FDAE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00AAEE2E" w14:textId="23158C24" w:rsidR="00566F52" w:rsidRPr="00675F67" w:rsidRDefault="00675F67" w:rsidP="0067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6" w:type="pct"/>
          </w:tcPr>
          <w:p w14:paraId="388018C1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9" w:type="pct"/>
          </w:tcPr>
          <w:p w14:paraId="254266E1" w14:textId="27840854" w:rsidR="00566F52" w:rsidRPr="00675F67" w:rsidRDefault="00675F67" w:rsidP="0067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F3F0A" w:rsidRPr="0019431F" w14:paraId="665A2774" w14:textId="77777777" w:rsidTr="001F3F0A">
        <w:trPr>
          <w:gridAfter w:val="1"/>
          <w:wAfter w:w="20" w:type="pct"/>
          <w:trHeight w:val="659"/>
          <w:tblHeader/>
        </w:trPr>
        <w:tc>
          <w:tcPr>
            <w:tcW w:w="640" w:type="pct"/>
          </w:tcPr>
          <w:p w14:paraId="4012FB57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firstLine="19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CF0112">
              <w:rPr>
                <w:rFonts w:ascii="Angsana New" w:hAnsi="Angsana New"/>
                <w:spacing w:val="-6"/>
                <w:sz w:val="24"/>
                <w:szCs w:val="24"/>
              </w:rPr>
              <w:t>Mega Lifesciences Limited Inc.</w:t>
            </w:r>
          </w:p>
        </w:tc>
        <w:tc>
          <w:tcPr>
            <w:tcW w:w="530" w:type="pct"/>
            <w:gridSpan w:val="7"/>
          </w:tcPr>
          <w:p w14:paraId="33411C56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</w:p>
          <w:p w14:paraId="63E8E003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เครื่องหมายการค้า</w:t>
            </w:r>
          </w:p>
        </w:tc>
        <w:tc>
          <w:tcPr>
            <w:tcW w:w="294" w:type="pct"/>
            <w:gridSpan w:val="2"/>
          </w:tcPr>
          <w:p w14:paraId="77E6CBF2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220" w:type="pct"/>
          </w:tcPr>
          <w:p w14:paraId="6C2B0297" w14:textId="77777777" w:rsidR="00566F52" w:rsidRPr="00675F67" w:rsidRDefault="00566F52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675F67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56" w:type="pct"/>
          </w:tcPr>
          <w:p w14:paraId="490F487A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6A5C4044" w14:textId="77777777" w:rsidR="00566F52" w:rsidRPr="00675F67" w:rsidRDefault="00566F52" w:rsidP="0067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hanging="89"/>
              <w:rPr>
                <w:rFonts w:ascii="Angsana New" w:hAnsi="Angsana New"/>
                <w:sz w:val="24"/>
                <w:szCs w:val="24"/>
              </w:rPr>
            </w:pPr>
            <w:r w:rsidRPr="00675F67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56" w:type="pct"/>
          </w:tcPr>
          <w:p w14:paraId="701A69A3" w14:textId="77777777" w:rsidR="00566F52" w:rsidRPr="00675F67" w:rsidRDefault="00566F52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14:paraId="4053727F" w14:textId="77777777" w:rsidR="00566F52" w:rsidRPr="00675F67" w:rsidRDefault="00566F52" w:rsidP="00675F6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56" w:type="pct"/>
          </w:tcPr>
          <w:p w14:paraId="5C5C5BB6" w14:textId="77777777" w:rsidR="00566F52" w:rsidRPr="00675F67" w:rsidRDefault="00566F52" w:rsidP="004B349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</w:tcPr>
          <w:p w14:paraId="5E372C55" w14:textId="77777777" w:rsidR="00566F52" w:rsidRPr="00675F67" w:rsidRDefault="00566F52" w:rsidP="00675F6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56" w:type="pct"/>
          </w:tcPr>
          <w:p w14:paraId="05ACA335" w14:textId="77777777" w:rsidR="00566F52" w:rsidRPr="00675F67" w:rsidRDefault="00566F52" w:rsidP="004B349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</w:tcPr>
          <w:p w14:paraId="4AFDD210" w14:textId="77777777" w:rsidR="00566F52" w:rsidRPr="00675F67" w:rsidRDefault="00566F52" w:rsidP="00586EC2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56" w:type="pct"/>
          </w:tcPr>
          <w:p w14:paraId="0670974B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2868C5CE" w14:textId="77777777" w:rsidR="00566F52" w:rsidRPr="00675F67" w:rsidRDefault="00566F52" w:rsidP="00586EC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56" w:type="pct"/>
          </w:tcPr>
          <w:p w14:paraId="56793418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02D068C5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5F6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104FFE33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</w:tcPr>
          <w:p w14:paraId="67D79995" w14:textId="77777777" w:rsidR="00566F52" w:rsidRPr="00675F67" w:rsidRDefault="00566F52" w:rsidP="00675F6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75F6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552BDCAB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</w:tcPr>
          <w:p w14:paraId="0EBD6969" w14:textId="77777777" w:rsidR="00566F52" w:rsidRPr="00675F67" w:rsidRDefault="00566F52" w:rsidP="00586EC2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56" w:type="pct"/>
          </w:tcPr>
          <w:p w14:paraId="13819A18" w14:textId="77777777" w:rsidR="00566F52" w:rsidRPr="00675F67" w:rsidRDefault="00566F52" w:rsidP="00401EE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6E013FFE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5F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56" w:type="pct"/>
          </w:tcPr>
          <w:p w14:paraId="4100D2BB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</w:tcPr>
          <w:p w14:paraId="57A139A8" w14:textId="0CAE0E68" w:rsidR="00566F52" w:rsidRPr="00675F67" w:rsidRDefault="00675F67" w:rsidP="0067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6" w:type="pct"/>
          </w:tcPr>
          <w:p w14:paraId="5F2DC72F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14:paraId="7A3F3827" w14:textId="0F4056EF" w:rsidR="00566F52" w:rsidRPr="00675F67" w:rsidRDefault="00675F67" w:rsidP="0067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F3F0A" w:rsidRPr="0019431F" w14:paraId="7EA16732" w14:textId="77777777" w:rsidTr="00E33A3A">
        <w:trPr>
          <w:gridAfter w:val="1"/>
          <w:wAfter w:w="20" w:type="pct"/>
          <w:trHeight w:val="361"/>
          <w:tblHeader/>
        </w:trPr>
        <w:tc>
          <w:tcPr>
            <w:tcW w:w="640" w:type="pct"/>
          </w:tcPr>
          <w:p w14:paraId="2BA86D93" w14:textId="77777777" w:rsidR="00566F52" w:rsidRPr="00675F67" w:rsidRDefault="00566F52" w:rsidP="004B349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75F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0" w:type="pct"/>
            <w:gridSpan w:val="7"/>
          </w:tcPr>
          <w:p w14:paraId="77807179" w14:textId="77777777" w:rsidR="00566F52" w:rsidRPr="00675F67" w:rsidRDefault="00566F52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gridSpan w:val="2"/>
          </w:tcPr>
          <w:p w14:paraId="158E1D54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0" w:type="pct"/>
          </w:tcPr>
          <w:p w14:paraId="0807E86D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326C46F6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7EEB0908" w14:textId="77777777" w:rsidR="00566F52" w:rsidRPr="00675F67" w:rsidRDefault="00566F52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3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19C6648E" w14:textId="77777777" w:rsidR="00566F52" w:rsidRPr="00675F67" w:rsidRDefault="00566F52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14:paraId="6B0C5DBF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54755123" w14:textId="77777777" w:rsidR="00566F52" w:rsidRPr="00675F67" w:rsidRDefault="00566F52" w:rsidP="004B349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</w:tcPr>
          <w:p w14:paraId="33B68328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7BD26E65" w14:textId="77777777" w:rsidR="00566F52" w:rsidRPr="00675F67" w:rsidRDefault="00566F52" w:rsidP="004B349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25" w:type="pct"/>
            <w:tcBorders>
              <w:top w:val="single" w:sz="4" w:space="0" w:color="auto"/>
              <w:bottom w:val="double" w:sz="4" w:space="0" w:color="auto"/>
            </w:tcBorders>
          </w:tcPr>
          <w:p w14:paraId="52E202DD" w14:textId="77777777" w:rsidR="00566F52" w:rsidRPr="00675F67" w:rsidRDefault="00566F52" w:rsidP="00586EC2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1,304,741</w:t>
            </w:r>
          </w:p>
        </w:tc>
        <w:tc>
          <w:tcPr>
            <w:tcW w:w="56" w:type="pct"/>
          </w:tcPr>
          <w:p w14:paraId="4394C0F6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3CBB6DB1" w14:textId="77777777" w:rsidR="00566F52" w:rsidRPr="00675F67" w:rsidRDefault="00566F52" w:rsidP="00586EC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1,303,103</w:t>
            </w:r>
          </w:p>
        </w:tc>
        <w:tc>
          <w:tcPr>
            <w:tcW w:w="56" w:type="pct"/>
          </w:tcPr>
          <w:p w14:paraId="7D6BEE59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30A3BE60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75F6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56" w:type="pct"/>
          </w:tcPr>
          <w:p w14:paraId="14CB2E09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5" w:type="pct"/>
            <w:tcBorders>
              <w:top w:val="single" w:sz="4" w:space="0" w:color="auto"/>
              <w:bottom w:val="double" w:sz="4" w:space="0" w:color="auto"/>
            </w:tcBorders>
          </w:tcPr>
          <w:p w14:paraId="51B1DBD8" w14:textId="77777777" w:rsidR="00566F52" w:rsidRPr="00675F67" w:rsidRDefault="00566F52" w:rsidP="00675F6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75F6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56" w:type="pct"/>
          </w:tcPr>
          <w:p w14:paraId="2F4BDFBC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8" w:type="pct"/>
            <w:tcBorders>
              <w:top w:val="single" w:sz="4" w:space="0" w:color="auto"/>
              <w:bottom w:val="double" w:sz="4" w:space="0" w:color="auto"/>
            </w:tcBorders>
          </w:tcPr>
          <w:p w14:paraId="0CD30937" w14:textId="77777777" w:rsidR="00566F52" w:rsidRPr="00675F67" w:rsidRDefault="00566F52" w:rsidP="00586EC2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75F6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1,299,841</w:t>
            </w:r>
          </w:p>
        </w:tc>
        <w:tc>
          <w:tcPr>
            <w:tcW w:w="56" w:type="pct"/>
          </w:tcPr>
          <w:p w14:paraId="17153543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23A8FA3F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75F6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</w:t>
            </w:r>
            <w:r w:rsidRPr="00675F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298,203</w:t>
            </w:r>
          </w:p>
        </w:tc>
        <w:tc>
          <w:tcPr>
            <w:tcW w:w="56" w:type="pct"/>
          </w:tcPr>
          <w:p w14:paraId="2495117D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  <w:tcBorders>
              <w:top w:val="single" w:sz="4" w:space="0" w:color="auto"/>
              <w:bottom w:val="double" w:sz="4" w:space="0" w:color="auto"/>
            </w:tcBorders>
          </w:tcPr>
          <w:p w14:paraId="05CCB0A5" w14:textId="209A7E0D" w:rsidR="00566F52" w:rsidRPr="00675F67" w:rsidRDefault="00D96FC1" w:rsidP="0067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" w:type="pct"/>
          </w:tcPr>
          <w:p w14:paraId="18A16151" w14:textId="77777777" w:rsidR="00566F52" w:rsidRPr="00675F67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021F1CD2" w14:textId="61E27D94" w:rsidR="00566F52" w:rsidRPr="00675F67" w:rsidRDefault="00D96FC1" w:rsidP="0067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1100F13D" w14:textId="77777777" w:rsidR="00764B2C" w:rsidRDefault="00764B2C">
      <w:r>
        <w:br w:type="page"/>
      </w:r>
    </w:p>
    <w:tbl>
      <w:tblPr>
        <w:tblW w:w="5552" w:type="pct"/>
        <w:tblInd w:w="-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7"/>
        <w:gridCol w:w="193"/>
        <w:gridCol w:w="180"/>
        <w:gridCol w:w="180"/>
        <w:gridCol w:w="180"/>
        <w:gridCol w:w="181"/>
        <w:gridCol w:w="178"/>
        <w:gridCol w:w="620"/>
        <w:gridCol w:w="181"/>
        <w:gridCol w:w="774"/>
        <w:gridCol w:w="713"/>
        <w:gridCol w:w="181"/>
        <w:gridCol w:w="839"/>
        <w:gridCol w:w="181"/>
        <w:gridCol w:w="726"/>
        <w:gridCol w:w="181"/>
        <w:gridCol w:w="820"/>
        <w:gridCol w:w="181"/>
        <w:gridCol w:w="678"/>
        <w:gridCol w:w="181"/>
        <w:gridCol w:w="820"/>
        <w:gridCol w:w="181"/>
        <w:gridCol w:w="845"/>
        <w:gridCol w:w="181"/>
        <w:gridCol w:w="729"/>
        <w:gridCol w:w="181"/>
        <w:gridCol w:w="771"/>
        <w:gridCol w:w="181"/>
        <w:gridCol w:w="820"/>
        <w:gridCol w:w="181"/>
        <w:gridCol w:w="784"/>
        <w:gridCol w:w="181"/>
        <w:gridCol w:w="803"/>
        <w:gridCol w:w="61"/>
      </w:tblGrid>
      <w:tr w:rsidR="004B3495" w:rsidRPr="0019431F" w14:paraId="201623BD" w14:textId="77777777" w:rsidTr="001F3F0A">
        <w:trPr>
          <w:cantSplit/>
          <w:trHeight w:hRule="exact" w:val="288"/>
          <w:tblHeader/>
        </w:trPr>
        <w:tc>
          <w:tcPr>
            <w:tcW w:w="641" w:type="pct"/>
          </w:tcPr>
          <w:p w14:paraId="6C337651" w14:textId="77777777" w:rsidR="004B3495" w:rsidRPr="0019431F" w:rsidRDefault="004B3495" w:rsidP="004B349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</w:tcPr>
          <w:p w14:paraId="0D4EF45F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29018634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3A863A61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4A7A6BA3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5580223B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" w:type="pct"/>
          </w:tcPr>
          <w:p w14:paraId="2FAE1F5B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pct"/>
          </w:tcPr>
          <w:p w14:paraId="45F5AB71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7CBEEF87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73" w:type="pct"/>
            <w:gridSpan w:val="25"/>
          </w:tcPr>
          <w:p w14:paraId="43F81A4F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19431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3000D" w:rsidRPr="0019431F" w14:paraId="2EA1036E" w14:textId="77777777" w:rsidTr="001F4C6B">
        <w:trPr>
          <w:gridAfter w:val="1"/>
          <w:wAfter w:w="25" w:type="pct"/>
          <w:cantSplit/>
          <w:trHeight w:val="983"/>
          <w:tblHeader/>
        </w:trPr>
        <w:tc>
          <w:tcPr>
            <w:tcW w:w="641" w:type="pct"/>
          </w:tcPr>
          <w:p w14:paraId="0C65D7BD" w14:textId="77777777" w:rsidR="004B3495" w:rsidRPr="0019431F" w:rsidRDefault="004B3495" w:rsidP="004B349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2A997D44" w14:textId="77777777" w:rsidR="004B3495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D677544" w14:textId="77777777" w:rsidR="004B3495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50A8A31" w14:textId="77777777" w:rsidR="004B3495" w:rsidRPr="0019431F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96" w:type="pct"/>
            <w:gridSpan w:val="2"/>
          </w:tcPr>
          <w:p w14:paraId="6064677F" w14:textId="77777777" w:rsidR="004B3495" w:rsidRPr="0019431F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E349FB" w14:textId="77777777" w:rsidR="004B3495" w:rsidRPr="0019431F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536" w:type="pct"/>
            <w:gridSpan w:val="3"/>
          </w:tcPr>
          <w:p w14:paraId="32E28460" w14:textId="77777777" w:rsidR="004B3495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6FD160A" w14:textId="77777777" w:rsidR="004B3495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6435C32" w14:textId="77777777" w:rsidR="004B3495" w:rsidRPr="0019431F" w:rsidRDefault="004B3495" w:rsidP="004B349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56" w:type="pct"/>
          </w:tcPr>
          <w:p w14:paraId="0134A67C" w14:textId="77777777" w:rsidR="004B3495" w:rsidRPr="0019431F" w:rsidRDefault="004B3495" w:rsidP="004B349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4" w:type="pct"/>
            <w:gridSpan w:val="3"/>
          </w:tcPr>
          <w:p w14:paraId="1AB57332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3E110F58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F867611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ทุนชำระแล้ว</w:t>
            </w:r>
            <w:r w:rsidRPr="001F4C6B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56" w:type="pct"/>
          </w:tcPr>
          <w:p w14:paraId="546C2E82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gridSpan w:val="3"/>
          </w:tcPr>
          <w:p w14:paraId="1E2BC57D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1043FF11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1B9CDA90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56" w:type="pct"/>
          </w:tcPr>
          <w:p w14:paraId="6B79804E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3" w:type="pct"/>
            <w:gridSpan w:val="3"/>
          </w:tcPr>
          <w:p w14:paraId="4F228E0E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BB09D9A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19B1A13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56" w:type="pct"/>
          </w:tcPr>
          <w:p w14:paraId="764431ED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8" w:type="pct"/>
            <w:gridSpan w:val="3"/>
          </w:tcPr>
          <w:p w14:paraId="574D46BD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A9FA4B0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97DE095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ราคาทุน </w:t>
            </w:r>
            <w:r w:rsidRPr="001F4C6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- </w:t>
            </w:r>
            <w:r w:rsidRPr="001F4C6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56" w:type="pct"/>
          </w:tcPr>
          <w:p w14:paraId="1D1D9C82" w14:textId="77777777" w:rsidR="004B3495" w:rsidRPr="001F4C6B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7" w:type="pct"/>
            <w:gridSpan w:val="3"/>
          </w:tcPr>
          <w:p w14:paraId="21E788C8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  <w:p w14:paraId="4A7733C0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สำหรับงวดสามเดือน</w:t>
            </w:r>
          </w:p>
          <w:p w14:paraId="5A093772" w14:textId="77777777" w:rsidR="004B3495" w:rsidRPr="001F4C6B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1F3F0A" w:rsidRPr="0019431F" w14:paraId="45D03C90" w14:textId="77777777" w:rsidTr="001F3F0A">
        <w:trPr>
          <w:gridAfter w:val="1"/>
          <w:wAfter w:w="25" w:type="pct"/>
          <w:cantSplit/>
          <w:trHeight w:hRule="exact" w:val="335"/>
          <w:tblHeader/>
        </w:trPr>
        <w:tc>
          <w:tcPr>
            <w:tcW w:w="641" w:type="pct"/>
          </w:tcPr>
          <w:p w14:paraId="720D65D4" w14:textId="77777777" w:rsidR="004B3495" w:rsidRPr="0019431F" w:rsidRDefault="004B3495" w:rsidP="004B349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0708722D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14:paraId="6A10DB12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23B1409F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6208C9A2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062C3CB3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6A214144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5" w:type="pct"/>
          </w:tcPr>
          <w:p w14:paraId="18D1CE48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43E36E4E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070B917D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61D91225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10" w:type="pct"/>
          </w:tcPr>
          <w:p w14:paraId="5F99F5F3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307D4352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508C64AC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34FF0A0E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37318052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01149D57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pct"/>
          </w:tcPr>
          <w:p w14:paraId="0EE4B407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76DB2477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5012F037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01963D55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7BBBA710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69051210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0292E1EF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57F23370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</w:tcPr>
          <w:p w14:paraId="01AC3094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1F3F0A" w:rsidRPr="0019431F" w14:paraId="126BE20C" w14:textId="77777777" w:rsidTr="001F3F0A">
        <w:trPr>
          <w:gridAfter w:val="1"/>
          <w:wAfter w:w="25" w:type="pct"/>
          <w:cantSplit/>
          <w:trHeight w:hRule="exact" w:val="335"/>
          <w:tblHeader/>
        </w:trPr>
        <w:tc>
          <w:tcPr>
            <w:tcW w:w="641" w:type="pct"/>
          </w:tcPr>
          <w:p w14:paraId="60B02CE4" w14:textId="77777777" w:rsidR="004B3495" w:rsidRPr="0019431F" w:rsidRDefault="004B3495" w:rsidP="004B349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61B709BB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14:paraId="45FD4225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1FDF5EE8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5748BF79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1CE672F4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4FD4C6FE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5" w:type="pct"/>
          </w:tcPr>
          <w:p w14:paraId="30E2DBA3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0A10BC22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3F0E1581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1A5BD5B3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10" w:type="pct"/>
          </w:tcPr>
          <w:p w14:paraId="5021F3B7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418F9C75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3D71FA56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589D9A2B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31305729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268C9D2F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pct"/>
          </w:tcPr>
          <w:p w14:paraId="7B76CD04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17A41475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0CB185AD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11620808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78DAC7A3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7C29A2E9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645BB7A8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2DA1A157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</w:tcPr>
          <w:p w14:paraId="2CB7635E" w14:textId="16854A19" w:rsidR="004B3495" w:rsidRPr="0019431F" w:rsidRDefault="00E862B7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1F3F0A" w:rsidRPr="0019431F" w14:paraId="554721BC" w14:textId="77777777" w:rsidTr="001F3F0A">
        <w:trPr>
          <w:gridAfter w:val="1"/>
          <w:wAfter w:w="25" w:type="pct"/>
          <w:cantSplit/>
          <w:trHeight w:hRule="exact" w:val="274"/>
          <w:tblHeader/>
        </w:trPr>
        <w:tc>
          <w:tcPr>
            <w:tcW w:w="641" w:type="pct"/>
          </w:tcPr>
          <w:p w14:paraId="4FCB921E" w14:textId="77777777" w:rsidR="004B3495" w:rsidRPr="0019431F" w:rsidRDefault="004B3495" w:rsidP="004B349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4FB165BC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14:paraId="6398B928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750427E4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3B7B5967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06219CC3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52879E3C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5" w:type="pct"/>
          </w:tcPr>
          <w:p w14:paraId="37CE42E2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7EE89ED5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3D223D34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6592B60D" w14:textId="77777777" w:rsidR="004B3495" w:rsidRPr="0019431F" w:rsidRDefault="004B3495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10" w:type="pct"/>
          </w:tcPr>
          <w:p w14:paraId="485EF979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7E956E3F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45B3582E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0C4AA8C4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273928B1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56DADEB3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pct"/>
          </w:tcPr>
          <w:p w14:paraId="259E4F0C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454B46EA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73EC6AC0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4FC84F98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52A26032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3A51402C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5A17A1F0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57AC58BD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</w:tcPr>
          <w:p w14:paraId="09D541BA" w14:textId="77777777" w:rsidR="004B3495" w:rsidRPr="0019431F" w:rsidRDefault="004B3495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4B3495" w:rsidRPr="0019431F" w14:paraId="41E8CE14" w14:textId="77777777" w:rsidTr="001F3F0A">
        <w:trPr>
          <w:gridAfter w:val="1"/>
          <w:wAfter w:w="25" w:type="pct"/>
          <w:cantSplit/>
          <w:trHeight w:val="272"/>
          <w:tblHeader/>
        </w:trPr>
        <w:tc>
          <w:tcPr>
            <w:tcW w:w="641" w:type="pct"/>
          </w:tcPr>
          <w:p w14:paraId="24E606BC" w14:textId="77777777" w:rsidR="004B3495" w:rsidRPr="0019431F" w:rsidRDefault="004B3495" w:rsidP="004B349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279D212E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14:paraId="520EB51B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gridSpan w:val="3"/>
          </w:tcPr>
          <w:p w14:paraId="1946AD05" w14:textId="77777777" w:rsidR="004B3495" w:rsidRPr="0019431F" w:rsidRDefault="004B3495" w:rsidP="004B34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56" w:type="pct"/>
          </w:tcPr>
          <w:p w14:paraId="476854FC" w14:textId="77777777" w:rsidR="004B3495" w:rsidRPr="0019431F" w:rsidRDefault="004B3495" w:rsidP="004B34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915" w:type="pct"/>
            <w:gridSpan w:val="19"/>
          </w:tcPr>
          <w:p w14:paraId="08911BEB" w14:textId="77777777" w:rsidR="004B3495" w:rsidRPr="0019431F" w:rsidRDefault="004B3495" w:rsidP="004B34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</w:rPr>
              <w:t>(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</w:rPr>
              <w:t>)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</w:tr>
      <w:tr w:rsidR="001F3F0A" w:rsidRPr="0019431F" w14:paraId="26ACBFAA" w14:textId="77777777" w:rsidTr="001F3F0A">
        <w:trPr>
          <w:gridAfter w:val="1"/>
          <w:wAfter w:w="24" w:type="pct"/>
          <w:trHeight w:val="308"/>
          <w:tblHeader/>
        </w:trPr>
        <w:tc>
          <w:tcPr>
            <w:tcW w:w="2060" w:type="pct"/>
            <w:gridSpan w:val="14"/>
          </w:tcPr>
          <w:p w14:paraId="7C2D2823" w14:textId="07EEB75E" w:rsidR="002F6371" w:rsidRPr="001A3C71" w:rsidRDefault="002F6371" w:rsidP="002F6371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  <w:r w:rsidRPr="001A3C71"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</w:rPr>
              <w:t xml:space="preserve"> </w:t>
            </w:r>
            <w:r w:rsidRPr="001A3C71"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  <w:cs/>
              </w:rPr>
              <w:t>(ลงทุนผ่านทางบริษัท เมก้า ไลฟ์ไซแอ็นซ์ พีทีวาย จำกัด)</w:t>
            </w:r>
          </w:p>
        </w:tc>
        <w:tc>
          <w:tcPr>
            <w:tcW w:w="225" w:type="pct"/>
          </w:tcPr>
          <w:p w14:paraId="6B69C471" w14:textId="77777777" w:rsidR="002F6371" w:rsidRPr="001A3C71" w:rsidRDefault="002F6371" w:rsidP="004B349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53A21B76" w14:textId="77777777" w:rsidR="002F6371" w:rsidRPr="001A3C71" w:rsidRDefault="002F6371" w:rsidP="004B349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</w:tcPr>
          <w:p w14:paraId="0D0453D0" w14:textId="77777777" w:rsidR="002F6371" w:rsidRPr="001A3C71" w:rsidRDefault="002F6371" w:rsidP="004B3495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7A101326" w14:textId="77777777" w:rsidR="002F6371" w:rsidRPr="001A3C71" w:rsidRDefault="002F6371" w:rsidP="004B349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10" w:type="pct"/>
          </w:tcPr>
          <w:p w14:paraId="55BB88AC" w14:textId="77777777" w:rsidR="002F6371" w:rsidRPr="001A3C71" w:rsidRDefault="002F6371" w:rsidP="004B34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16770FAB" w14:textId="77777777" w:rsidR="002F6371" w:rsidRPr="001A3C71" w:rsidRDefault="002F6371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</w:tcPr>
          <w:p w14:paraId="70A0DD26" w14:textId="77777777" w:rsidR="002F6371" w:rsidRPr="001A3C71" w:rsidRDefault="002F6371" w:rsidP="004B34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6650E653" w14:textId="77777777" w:rsidR="002F6371" w:rsidRPr="001A3C71" w:rsidRDefault="002F6371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</w:tcPr>
          <w:p w14:paraId="48A0F12B" w14:textId="77777777" w:rsidR="002F6371" w:rsidRPr="001A3C71" w:rsidRDefault="002F6371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6150D17D" w14:textId="77777777" w:rsidR="002F6371" w:rsidRPr="001A3C71" w:rsidRDefault="002F6371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26" w:type="pct"/>
          </w:tcPr>
          <w:p w14:paraId="7481A490" w14:textId="77777777" w:rsidR="002F6371" w:rsidRPr="001A3C71" w:rsidRDefault="002F6371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2C9327B1" w14:textId="77777777" w:rsidR="002F6371" w:rsidRPr="001A3C71" w:rsidRDefault="002F6371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2466830D" w14:textId="77777777" w:rsidR="002F6371" w:rsidRPr="001A3C71" w:rsidRDefault="002F6371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0BBE43B8" w14:textId="77777777" w:rsidR="002F6371" w:rsidRPr="001A3C71" w:rsidRDefault="002F6371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</w:tcPr>
          <w:p w14:paraId="1D38B3F3" w14:textId="77777777" w:rsidR="002F6371" w:rsidRPr="001A3C71" w:rsidRDefault="002F6371" w:rsidP="004B34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235C3D68" w14:textId="77777777" w:rsidR="002F6371" w:rsidRPr="001A3C71" w:rsidRDefault="002F6371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pct"/>
          </w:tcPr>
          <w:p w14:paraId="24AC873D" w14:textId="77777777" w:rsidR="002F6371" w:rsidRPr="001A3C71" w:rsidRDefault="002F6371" w:rsidP="004B3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09CCFB71" w14:textId="77777777" w:rsidR="002F6371" w:rsidRPr="001A3C71" w:rsidRDefault="002F6371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9" w:type="pct"/>
          </w:tcPr>
          <w:p w14:paraId="17D6CE15" w14:textId="77777777" w:rsidR="002F6371" w:rsidRPr="001A3C71" w:rsidRDefault="002F6371" w:rsidP="004B3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3F0A" w:rsidRPr="0019431F" w14:paraId="125F33CE" w14:textId="77777777" w:rsidTr="001F3F0A">
        <w:trPr>
          <w:gridAfter w:val="1"/>
          <w:wAfter w:w="25" w:type="pct"/>
          <w:trHeight w:val="659"/>
          <w:tblHeader/>
        </w:trPr>
        <w:tc>
          <w:tcPr>
            <w:tcW w:w="641" w:type="pct"/>
          </w:tcPr>
          <w:p w14:paraId="0F9F61EA" w14:textId="23FB265F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>Mega Lifesciences</w:t>
            </w:r>
            <w:r w:rsidR="00CF0112" w:rsidRPr="00CF011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F0112">
              <w:rPr>
                <w:rFonts w:ascii="Angsana New" w:hAnsi="Angsana New"/>
                <w:spacing w:val="-6"/>
                <w:sz w:val="24"/>
                <w:szCs w:val="24"/>
              </w:rPr>
              <w:t>(Australia)</w:t>
            </w:r>
            <w:r w:rsidRPr="00CF011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F0112">
              <w:rPr>
                <w:rFonts w:ascii="Angsana New" w:hAnsi="Angsana New"/>
                <w:sz w:val="24"/>
                <w:szCs w:val="24"/>
              </w:rPr>
              <w:t>Pty. Limited</w:t>
            </w:r>
          </w:p>
        </w:tc>
        <w:tc>
          <w:tcPr>
            <w:tcW w:w="531" w:type="pct"/>
            <w:gridSpan w:val="7"/>
          </w:tcPr>
          <w:p w14:paraId="707BFBF0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ธุรกิจผลิตภัณฑ์ภายใต้   </w:t>
            </w:r>
          </w:p>
          <w:p w14:paraId="5F7D0D4A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เครื่องหมายการค้า</w:t>
            </w:r>
          </w:p>
          <w:p w14:paraId="5B73A753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และรับจ้างผลิต</w:t>
            </w:r>
          </w:p>
        </w:tc>
        <w:tc>
          <w:tcPr>
            <w:tcW w:w="296" w:type="pct"/>
            <w:gridSpan w:val="2"/>
          </w:tcPr>
          <w:p w14:paraId="7EE6F404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21" w:type="pct"/>
          </w:tcPr>
          <w:p w14:paraId="7D2C27A0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56" w:type="pct"/>
          </w:tcPr>
          <w:p w14:paraId="21F90DCD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6A9341DE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56" w:type="pct"/>
          </w:tcPr>
          <w:p w14:paraId="2E52DE08" w14:textId="77777777" w:rsidR="00566F52" w:rsidRPr="00CF0112" w:rsidRDefault="00566F52" w:rsidP="00CF0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3C1CA077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539,502</w:t>
            </w:r>
          </w:p>
        </w:tc>
        <w:tc>
          <w:tcPr>
            <w:tcW w:w="56" w:type="pct"/>
          </w:tcPr>
          <w:p w14:paraId="3144BA9E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34B7FA85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539,502</w:t>
            </w:r>
          </w:p>
        </w:tc>
        <w:tc>
          <w:tcPr>
            <w:tcW w:w="56" w:type="pct"/>
          </w:tcPr>
          <w:p w14:paraId="11127FDC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10" w:type="pct"/>
          </w:tcPr>
          <w:p w14:paraId="0DBFCF9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541,364</w:t>
            </w:r>
          </w:p>
        </w:tc>
        <w:tc>
          <w:tcPr>
            <w:tcW w:w="56" w:type="pct"/>
          </w:tcPr>
          <w:p w14:paraId="128BEEA9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1D4F8736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541,364</w:t>
            </w:r>
          </w:p>
        </w:tc>
        <w:tc>
          <w:tcPr>
            <w:tcW w:w="56" w:type="pct"/>
          </w:tcPr>
          <w:p w14:paraId="0F02F6D7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7FC44FD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29391FF0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6" w:type="pct"/>
          </w:tcPr>
          <w:p w14:paraId="0F8B12D5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655E2448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9" w:type="pct"/>
          </w:tcPr>
          <w:p w14:paraId="67A2D31E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541,364</w:t>
            </w:r>
          </w:p>
        </w:tc>
        <w:tc>
          <w:tcPr>
            <w:tcW w:w="56" w:type="pct"/>
          </w:tcPr>
          <w:p w14:paraId="6C8A147D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08410383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541,364</w:t>
            </w:r>
          </w:p>
        </w:tc>
        <w:tc>
          <w:tcPr>
            <w:tcW w:w="56" w:type="pct"/>
          </w:tcPr>
          <w:p w14:paraId="4130750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</w:tcPr>
          <w:p w14:paraId="7B078A53" w14:textId="1690520B" w:rsidR="00566F52" w:rsidRPr="00CF0112" w:rsidRDefault="001A3C71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6B529619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9" w:type="pct"/>
          </w:tcPr>
          <w:p w14:paraId="5A553856" w14:textId="03A2281D" w:rsidR="00566F52" w:rsidRPr="00CF0112" w:rsidRDefault="001A3C71" w:rsidP="00CF0112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F3F0A" w:rsidRPr="0019431F" w14:paraId="65969194" w14:textId="77777777" w:rsidTr="001F3F0A">
        <w:trPr>
          <w:gridAfter w:val="1"/>
          <w:wAfter w:w="25" w:type="pct"/>
          <w:trHeight w:val="659"/>
          <w:tblHeader/>
        </w:trPr>
        <w:tc>
          <w:tcPr>
            <w:tcW w:w="641" w:type="pct"/>
          </w:tcPr>
          <w:p w14:paraId="69532346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>Mega Lifesciences (Vietnam) Limited</w:t>
            </w:r>
          </w:p>
        </w:tc>
        <w:tc>
          <w:tcPr>
            <w:tcW w:w="531" w:type="pct"/>
            <w:gridSpan w:val="7"/>
          </w:tcPr>
          <w:p w14:paraId="357D3289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ธุรกิจผลิตภัณฑ์ภายใต้   </w:t>
            </w:r>
          </w:p>
          <w:p w14:paraId="1F088026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เครื่องหมายการค้า</w:t>
            </w:r>
          </w:p>
          <w:p w14:paraId="2428E522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และจัดจำหน่าย</w:t>
            </w:r>
          </w:p>
        </w:tc>
        <w:tc>
          <w:tcPr>
            <w:tcW w:w="296" w:type="pct"/>
            <w:gridSpan w:val="2"/>
          </w:tcPr>
          <w:p w14:paraId="4FEB0D16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21" w:type="pct"/>
          </w:tcPr>
          <w:p w14:paraId="0761E6A1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56" w:type="pct"/>
          </w:tcPr>
          <w:p w14:paraId="51D9559A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19B5C7BE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56" w:type="pct"/>
          </w:tcPr>
          <w:p w14:paraId="6DBC92D8" w14:textId="77777777" w:rsidR="00566F52" w:rsidRPr="00CF0112" w:rsidRDefault="00566F52" w:rsidP="00CF0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765A6BF7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107,959</w:t>
            </w:r>
          </w:p>
        </w:tc>
        <w:tc>
          <w:tcPr>
            <w:tcW w:w="56" w:type="pct"/>
          </w:tcPr>
          <w:p w14:paraId="05ECDA8B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6A88CB0E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107,959</w:t>
            </w:r>
          </w:p>
        </w:tc>
        <w:tc>
          <w:tcPr>
            <w:tcW w:w="56" w:type="pct"/>
          </w:tcPr>
          <w:p w14:paraId="1CE2B9A5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10" w:type="pct"/>
          </w:tcPr>
          <w:p w14:paraId="40F8B573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112,827</w:t>
            </w:r>
          </w:p>
        </w:tc>
        <w:tc>
          <w:tcPr>
            <w:tcW w:w="56" w:type="pct"/>
          </w:tcPr>
          <w:p w14:paraId="2055D3B2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17A7221E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112,827</w:t>
            </w:r>
          </w:p>
        </w:tc>
        <w:tc>
          <w:tcPr>
            <w:tcW w:w="56" w:type="pct"/>
          </w:tcPr>
          <w:p w14:paraId="01D49332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531FA4C7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0001484E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6" w:type="pct"/>
          </w:tcPr>
          <w:p w14:paraId="4C3F92EE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3DF48FF3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9" w:type="pct"/>
          </w:tcPr>
          <w:p w14:paraId="6A433CA9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112,827</w:t>
            </w:r>
          </w:p>
        </w:tc>
        <w:tc>
          <w:tcPr>
            <w:tcW w:w="56" w:type="pct"/>
          </w:tcPr>
          <w:p w14:paraId="307B0200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7A089556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112,827</w:t>
            </w:r>
          </w:p>
        </w:tc>
        <w:tc>
          <w:tcPr>
            <w:tcW w:w="56" w:type="pct"/>
          </w:tcPr>
          <w:p w14:paraId="3655EE31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</w:tcPr>
          <w:p w14:paraId="199FA1A6" w14:textId="39A81F34" w:rsidR="00566F52" w:rsidRPr="00CF0112" w:rsidRDefault="001A3C71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1C091A99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9" w:type="pct"/>
          </w:tcPr>
          <w:p w14:paraId="244E2963" w14:textId="7EE99968" w:rsidR="00566F52" w:rsidRPr="00CF0112" w:rsidRDefault="001A3C71" w:rsidP="00CF0112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F3F0A" w:rsidRPr="0019431F" w14:paraId="6E6CE796" w14:textId="77777777" w:rsidTr="001F3F0A">
        <w:trPr>
          <w:gridAfter w:val="1"/>
          <w:wAfter w:w="25" w:type="pct"/>
          <w:trHeight w:val="659"/>
          <w:tblHeader/>
        </w:trPr>
        <w:tc>
          <w:tcPr>
            <w:tcW w:w="641" w:type="pct"/>
          </w:tcPr>
          <w:p w14:paraId="5C5BDA11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>PT Mega Lifesciences</w:t>
            </w:r>
          </w:p>
        </w:tc>
        <w:tc>
          <w:tcPr>
            <w:tcW w:w="531" w:type="pct"/>
            <w:gridSpan w:val="7"/>
          </w:tcPr>
          <w:p w14:paraId="4AC9AF51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ธุรกิจผลิตภัณฑ์ภายใต้   </w:t>
            </w:r>
          </w:p>
          <w:p w14:paraId="36579AE8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เครื่องหมายการค้า</w:t>
            </w:r>
          </w:p>
        </w:tc>
        <w:tc>
          <w:tcPr>
            <w:tcW w:w="296" w:type="pct"/>
            <w:gridSpan w:val="2"/>
          </w:tcPr>
          <w:p w14:paraId="59DE8002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21" w:type="pct"/>
          </w:tcPr>
          <w:p w14:paraId="47E1C2BD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56" w:type="pct"/>
          </w:tcPr>
          <w:p w14:paraId="3AF8A9B9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7093E89C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56" w:type="pct"/>
          </w:tcPr>
          <w:p w14:paraId="754F90AB" w14:textId="77777777" w:rsidR="00566F52" w:rsidRPr="00CF0112" w:rsidRDefault="00566F52" w:rsidP="00CF0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086DF4D3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15,163</w:t>
            </w:r>
          </w:p>
        </w:tc>
        <w:tc>
          <w:tcPr>
            <w:tcW w:w="56" w:type="pct"/>
          </w:tcPr>
          <w:p w14:paraId="7D55EA23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6404365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15,163</w:t>
            </w:r>
          </w:p>
        </w:tc>
        <w:tc>
          <w:tcPr>
            <w:tcW w:w="56" w:type="pct"/>
          </w:tcPr>
          <w:p w14:paraId="10A5FB6E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10" w:type="pct"/>
          </w:tcPr>
          <w:p w14:paraId="4AAB718B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15,012</w:t>
            </w:r>
          </w:p>
        </w:tc>
        <w:tc>
          <w:tcPr>
            <w:tcW w:w="56" w:type="pct"/>
          </w:tcPr>
          <w:p w14:paraId="2E2FBF62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78CDDCED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15,012</w:t>
            </w:r>
          </w:p>
        </w:tc>
        <w:tc>
          <w:tcPr>
            <w:tcW w:w="56" w:type="pct"/>
          </w:tcPr>
          <w:p w14:paraId="0CA1777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2971FF4E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155C27B5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6" w:type="pct"/>
          </w:tcPr>
          <w:p w14:paraId="0B6C1277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4C0D0C30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9" w:type="pct"/>
          </w:tcPr>
          <w:p w14:paraId="2B9966AE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15,012</w:t>
            </w:r>
          </w:p>
        </w:tc>
        <w:tc>
          <w:tcPr>
            <w:tcW w:w="56" w:type="pct"/>
          </w:tcPr>
          <w:p w14:paraId="3704E180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514BBF7E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15,012</w:t>
            </w:r>
          </w:p>
        </w:tc>
        <w:tc>
          <w:tcPr>
            <w:tcW w:w="56" w:type="pct"/>
          </w:tcPr>
          <w:p w14:paraId="61FE365D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</w:tcPr>
          <w:p w14:paraId="707875B5" w14:textId="01C1D201" w:rsidR="00566F52" w:rsidRPr="00CF0112" w:rsidRDefault="001A3C71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58489E7C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9" w:type="pct"/>
          </w:tcPr>
          <w:p w14:paraId="74F4CD17" w14:textId="62AF1671" w:rsidR="00566F52" w:rsidRPr="00CF0112" w:rsidRDefault="001A3C71" w:rsidP="00CF0112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F3F0A" w:rsidRPr="0019431F" w14:paraId="6E8A52B1" w14:textId="77777777" w:rsidTr="001F3F0A">
        <w:trPr>
          <w:gridAfter w:val="1"/>
          <w:wAfter w:w="25" w:type="pct"/>
          <w:trHeight w:val="659"/>
          <w:tblHeader/>
        </w:trPr>
        <w:tc>
          <w:tcPr>
            <w:tcW w:w="641" w:type="pct"/>
          </w:tcPr>
          <w:p w14:paraId="62FD45A0" w14:textId="77777777" w:rsidR="00566F52" w:rsidRPr="001A3C71" w:rsidRDefault="00566F52" w:rsidP="004B349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2964E6C4" w14:textId="77777777" w:rsidR="00566F52" w:rsidRPr="001A3C71" w:rsidRDefault="00566F52" w:rsidP="004B349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gridSpan w:val="2"/>
          </w:tcPr>
          <w:p w14:paraId="1EF5A64D" w14:textId="77777777" w:rsidR="00566F52" w:rsidRPr="001A3C71" w:rsidRDefault="00566F52" w:rsidP="004B349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50F99B2F" w14:textId="77777777" w:rsidR="00566F52" w:rsidRPr="001A3C71" w:rsidRDefault="00566F52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12C3314B" w14:textId="77777777" w:rsidR="00566F52" w:rsidRPr="001A3C71" w:rsidRDefault="00566F52" w:rsidP="004B34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6546CE34" w14:textId="77777777" w:rsidR="00566F52" w:rsidRPr="001A3C71" w:rsidRDefault="00566F52" w:rsidP="004B3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3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6861976D" w14:textId="77777777" w:rsidR="00566F52" w:rsidRPr="001A3C71" w:rsidRDefault="00566F52" w:rsidP="004B349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5" w:type="pct"/>
          </w:tcPr>
          <w:p w14:paraId="02FB1814" w14:textId="77777777" w:rsidR="00566F52" w:rsidRPr="001A3C71" w:rsidRDefault="00566F52" w:rsidP="001A3C71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75D764D2" w14:textId="77777777" w:rsidR="00566F52" w:rsidRPr="001A3C71" w:rsidRDefault="00566F52" w:rsidP="004B349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</w:tcPr>
          <w:p w14:paraId="6343B6EA" w14:textId="77777777" w:rsidR="00566F52" w:rsidRPr="001A3C71" w:rsidRDefault="00566F52" w:rsidP="004B349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37CD0BB2" w14:textId="77777777" w:rsidR="00566F52" w:rsidRPr="001A3C71" w:rsidRDefault="00566F52" w:rsidP="004B349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10" w:type="pct"/>
            <w:tcBorders>
              <w:bottom w:val="nil"/>
            </w:tcBorders>
          </w:tcPr>
          <w:p w14:paraId="50467997" w14:textId="77777777" w:rsidR="00566F52" w:rsidRPr="001A3C71" w:rsidRDefault="00566F52" w:rsidP="004B34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3AB36C19" w14:textId="77777777" w:rsidR="00566F52" w:rsidRPr="001A3C71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  <w:tcBorders>
              <w:bottom w:val="nil"/>
            </w:tcBorders>
          </w:tcPr>
          <w:p w14:paraId="1046D78C" w14:textId="77777777" w:rsidR="00566F52" w:rsidRPr="001A3C71" w:rsidRDefault="00566F52" w:rsidP="004B349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6" w:type="pct"/>
          </w:tcPr>
          <w:p w14:paraId="08C7CEE2" w14:textId="77777777" w:rsidR="00566F52" w:rsidRPr="001A3C71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  <w:tcBorders>
              <w:bottom w:val="nil"/>
            </w:tcBorders>
          </w:tcPr>
          <w:p w14:paraId="74587057" w14:textId="77777777" w:rsidR="00566F52" w:rsidRPr="001A3C71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7FDABB4E" w14:textId="77777777" w:rsidR="00566F52" w:rsidRPr="001A3C71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26" w:type="pct"/>
            <w:tcBorders>
              <w:bottom w:val="nil"/>
            </w:tcBorders>
          </w:tcPr>
          <w:p w14:paraId="0550895D" w14:textId="77777777" w:rsidR="00566F52" w:rsidRPr="001A3C71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7DB26928" w14:textId="77777777" w:rsidR="00566F52" w:rsidRPr="001A3C71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  <w:tcBorders>
              <w:bottom w:val="nil"/>
            </w:tcBorders>
          </w:tcPr>
          <w:p w14:paraId="40792276" w14:textId="77777777" w:rsidR="00566F52" w:rsidRPr="001A3C71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022BD752" w14:textId="77777777" w:rsidR="00566F52" w:rsidRPr="001A3C71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  <w:tcBorders>
              <w:bottom w:val="nil"/>
            </w:tcBorders>
          </w:tcPr>
          <w:p w14:paraId="66F01F15" w14:textId="77777777" w:rsidR="00566F52" w:rsidRPr="001A3C71" w:rsidRDefault="00566F52" w:rsidP="004B34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6" w:type="pct"/>
          </w:tcPr>
          <w:p w14:paraId="24E54E9C" w14:textId="77777777" w:rsidR="00566F52" w:rsidRPr="001A3C71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pct"/>
            <w:tcBorders>
              <w:bottom w:val="nil"/>
            </w:tcBorders>
          </w:tcPr>
          <w:p w14:paraId="0C058952" w14:textId="77777777" w:rsidR="00566F52" w:rsidRPr="001A3C71" w:rsidRDefault="00566F52" w:rsidP="004B3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4B71CFAD" w14:textId="77777777" w:rsidR="00566F52" w:rsidRPr="001A3C71" w:rsidRDefault="00566F52" w:rsidP="004B34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9" w:type="pct"/>
            <w:tcBorders>
              <w:bottom w:val="nil"/>
            </w:tcBorders>
          </w:tcPr>
          <w:p w14:paraId="68390539" w14:textId="77777777" w:rsidR="00566F52" w:rsidRPr="001A3C71" w:rsidRDefault="00566F52" w:rsidP="004B3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B933B39" w14:textId="77777777" w:rsidR="005363AE" w:rsidRDefault="005363AE" w:rsidP="003B078C">
      <w:pPr>
        <w:tabs>
          <w:tab w:val="left" w:pos="14310"/>
        </w:tabs>
        <w:rPr>
          <w:rFonts w:ascii="Angsana New" w:hAnsi="Angsana New"/>
          <w:sz w:val="8"/>
          <w:szCs w:val="8"/>
        </w:rPr>
      </w:pPr>
    </w:p>
    <w:p w14:paraId="6A53DB56" w14:textId="77777777" w:rsidR="005363AE" w:rsidRDefault="005363AE" w:rsidP="003B078C">
      <w:pPr>
        <w:tabs>
          <w:tab w:val="left" w:pos="14310"/>
        </w:tabs>
        <w:rPr>
          <w:rFonts w:ascii="Angsana New" w:hAnsi="Angsana New"/>
          <w:sz w:val="8"/>
          <w:szCs w:val="8"/>
        </w:rPr>
      </w:pPr>
    </w:p>
    <w:tbl>
      <w:tblPr>
        <w:tblW w:w="5542" w:type="pct"/>
        <w:tblInd w:w="-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2"/>
        <w:gridCol w:w="194"/>
        <w:gridCol w:w="181"/>
        <w:gridCol w:w="181"/>
        <w:gridCol w:w="181"/>
        <w:gridCol w:w="181"/>
        <w:gridCol w:w="181"/>
        <w:gridCol w:w="622"/>
        <w:gridCol w:w="180"/>
        <w:gridCol w:w="686"/>
        <w:gridCol w:w="709"/>
        <w:gridCol w:w="180"/>
        <w:gridCol w:w="837"/>
        <w:gridCol w:w="180"/>
        <w:gridCol w:w="715"/>
        <w:gridCol w:w="180"/>
        <w:gridCol w:w="818"/>
        <w:gridCol w:w="180"/>
        <w:gridCol w:w="670"/>
        <w:gridCol w:w="180"/>
        <w:gridCol w:w="818"/>
        <w:gridCol w:w="180"/>
        <w:gridCol w:w="844"/>
        <w:gridCol w:w="180"/>
        <w:gridCol w:w="725"/>
        <w:gridCol w:w="180"/>
        <w:gridCol w:w="776"/>
        <w:gridCol w:w="180"/>
        <w:gridCol w:w="870"/>
        <w:gridCol w:w="180"/>
        <w:gridCol w:w="779"/>
        <w:gridCol w:w="180"/>
        <w:gridCol w:w="873"/>
        <w:gridCol w:w="32"/>
      </w:tblGrid>
      <w:tr w:rsidR="001404CA" w:rsidRPr="0019431F" w14:paraId="7273D352" w14:textId="77777777" w:rsidTr="001F3F0A">
        <w:trPr>
          <w:cantSplit/>
          <w:trHeight w:hRule="exact" w:val="288"/>
          <w:tblHeader/>
        </w:trPr>
        <w:tc>
          <w:tcPr>
            <w:tcW w:w="643" w:type="pct"/>
          </w:tcPr>
          <w:p w14:paraId="2E126615" w14:textId="77777777" w:rsidR="001404CA" w:rsidRPr="0019431F" w:rsidRDefault="001404CA" w:rsidP="005D72B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</w:tcPr>
          <w:p w14:paraId="12E3066E" w14:textId="77777777" w:rsidR="001404CA" w:rsidRPr="0019431F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2A7A526D" w14:textId="77777777" w:rsidR="001404CA" w:rsidRPr="0019431F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31B8D65F" w14:textId="77777777" w:rsidR="001404CA" w:rsidRPr="0019431F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1B04CBE3" w14:textId="77777777" w:rsidR="001404CA" w:rsidRPr="0019431F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220E80FC" w14:textId="77777777" w:rsidR="001404CA" w:rsidRPr="0019431F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2176FBE5" w14:textId="77777777" w:rsidR="001404CA" w:rsidRPr="0019431F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3" w:type="pct"/>
          </w:tcPr>
          <w:p w14:paraId="6CAA4A71" w14:textId="77777777" w:rsidR="001404CA" w:rsidRPr="0019431F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5BF6D17A" w14:textId="77777777" w:rsidR="001404CA" w:rsidRPr="0019431F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71" w:type="pct"/>
            <w:gridSpan w:val="25"/>
          </w:tcPr>
          <w:p w14:paraId="26CF1C0D" w14:textId="77777777" w:rsidR="001404CA" w:rsidRPr="0019431F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19431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404CA" w:rsidRPr="0019431F" w14:paraId="1CF19285" w14:textId="77777777" w:rsidTr="001F4C6B">
        <w:trPr>
          <w:gridAfter w:val="1"/>
          <w:wAfter w:w="19" w:type="pct"/>
          <w:cantSplit/>
          <w:trHeight w:val="983"/>
          <w:tblHeader/>
        </w:trPr>
        <w:tc>
          <w:tcPr>
            <w:tcW w:w="643" w:type="pct"/>
          </w:tcPr>
          <w:p w14:paraId="607EDE42" w14:textId="77777777" w:rsidR="001404CA" w:rsidRPr="0019431F" w:rsidRDefault="001404CA" w:rsidP="001A3C71">
            <w:pPr>
              <w:tabs>
                <w:tab w:val="clear" w:pos="3742"/>
                <w:tab w:val="left" w:pos="173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7E217259" w14:textId="77777777" w:rsidR="001404CA" w:rsidRPr="0019431F" w:rsidRDefault="001404CA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3E73E04" w14:textId="77777777" w:rsidR="001404CA" w:rsidRDefault="001404CA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94318EA" w14:textId="77777777" w:rsidR="001404CA" w:rsidRPr="0019431F" w:rsidRDefault="001404CA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9" w:type="pct"/>
            <w:gridSpan w:val="2"/>
          </w:tcPr>
          <w:p w14:paraId="6E1F8D6A" w14:textId="77777777" w:rsidR="001404CA" w:rsidRPr="0019431F" w:rsidRDefault="001404CA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B81157E" w14:textId="77777777" w:rsidR="001404CA" w:rsidRPr="0019431F" w:rsidRDefault="001404CA" w:rsidP="005D72B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  <w:r w:rsidRPr="001F4C6B">
              <w:rPr>
                <w:rFonts w:ascii="Angsana New" w:hAnsi="Angsana New" w:hint="cs"/>
                <w:spacing w:val="-16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536" w:type="pct"/>
            <w:gridSpan w:val="3"/>
          </w:tcPr>
          <w:p w14:paraId="7A9CF552" w14:textId="77777777" w:rsidR="001404CA" w:rsidRDefault="001404CA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27C54A8" w14:textId="77777777" w:rsidR="001404CA" w:rsidRDefault="001404CA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6C89344" w14:textId="77777777" w:rsidR="001404CA" w:rsidRPr="001F4C6B" w:rsidRDefault="001404CA" w:rsidP="005D72B8">
            <w:pPr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1F4C6B">
              <w:rPr>
                <w:rFonts w:ascii="Angsana New" w:hAnsi="Angsana New"/>
                <w:spacing w:val="-6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56" w:type="pct"/>
          </w:tcPr>
          <w:p w14:paraId="77C65045" w14:textId="77777777" w:rsidR="001404CA" w:rsidRPr="0019431F" w:rsidRDefault="001404CA" w:rsidP="005D72B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2" w:type="pct"/>
            <w:gridSpan w:val="3"/>
          </w:tcPr>
          <w:p w14:paraId="16FDB108" w14:textId="77777777" w:rsidR="001404CA" w:rsidRPr="001F4C6B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1D7D3A21" w14:textId="77777777" w:rsidR="001404CA" w:rsidRPr="001F4C6B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82BBCA2" w14:textId="77777777" w:rsidR="001404CA" w:rsidRPr="001F4C6B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ทุนชำระแล้ว</w:t>
            </w:r>
            <w:r w:rsidRPr="001F4C6B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56" w:type="pct"/>
          </w:tcPr>
          <w:p w14:paraId="70F078FA" w14:textId="77777777" w:rsidR="001404CA" w:rsidRPr="001F4C6B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517" w:type="pct"/>
            <w:gridSpan w:val="3"/>
          </w:tcPr>
          <w:p w14:paraId="5E95C40D" w14:textId="77777777" w:rsidR="001404CA" w:rsidRPr="001F4C6B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328F0E80" w14:textId="77777777" w:rsidR="001404CA" w:rsidRPr="001F4C6B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352C0DEE" w14:textId="77777777" w:rsidR="001404CA" w:rsidRPr="001F4C6B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56" w:type="pct"/>
          </w:tcPr>
          <w:p w14:paraId="761F3D99" w14:textId="77777777" w:rsidR="001404CA" w:rsidRPr="001F4C6B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3" w:type="pct"/>
            <w:gridSpan w:val="3"/>
          </w:tcPr>
          <w:p w14:paraId="3C5B96A8" w14:textId="77777777" w:rsidR="001404CA" w:rsidRPr="001F4C6B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0AF86D2" w14:textId="77777777" w:rsidR="001404CA" w:rsidRPr="001F4C6B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8D3ED53" w14:textId="77777777" w:rsidR="001404CA" w:rsidRPr="001F4C6B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56" w:type="pct"/>
          </w:tcPr>
          <w:p w14:paraId="4544441F" w14:textId="77777777" w:rsidR="001404CA" w:rsidRPr="001F4C6B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6" w:type="pct"/>
            <w:gridSpan w:val="3"/>
          </w:tcPr>
          <w:p w14:paraId="4E628705" w14:textId="77777777" w:rsidR="001404CA" w:rsidRPr="001F4C6B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4E2B60A" w14:textId="77777777" w:rsidR="001404CA" w:rsidRPr="001F4C6B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86E74B2" w14:textId="77777777" w:rsidR="001404CA" w:rsidRPr="001F4C6B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ราคาทุน </w:t>
            </w:r>
            <w:r w:rsidRPr="001F4C6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- </w:t>
            </w:r>
            <w:r w:rsidRPr="001F4C6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56" w:type="pct"/>
          </w:tcPr>
          <w:p w14:paraId="407FD36A" w14:textId="77777777" w:rsidR="001404CA" w:rsidRPr="001F4C6B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8" w:type="pct"/>
            <w:gridSpan w:val="3"/>
          </w:tcPr>
          <w:p w14:paraId="613CD0B9" w14:textId="77777777" w:rsidR="001404CA" w:rsidRPr="001F4C6B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  <w:p w14:paraId="752027B0" w14:textId="77777777" w:rsidR="001404CA" w:rsidRPr="001F4C6B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สำหรับงวดสามเดือน</w:t>
            </w:r>
          </w:p>
          <w:p w14:paraId="6D9F8D03" w14:textId="77777777" w:rsidR="001404CA" w:rsidRPr="001F4C6B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1F3F0A" w:rsidRPr="0019431F" w14:paraId="0194F360" w14:textId="77777777" w:rsidTr="001F3F0A">
        <w:trPr>
          <w:gridAfter w:val="1"/>
          <w:wAfter w:w="19" w:type="pct"/>
          <w:cantSplit/>
          <w:trHeight w:hRule="exact" w:val="335"/>
          <w:tblHeader/>
        </w:trPr>
        <w:tc>
          <w:tcPr>
            <w:tcW w:w="643" w:type="pct"/>
          </w:tcPr>
          <w:p w14:paraId="7A8EB77A" w14:textId="77777777" w:rsidR="001404CA" w:rsidRPr="0019431F" w:rsidRDefault="001404CA" w:rsidP="005D72B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5021C83E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pct"/>
            <w:gridSpan w:val="2"/>
          </w:tcPr>
          <w:p w14:paraId="3B0BD55B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" w:type="pct"/>
          </w:tcPr>
          <w:p w14:paraId="5004CDF0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635D4DC5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0D7D79C0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21B485E8" w14:textId="77777777" w:rsidR="001404CA" w:rsidRPr="0019431F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2" w:type="pct"/>
          </w:tcPr>
          <w:p w14:paraId="2581CFE1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00109FDE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18D1B2CF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3FC57AA7" w14:textId="77777777" w:rsidR="001404CA" w:rsidRPr="0019431F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8" w:type="pct"/>
          </w:tcPr>
          <w:p w14:paraId="15FF3CCB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7BCBFD20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5BBABC78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25DD2D93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312A1C0C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3782C250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2E655B9E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01788D1A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pct"/>
          </w:tcPr>
          <w:p w14:paraId="08C9C39D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3F62151C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</w:tcPr>
          <w:p w14:paraId="30D0A58F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4F6C1A97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14:paraId="0145032D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4F97938A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</w:tcPr>
          <w:p w14:paraId="0503E5D6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1F3F0A" w:rsidRPr="0019431F" w14:paraId="3AEE9B88" w14:textId="77777777" w:rsidTr="001F3F0A">
        <w:trPr>
          <w:gridAfter w:val="1"/>
          <w:wAfter w:w="19" w:type="pct"/>
          <w:cantSplit/>
          <w:trHeight w:hRule="exact" w:val="335"/>
          <w:tblHeader/>
        </w:trPr>
        <w:tc>
          <w:tcPr>
            <w:tcW w:w="643" w:type="pct"/>
          </w:tcPr>
          <w:p w14:paraId="4A4958EE" w14:textId="77777777" w:rsidR="001404CA" w:rsidRPr="0019431F" w:rsidRDefault="001404CA" w:rsidP="005D72B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7AE57EFF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pct"/>
            <w:gridSpan w:val="2"/>
          </w:tcPr>
          <w:p w14:paraId="5145EE74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" w:type="pct"/>
          </w:tcPr>
          <w:p w14:paraId="02D9AEB0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740F418B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085266C4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5C3D1B95" w14:textId="77777777" w:rsidR="001404CA" w:rsidRPr="0019431F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2" w:type="pct"/>
          </w:tcPr>
          <w:p w14:paraId="2F580DAE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60118AED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1C0B8137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0068C9AA" w14:textId="77777777" w:rsidR="001404CA" w:rsidRPr="0019431F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8" w:type="pct"/>
          </w:tcPr>
          <w:p w14:paraId="4F0D3874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493B8EBC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0CDFAD4C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7C07FEC5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59C5B451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10A35EDF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667B4383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21D9E2C4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pct"/>
          </w:tcPr>
          <w:p w14:paraId="3EDD3B71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483E2768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</w:tcPr>
          <w:p w14:paraId="137A93F4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608AC2F1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14:paraId="46658672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3FE396A9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</w:tcPr>
          <w:p w14:paraId="1917A3AB" w14:textId="2F8CC9E3" w:rsidR="001404CA" w:rsidRPr="0019431F" w:rsidRDefault="00E862B7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1F3F0A" w:rsidRPr="0019431F" w14:paraId="66E5779D" w14:textId="77777777" w:rsidTr="001F3F0A">
        <w:trPr>
          <w:gridAfter w:val="1"/>
          <w:wAfter w:w="19" w:type="pct"/>
          <w:cantSplit/>
          <w:trHeight w:hRule="exact" w:val="274"/>
          <w:tblHeader/>
        </w:trPr>
        <w:tc>
          <w:tcPr>
            <w:tcW w:w="643" w:type="pct"/>
          </w:tcPr>
          <w:p w14:paraId="6ED18406" w14:textId="77777777" w:rsidR="001404CA" w:rsidRPr="0019431F" w:rsidRDefault="001404CA" w:rsidP="005D72B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76C2CF4A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pct"/>
            <w:gridSpan w:val="2"/>
          </w:tcPr>
          <w:p w14:paraId="2A97467D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" w:type="pct"/>
          </w:tcPr>
          <w:p w14:paraId="087805F3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7F88FB43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451C3E30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678A9339" w14:textId="77777777" w:rsidR="001404CA" w:rsidRPr="0019431F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2" w:type="pct"/>
          </w:tcPr>
          <w:p w14:paraId="4A3EDF1A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6901C9C6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04A6AF43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099E5A43" w14:textId="77777777" w:rsidR="001404CA" w:rsidRPr="0019431F" w:rsidRDefault="001404CA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8" w:type="pct"/>
          </w:tcPr>
          <w:p w14:paraId="1AF9634E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6C636C31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3D3A913B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0AE260F9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29AEF073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374B23E6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58AD0A44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016FB922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pct"/>
          </w:tcPr>
          <w:p w14:paraId="361E0C71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39D022A5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</w:tcPr>
          <w:p w14:paraId="00CDDFD9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75113B61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14:paraId="311FF73F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325CE668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</w:tcPr>
          <w:p w14:paraId="30FFF84D" w14:textId="77777777" w:rsidR="001404CA" w:rsidRPr="0019431F" w:rsidRDefault="001404CA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1404CA" w:rsidRPr="0019431F" w14:paraId="688AB1C6" w14:textId="77777777" w:rsidTr="001F3F0A">
        <w:trPr>
          <w:gridAfter w:val="1"/>
          <w:wAfter w:w="19" w:type="pct"/>
          <w:cantSplit/>
          <w:trHeight w:val="272"/>
          <w:tblHeader/>
        </w:trPr>
        <w:tc>
          <w:tcPr>
            <w:tcW w:w="643" w:type="pct"/>
          </w:tcPr>
          <w:p w14:paraId="0C2AB37B" w14:textId="77777777" w:rsidR="001404CA" w:rsidRPr="0019431F" w:rsidRDefault="001404CA" w:rsidP="005D72B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1" w:type="pct"/>
            <w:gridSpan w:val="7"/>
          </w:tcPr>
          <w:p w14:paraId="5D34294F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pct"/>
            <w:gridSpan w:val="2"/>
          </w:tcPr>
          <w:p w14:paraId="35219B4F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gridSpan w:val="3"/>
          </w:tcPr>
          <w:p w14:paraId="654FF6D8" w14:textId="77777777" w:rsidR="001404CA" w:rsidRPr="0019431F" w:rsidRDefault="001404CA" w:rsidP="005D72B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56" w:type="pct"/>
          </w:tcPr>
          <w:p w14:paraId="47BDB1CE" w14:textId="77777777" w:rsidR="001404CA" w:rsidRPr="0019431F" w:rsidRDefault="001404CA" w:rsidP="005D72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8" w:type="pct"/>
            <w:gridSpan w:val="19"/>
          </w:tcPr>
          <w:p w14:paraId="535B16E8" w14:textId="77777777" w:rsidR="001404CA" w:rsidRPr="0019431F" w:rsidRDefault="001404CA" w:rsidP="005D72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</w:rPr>
              <w:t>(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</w:rPr>
              <w:t>)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</w:tr>
      <w:tr w:rsidR="001F3F0A" w:rsidRPr="0019431F" w14:paraId="5E3716AA" w14:textId="77777777" w:rsidTr="001F3F0A">
        <w:trPr>
          <w:gridAfter w:val="1"/>
          <w:wAfter w:w="19" w:type="pct"/>
          <w:trHeight w:val="659"/>
          <w:tblHeader/>
        </w:trPr>
        <w:tc>
          <w:tcPr>
            <w:tcW w:w="643" w:type="pct"/>
          </w:tcPr>
          <w:p w14:paraId="2BD2DD8F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>Mega Lifesciences PTY Limited</w:t>
            </w:r>
          </w:p>
        </w:tc>
        <w:tc>
          <w:tcPr>
            <w:tcW w:w="531" w:type="pct"/>
            <w:gridSpan w:val="7"/>
          </w:tcPr>
          <w:p w14:paraId="538A8E9D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ธุรกิจผลิตภัณฑ์ภายใต้   </w:t>
            </w:r>
          </w:p>
          <w:p w14:paraId="058E0ACF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เครื่องหมายการค้า</w:t>
            </w:r>
          </w:p>
          <w:p w14:paraId="35415EA6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และจัดจำหน่าย</w:t>
            </w:r>
          </w:p>
        </w:tc>
        <w:tc>
          <w:tcPr>
            <w:tcW w:w="269" w:type="pct"/>
            <w:gridSpan w:val="2"/>
          </w:tcPr>
          <w:p w14:paraId="27D8C9AB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20" w:type="pct"/>
          </w:tcPr>
          <w:p w14:paraId="42BD63E9" w14:textId="77777777" w:rsidR="00566F52" w:rsidRPr="00CF0112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6" w:type="pct"/>
          </w:tcPr>
          <w:p w14:paraId="76AEC3B9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2997877F" w14:textId="77777777" w:rsidR="00566F52" w:rsidRPr="00CF0112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6" w:type="pct"/>
          </w:tcPr>
          <w:p w14:paraId="3535CD35" w14:textId="77777777" w:rsidR="00566F52" w:rsidRPr="00CF0112" w:rsidRDefault="00566F52" w:rsidP="00CF0112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2" w:type="pct"/>
          </w:tcPr>
          <w:p w14:paraId="6C0E3B53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15,281</w:t>
            </w:r>
          </w:p>
        </w:tc>
        <w:tc>
          <w:tcPr>
            <w:tcW w:w="56" w:type="pct"/>
          </w:tcPr>
          <w:p w14:paraId="7906CD85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15075696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15,281</w:t>
            </w:r>
          </w:p>
        </w:tc>
        <w:tc>
          <w:tcPr>
            <w:tcW w:w="56" w:type="pct"/>
          </w:tcPr>
          <w:p w14:paraId="5591884A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8" w:type="pct"/>
          </w:tcPr>
          <w:p w14:paraId="4B2669E1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18,860</w:t>
            </w:r>
          </w:p>
        </w:tc>
        <w:tc>
          <w:tcPr>
            <w:tcW w:w="56" w:type="pct"/>
          </w:tcPr>
          <w:p w14:paraId="1BB8C544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1A748418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18,860</w:t>
            </w:r>
          </w:p>
        </w:tc>
        <w:tc>
          <w:tcPr>
            <w:tcW w:w="56" w:type="pct"/>
          </w:tcPr>
          <w:p w14:paraId="02FC3DA7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21D5D43C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233BCDDB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4854FCA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7F6EB344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</w:tcPr>
          <w:p w14:paraId="54E034E8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18,860</w:t>
            </w:r>
          </w:p>
        </w:tc>
        <w:tc>
          <w:tcPr>
            <w:tcW w:w="56" w:type="pct"/>
          </w:tcPr>
          <w:p w14:paraId="385A9634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pct"/>
          </w:tcPr>
          <w:p w14:paraId="06410E47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18,860</w:t>
            </w:r>
          </w:p>
        </w:tc>
        <w:tc>
          <w:tcPr>
            <w:tcW w:w="56" w:type="pct"/>
          </w:tcPr>
          <w:p w14:paraId="08CD74E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2" w:type="pct"/>
          </w:tcPr>
          <w:p w14:paraId="4D0AF48C" w14:textId="75B8A843" w:rsidR="00566F52" w:rsidRPr="00CF0112" w:rsidRDefault="001A3C71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385479E6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1" w:type="pct"/>
          </w:tcPr>
          <w:p w14:paraId="1BD53AA2" w14:textId="4C7B1C65" w:rsidR="00566F52" w:rsidRPr="00CF0112" w:rsidRDefault="001A3C71" w:rsidP="00CF0112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F3F0A" w:rsidRPr="0019431F" w14:paraId="7E5767FA" w14:textId="77777777" w:rsidTr="001F3F0A">
        <w:trPr>
          <w:gridAfter w:val="1"/>
          <w:wAfter w:w="19" w:type="pct"/>
          <w:trHeight w:val="659"/>
          <w:tblHeader/>
        </w:trPr>
        <w:tc>
          <w:tcPr>
            <w:tcW w:w="643" w:type="pct"/>
          </w:tcPr>
          <w:p w14:paraId="026D7258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>Mega Lifesciences Nigeria Limited</w:t>
            </w:r>
          </w:p>
        </w:tc>
        <w:tc>
          <w:tcPr>
            <w:tcW w:w="531" w:type="pct"/>
            <w:gridSpan w:val="7"/>
          </w:tcPr>
          <w:p w14:paraId="3BC853BD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ธุรกิจผลิตภัณฑ์ภายใต้   </w:t>
            </w:r>
          </w:p>
          <w:p w14:paraId="0F41553A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เครื่องหมายการค้า</w:t>
            </w:r>
          </w:p>
          <w:p w14:paraId="586F5B33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และจัดจำหน่าย</w:t>
            </w:r>
          </w:p>
        </w:tc>
        <w:tc>
          <w:tcPr>
            <w:tcW w:w="269" w:type="pct"/>
            <w:gridSpan w:val="2"/>
          </w:tcPr>
          <w:p w14:paraId="430A9828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>ไนจีเรีย</w:t>
            </w:r>
          </w:p>
        </w:tc>
        <w:tc>
          <w:tcPr>
            <w:tcW w:w="220" w:type="pct"/>
          </w:tcPr>
          <w:p w14:paraId="087C0E33" w14:textId="77777777" w:rsidR="00566F52" w:rsidRPr="00CF0112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6" w:type="pct"/>
          </w:tcPr>
          <w:p w14:paraId="1A3981F0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2B3A8BA3" w14:textId="77777777" w:rsidR="00566F52" w:rsidRPr="00CF0112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6" w:type="pct"/>
          </w:tcPr>
          <w:p w14:paraId="000BAF94" w14:textId="77777777" w:rsidR="00566F52" w:rsidRPr="00CF0112" w:rsidRDefault="00566F52" w:rsidP="00CF0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2" w:type="pct"/>
          </w:tcPr>
          <w:p w14:paraId="5B5B7F8E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14,885</w:t>
            </w:r>
          </w:p>
        </w:tc>
        <w:tc>
          <w:tcPr>
            <w:tcW w:w="56" w:type="pct"/>
          </w:tcPr>
          <w:p w14:paraId="60394CAB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113F1AA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14,885</w:t>
            </w:r>
          </w:p>
        </w:tc>
        <w:tc>
          <w:tcPr>
            <w:tcW w:w="56" w:type="pct"/>
          </w:tcPr>
          <w:p w14:paraId="3CEF67E4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8" w:type="pct"/>
          </w:tcPr>
          <w:p w14:paraId="47717822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17,892</w:t>
            </w:r>
          </w:p>
        </w:tc>
        <w:tc>
          <w:tcPr>
            <w:tcW w:w="56" w:type="pct"/>
          </w:tcPr>
          <w:p w14:paraId="671A962D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020036C9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17,892</w:t>
            </w:r>
          </w:p>
        </w:tc>
        <w:tc>
          <w:tcPr>
            <w:tcW w:w="56" w:type="pct"/>
          </w:tcPr>
          <w:p w14:paraId="5D4268D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57BD5700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15BF89B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701429B1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50906C2D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</w:tcPr>
          <w:p w14:paraId="4F92E45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17,892</w:t>
            </w:r>
          </w:p>
        </w:tc>
        <w:tc>
          <w:tcPr>
            <w:tcW w:w="56" w:type="pct"/>
          </w:tcPr>
          <w:p w14:paraId="514FEB2D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pct"/>
          </w:tcPr>
          <w:p w14:paraId="01FDEEF3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17,892</w:t>
            </w:r>
          </w:p>
        </w:tc>
        <w:tc>
          <w:tcPr>
            <w:tcW w:w="56" w:type="pct"/>
          </w:tcPr>
          <w:p w14:paraId="05C48C57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2" w:type="pct"/>
          </w:tcPr>
          <w:p w14:paraId="60489197" w14:textId="481C03B5" w:rsidR="00566F52" w:rsidRPr="00CF0112" w:rsidRDefault="001A3C71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5B06303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1" w:type="pct"/>
          </w:tcPr>
          <w:p w14:paraId="1774FE95" w14:textId="29FD2B74" w:rsidR="00566F52" w:rsidRPr="00CF0112" w:rsidRDefault="001A3C71" w:rsidP="00CF0112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F3F0A" w:rsidRPr="0019431F" w14:paraId="235DB6D7" w14:textId="77777777" w:rsidTr="001F3F0A">
        <w:trPr>
          <w:gridAfter w:val="1"/>
          <w:wAfter w:w="19" w:type="pct"/>
          <w:trHeight w:val="659"/>
          <w:tblHeader/>
        </w:trPr>
        <w:tc>
          <w:tcPr>
            <w:tcW w:w="643" w:type="pct"/>
          </w:tcPr>
          <w:p w14:paraId="7A3CD774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>Mega Lifesciences Ghana Limited</w:t>
            </w:r>
          </w:p>
        </w:tc>
        <w:tc>
          <w:tcPr>
            <w:tcW w:w="531" w:type="pct"/>
            <w:gridSpan w:val="7"/>
          </w:tcPr>
          <w:p w14:paraId="0B22843D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ธุรกิจผลิตภัณฑ์ภายใต้   </w:t>
            </w:r>
          </w:p>
          <w:p w14:paraId="4637DED1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เครื่องหมายการค้า</w:t>
            </w:r>
          </w:p>
        </w:tc>
        <w:tc>
          <w:tcPr>
            <w:tcW w:w="269" w:type="pct"/>
            <w:gridSpan w:val="2"/>
          </w:tcPr>
          <w:p w14:paraId="686BDCC7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>กาน่า</w:t>
            </w:r>
          </w:p>
        </w:tc>
        <w:tc>
          <w:tcPr>
            <w:tcW w:w="220" w:type="pct"/>
          </w:tcPr>
          <w:p w14:paraId="0D01AADE" w14:textId="77777777" w:rsidR="00566F52" w:rsidRPr="00CF0112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6" w:type="pct"/>
          </w:tcPr>
          <w:p w14:paraId="1404C1B2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1587823D" w14:textId="77777777" w:rsidR="00566F52" w:rsidRPr="00CF0112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6" w:type="pct"/>
          </w:tcPr>
          <w:p w14:paraId="0A9C16F6" w14:textId="77777777" w:rsidR="00566F52" w:rsidRPr="00CF0112" w:rsidRDefault="00566F52" w:rsidP="00CF0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2" w:type="pct"/>
          </w:tcPr>
          <w:p w14:paraId="212982B5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9,469</w:t>
            </w:r>
          </w:p>
        </w:tc>
        <w:tc>
          <w:tcPr>
            <w:tcW w:w="56" w:type="pct"/>
          </w:tcPr>
          <w:p w14:paraId="50881B17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10842A2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9,469</w:t>
            </w:r>
          </w:p>
        </w:tc>
        <w:tc>
          <w:tcPr>
            <w:tcW w:w="56" w:type="pct"/>
          </w:tcPr>
          <w:p w14:paraId="395304F9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8" w:type="pct"/>
          </w:tcPr>
          <w:p w14:paraId="40F28B44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10,185</w:t>
            </w:r>
          </w:p>
        </w:tc>
        <w:tc>
          <w:tcPr>
            <w:tcW w:w="56" w:type="pct"/>
          </w:tcPr>
          <w:p w14:paraId="33D57C22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2007E252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10,185</w:t>
            </w:r>
          </w:p>
        </w:tc>
        <w:tc>
          <w:tcPr>
            <w:tcW w:w="56" w:type="pct"/>
          </w:tcPr>
          <w:p w14:paraId="69821F94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40026F05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3869EF21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5307966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65230B2C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</w:tcPr>
          <w:p w14:paraId="0C707193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10,185</w:t>
            </w:r>
          </w:p>
        </w:tc>
        <w:tc>
          <w:tcPr>
            <w:tcW w:w="56" w:type="pct"/>
          </w:tcPr>
          <w:p w14:paraId="50C1DF08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pct"/>
          </w:tcPr>
          <w:p w14:paraId="38960C73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10,185</w:t>
            </w:r>
          </w:p>
        </w:tc>
        <w:tc>
          <w:tcPr>
            <w:tcW w:w="56" w:type="pct"/>
          </w:tcPr>
          <w:p w14:paraId="6F6869B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2" w:type="pct"/>
          </w:tcPr>
          <w:p w14:paraId="13ADB9A7" w14:textId="75C709D9" w:rsidR="00566F52" w:rsidRPr="00CF0112" w:rsidRDefault="001A3C71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0AB7F97D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1" w:type="pct"/>
          </w:tcPr>
          <w:p w14:paraId="4EEADE44" w14:textId="7078D608" w:rsidR="00566F52" w:rsidRPr="00CF0112" w:rsidRDefault="001A3C71" w:rsidP="00CF0112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F3F0A" w:rsidRPr="0019431F" w14:paraId="0B7418FE" w14:textId="77777777" w:rsidTr="001F3F0A">
        <w:trPr>
          <w:gridAfter w:val="1"/>
          <w:wAfter w:w="19" w:type="pct"/>
          <w:trHeight w:val="659"/>
          <w:tblHeader/>
        </w:trPr>
        <w:tc>
          <w:tcPr>
            <w:tcW w:w="643" w:type="pct"/>
          </w:tcPr>
          <w:p w14:paraId="5D3C0B4E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>Mega Lifesciences Private Limited</w:t>
            </w:r>
          </w:p>
        </w:tc>
        <w:tc>
          <w:tcPr>
            <w:tcW w:w="531" w:type="pct"/>
            <w:gridSpan w:val="7"/>
          </w:tcPr>
          <w:p w14:paraId="638A87D3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ธุรกิจผลิตภัณฑ์ภายใต้   </w:t>
            </w:r>
          </w:p>
          <w:p w14:paraId="54899759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เครื่องหมายการค้า</w:t>
            </w:r>
          </w:p>
        </w:tc>
        <w:tc>
          <w:tcPr>
            <w:tcW w:w="269" w:type="pct"/>
            <w:gridSpan w:val="2"/>
          </w:tcPr>
          <w:p w14:paraId="3D80082D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20" w:type="pct"/>
          </w:tcPr>
          <w:p w14:paraId="73C66DD4" w14:textId="77777777" w:rsidR="00566F52" w:rsidRPr="00CF0112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6" w:type="pct"/>
          </w:tcPr>
          <w:p w14:paraId="1E7042CC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53BF4B6C" w14:textId="77777777" w:rsidR="00566F52" w:rsidRPr="00CF0112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6" w:type="pct"/>
          </w:tcPr>
          <w:p w14:paraId="6CBD5ABA" w14:textId="77777777" w:rsidR="00566F52" w:rsidRPr="00CF0112" w:rsidRDefault="00566F52" w:rsidP="00CF0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2" w:type="pct"/>
          </w:tcPr>
          <w:p w14:paraId="374E925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4,777</w:t>
            </w:r>
          </w:p>
        </w:tc>
        <w:tc>
          <w:tcPr>
            <w:tcW w:w="56" w:type="pct"/>
          </w:tcPr>
          <w:p w14:paraId="5C5229A4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57145E54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4,777</w:t>
            </w:r>
          </w:p>
        </w:tc>
        <w:tc>
          <w:tcPr>
            <w:tcW w:w="56" w:type="pct"/>
          </w:tcPr>
          <w:p w14:paraId="4373AFFB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8" w:type="pct"/>
          </w:tcPr>
          <w:p w14:paraId="48330680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7,641</w:t>
            </w:r>
          </w:p>
        </w:tc>
        <w:tc>
          <w:tcPr>
            <w:tcW w:w="56" w:type="pct"/>
          </w:tcPr>
          <w:p w14:paraId="688D3FED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0DDA68B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7,641</w:t>
            </w:r>
          </w:p>
        </w:tc>
        <w:tc>
          <w:tcPr>
            <w:tcW w:w="56" w:type="pct"/>
          </w:tcPr>
          <w:p w14:paraId="0EF06431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37405D41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3B465BF5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15429B93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37571A83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</w:tcPr>
          <w:p w14:paraId="23A0F1B4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7,641</w:t>
            </w:r>
          </w:p>
        </w:tc>
        <w:tc>
          <w:tcPr>
            <w:tcW w:w="56" w:type="pct"/>
          </w:tcPr>
          <w:p w14:paraId="70653F42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pct"/>
          </w:tcPr>
          <w:p w14:paraId="7738C201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7,641</w:t>
            </w:r>
          </w:p>
        </w:tc>
        <w:tc>
          <w:tcPr>
            <w:tcW w:w="56" w:type="pct"/>
          </w:tcPr>
          <w:p w14:paraId="5777AA74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2" w:type="pct"/>
          </w:tcPr>
          <w:p w14:paraId="24D31B5B" w14:textId="6FD1B487" w:rsidR="00566F52" w:rsidRPr="00CF0112" w:rsidRDefault="001A3C71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51CD2529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1" w:type="pct"/>
          </w:tcPr>
          <w:p w14:paraId="46176B17" w14:textId="66B7E964" w:rsidR="00566F52" w:rsidRPr="00CF0112" w:rsidRDefault="001A3C71" w:rsidP="00CF0112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F3F0A" w:rsidRPr="0019431F" w14:paraId="52E1F61F" w14:textId="77777777" w:rsidTr="001F3F0A">
        <w:trPr>
          <w:gridAfter w:val="1"/>
          <w:wAfter w:w="19" w:type="pct"/>
          <w:trHeight w:val="659"/>
          <w:tblHeader/>
        </w:trPr>
        <w:tc>
          <w:tcPr>
            <w:tcW w:w="643" w:type="pct"/>
            <w:tcBorders>
              <w:bottom w:val="nil"/>
            </w:tcBorders>
          </w:tcPr>
          <w:p w14:paraId="7FEF6E42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  <w:cs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>Mega Lifesciences Limited</w:t>
            </w:r>
          </w:p>
        </w:tc>
        <w:tc>
          <w:tcPr>
            <w:tcW w:w="531" w:type="pct"/>
            <w:gridSpan w:val="7"/>
            <w:tcBorders>
              <w:bottom w:val="nil"/>
            </w:tcBorders>
          </w:tcPr>
          <w:p w14:paraId="1F65DDB4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269" w:type="pct"/>
            <w:gridSpan w:val="2"/>
            <w:tcBorders>
              <w:bottom w:val="nil"/>
            </w:tcBorders>
          </w:tcPr>
          <w:p w14:paraId="21F70275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220" w:type="pct"/>
            <w:tcBorders>
              <w:bottom w:val="nil"/>
            </w:tcBorders>
          </w:tcPr>
          <w:p w14:paraId="1C260199" w14:textId="77777777" w:rsidR="00566F52" w:rsidRPr="00CF0112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6" w:type="pct"/>
            <w:tcBorders>
              <w:bottom w:val="nil"/>
            </w:tcBorders>
          </w:tcPr>
          <w:p w14:paraId="7917FBCF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tcBorders>
              <w:bottom w:val="nil"/>
            </w:tcBorders>
          </w:tcPr>
          <w:p w14:paraId="28241B01" w14:textId="77777777" w:rsidR="00566F52" w:rsidRPr="00CF0112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6" w:type="pct"/>
            <w:tcBorders>
              <w:bottom w:val="nil"/>
            </w:tcBorders>
          </w:tcPr>
          <w:p w14:paraId="0C2CB0EF" w14:textId="77777777" w:rsidR="00566F52" w:rsidRPr="00CF0112" w:rsidRDefault="00566F52" w:rsidP="00CF0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2" w:type="pct"/>
            <w:tcBorders>
              <w:bottom w:val="nil"/>
            </w:tcBorders>
          </w:tcPr>
          <w:p w14:paraId="298C83D0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80,884</w:t>
            </w:r>
          </w:p>
        </w:tc>
        <w:tc>
          <w:tcPr>
            <w:tcW w:w="56" w:type="pct"/>
            <w:tcBorders>
              <w:bottom w:val="nil"/>
            </w:tcBorders>
          </w:tcPr>
          <w:p w14:paraId="0EA984E1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  <w:tcBorders>
              <w:bottom w:val="nil"/>
            </w:tcBorders>
          </w:tcPr>
          <w:p w14:paraId="185B55B3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80,884</w:t>
            </w:r>
          </w:p>
        </w:tc>
        <w:tc>
          <w:tcPr>
            <w:tcW w:w="56" w:type="pct"/>
            <w:tcBorders>
              <w:bottom w:val="nil"/>
            </w:tcBorders>
          </w:tcPr>
          <w:p w14:paraId="02F38315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8" w:type="pct"/>
            <w:tcBorders>
              <w:bottom w:val="nil"/>
            </w:tcBorders>
          </w:tcPr>
          <w:p w14:paraId="52F861F1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90,653</w:t>
            </w:r>
          </w:p>
        </w:tc>
        <w:tc>
          <w:tcPr>
            <w:tcW w:w="56" w:type="pct"/>
            <w:tcBorders>
              <w:bottom w:val="nil"/>
            </w:tcBorders>
          </w:tcPr>
          <w:p w14:paraId="1DD245EE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  <w:tcBorders>
              <w:bottom w:val="nil"/>
            </w:tcBorders>
          </w:tcPr>
          <w:p w14:paraId="26D16ABE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90,653</w:t>
            </w:r>
          </w:p>
        </w:tc>
        <w:tc>
          <w:tcPr>
            <w:tcW w:w="56" w:type="pct"/>
            <w:tcBorders>
              <w:bottom w:val="nil"/>
            </w:tcBorders>
          </w:tcPr>
          <w:p w14:paraId="4AF8C61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  <w:tcBorders>
              <w:bottom w:val="nil"/>
            </w:tcBorders>
          </w:tcPr>
          <w:p w14:paraId="44D4AD6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  <w:tcBorders>
              <w:bottom w:val="nil"/>
            </w:tcBorders>
          </w:tcPr>
          <w:p w14:paraId="2E0E5AE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  <w:tcBorders>
              <w:bottom w:val="nil"/>
            </w:tcBorders>
          </w:tcPr>
          <w:p w14:paraId="77C353F8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1B79466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  <w:tcBorders>
              <w:bottom w:val="nil"/>
            </w:tcBorders>
          </w:tcPr>
          <w:p w14:paraId="168FD530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90,653</w:t>
            </w:r>
          </w:p>
        </w:tc>
        <w:tc>
          <w:tcPr>
            <w:tcW w:w="56" w:type="pct"/>
          </w:tcPr>
          <w:p w14:paraId="26F24325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pct"/>
            <w:tcBorders>
              <w:bottom w:val="nil"/>
            </w:tcBorders>
          </w:tcPr>
          <w:p w14:paraId="37069877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90,653</w:t>
            </w:r>
          </w:p>
        </w:tc>
        <w:tc>
          <w:tcPr>
            <w:tcW w:w="56" w:type="pct"/>
          </w:tcPr>
          <w:p w14:paraId="1313E5A6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2" w:type="pct"/>
            <w:tcBorders>
              <w:bottom w:val="nil"/>
            </w:tcBorders>
          </w:tcPr>
          <w:p w14:paraId="7D5DD1AA" w14:textId="5B07920E" w:rsidR="00566F52" w:rsidRPr="00CF0112" w:rsidRDefault="001A3C71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13416816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1" w:type="pct"/>
            <w:tcBorders>
              <w:bottom w:val="nil"/>
            </w:tcBorders>
          </w:tcPr>
          <w:p w14:paraId="4F42DB40" w14:textId="38817E2A" w:rsidR="00566F52" w:rsidRPr="00CF0112" w:rsidRDefault="001A3C71" w:rsidP="00CF0112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41ABF53A" w14:textId="77777777" w:rsidR="001404CA" w:rsidRDefault="001404CA" w:rsidP="001404CA">
      <w:pPr>
        <w:tabs>
          <w:tab w:val="left" w:pos="14310"/>
        </w:tabs>
        <w:rPr>
          <w:rFonts w:ascii="Angsana New" w:hAnsi="Angsana New"/>
          <w:sz w:val="8"/>
          <w:szCs w:val="8"/>
        </w:rPr>
      </w:pPr>
    </w:p>
    <w:tbl>
      <w:tblPr>
        <w:tblW w:w="5552" w:type="pct"/>
        <w:tblInd w:w="-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1"/>
        <w:gridCol w:w="193"/>
        <w:gridCol w:w="180"/>
        <w:gridCol w:w="180"/>
        <w:gridCol w:w="178"/>
        <w:gridCol w:w="178"/>
        <w:gridCol w:w="178"/>
        <w:gridCol w:w="619"/>
        <w:gridCol w:w="180"/>
        <w:gridCol w:w="683"/>
        <w:gridCol w:w="706"/>
        <w:gridCol w:w="178"/>
        <w:gridCol w:w="838"/>
        <w:gridCol w:w="178"/>
        <w:gridCol w:w="719"/>
        <w:gridCol w:w="178"/>
        <w:gridCol w:w="819"/>
        <w:gridCol w:w="178"/>
        <w:gridCol w:w="671"/>
        <w:gridCol w:w="178"/>
        <w:gridCol w:w="813"/>
        <w:gridCol w:w="178"/>
        <w:gridCol w:w="845"/>
        <w:gridCol w:w="178"/>
        <w:gridCol w:w="726"/>
        <w:gridCol w:w="178"/>
        <w:gridCol w:w="778"/>
        <w:gridCol w:w="178"/>
        <w:gridCol w:w="991"/>
        <w:gridCol w:w="178"/>
        <w:gridCol w:w="784"/>
        <w:gridCol w:w="178"/>
        <w:gridCol w:w="794"/>
        <w:gridCol w:w="52"/>
      </w:tblGrid>
      <w:tr w:rsidR="005D72B8" w:rsidRPr="0019431F" w14:paraId="462F3125" w14:textId="77777777" w:rsidTr="00157ABC">
        <w:trPr>
          <w:cantSplit/>
          <w:trHeight w:hRule="exact" w:val="288"/>
          <w:tblHeader/>
        </w:trPr>
        <w:tc>
          <w:tcPr>
            <w:tcW w:w="642" w:type="pct"/>
          </w:tcPr>
          <w:p w14:paraId="7CEB9679" w14:textId="77777777" w:rsidR="005D72B8" w:rsidRPr="0019431F" w:rsidRDefault="005D72B8" w:rsidP="005D72B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</w:tcPr>
          <w:p w14:paraId="74F88914" w14:textId="77777777" w:rsidR="005D72B8" w:rsidRPr="0019431F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7DAFBE78" w14:textId="77777777" w:rsidR="005D72B8" w:rsidRPr="0019431F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5A2B0BAF" w14:textId="77777777" w:rsidR="005D72B8" w:rsidRPr="0019431F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" w:type="pct"/>
          </w:tcPr>
          <w:p w14:paraId="406C2FC9" w14:textId="77777777" w:rsidR="005D72B8" w:rsidRPr="0019431F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" w:type="pct"/>
          </w:tcPr>
          <w:p w14:paraId="11720B7D" w14:textId="77777777" w:rsidR="005D72B8" w:rsidRPr="0019431F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" w:type="pct"/>
          </w:tcPr>
          <w:p w14:paraId="5F2F693D" w14:textId="77777777" w:rsidR="005D72B8" w:rsidRPr="0019431F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2" w:type="pct"/>
          </w:tcPr>
          <w:p w14:paraId="38E53728" w14:textId="77777777" w:rsidR="005D72B8" w:rsidRPr="0019431F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" w:type="pct"/>
          </w:tcPr>
          <w:p w14:paraId="4C81C5E2" w14:textId="77777777" w:rsidR="005D72B8" w:rsidRPr="0019431F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74" w:type="pct"/>
            <w:gridSpan w:val="25"/>
          </w:tcPr>
          <w:p w14:paraId="29914C77" w14:textId="77777777" w:rsidR="005D72B8" w:rsidRPr="0019431F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19431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D72B8" w:rsidRPr="0019431F" w14:paraId="70088C3D" w14:textId="77777777" w:rsidTr="00157ABC">
        <w:trPr>
          <w:gridAfter w:val="1"/>
          <w:wAfter w:w="16" w:type="pct"/>
          <w:cantSplit/>
          <w:trHeight w:val="983"/>
          <w:tblHeader/>
        </w:trPr>
        <w:tc>
          <w:tcPr>
            <w:tcW w:w="642" w:type="pct"/>
          </w:tcPr>
          <w:p w14:paraId="1B7D2FF6" w14:textId="77777777" w:rsidR="005D72B8" w:rsidRPr="0019431F" w:rsidRDefault="005D72B8" w:rsidP="005D72B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9" w:type="pct"/>
            <w:gridSpan w:val="7"/>
          </w:tcPr>
          <w:p w14:paraId="1A01C0B9" w14:textId="77777777" w:rsidR="005D72B8" w:rsidRDefault="005D72B8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04B3F0A" w14:textId="77777777" w:rsidR="005D72B8" w:rsidRDefault="005D72B8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1BE478F" w14:textId="77777777" w:rsidR="005D72B8" w:rsidRPr="0019431F" w:rsidRDefault="005D72B8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8" w:type="pct"/>
            <w:gridSpan w:val="2"/>
          </w:tcPr>
          <w:p w14:paraId="2BCC2C7D" w14:textId="77777777" w:rsidR="005D72B8" w:rsidRPr="0019431F" w:rsidRDefault="005D72B8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2D394D8" w14:textId="77777777" w:rsidR="005D72B8" w:rsidRPr="0019431F" w:rsidRDefault="005D72B8" w:rsidP="005D72B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  <w:r w:rsidRPr="001F4C6B">
              <w:rPr>
                <w:rFonts w:ascii="Angsana New" w:hAnsi="Angsana New" w:hint="cs"/>
                <w:spacing w:val="-16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534" w:type="pct"/>
            <w:gridSpan w:val="3"/>
          </w:tcPr>
          <w:p w14:paraId="13D81B96" w14:textId="77777777" w:rsidR="005D72B8" w:rsidRDefault="005D72B8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4A705A8" w14:textId="77777777" w:rsidR="005D72B8" w:rsidRDefault="005D72B8" w:rsidP="005D72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690F8C3" w14:textId="77777777" w:rsidR="005D72B8" w:rsidRPr="001F4C6B" w:rsidRDefault="005D72B8" w:rsidP="005D72B8">
            <w:pPr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1F4C6B">
              <w:rPr>
                <w:rFonts w:ascii="Angsana New" w:hAnsi="Angsana New"/>
                <w:spacing w:val="-6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55" w:type="pct"/>
          </w:tcPr>
          <w:p w14:paraId="32A43EE9" w14:textId="77777777" w:rsidR="005D72B8" w:rsidRPr="0019431F" w:rsidRDefault="005D72B8" w:rsidP="005D72B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2" w:type="pct"/>
            <w:gridSpan w:val="3"/>
          </w:tcPr>
          <w:p w14:paraId="52E701A3" w14:textId="77777777" w:rsidR="005D72B8" w:rsidRPr="001F4C6B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3369E97" w14:textId="77777777" w:rsidR="005D72B8" w:rsidRPr="001F4C6B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16EA832" w14:textId="77777777" w:rsidR="005D72B8" w:rsidRPr="001F4C6B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ทุนชำระแล้ว</w:t>
            </w:r>
            <w:r w:rsidRPr="001F4C6B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55" w:type="pct"/>
          </w:tcPr>
          <w:p w14:paraId="6D377FD9" w14:textId="77777777" w:rsidR="005D72B8" w:rsidRPr="001F4C6B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515" w:type="pct"/>
            <w:gridSpan w:val="3"/>
          </w:tcPr>
          <w:p w14:paraId="203DC5F9" w14:textId="77777777" w:rsidR="005D72B8" w:rsidRPr="001F4C6B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CE0A45D" w14:textId="77777777" w:rsidR="005D72B8" w:rsidRPr="001F4C6B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510E8BDB" w14:textId="77777777" w:rsidR="005D72B8" w:rsidRPr="001F4C6B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55" w:type="pct"/>
          </w:tcPr>
          <w:p w14:paraId="36182501" w14:textId="77777777" w:rsidR="005D72B8" w:rsidRPr="001F4C6B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2" w:type="pct"/>
            <w:gridSpan w:val="3"/>
          </w:tcPr>
          <w:p w14:paraId="126130FF" w14:textId="77777777" w:rsidR="005D72B8" w:rsidRPr="001F4C6B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5A16368" w14:textId="77777777" w:rsidR="005D72B8" w:rsidRPr="001F4C6B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B6F4C2D" w14:textId="77777777" w:rsidR="005D72B8" w:rsidRPr="001F4C6B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55" w:type="pct"/>
          </w:tcPr>
          <w:p w14:paraId="47CA0116" w14:textId="77777777" w:rsidR="005D72B8" w:rsidRPr="001F4C6B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3" w:type="pct"/>
            <w:gridSpan w:val="3"/>
          </w:tcPr>
          <w:p w14:paraId="30281641" w14:textId="77777777" w:rsidR="005D72B8" w:rsidRPr="001F4C6B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CEA783C" w14:textId="77777777" w:rsidR="005D72B8" w:rsidRPr="001F4C6B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A134741" w14:textId="77777777" w:rsidR="005D72B8" w:rsidRPr="001F4C6B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ราคาทุน </w:t>
            </w:r>
            <w:r w:rsidRPr="001F4C6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- </w:t>
            </w:r>
            <w:r w:rsidRPr="001F4C6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55" w:type="pct"/>
          </w:tcPr>
          <w:p w14:paraId="70A13797" w14:textId="77777777" w:rsidR="005D72B8" w:rsidRPr="001F4C6B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2" w:type="pct"/>
            <w:gridSpan w:val="3"/>
          </w:tcPr>
          <w:p w14:paraId="555D53B3" w14:textId="77777777" w:rsidR="005D72B8" w:rsidRPr="001F4C6B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  <w:p w14:paraId="7860D7FC" w14:textId="77777777" w:rsidR="005D72B8" w:rsidRPr="001F4C6B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สำหรับงวดสามเดือน</w:t>
            </w:r>
          </w:p>
          <w:p w14:paraId="364AD635" w14:textId="77777777" w:rsidR="005D72B8" w:rsidRPr="001F4C6B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F4C6B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1F3F0A" w:rsidRPr="0019431F" w14:paraId="1350B95C" w14:textId="77777777" w:rsidTr="00157ABC">
        <w:trPr>
          <w:gridAfter w:val="1"/>
          <w:wAfter w:w="16" w:type="pct"/>
          <w:cantSplit/>
          <w:trHeight w:hRule="exact" w:val="335"/>
          <w:tblHeader/>
        </w:trPr>
        <w:tc>
          <w:tcPr>
            <w:tcW w:w="642" w:type="pct"/>
          </w:tcPr>
          <w:p w14:paraId="12F8E9F6" w14:textId="77777777" w:rsidR="005D72B8" w:rsidRPr="0019431F" w:rsidRDefault="005D72B8" w:rsidP="005D72B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9" w:type="pct"/>
            <w:gridSpan w:val="7"/>
          </w:tcPr>
          <w:p w14:paraId="7234481F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14:paraId="5ABFD195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9" w:type="pct"/>
          </w:tcPr>
          <w:p w14:paraId="0BD838F1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5" w:type="pct"/>
          </w:tcPr>
          <w:p w14:paraId="010D3A0A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737845DB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5" w:type="pct"/>
          </w:tcPr>
          <w:p w14:paraId="681CD38D" w14:textId="77777777" w:rsidR="005D72B8" w:rsidRPr="0019431F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14:paraId="34ECAA4E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5" w:type="pct"/>
          </w:tcPr>
          <w:p w14:paraId="764E4341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33771B69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5" w:type="pct"/>
          </w:tcPr>
          <w:p w14:paraId="7B635C4A" w14:textId="77777777" w:rsidR="005D72B8" w:rsidRPr="0019431F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8" w:type="pct"/>
          </w:tcPr>
          <w:p w14:paraId="2DD87839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5" w:type="pct"/>
          </w:tcPr>
          <w:p w14:paraId="6488E790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73287CBD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5" w:type="pct"/>
          </w:tcPr>
          <w:p w14:paraId="73466168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6E13D1A2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5" w:type="pct"/>
          </w:tcPr>
          <w:p w14:paraId="095E21A0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7B3CAEA5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5" w:type="pct"/>
          </w:tcPr>
          <w:p w14:paraId="6204E0A2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pct"/>
          </w:tcPr>
          <w:p w14:paraId="702A87E2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5" w:type="pct"/>
          </w:tcPr>
          <w:p w14:paraId="2AABCB8F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7" w:type="pct"/>
          </w:tcPr>
          <w:p w14:paraId="1BACFA81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5" w:type="pct"/>
          </w:tcPr>
          <w:p w14:paraId="5612DA43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2C4C2D68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5" w:type="pct"/>
          </w:tcPr>
          <w:p w14:paraId="0176CC4C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</w:tcPr>
          <w:p w14:paraId="45882719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1F3F0A" w:rsidRPr="0019431F" w14:paraId="56B2C310" w14:textId="77777777" w:rsidTr="00157ABC">
        <w:trPr>
          <w:gridAfter w:val="1"/>
          <w:wAfter w:w="16" w:type="pct"/>
          <w:cantSplit/>
          <w:trHeight w:hRule="exact" w:val="335"/>
          <w:tblHeader/>
        </w:trPr>
        <w:tc>
          <w:tcPr>
            <w:tcW w:w="642" w:type="pct"/>
          </w:tcPr>
          <w:p w14:paraId="1AE3C41C" w14:textId="77777777" w:rsidR="005D72B8" w:rsidRPr="0019431F" w:rsidRDefault="005D72B8" w:rsidP="005D72B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9" w:type="pct"/>
            <w:gridSpan w:val="7"/>
          </w:tcPr>
          <w:p w14:paraId="2EE716CD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14:paraId="72628BE3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9" w:type="pct"/>
          </w:tcPr>
          <w:p w14:paraId="499D865D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5" w:type="pct"/>
          </w:tcPr>
          <w:p w14:paraId="3B388436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0234F113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5" w:type="pct"/>
          </w:tcPr>
          <w:p w14:paraId="44111721" w14:textId="77777777" w:rsidR="005D72B8" w:rsidRPr="0019431F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14:paraId="5EB133CA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5" w:type="pct"/>
          </w:tcPr>
          <w:p w14:paraId="4F1CC551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1DCA94B6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5" w:type="pct"/>
          </w:tcPr>
          <w:p w14:paraId="7FB7CD40" w14:textId="77777777" w:rsidR="005D72B8" w:rsidRPr="0019431F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8" w:type="pct"/>
          </w:tcPr>
          <w:p w14:paraId="494A06DC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5" w:type="pct"/>
          </w:tcPr>
          <w:p w14:paraId="37F61471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767B09D1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5" w:type="pct"/>
          </w:tcPr>
          <w:p w14:paraId="69347DCD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1DCB0A73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5" w:type="pct"/>
          </w:tcPr>
          <w:p w14:paraId="115CA39D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29FD7C9A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5" w:type="pct"/>
          </w:tcPr>
          <w:p w14:paraId="7CA1ED1E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pct"/>
          </w:tcPr>
          <w:p w14:paraId="6B129B8C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5" w:type="pct"/>
          </w:tcPr>
          <w:p w14:paraId="43E6293E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7" w:type="pct"/>
          </w:tcPr>
          <w:p w14:paraId="6FC91234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5" w:type="pct"/>
          </w:tcPr>
          <w:p w14:paraId="0FCC3733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286E5EFE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5" w:type="pct"/>
          </w:tcPr>
          <w:p w14:paraId="2D3F0A58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</w:tcPr>
          <w:p w14:paraId="667CA42A" w14:textId="2AC5F2BF" w:rsidR="005D72B8" w:rsidRPr="0019431F" w:rsidRDefault="00E862B7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1F3F0A" w:rsidRPr="0019431F" w14:paraId="4FAAA8A6" w14:textId="77777777" w:rsidTr="00157ABC">
        <w:trPr>
          <w:gridAfter w:val="1"/>
          <w:wAfter w:w="16" w:type="pct"/>
          <w:cantSplit/>
          <w:trHeight w:hRule="exact" w:val="274"/>
          <w:tblHeader/>
        </w:trPr>
        <w:tc>
          <w:tcPr>
            <w:tcW w:w="642" w:type="pct"/>
          </w:tcPr>
          <w:p w14:paraId="22F2148E" w14:textId="77777777" w:rsidR="005D72B8" w:rsidRPr="0019431F" w:rsidRDefault="005D72B8" w:rsidP="005D72B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9" w:type="pct"/>
            <w:gridSpan w:val="7"/>
          </w:tcPr>
          <w:p w14:paraId="3C0B59F6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14:paraId="1A870C0F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9" w:type="pct"/>
          </w:tcPr>
          <w:p w14:paraId="49E65F2F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5" w:type="pct"/>
          </w:tcPr>
          <w:p w14:paraId="25DE6FB5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6170403A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5" w:type="pct"/>
          </w:tcPr>
          <w:p w14:paraId="2A5CEA3B" w14:textId="77777777" w:rsidR="005D72B8" w:rsidRPr="0019431F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14:paraId="4992A842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5" w:type="pct"/>
          </w:tcPr>
          <w:p w14:paraId="1A4DC91D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35292EE9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5" w:type="pct"/>
          </w:tcPr>
          <w:p w14:paraId="07F95E2A" w14:textId="77777777" w:rsidR="005D72B8" w:rsidRPr="0019431F" w:rsidRDefault="005D72B8" w:rsidP="005D72B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8" w:type="pct"/>
          </w:tcPr>
          <w:p w14:paraId="049E299C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5" w:type="pct"/>
          </w:tcPr>
          <w:p w14:paraId="42AEE990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4B431360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5" w:type="pct"/>
          </w:tcPr>
          <w:p w14:paraId="674B3073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4A8E9F2B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5" w:type="pct"/>
          </w:tcPr>
          <w:p w14:paraId="5C7D03F8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430E28A5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5" w:type="pct"/>
          </w:tcPr>
          <w:p w14:paraId="113A1CD5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pct"/>
          </w:tcPr>
          <w:p w14:paraId="7D70D784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5" w:type="pct"/>
          </w:tcPr>
          <w:p w14:paraId="6D08CF5F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7" w:type="pct"/>
          </w:tcPr>
          <w:p w14:paraId="0608696D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5" w:type="pct"/>
          </w:tcPr>
          <w:p w14:paraId="0BC11C18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0A5F7F9E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5" w:type="pct"/>
          </w:tcPr>
          <w:p w14:paraId="0CAF7B09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</w:tcPr>
          <w:p w14:paraId="430FC94F" w14:textId="77777777" w:rsidR="005D72B8" w:rsidRPr="0019431F" w:rsidRDefault="005D72B8" w:rsidP="005D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5D72B8" w:rsidRPr="0019431F" w14:paraId="016E78F5" w14:textId="77777777" w:rsidTr="00157ABC">
        <w:trPr>
          <w:gridAfter w:val="1"/>
          <w:wAfter w:w="16" w:type="pct"/>
          <w:cantSplit/>
          <w:trHeight w:val="272"/>
          <w:tblHeader/>
        </w:trPr>
        <w:tc>
          <w:tcPr>
            <w:tcW w:w="642" w:type="pct"/>
          </w:tcPr>
          <w:p w14:paraId="6114D70C" w14:textId="77777777" w:rsidR="005D72B8" w:rsidRPr="0019431F" w:rsidRDefault="005D72B8" w:rsidP="005D72B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9" w:type="pct"/>
            <w:gridSpan w:val="7"/>
          </w:tcPr>
          <w:p w14:paraId="778AD307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14:paraId="23CEB46C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4" w:type="pct"/>
            <w:gridSpan w:val="3"/>
          </w:tcPr>
          <w:p w14:paraId="4BEC56E5" w14:textId="77777777" w:rsidR="005D72B8" w:rsidRPr="0019431F" w:rsidRDefault="005D72B8" w:rsidP="005D72B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55" w:type="pct"/>
          </w:tcPr>
          <w:p w14:paraId="44CE69DB" w14:textId="77777777" w:rsidR="005D72B8" w:rsidRPr="0019431F" w:rsidRDefault="005D72B8" w:rsidP="005D72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956" w:type="pct"/>
            <w:gridSpan w:val="19"/>
          </w:tcPr>
          <w:p w14:paraId="3DBFC828" w14:textId="77777777" w:rsidR="005D72B8" w:rsidRPr="0019431F" w:rsidRDefault="005D72B8" w:rsidP="005D72B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</w:rPr>
              <w:t>(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</w:rPr>
              <w:t>)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</w:tr>
      <w:tr w:rsidR="001F3F0A" w:rsidRPr="0019431F" w14:paraId="2C3E30EE" w14:textId="77777777" w:rsidTr="00157ABC">
        <w:trPr>
          <w:gridAfter w:val="1"/>
          <w:wAfter w:w="16" w:type="pct"/>
          <w:trHeight w:val="659"/>
          <w:tblHeader/>
        </w:trPr>
        <w:tc>
          <w:tcPr>
            <w:tcW w:w="642" w:type="pct"/>
          </w:tcPr>
          <w:p w14:paraId="0622FAFE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  <w:cs/>
              </w:rPr>
              <w:t>บริษัท อี-เซ็นซ จำกัด</w:t>
            </w:r>
          </w:p>
        </w:tc>
        <w:tc>
          <w:tcPr>
            <w:tcW w:w="529" w:type="pct"/>
            <w:gridSpan w:val="7"/>
          </w:tcPr>
          <w:p w14:paraId="0703874B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ออกแบบพัฒนาระบบ</w:t>
            </w:r>
          </w:p>
          <w:p w14:paraId="2D69FCE1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และบริการอื่นๆ</w:t>
            </w:r>
          </w:p>
        </w:tc>
        <w:tc>
          <w:tcPr>
            <w:tcW w:w="268" w:type="pct"/>
            <w:gridSpan w:val="2"/>
          </w:tcPr>
          <w:p w14:paraId="561719E3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19" w:type="pct"/>
          </w:tcPr>
          <w:p w14:paraId="4F48F6D3" w14:textId="77777777" w:rsidR="00566F52" w:rsidRPr="001A3C71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99.96</w:t>
            </w:r>
          </w:p>
        </w:tc>
        <w:tc>
          <w:tcPr>
            <w:tcW w:w="55" w:type="pct"/>
          </w:tcPr>
          <w:p w14:paraId="3D31E2EE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3DDB9BFA" w14:textId="77777777" w:rsidR="00566F52" w:rsidRPr="001A3C71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99.96</w:t>
            </w:r>
          </w:p>
        </w:tc>
        <w:tc>
          <w:tcPr>
            <w:tcW w:w="55" w:type="pct"/>
          </w:tcPr>
          <w:p w14:paraId="2CFBA5A8" w14:textId="77777777" w:rsidR="00566F52" w:rsidRPr="00CF0112" w:rsidRDefault="00566F52" w:rsidP="00CF0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3" w:type="pct"/>
          </w:tcPr>
          <w:p w14:paraId="4D0EDDB8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55" w:type="pct"/>
          </w:tcPr>
          <w:p w14:paraId="4E5CC4D1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57F7721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55" w:type="pct"/>
          </w:tcPr>
          <w:p w14:paraId="4AE1F431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8" w:type="pct"/>
          </w:tcPr>
          <w:p w14:paraId="5961C8F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499</w:t>
            </w:r>
          </w:p>
        </w:tc>
        <w:tc>
          <w:tcPr>
            <w:tcW w:w="55" w:type="pct"/>
          </w:tcPr>
          <w:p w14:paraId="1767FC1C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pct"/>
          </w:tcPr>
          <w:p w14:paraId="0B3F771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499</w:t>
            </w:r>
          </w:p>
        </w:tc>
        <w:tc>
          <w:tcPr>
            <w:tcW w:w="55" w:type="pct"/>
          </w:tcPr>
          <w:p w14:paraId="1CC9958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7C7A883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03C902A6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51774B3B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688E07B9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</w:tcPr>
          <w:p w14:paraId="2BCB36A0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499</w:t>
            </w:r>
          </w:p>
        </w:tc>
        <w:tc>
          <w:tcPr>
            <w:tcW w:w="55" w:type="pct"/>
          </w:tcPr>
          <w:p w14:paraId="2DFB599D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7" w:type="pct"/>
          </w:tcPr>
          <w:p w14:paraId="1EA9AC70" w14:textId="77777777" w:rsidR="00566F52" w:rsidRPr="00CF0112" w:rsidRDefault="00566F52" w:rsidP="00E45A9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499</w:t>
            </w:r>
          </w:p>
        </w:tc>
        <w:tc>
          <w:tcPr>
            <w:tcW w:w="55" w:type="pct"/>
          </w:tcPr>
          <w:p w14:paraId="6E48F457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</w:tcPr>
          <w:p w14:paraId="7FD29B86" w14:textId="5B397685" w:rsidR="00566F52" w:rsidRPr="00CF0112" w:rsidRDefault="001A3C71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4DA54F80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4" w:type="pct"/>
          </w:tcPr>
          <w:p w14:paraId="59E7CA06" w14:textId="52DE8AFE" w:rsidR="00566F52" w:rsidRPr="00CF0112" w:rsidRDefault="001A3C71" w:rsidP="00CF0112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F3F0A" w:rsidRPr="0019431F" w14:paraId="08ECAFFC" w14:textId="77777777" w:rsidTr="00157ABC">
        <w:trPr>
          <w:gridAfter w:val="1"/>
          <w:wAfter w:w="16" w:type="pct"/>
          <w:trHeight w:val="659"/>
          <w:tblHeader/>
        </w:trPr>
        <w:tc>
          <w:tcPr>
            <w:tcW w:w="642" w:type="pct"/>
          </w:tcPr>
          <w:p w14:paraId="68E7F1C0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>Mega Products (Mauritius) Limited</w:t>
            </w:r>
          </w:p>
        </w:tc>
        <w:tc>
          <w:tcPr>
            <w:tcW w:w="529" w:type="pct"/>
            <w:gridSpan w:val="7"/>
          </w:tcPr>
          <w:p w14:paraId="2532440B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268" w:type="pct"/>
            <w:gridSpan w:val="2"/>
          </w:tcPr>
          <w:p w14:paraId="1469260D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19" w:type="pct"/>
          </w:tcPr>
          <w:p w14:paraId="20E58236" w14:textId="77777777" w:rsidR="00566F52" w:rsidRPr="001A3C71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5" w:type="pct"/>
          </w:tcPr>
          <w:p w14:paraId="1FC12204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4F42C978" w14:textId="77777777" w:rsidR="00566F52" w:rsidRPr="001A3C71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5" w:type="pct"/>
          </w:tcPr>
          <w:p w14:paraId="5037EE83" w14:textId="77777777" w:rsidR="00566F52" w:rsidRPr="00CF0112" w:rsidRDefault="00566F52" w:rsidP="00CF0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3" w:type="pct"/>
          </w:tcPr>
          <w:p w14:paraId="0CC60357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55" w:type="pct"/>
          </w:tcPr>
          <w:p w14:paraId="237ADBBA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3B4C2E1C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55" w:type="pct"/>
          </w:tcPr>
          <w:p w14:paraId="7491C335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8" w:type="pct"/>
          </w:tcPr>
          <w:p w14:paraId="16FABCB2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4,992</w:t>
            </w:r>
          </w:p>
        </w:tc>
        <w:tc>
          <w:tcPr>
            <w:tcW w:w="55" w:type="pct"/>
          </w:tcPr>
          <w:p w14:paraId="2C25B6A2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pct"/>
          </w:tcPr>
          <w:p w14:paraId="3DDC20A5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4,992</w:t>
            </w:r>
          </w:p>
        </w:tc>
        <w:tc>
          <w:tcPr>
            <w:tcW w:w="55" w:type="pct"/>
          </w:tcPr>
          <w:p w14:paraId="40DD31D5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00CD94B2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69CE1BB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230B593D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056B38D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</w:tcPr>
          <w:p w14:paraId="7D70C5CE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4,992</w:t>
            </w:r>
          </w:p>
        </w:tc>
        <w:tc>
          <w:tcPr>
            <w:tcW w:w="55" w:type="pct"/>
          </w:tcPr>
          <w:p w14:paraId="6A615C08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7" w:type="pct"/>
          </w:tcPr>
          <w:p w14:paraId="341483D6" w14:textId="77777777" w:rsidR="00566F52" w:rsidRPr="00CF0112" w:rsidRDefault="00566F52" w:rsidP="00E45A9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4,992</w:t>
            </w:r>
          </w:p>
        </w:tc>
        <w:tc>
          <w:tcPr>
            <w:tcW w:w="55" w:type="pct"/>
          </w:tcPr>
          <w:p w14:paraId="121275EC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</w:tcPr>
          <w:p w14:paraId="694295A8" w14:textId="4684A0FC" w:rsidR="00566F52" w:rsidRPr="00CF0112" w:rsidRDefault="001A3C71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3A742D57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4" w:type="pct"/>
          </w:tcPr>
          <w:p w14:paraId="15FC3E3F" w14:textId="5BF7F77E" w:rsidR="00566F52" w:rsidRPr="00CF0112" w:rsidRDefault="001A3C71" w:rsidP="00CF0112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F3F0A" w:rsidRPr="0019431F" w14:paraId="7AE82157" w14:textId="77777777" w:rsidTr="00157ABC">
        <w:trPr>
          <w:gridAfter w:val="1"/>
          <w:wAfter w:w="16" w:type="pct"/>
          <w:trHeight w:val="659"/>
          <w:tblHeader/>
        </w:trPr>
        <w:tc>
          <w:tcPr>
            <w:tcW w:w="642" w:type="pct"/>
          </w:tcPr>
          <w:p w14:paraId="7B2819C1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>Mega Lifesciences Pte. Ltd.</w:t>
            </w:r>
          </w:p>
        </w:tc>
        <w:tc>
          <w:tcPr>
            <w:tcW w:w="529" w:type="pct"/>
            <w:gridSpan w:val="7"/>
          </w:tcPr>
          <w:p w14:paraId="4C70FEB1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268" w:type="pct"/>
            <w:gridSpan w:val="2"/>
          </w:tcPr>
          <w:p w14:paraId="25E7B6A0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สิงค์โปร์</w:t>
            </w:r>
          </w:p>
        </w:tc>
        <w:tc>
          <w:tcPr>
            <w:tcW w:w="219" w:type="pct"/>
          </w:tcPr>
          <w:p w14:paraId="4555E84C" w14:textId="77777777" w:rsidR="00566F52" w:rsidRPr="001A3C71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5" w:type="pct"/>
          </w:tcPr>
          <w:p w14:paraId="0BBD9317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02C086EA" w14:textId="77777777" w:rsidR="00566F52" w:rsidRPr="001A3C71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5" w:type="pct"/>
          </w:tcPr>
          <w:p w14:paraId="2F048345" w14:textId="77777777" w:rsidR="00566F52" w:rsidRPr="00CF0112" w:rsidRDefault="00566F52" w:rsidP="00CF0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3" w:type="pct"/>
          </w:tcPr>
          <w:p w14:paraId="5B2CB3C0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</w:t>
            </w:r>
          </w:p>
        </w:tc>
        <w:tc>
          <w:tcPr>
            <w:tcW w:w="55" w:type="pct"/>
          </w:tcPr>
          <w:p w14:paraId="5CF8BABE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4D20FDBD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</w:t>
            </w:r>
          </w:p>
        </w:tc>
        <w:tc>
          <w:tcPr>
            <w:tcW w:w="55" w:type="pct"/>
          </w:tcPr>
          <w:p w14:paraId="05B31906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8" w:type="pct"/>
          </w:tcPr>
          <w:p w14:paraId="42D3BB18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</w:t>
            </w:r>
          </w:p>
        </w:tc>
        <w:tc>
          <w:tcPr>
            <w:tcW w:w="55" w:type="pct"/>
          </w:tcPr>
          <w:p w14:paraId="4FBD5F3C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pct"/>
          </w:tcPr>
          <w:p w14:paraId="2EFB60A2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</w:t>
            </w:r>
          </w:p>
        </w:tc>
        <w:tc>
          <w:tcPr>
            <w:tcW w:w="55" w:type="pct"/>
          </w:tcPr>
          <w:p w14:paraId="7CB6E68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0FB7251C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00176916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1D27102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7EA3E450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</w:tcPr>
          <w:p w14:paraId="707ABC5B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</w:t>
            </w:r>
          </w:p>
        </w:tc>
        <w:tc>
          <w:tcPr>
            <w:tcW w:w="55" w:type="pct"/>
          </w:tcPr>
          <w:p w14:paraId="2F98F375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7" w:type="pct"/>
          </w:tcPr>
          <w:p w14:paraId="19C0A7D9" w14:textId="77777777" w:rsidR="00566F52" w:rsidRPr="00CF0112" w:rsidRDefault="00566F52" w:rsidP="00E45A9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</w:t>
            </w:r>
          </w:p>
        </w:tc>
        <w:tc>
          <w:tcPr>
            <w:tcW w:w="55" w:type="pct"/>
          </w:tcPr>
          <w:p w14:paraId="0EF3E93B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</w:tcPr>
          <w:p w14:paraId="3E473528" w14:textId="6920C720" w:rsidR="00566F52" w:rsidRPr="00CF0112" w:rsidRDefault="001A3C71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4CCF0643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4" w:type="pct"/>
          </w:tcPr>
          <w:p w14:paraId="3D30242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32,480</w:t>
            </w:r>
          </w:p>
        </w:tc>
      </w:tr>
      <w:tr w:rsidR="001F3F0A" w:rsidRPr="0019431F" w14:paraId="29E2A052" w14:textId="77777777" w:rsidTr="00157ABC">
        <w:trPr>
          <w:gridAfter w:val="1"/>
          <w:wAfter w:w="16" w:type="pct"/>
          <w:trHeight w:val="659"/>
          <w:tblHeader/>
        </w:trPr>
        <w:tc>
          <w:tcPr>
            <w:tcW w:w="642" w:type="pct"/>
          </w:tcPr>
          <w:p w14:paraId="36540EC0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>Mega Lifesciences PTY Peru S.A.C.</w:t>
            </w:r>
          </w:p>
        </w:tc>
        <w:tc>
          <w:tcPr>
            <w:tcW w:w="529" w:type="pct"/>
            <w:gridSpan w:val="7"/>
          </w:tcPr>
          <w:p w14:paraId="51C6B73D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ธุรกิจผลิตภัณฑ์ภายใต้   </w:t>
            </w:r>
          </w:p>
          <w:p w14:paraId="4F7070AE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เครื่องหมายการค้า</w:t>
            </w:r>
          </w:p>
        </w:tc>
        <w:tc>
          <w:tcPr>
            <w:tcW w:w="268" w:type="pct"/>
            <w:gridSpan w:val="2"/>
          </w:tcPr>
          <w:p w14:paraId="279FB507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เปรู</w:t>
            </w:r>
          </w:p>
        </w:tc>
        <w:tc>
          <w:tcPr>
            <w:tcW w:w="219" w:type="pct"/>
          </w:tcPr>
          <w:p w14:paraId="34F0A403" w14:textId="77777777" w:rsidR="00566F52" w:rsidRPr="001A3C71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5" w:type="pct"/>
          </w:tcPr>
          <w:p w14:paraId="0ED0D219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7C18B5BC" w14:textId="77777777" w:rsidR="00566F52" w:rsidRPr="001A3C71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55" w:type="pct"/>
          </w:tcPr>
          <w:p w14:paraId="5B00F763" w14:textId="77777777" w:rsidR="00566F52" w:rsidRPr="00CF0112" w:rsidRDefault="00566F52" w:rsidP="00CF0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3" w:type="pct"/>
          </w:tcPr>
          <w:p w14:paraId="4F1F882D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55" w:type="pct"/>
          </w:tcPr>
          <w:p w14:paraId="07B7FFD1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38DDA3C2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55" w:type="pct"/>
          </w:tcPr>
          <w:p w14:paraId="29E0111C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8" w:type="pct"/>
          </w:tcPr>
          <w:p w14:paraId="13FD2B87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1,530</w:t>
            </w:r>
          </w:p>
        </w:tc>
        <w:tc>
          <w:tcPr>
            <w:tcW w:w="55" w:type="pct"/>
          </w:tcPr>
          <w:p w14:paraId="727B910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pct"/>
          </w:tcPr>
          <w:p w14:paraId="097812E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1,530</w:t>
            </w:r>
          </w:p>
        </w:tc>
        <w:tc>
          <w:tcPr>
            <w:tcW w:w="55" w:type="pct"/>
          </w:tcPr>
          <w:p w14:paraId="5E7A4C3C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14CB809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5E114F83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59243DF0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5E6908DC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</w:tcPr>
          <w:p w14:paraId="7E85D69B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1,530</w:t>
            </w:r>
          </w:p>
        </w:tc>
        <w:tc>
          <w:tcPr>
            <w:tcW w:w="55" w:type="pct"/>
          </w:tcPr>
          <w:p w14:paraId="6F86EDB8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7" w:type="pct"/>
          </w:tcPr>
          <w:p w14:paraId="265A9DF6" w14:textId="77777777" w:rsidR="00566F52" w:rsidRPr="00CF0112" w:rsidRDefault="00566F52" w:rsidP="00E45A9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1,530</w:t>
            </w:r>
          </w:p>
        </w:tc>
        <w:tc>
          <w:tcPr>
            <w:tcW w:w="55" w:type="pct"/>
          </w:tcPr>
          <w:p w14:paraId="7D6AB26A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</w:tcPr>
          <w:p w14:paraId="014B9ABA" w14:textId="2983FFD3" w:rsidR="00566F52" w:rsidRPr="00CF0112" w:rsidRDefault="001A3C71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4C7B7BC1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4" w:type="pct"/>
          </w:tcPr>
          <w:p w14:paraId="38477F12" w14:textId="23CF1F7E" w:rsidR="00566F52" w:rsidRPr="00CF0112" w:rsidRDefault="001A3C71" w:rsidP="00CF0112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F3F0A" w:rsidRPr="0019431F" w14:paraId="20C222A8" w14:textId="77777777" w:rsidTr="00157ABC">
        <w:trPr>
          <w:gridAfter w:val="1"/>
          <w:wAfter w:w="16" w:type="pct"/>
          <w:trHeight w:val="659"/>
          <w:tblHeader/>
        </w:trPr>
        <w:tc>
          <w:tcPr>
            <w:tcW w:w="642" w:type="pct"/>
          </w:tcPr>
          <w:p w14:paraId="762D27E7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>MAXXCARE Limited</w:t>
            </w:r>
          </w:p>
        </w:tc>
        <w:tc>
          <w:tcPr>
            <w:tcW w:w="529" w:type="pct"/>
            <w:gridSpan w:val="7"/>
          </w:tcPr>
          <w:p w14:paraId="3D60B903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268" w:type="pct"/>
            <w:gridSpan w:val="2"/>
          </w:tcPr>
          <w:p w14:paraId="42A677BD" w14:textId="77777777" w:rsidR="00566F52" w:rsidRPr="001A3C71" w:rsidRDefault="00566F52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219" w:type="pct"/>
          </w:tcPr>
          <w:p w14:paraId="074C6ABA" w14:textId="77777777" w:rsidR="00566F52" w:rsidRPr="001A3C71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55" w:type="pct"/>
          </w:tcPr>
          <w:p w14:paraId="19A7059D" w14:textId="77777777" w:rsidR="00566F52" w:rsidRPr="00CF0112" w:rsidRDefault="00566F52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378F19AC" w14:textId="77777777" w:rsidR="00566F52" w:rsidRPr="001A3C71" w:rsidRDefault="00566F52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55" w:type="pct"/>
          </w:tcPr>
          <w:p w14:paraId="07D8B9D3" w14:textId="77777777" w:rsidR="00566F52" w:rsidRPr="00CF0112" w:rsidRDefault="00566F52" w:rsidP="00CF0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3" w:type="pct"/>
          </w:tcPr>
          <w:p w14:paraId="205D7B11" w14:textId="5BEA6AE1" w:rsidR="00566F52" w:rsidRPr="00CF0112" w:rsidRDefault="00566F52" w:rsidP="00CF01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  <w:r w:rsidR="001F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,889</w:t>
            </w:r>
          </w:p>
        </w:tc>
        <w:tc>
          <w:tcPr>
            <w:tcW w:w="55" w:type="pct"/>
          </w:tcPr>
          <w:p w14:paraId="3D47037B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685D6A63" w14:textId="63CB21FE" w:rsidR="00566F52" w:rsidRPr="00CF0112" w:rsidRDefault="00566F52" w:rsidP="00CF01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  <w:r w:rsidR="00283C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</w:t>
            </w: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889</w:t>
            </w:r>
          </w:p>
        </w:tc>
        <w:tc>
          <w:tcPr>
            <w:tcW w:w="55" w:type="pct"/>
          </w:tcPr>
          <w:p w14:paraId="62C73699" w14:textId="77777777" w:rsidR="00566F52" w:rsidRPr="00CF0112" w:rsidRDefault="00566F52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8" w:type="pct"/>
          </w:tcPr>
          <w:p w14:paraId="0F86753C" w14:textId="7E005FDD" w:rsidR="00566F52" w:rsidRPr="00CF0112" w:rsidRDefault="00035508" w:rsidP="00CF011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  <w:r w:rsidR="00283C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,889</w:t>
            </w:r>
          </w:p>
        </w:tc>
        <w:tc>
          <w:tcPr>
            <w:tcW w:w="55" w:type="pct"/>
          </w:tcPr>
          <w:p w14:paraId="344C369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pct"/>
          </w:tcPr>
          <w:p w14:paraId="6AD83199" w14:textId="6A462FB3" w:rsidR="00566F52" w:rsidRPr="00CF0112" w:rsidRDefault="00035508" w:rsidP="00CF0112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  <w:r w:rsidR="00283C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,889</w:t>
            </w:r>
          </w:p>
        </w:tc>
        <w:tc>
          <w:tcPr>
            <w:tcW w:w="55" w:type="pct"/>
          </w:tcPr>
          <w:p w14:paraId="02F3B17F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</w:tcPr>
          <w:p w14:paraId="59ED12CD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76F72F1E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</w:tcPr>
          <w:p w14:paraId="03D79148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7FED2289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</w:tcPr>
          <w:p w14:paraId="4752E87E" w14:textId="1462823A" w:rsidR="00566F52" w:rsidRPr="00CF0112" w:rsidRDefault="00035508" w:rsidP="00CF011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1F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,889</w:t>
            </w:r>
          </w:p>
        </w:tc>
        <w:tc>
          <w:tcPr>
            <w:tcW w:w="55" w:type="pct"/>
          </w:tcPr>
          <w:p w14:paraId="52ADF407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7" w:type="pct"/>
          </w:tcPr>
          <w:p w14:paraId="76778A9B" w14:textId="589B2C53" w:rsidR="00566F52" w:rsidRPr="00CF0112" w:rsidRDefault="00035508" w:rsidP="00E45A9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  <w:r w:rsidR="001F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,889</w:t>
            </w:r>
          </w:p>
        </w:tc>
        <w:tc>
          <w:tcPr>
            <w:tcW w:w="55" w:type="pct"/>
          </w:tcPr>
          <w:p w14:paraId="630D42E2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</w:tcPr>
          <w:p w14:paraId="0ECBCB92" w14:textId="47FA1C64" w:rsidR="00566F52" w:rsidRPr="00CF0112" w:rsidRDefault="001A3C71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3B4D4FFE" w14:textId="77777777" w:rsidR="00566F52" w:rsidRPr="00CF0112" w:rsidRDefault="00566F52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4" w:type="pct"/>
          </w:tcPr>
          <w:p w14:paraId="2002A6B5" w14:textId="612000E4" w:rsidR="00566F52" w:rsidRPr="00CF0112" w:rsidRDefault="001A3C71" w:rsidP="00CF0112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57ABC" w:rsidRPr="0019431F" w14:paraId="43B4EAEB" w14:textId="77777777" w:rsidTr="00157ABC">
        <w:trPr>
          <w:gridAfter w:val="1"/>
          <w:wAfter w:w="16" w:type="pct"/>
          <w:trHeight w:val="380"/>
          <w:tblHeader/>
        </w:trPr>
        <w:tc>
          <w:tcPr>
            <w:tcW w:w="642" w:type="pct"/>
          </w:tcPr>
          <w:p w14:paraId="34F450C2" w14:textId="70BEF88E" w:rsidR="00157ABC" w:rsidRPr="00CF0112" w:rsidRDefault="00157ABC" w:rsidP="00157ABC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  <w:r w:rsidRPr="00CF0112">
              <w:rPr>
                <w:rFonts w:ascii="Angsana New" w:hAnsi="Angsana New"/>
                <w:sz w:val="24"/>
                <w:szCs w:val="24"/>
              </w:rPr>
              <w:t>MAXXCARE</w:t>
            </w:r>
            <w:r w:rsidRPr="001A3C71">
              <w:rPr>
                <w:rFonts w:asciiTheme="majorBidi" w:hAnsiTheme="majorBidi" w:cstheme="majorBidi"/>
                <w:sz w:val="24"/>
                <w:szCs w:val="24"/>
              </w:rPr>
              <w:t xml:space="preserve"> Company Ltd.</w:t>
            </w:r>
          </w:p>
        </w:tc>
        <w:tc>
          <w:tcPr>
            <w:tcW w:w="529" w:type="pct"/>
            <w:gridSpan w:val="7"/>
          </w:tcPr>
          <w:p w14:paraId="1BCAFF04" w14:textId="695241AA" w:rsidR="00157ABC" w:rsidRPr="001A3C71" w:rsidRDefault="00157ABC" w:rsidP="00157A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268" w:type="pct"/>
            <w:gridSpan w:val="2"/>
          </w:tcPr>
          <w:p w14:paraId="55A5FC71" w14:textId="13AE0E1F" w:rsidR="00157ABC" w:rsidRPr="001A3C71" w:rsidRDefault="00157ABC" w:rsidP="00157A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19" w:type="pct"/>
          </w:tcPr>
          <w:p w14:paraId="5BD25989" w14:textId="17607C4D" w:rsidR="00157ABC" w:rsidRPr="001A3C71" w:rsidRDefault="00157ABC" w:rsidP="00157AB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100.</w:t>
            </w:r>
            <w:r w:rsidRPr="001A3C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55" w:type="pct"/>
          </w:tcPr>
          <w:p w14:paraId="2FC1B87C" w14:textId="77777777" w:rsidR="00157ABC" w:rsidRPr="00CF0112" w:rsidRDefault="00157ABC" w:rsidP="00157A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35CF2D1D" w14:textId="6B8D62EC" w:rsidR="00157ABC" w:rsidRPr="001A3C71" w:rsidRDefault="00157ABC" w:rsidP="00157AB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55" w:type="pct"/>
          </w:tcPr>
          <w:p w14:paraId="6802709F" w14:textId="77777777" w:rsidR="00157ABC" w:rsidRPr="00CF0112" w:rsidRDefault="00157ABC" w:rsidP="00157A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3" w:type="pct"/>
          </w:tcPr>
          <w:p w14:paraId="40A781B7" w14:textId="2A18E67B" w:rsidR="00157ABC" w:rsidRPr="00CF0112" w:rsidRDefault="00157ABC" w:rsidP="00157AB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12,730</w:t>
            </w:r>
          </w:p>
        </w:tc>
        <w:tc>
          <w:tcPr>
            <w:tcW w:w="55" w:type="pct"/>
          </w:tcPr>
          <w:p w14:paraId="75283047" w14:textId="77777777" w:rsidR="00157ABC" w:rsidRPr="00CF0112" w:rsidRDefault="00157ABC" w:rsidP="00157ABC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</w:tcPr>
          <w:p w14:paraId="21D11C17" w14:textId="184EC225" w:rsidR="00157ABC" w:rsidRPr="00CF0112" w:rsidRDefault="00157ABC" w:rsidP="00157AB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12,730</w:t>
            </w:r>
          </w:p>
        </w:tc>
        <w:tc>
          <w:tcPr>
            <w:tcW w:w="55" w:type="pct"/>
          </w:tcPr>
          <w:p w14:paraId="6E2F616A" w14:textId="77777777" w:rsidR="00157ABC" w:rsidRPr="00CF0112" w:rsidRDefault="00157ABC" w:rsidP="00157ABC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</w:tcPr>
          <w:p w14:paraId="2AB90F27" w14:textId="207AC788" w:rsidR="00157ABC" w:rsidRPr="00CF0112" w:rsidRDefault="00157ABC" w:rsidP="00157ABC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12,730</w:t>
            </w:r>
          </w:p>
        </w:tc>
        <w:tc>
          <w:tcPr>
            <w:tcW w:w="55" w:type="pct"/>
          </w:tcPr>
          <w:p w14:paraId="18871786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</w:tcPr>
          <w:p w14:paraId="119E26AE" w14:textId="214567D4" w:rsidR="00157ABC" w:rsidRPr="00CF0112" w:rsidRDefault="00157ABC" w:rsidP="00157AB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12,730</w:t>
            </w:r>
          </w:p>
        </w:tc>
        <w:tc>
          <w:tcPr>
            <w:tcW w:w="55" w:type="pct"/>
          </w:tcPr>
          <w:p w14:paraId="7B3EA11F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2CB82025" w14:textId="7EACE510" w:rsidR="00157ABC" w:rsidRPr="00CF0112" w:rsidRDefault="00157ABC" w:rsidP="00157AB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2EB5E4EA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  <w:tcBorders>
              <w:left w:val="nil"/>
              <w:bottom w:val="single" w:sz="4" w:space="0" w:color="auto"/>
            </w:tcBorders>
          </w:tcPr>
          <w:p w14:paraId="131BA4B3" w14:textId="49DC87BB" w:rsidR="00157ABC" w:rsidRPr="00CF0112" w:rsidRDefault="00157ABC" w:rsidP="00157AB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268A29A4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</w:tcPr>
          <w:p w14:paraId="1D6C3E6A" w14:textId="2C4FE095" w:rsidR="00157ABC" w:rsidRPr="00CF0112" w:rsidRDefault="00157ABC" w:rsidP="00157AB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12,730</w:t>
            </w:r>
          </w:p>
        </w:tc>
        <w:tc>
          <w:tcPr>
            <w:tcW w:w="55" w:type="pct"/>
          </w:tcPr>
          <w:p w14:paraId="5CA32712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</w:tcPr>
          <w:p w14:paraId="7A1ED113" w14:textId="0F679131" w:rsidR="00157ABC" w:rsidRPr="00CF0112" w:rsidRDefault="00157ABC" w:rsidP="00157AB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12,730</w:t>
            </w:r>
          </w:p>
        </w:tc>
        <w:tc>
          <w:tcPr>
            <w:tcW w:w="55" w:type="pct"/>
          </w:tcPr>
          <w:p w14:paraId="0B47C98E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14:paraId="5C0C059B" w14:textId="1339CF35" w:rsidR="00157ABC" w:rsidRPr="00CF0112" w:rsidRDefault="00157ABC" w:rsidP="00157ABC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5" w:type="pct"/>
          </w:tcPr>
          <w:p w14:paraId="543FEDEA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14:paraId="33970559" w14:textId="2BCEE5E5" w:rsidR="00157ABC" w:rsidRPr="00CF0112" w:rsidRDefault="00157ABC" w:rsidP="00157ABC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57ABC" w:rsidRPr="0019431F" w14:paraId="5506CBC6" w14:textId="77777777" w:rsidTr="00157ABC">
        <w:trPr>
          <w:gridAfter w:val="1"/>
          <w:wAfter w:w="16" w:type="pct"/>
          <w:trHeight w:val="362"/>
          <w:tblHeader/>
        </w:trPr>
        <w:tc>
          <w:tcPr>
            <w:tcW w:w="642" w:type="pct"/>
            <w:tcBorders>
              <w:bottom w:val="nil"/>
            </w:tcBorders>
          </w:tcPr>
          <w:p w14:paraId="6541BA2E" w14:textId="77777777" w:rsidR="00157ABC" w:rsidRPr="00CF0112" w:rsidRDefault="00157ABC" w:rsidP="00157ABC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9" w:type="pct"/>
            <w:gridSpan w:val="7"/>
            <w:tcBorders>
              <w:bottom w:val="nil"/>
            </w:tcBorders>
          </w:tcPr>
          <w:p w14:paraId="259070C5" w14:textId="77777777" w:rsidR="00157ABC" w:rsidRPr="001A3C71" w:rsidRDefault="00157ABC" w:rsidP="00157A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pct"/>
            <w:gridSpan w:val="2"/>
            <w:tcBorders>
              <w:bottom w:val="nil"/>
            </w:tcBorders>
          </w:tcPr>
          <w:p w14:paraId="31430B49" w14:textId="77777777" w:rsidR="00157ABC" w:rsidRPr="001A3C71" w:rsidRDefault="00157ABC" w:rsidP="00157A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9" w:type="pct"/>
            <w:tcBorders>
              <w:bottom w:val="nil"/>
            </w:tcBorders>
          </w:tcPr>
          <w:p w14:paraId="7414C190" w14:textId="77777777" w:rsidR="00157ABC" w:rsidRPr="001A3C71" w:rsidRDefault="00157ABC" w:rsidP="00157AB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5" w:type="pct"/>
            <w:tcBorders>
              <w:bottom w:val="nil"/>
            </w:tcBorders>
          </w:tcPr>
          <w:p w14:paraId="5B52AD8B" w14:textId="77777777" w:rsidR="00157ABC" w:rsidRPr="00CF0112" w:rsidRDefault="00157ABC" w:rsidP="00157A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tcBorders>
              <w:bottom w:val="nil"/>
            </w:tcBorders>
          </w:tcPr>
          <w:p w14:paraId="0DD88DA2" w14:textId="77777777" w:rsidR="00157ABC" w:rsidRPr="001A3C71" w:rsidRDefault="00157ABC" w:rsidP="00157AB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5" w:type="pct"/>
            <w:tcBorders>
              <w:bottom w:val="nil"/>
            </w:tcBorders>
          </w:tcPr>
          <w:p w14:paraId="47BE350D" w14:textId="77777777" w:rsidR="00157ABC" w:rsidRPr="00CF0112" w:rsidRDefault="00157ABC" w:rsidP="00157A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3" w:type="pct"/>
            <w:tcBorders>
              <w:bottom w:val="nil"/>
            </w:tcBorders>
          </w:tcPr>
          <w:p w14:paraId="67060C36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5" w:type="pct"/>
            <w:tcBorders>
              <w:bottom w:val="nil"/>
            </w:tcBorders>
          </w:tcPr>
          <w:p w14:paraId="6E0F614F" w14:textId="77777777" w:rsidR="00157ABC" w:rsidRPr="00CF0112" w:rsidRDefault="00157ABC" w:rsidP="00157ABC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  <w:tcBorders>
              <w:bottom w:val="nil"/>
            </w:tcBorders>
          </w:tcPr>
          <w:p w14:paraId="5F1510E7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5" w:type="pct"/>
            <w:tcBorders>
              <w:bottom w:val="nil"/>
            </w:tcBorders>
          </w:tcPr>
          <w:p w14:paraId="46365BD6" w14:textId="77777777" w:rsidR="00157ABC" w:rsidRPr="00CF0112" w:rsidRDefault="00157ABC" w:rsidP="00157ABC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8" w:type="pct"/>
            <w:tcBorders>
              <w:top w:val="single" w:sz="4" w:space="0" w:color="auto"/>
              <w:bottom w:val="double" w:sz="4" w:space="0" w:color="auto"/>
            </w:tcBorders>
          </w:tcPr>
          <w:p w14:paraId="2E6E0C7E" w14:textId="3B563A2A" w:rsidR="00157ABC" w:rsidRPr="00CF0112" w:rsidRDefault="00157ABC" w:rsidP="00157ABC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1,484,230</w:t>
            </w:r>
          </w:p>
        </w:tc>
        <w:tc>
          <w:tcPr>
            <w:tcW w:w="55" w:type="pct"/>
            <w:tcBorders>
              <w:bottom w:val="nil"/>
            </w:tcBorders>
          </w:tcPr>
          <w:p w14:paraId="4EE1F8E4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pct"/>
            <w:tcBorders>
              <w:top w:val="single" w:sz="4" w:space="0" w:color="auto"/>
              <w:bottom w:val="double" w:sz="4" w:space="0" w:color="auto"/>
            </w:tcBorders>
          </w:tcPr>
          <w:p w14:paraId="4E1628BB" w14:textId="76022B08" w:rsidR="00157ABC" w:rsidRPr="00CF0112" w:rsidRDefault="00157ABC" w:rsidP="00157ABC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1,484,230</w:t>
            </w:r>
          </w:p>
        </w:tc>
        <w:tc>
          <w:tcPr>
            <w:tcW w:w="55" w:type="pct"/>
            <w:tcBorders>
              <w:bottom w:val="nil"/>
            </w:tcBorders>
          </w:tcPr>
          <w:p w14:paraId="432568F9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0D38E689" w14:textId="4C39C093" w:rsidR="00157ABC" w:rsidRPr="00CF0112" w:rsidRDefault="00157ABC" w:rsidP="00157AB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55" w:type="pct"/>
            <w:tcBorders>
              <w:bottom w:val="nil"/>
            </w:tcBorders>
          </w:tcPr>
          <w:p w14:paraId="5AF0D396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  <w:tcBorders>
              <w:top w:val="single" w:sz="4" w:space="0" w:color="auto"/>
              <w:bottom w:val="double" w:sz="4" w:space="0" w:color="auto"/>
            </w:tcBorders>
          </w:tcPr>
          <w:p w14:paraId="63F1F5B6" w14:textId="5E9DAC2E" w:rsidR="00157ABC" w:rsidRPr="00CF0112" w:rsidRDefault="00157ABC" w:rsidP="00157ABC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55" w:type="pct"/>
          </w:tcPr>
          <w:p w14:paraId="546C2740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</w:tcPr>
          <w:p w14:paraId="542A9DD0" w14:textId="61E34650" w:rsidR="00157ABC" w:rsidRPr="00CF0112" w:rsidRDefault="00157ABC" w:rsidP="00157AB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1,484,230</w:t>
            </w:r>
          </w:p>
        </w:tc>
        <w:tc>
          <w:tcPr>
            <w:tcW w:w="55" w:type="pct"/>
          </w:tcPr>
          <w:p w14:paraId="01F50D0F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double" w:sz="4" w:space="0" w:color="auto"/>
            </w:tcBorders>
          </w:tcPr>
          <w:p w14:paraId="3102996B" w14:textId="670D5097" w:rsidR="00157ABC" w:rsidRPr="00CF0112" w:rsidRDefault="00157ABC" w:rsidP="00157AB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1,484,230</w:t>
            </w:r>
          </w:p>
        </w:tc>
        <w:tc>
          <w:tcPr>
            <w:tcW w:w="55" w:type="pct"/>
          </w:tcPr>
          <w:p w14:paraId="4BC474B7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  <w:tcBorders>
              <w:top w:val="single" w:sz="4" w:space="0" w:color="auto"/>
              <w:bottom w:val="double" w:sz="4" w:space="0" w:color="auto"/>
            </w:tcBorders>
          </w:tcPr>
          <w:p w14:paraId="4ABE6EF7" w14:textId="04D98F6B" w:rsidR="00157ABC" w:rsidRPr="00CF0112" w:rsidRDefault="00157ABC" w:rsidP="00157ABC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5" w:type="pct"/>
          </w:tcPr>
          <w:p w14:paraId="06B3D572" w14:textId="77777777" w:rsidR="00157ABC" w:rsidRPr="00CF0112" w:rsidRDefault="00157ABC" w:rsidP="00157AB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4" w:type="pct"/>
            <w:tcBorders>
              <w:top w:val="single" w:sz="4" w:space="0" w:color="auto"/>
              <w:bottom w:val="double" w:sz="4" w:space="0" w:color="auto"/>
            </w:tcBorders>
          </w:tcPr>
          <w:p w14:paraId="3C10367A" w14:textId="295FB831" w:rsidR="00157ABC" w:rsidRPr="00CF0112" w:rsidRDefault="00157ABC" w:rsidP="00157ABC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="Angsana New" w:hAnsi="Angsana New"/>
                <w:b/>
                <w:bCs/>
                <w:sz w:val="24"/>
                <w:szCs w:val="24"/>
              </w:rPr>
              <w:t>32,480</w:t>
            </w:r>
          </w:p>
        </w:tc>
      </w:tr>
    </w:tbl>
    <w:p w14:paraId="52B843A6" w14:textId="77777777" w:rsidR="001404CA" w:rsidRDefault="001404CA" w:rsidP="003B078C">
      <w:pPr>
        <w:tabs>
          <w:tab w:val="left" w:pos="14310"/>
        </w:tabs>
        <w:rPr>
          <w:rFonts w:ascii="Angsana New" w:hAnsi="Angsana New"/>
          <w:sz w:val="8"/>
          <w:szCs w:val="8"/>
        </w:rPr>
      </w:pPr>
    </w:p>
    <w:p w14:paraId="02080F20" w14:textId="77777777" w:rsidR="00122FE6" w:rsidRDefault="00122FE6" w:rsidP="003B078C">
      <w:pPr>
        <w:tabs>
          <w:tab w:val="left" w:pos="14310"/>
        </w:tabs>
        <w:rPr>
          <w:rFonts w:ascii="Angsana New" w:hAnsi="Angsana New"/>
          <w:sz w:val="8"/>
          <w:szCs w:val="8"/>
        </w:rPr>
      </w:pPr>
    </w:p>
    <w:p w14:paraId="0A38ED9C" w14:textId="77777777" w:rsidR="00122FE6" w:rsidRDefault="00122FE6" w:rsidP="003B078C">
      <w:pPr>
        <w:tabs>
          <w:tab w:val="left" w:pos="14310"/>
        </w:tabs>
        <w:rPr>
          <w:rFonts w:ascii="Angsana New" w:hAnsi="Angsana New"/>
          <w:sz w:val="8"/>
          <w:szCs w:val="8"/>
        </w:rPr>
      </w:pPr>
    </w:p>
    <w:tbl>
      <w:tblPr>
        <w:tblW w:w="5556" w:type="pct"/>
        <w:tblInd w:w="-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6"/>
        <w:gridCol w:w="186"/>
        <w:gridCol w:w="178"/>
        <w:gridCol w:w="178"/>
        <w:gridCol w:w="178"/>
        <w:gridCol w:w="178"/>
        <w:gridCol w:w="178"/>
        <w:gridCol w:w="635"/>
        <w:gridCol w:w="178"/>
        <w:gridCol w:w="688"/>
        <w:gridCol w:w="710"/>
        <w:gridCol w:w="181"/>
        <w:gridCol w:w="836"/>
        <w:gridCol w:w="181"/>
        <w:gridCol w:w="723"/>
        <w:gridCol w:w="181"/>
        <w:gridCol w:w="817"/>
        <w:gridCol w:w="181"/>
        <w:gridCol w:w="668"/>
        <w:gridCol w:w="181"/>
        <w:gridCol w:w="820"/>
        <w:gridCol w:w="181"/>
        <w:gridCol w:w="843"/>
        <w:gridCol w:w="181"/>
        <w:gridCol w:w="727"/>
        <w:gridCol w:w="181"/>
        <w:gridCol w:w="778"/>
        <w:gridCol w:w="181"/>
        <w:gridCol w:w="995"/>
        <w:gridCol w:w="181"/>
        <w:gridCol w:w="788"/>
        <w:gridCol w:w="181"/>
        <w:gridCol w:w="720"/>
        <w:gridCol w:w="87"/>
      </w:tblGrid>
      <w:tr w:rsidR="00122FE6" w:rsidRPr="0019431F" w14:paraId="35A9F64A" w14:textId="77777777" w:rsidTr="00285917">
        <w:trPr>
          <w:cantSplit/>
          <w:trHeight w:hRule="exact" w:val="288"/>
          <w:tblHeader/>
        </w:trPr>
        <w:tc>
          <w:tcPr>
            <w:tcW w:w="640" w:type="pct"/>
          </w:tcPr>
          <w:p w14:paraId="450028E1" w14:textId="77777777" w:rsidR="00122FE6" w:rsidRPr="0019431F" w:rsidRDefault="00122FE6" w:rsidP="000F004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" w:type="pct"/>
          </w:tcPr>
          <w:p w14:paraId="322D1AD8" w14:textId="77777777" w:rsidR="00122FE6" w:rsidRPr="0019431F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" w:type="pct"/>
          </w:tcPr>
          <w:p w14:paraId="076B963B" w14:textId="77777777" w:rsidR="00122FE6" w:rsidRPr="0019431F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" w:type="pct"/>
          </w:tcPr>
          <w:p w14:paraId="456F0D08" w14:textId="77777777" w:rsidR="00122FE6" w:rsidRPr="0019431F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" w:type="pct"/>
          </w:tcPr>
          <w:p w14:paraId="5053BD34" w14:textId="77777777" w:rsidR="00122FE6" w:rsidRPr="0019431F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" w:type="pct"/>
          </w:tcPr>
          <w:p w14:paraId="378E50CD" w14:textId="77777777" w:rsidR="00122FE6" w:rsidRPr="0019431F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" w:type="pct"/>
          </w:tcPr>
          <w:p w14:paraId="69BEAB4D" w14:textId="77777777" w:rsidR="00122FE6" w:rsidRPr="0019431F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pct"/>
          </w:tcPr>
          <w:p w14:paraId="52BE9937" w14:textId="77777777" w:rsidR="00122FE6" w:rsidRPr="0019431F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" w:type="pct"/>
          </w:tcPr>
          <w:p w14:paraId="7508B090" w14:textId="77777777" w:rsidR="00122FE6" w:rsidRPr="0019431F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75" w:type="pct"/>
            <w:gridSpan w:val="25"/>
          </w:tcPr>
          <w:p w14:paraId="696A7F7E" w14:textId="77777777" w:rsidR="00122FE6" w:rsidRPr="0019431F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19431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22FE6" w:rsidRPr="0019431F" w14:paraId="26FC2698" w14:textId="77777777" w:rsidTr="00157ABC">
        <w:trPr>
          <w:gridAfter w:val="1"/>
          <w:wAfter w:w="27" w:type="pct"/>
          <w:cantSplit/>
          <w:trHeight w:val="983"/>
          <w:tblHeader/>
        </w:trPr>
        <w:tc>
          <w:tcPr>
            <w:tcW w:w="640" w:type="pct"/>
          </w:tcPr>
          <w:p w14:paraId="545A55D7" w14:textId="77777777" w:rsidR="00122FE6" w:rsidRPr="0019431F" w:rsidRDefault="00122FE6" w:rsidP="000F004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gridSpan w:val="7"/>
          </w:tcPr>
          <w:p w14:paraId="513E107A" w14:textId="77777777" w:rsidR="00122FE6" w:rsidRDefault="00122FE6" w:rsidP="000F00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50AEECA" w14:textId="77777777" w:rsidR="00122FE6" w:rsidRDefault="00122FE6" w:rsidP="000F00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F779D64" w14:textId="77777777" w:rsidR="00122FE6" w:rsidRPr="0019431F" w:rsidRDefault="00122FE6" w:rsidP="000F00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8" w:type="pct"/>
            <w:gridSpan w:val="2"/>
          </w:tcPr>
          <w:p w14:paraId="4ADDCF48" w14:textId="77777777" w:rsidR="00122FE6" w:rsidRPr="0019431F" w:rsidRDefault="00122FE6" w:rsidP="000F00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A65E1B6" w14:textId="77777777" w:rsidR="00122FE6" w:rsidRPr="0019431F" w:rsidRDefault="00122FE6" w:rsidP="000F00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31F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  <w:r w:rsidRPr="00157ABC">
              <w:rPr>
                <w:rFonts w:ascii="Angsana New" w:hAnsi="Angsana New" w:hint="cs"/>
                <w:spacing w:val="-16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535" w:type="pct"/>
            <w:gridSpan w:val="3"/>
          </w:tcPr>
          <w:p w14:paraId="09EF7394" w14:textId="77777777" w:rsidR="00122FE6" w:rsidRDefault="00122FE6" w:rsidP="000F00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231BBA6" w14:textId="77777777" w:rsidR="00122FE6" w:rsidRDefault="00122FE6" w:rsidP="000F00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8F8A2B4" w14:textId="77777777" w:rsidR="00122FE6" w:rsidRPr="00157ABC" w:rsidRDefault="00122FE6" w:rsidP="000F004D">
            <w:pPr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157ABC">
              <w:rPr>
                <w:rFonts w:ascii="Angsana New" w:hAnsi="Angsana New"/>
                <w:spacing w:val="-6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56" w:type="pct"/>
          </w:tcPr>
          <w:p w14:paraId="45868D3C" w14:textId="77777777" w:rsidR="00122FE6" w:rsidRPr="0019431F" w:rsidRDefault="00122FE6" w:rsidP="000F004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3"/>
          </w:tcPr>
          <w:p w14:paraId="55E51954" w14:textId="77777777" w:rsidR="00122FE6" w:rsidRPr="00157ABC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51933E4E" w14:textId="77777777" w:rsidR="00122FE6" w:rsidRPr="00157ABC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18CA0F94" w14:textId="77777777" w:rsidR="00122FE6" w:rsidRPr="00157ABC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57ABC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ทุนชำระแล้ว</w:t>
            </w:r>
            <w:r w:rsidRPr="00157ABC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56" w:type="pct"/>
          </w:tcPr>
          <w:p w14:paraId="1AC4610F" w14:textId="77777777" w:rsidR="00122FE6" w:rsidRPr="00157ABC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517" w:type="pct"/>
            <w:gridSpan w:val="3"/>
          </w:tcPr>
          <w:p w14:paraId="48E6E37C" w14:textId="77777777" w:rsidR="00122FE6" w:rsidRPr="00157ABC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5CB1E369" w14:textId="77777777" w:rsidR="00122FE6" w:rsidRPr="00157ABC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F6E2B68" w14:textId="77777777" w:rsidR="00122FE6" w:rsidRPr="00157ABC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57ABC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56" w:type="pct"/>
          </w:tcPr>
          <w:p w14:paraId="3083FCB7" w14:textId="77777777" w:rsidR="00122FE6" w:rsidRPr="00157ABC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2" w:type="pct"/>
            <w:gridSpan w:val="3"/>
          </w:tcPr>
          <w:p w14:paraId="60FBDC3E" w14:textId="77777777" w:rsidR="00122FE6" w:rsidRPr="00157ABC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93D2664" w14:textId="77777777" w:rsidR="00122FE6" w:rsidRPr="00157ABC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9F6AB6F" w14:textId="77777777" w:rsidR="00122FE6" w:rsidRPr="00157ABC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57AB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56" w:type="pct"/>
          </w:tcPr>
          <w:p w14:paraId="071BAAC1" w14:textId="77777777" w:rsidR="00122FE6" w:rsidRPr="00157ABC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5" w:type="pct"/>
            <w:gridSpan w:val="3"/>
          </w:tcPr>
          <w:p w14:paraId="02D5A77E" w14:textId="77777777" w:rsidR="00122FE6" w:rsidRPr="00157ABC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59872F04" w14:textId="77777777" w:rsidR="00122FE6" w:rsidRPr="00157ABC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22386AC" w14:textId="77777777" w:rsidR="00122FE6" w:rsidRPr="00157ABC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57AB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ราคาทุน </w:t>
            </w:r>
            <w:r w:rsidRPr="00157AB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- </w:t>
            </w:r>
            <w:r w:rsidRPr="00157AB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56" w:type="pct"/>
          </w:tcPr>
          <w:p w14:paraId="17F23347" w14:textId="77777777" w:rsidR="00122FE6" w:rsidRPr="00157ABC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23" w:type="pct"/>
            <w:gridSpan w:val="3"/>
          </w:tcPr>
          <w:p w14:paraId="66E58205" w14:textId="77777777" w:rsidR="00122FE6" w:rsidRPr="00157ABC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57ABC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  <w:p w14:paraId="0DB9F141" w14:textId="77777777" w:rsidR="00122FE6" w:rsidRPr="00157ABC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57ABC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สำหรับงวดสามเดือน</w:t>
            </w:r>
          </w:p>
          <w:p w14:paraId="3169129F" w14:textId="77777777" w:rsidR="00122FE6" w:rsidRPr="00157ABC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157ABC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1F3F0A" w:rsidRPr="0019431F" w14:paraId="01068B8D" w14:textId="77777777" w:rsidTr="001F3F0A">
        <w:trPr>
          <w:gridAfter w:val="1"/>
          <w:wAfter w:w="27" w:type="pct"/>
          <w:cantSplit/>
          <w:trHeight w:hRule="exact" w:val="335"/>
          <w:tblHeader/>
        </w:trPr>
        <w:tc>
          <w:tcPr>
            <w:tcW w:w="640" w:type="pct"/>
          </w:tcPr>
          <w:p w14:paraId="32615DFA" w14:textId="77777777" w:rsidR="00122FE6" w:rsidRPr="0019431F" w:rsidRDefault="00122FE6" w:rsidP="000F004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gridSpan w:val="7"/>
          </w:tcPr>
          <w:p w14:paraId="5C5F019B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14:paraId="43CD8394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" w:type="pct"/>
          </w:tcPr>
          <w:p w14:paraId="3E3DB0AA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5FAF32D0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5F3D3339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49E2ED7E" w14:textId="77777777" w:rsidR="00122FE6" w:rsidRPr="0019431F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14:paraId="21BDE82C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0D809AF5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19C55A9C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4331CF97" w14:textId="77777777" w:rsidR="00122FE6" w:rsidRPr="0019431F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7" w:type="pct"/>
          </w:tcPr>
          <w:p w14:paraId="68F5A12E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32354CEF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41D543E4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2D9A5E37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161D3C66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7AA2D56A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53E244D5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2A778D00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pct"/>
          </w:tcPr>
          <w:p w14:paraId="476908E0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238644FB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</w:tcPr>
          <w:p w14:paraId="71110F39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3681E6D5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</w:tcPr>
          <w:p w14:paraId="30814D3A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" w:type="pct"/>
          </w:tcPr>
          <w:p w14:paraId="6B7C675C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</w:tcPr>
          <w:p w14:paraId="1E962498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31</w:t>
            </w: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1F3F0A" w:rsidRPr="0019431F" w14:paraId="0E2FD14F" w14:textId="77777777" w:rsidTr="001F3F0A">
        <w:trPr>
          <w:gridAfter w:val="1"/>
          <w:wAfter w:w="27" w:type="pct"/>
          <w:cantSplit/>
          <w:trHeight w:hRule="exact" w:val="335"/>
          <w:tblHeader/>
        </w:trPr>
        <w:tc>
          <w:tcPr>
            <w:tcW w:w="640" w:type="pct"/>
          </w:tcPr>
          <w:p w14:paraId="732459C4" w14:textId="77777777" w:rsidR="00122FE6" w:rsidRPr="0019431F" w:rsidRDefault="00122FE6" w:rsidP="000F004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gridSpan w:val="7"/>
          </w:tcPr>
          <w:p w14:paraId="5494A139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14:paraId="64F9F82C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" w:type="pct"/>
          </w:tcPr>
          <w:p w14:paraId="64B2A279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340FEAC7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61AEA091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0352D76F" w14:textId="77777777" w:rsidR="00122FE6" w:rsidRPr="0019431F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14:paraId="1C1F815D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7FB27D90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7D87F7AB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64354CC9" w14:textId="77777777" w:rsidR="00122FE6" w:rsidRPr="0019431F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7" w:type="pct"/>
          </w:tcPr>
          <w:p w14:paraId="6BCFA9FC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18B92920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126B7EC7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40EB5D14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205E985E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6808084A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1732FD4A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1A2BC3C5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pct"/>
          </w:tcPr>
          <w:p w14:paraId="1C0225C6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196FE22B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</w:tcPr>
          <w:p w14:paraId="744438CD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" w:type="pct"/>
          </w:tcPr>
          <w:p w14:paraId="7843FE9D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</w:tcPr>
          <w:p w14:paraId="638BCDD6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56" w:type="pct"/>
          </w:tcPr>
          <w:p w14:paraId="05646DE0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</w:tcPr>
          <w:p w14:paraId="78D7E9C3" w14:textId="648B43C5" w:rsidR="00122FE6" w:rsidRPr="0019431F" w:rsidRDefault="00E862B7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1F3F0A" w:rsidRPr="0019431F" w14:paraId="7DB0FC89" w14:textId="77777777" w:rsidTr="001F3F0A">
        <w:trPr>
          <w:gridAfter w:val="1"/>
          <w:wAfter w:w="27" w:type="pct"/>
          <w:cantSplit/>
          <w:trHeight w:hRule="exact" w:val="274"/>
          <w:tblHeader/>
        </w:trPr>
        <w:tc>
          <w:tcPr>
            <w:tcW w:w="640" w:type="pct"/>
          </w:tcPr>
          <w:p w14:paraId="5B7D73BA" w14:textId="77777777" w:rsidR="00122FE6" w:rsidRPr="0019431F" w:rsidRDefault="00122FE6" w:rsidP="000F004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gridSpan w:val="7"/>
          </w:tcPr>
          <w:p w14:paraId="76CD90F7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14:paraId="473F513C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" w:type="pct"/>
          </w:tcPr>
          <w:p w14:paraId="631C4E3A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4FF1E255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0D84B9DD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37DB04BD" w14:textId="77777777" w:rsidR="00122FE6" w:rsidRPr="0019431F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14:paraId="68519C00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1DDAA7EF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68693FEF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28C691F0" w14:textId="77777777" w:rsidR="00122FE6" w:rsidRPr="0019431F" w:rsidRDefault="00122FE6" w:rsidP="000F00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7" w:type="pct"/>
          </w:tcPr>
          <w:p w14:paraId="64D95D0E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01D3DD1F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</w:tcPr>
          <w:p w14:paraId="37D6AB7B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417D5086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7F86F00E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76B43EF2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" w:type="pct"/>
          </w:tcPr>
          <w:p w14:paraId="7BDFBF79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51C18502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pct"/>
          </w:tcPr>
          <w:p w14:paraId="081887E7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30226B28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</w:tcPr>
          <w:p w14:paraId="3375A6E3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" w:type="pct"/>
          </w:tcPr>
          <w:p w14:paraId="439025A3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</w:tcPr>
          <w:p w14:paraId="0C00A985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" w:type="pct"/>
          </w:tcPr>
          <w:p w14:paraId="10741BDA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</w:tcPr>
          <w:p w14:paraId="515D2714" w14:textId="77777777" w:rsidR="00122FE6" w:rsidRPr="0019431F" w:rsidRDefault="00122FE6" w:rsidP="000F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3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122FE6" w:rsidRPr="0019431F" w14:paraId="43B74C2F" w14:textId="77777777" w:rsidTr="00285917">
        <w:trPr>
          <w:gridAfter w:val="1"/>
          <w:wAfter w:w="27" w:type="pct"/>
          <w:cantSplit/>
          <w:trHeight w:val="272"/>
          <w:tblHeader/>
        </w:trPr>
        <w:tc>
          <w:tcPr>
            <w:tcW w:w="640" w:type="pct"/>
          </w:tcPr>
          <w:p w14:paraId="09D4FE8C" w14:textId="77777777" w:rsidR="00122FE6" w:rsidRPr="0019431F" w:rsidRDefault="00122FE6" w:rsidP="000F004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gridSpan w:val="7"/>
          </w:tcPr>
          <w:p w14:paraId="4B35EE31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" w:type="pct"/>
            <w:gridSpan w:val="2"/>
          </w:tcPr>
          <w:p w14:paraId="6EFFA384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5" w:type="pct"/>
            <w:gridSpan w:val="3"/>
          </w:tcPr>
          <w:p w14:paraId="6030F75C" w14:textId="77777777" w:rsidR="00122FE6" w:rsidRPr="0019431F" w:rsidRDefault="00122FE6" w:rsidP="000F0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56" w:type="pct"/>
          </w:tcPr>
          <w:p w14:paraId="518E80BA" w14:textId="77777777" w:rsidR="00122FE6" w:rsidRPr="0019431F" w:rsidRDefault="00122FE6" w:rsidP="000F00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4" w:type="pct"/>
            <w:gridSpan w:val="19"/>
          </w:tcPr>
          <w:p w14:paraId="62ED4685" w14:textId="77777777" w:rsidR="00122FE6" w:rsidRPr="0019431F" w:rsidRDefault="00122FE6" w:rsidP="000F00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</w:rPr>
              <w:t>(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</w:rPr>
              <w:t>)</w:t>
            </w:r>
            <w:r w:rsidRPr="0019431F"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</w:tr>
      <w:tr w:rsidR="00285917" w:rsidRPr="0019431F" w14:paraId="2EBFDC69" w14:textId="77777777" w:rsidTr="00157ABC">
        <w:trPr>
          <w:gridAfter w:val="1"/>
          <w:wAfter w:w="27" w:type="pct"/>
          <w:trHeight w:val="278"/>
          <w:tblHeader/>
        </w:trPr>
        <w:tc>
          <w:tcPr>
            <w:tcW w:w="1973" w:type="pct"/>
            <w:gridSpan w:val="13"/>
          </w:tcPr>
          <w:p w14:paraId="0A36046C" w14:textId="682F236B" w:rsidR="00285917" w:rsidRPr="00E862B7" w:rsidRDefault="00285917" w:rsidP="00285917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862B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  <w:r w:rsidRPr="00E862B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 xml:space="preserve"> </w:t>
            </w:r>
            <w:r w:rsidRPr="00E862B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  <w:t>(ลงทุนผ่านทางบริษัท</w:t>
            </w:r>
            <w:r w:rsidRPr="00E862B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 xml:space="preserve"> Mega Lifesciences </w:t>
            </w:r>
            <w:proofErr w:type="spellStart"/>
            <w:r w:rsidRPr="00E862B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Sdn</w:t>
            </w:r>
            <w:proofErr w:type="spellEnd"/>
            <w:r w:rsidRPr="00E862B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.</w:t>
            </w:r>
            <w:r w:rsidRPr="00E862B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  <w:t xml:space="preserve"> </w:t>
            </w:r>
            <w:proofErr w:type="spellStart"/>
            <w:r w:rsidRPr="00E862B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Bhd</w:t>
            </w:r>
            <w:proofErr w:type="spellEnd"/>
            <w:r w:rsidRPr="00E862B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6" w:type="pct"/>
          </w:tcPr>
          <w:p w14:paraId="55545D74" w14:textId="77777777" w:rsidR="00285917" w:rsidRPr="001A3C71" w:rsidRDefault="00285917" w:rsidP="003D76C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4" w:type="pct"/>
          </w:tcPr>
          <w:p w14:paraId="20920A27" w14:textId="77777777" w:rsidR="00285917" w:rsidRPr="001A3C71" w:rsidRDefault="00285917" w:rsidP="001A3C71">
            <w:pPr>
              <w:pStyle w:val="acctfourfigures"/>
              <w:tabs>
                <w:tab w:val="clear" w:pos="765"/>
                <w:tab w:val="decimal" w:pos="563"/>
              </w:tabs>
              <w:spacing w:line="3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1D9C39EF" w14:textId="77777777" w:rsidR="00285917" w:rsidRPr="001A3C71" w:rsidRDefault="00285917" w:rsidP="003D76C2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</w:tcPr>
          <w:p w14:paraId="0D674F68" w14:textId="77777777" w:rsidR="00285917" w:rsidRPr="001A3C71" w:rsidRDefault="00285917" w:rsidP="001A3C71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4F5E0A7E" w14:textId="77777777" w:rsidR="00285917" w:rsidRPr="001A3C71" w:rsidRDefault="00285917" w:rsidP="003D76C2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07" w:type="pct"/>
          </w:tcPr>
          <w:p w14:paraId="65C56913" w14:textId="77777777" w:rsidR="00285917" w:rsidRPr="001A3C71" w:rsidRDefault="00285917" w:rsidP="003D76C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615CEDEB" w14:textId="77777777" w:rsidR="00285917" w:rsidRPr="001A3C71" w:rsidRDefault="00285917" w:rsidP="003D76C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</w:tcPr>
          <w:p w14:paraId="45203F6A" w14:textId="77777777" w:rsidR="00285917" w:rsidRPr="001A3C71" w:rsidRDefault="00285917" w:rsidP="003D76C2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012DA6B2" w14:textId="77777777" w:rsidR="00285917" w:rsidRPr="001A3C71" w:rsidRDefault="00285917" w:rsidP="003D76C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</w:tcPr>
          <w:p w14:paraId="4F609E54" w14:textId="77777777" w:rsidR="00285917" w:rsidRPr="001A3C71" w:rsidRDefault="00285917" w:rsidP="003D76C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48A6E80A" w14:textId="77777777" w:rsidR="00285917" w:rsidRPr="001A3C71" w:rsidRDefault="00285917" w:rsidP="003D76C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25" w:type="pct"/>
          </w:tcPr>
          <w:p w14:paraId="46209FAC" w14:textId="77777777" w:rsidR="00285917" w:rsidRPr="001A3C71" w:rsidRDefault="00285917" w:rsidP="001A3C7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6C9A73BB" w14:textId="77777777" w:rsidR="00285917" w:rsidRPr="001A3C71" w:rsidRDefault="00285917" w:rsidP="003D76C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1" w:type="pct"/>
          </w:tcPr>
          <w:p w14:paraId="7C56BC80" w14:textId="77777777" w:rsidR="00285917" w:rsidRPr="001A3C71" w:rsidRDefault="00285917" w:rsidP="003D76C2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268A662D" w14:textId="77777777" w:rsidR="00285917" w:rsidRPr="001A3C71" w:rsidRDefault="00285917" w:rsidP="003D76C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08" w:type="pct"/>
          </w:tcPr>
          <w:p w14:paraId="267E8093" w14:textId="77777777" w:rsidR="00285917" w:rsidRPr="001A3C71" w:rsidRDefault="00285917" w:rsidP="00E45A9F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</w:tcPr>
          <w:p w14:paraId="5E175208" w14:textId="77777777" w:rsidR="00285917" w:rsidRPr="001A3C71" w:rsidRDefault="00285917" w:rsidP="003D76C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4" w:type="pct"/>
          </w:tcPr>
          <w:p w14:paraId="3FB2D373" w14:textId="48FFF2F3" w:rsidR="00285917" w:rsidRPr="001A3C71" w:rsidRDefault="00285917" w:rsidP="001A3C71">
            <w:pPr>
              <w:pStyle w:val="acctfourfigures"/>
              <w:tabs>
                <w:tab w:val="clear" w:pos="765"/>
                <w:tab w:val="decimal" w:pos="55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</w:tcPr>
          <w:p w14:paraId="4A66B4C0" w14:textId="77777777" w:rsidR="00285917" w:rsidRPr="001A3C71" w:rsidRDefault="00285917" w:rsidP="003D76C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23" w:type="pct"/>
          </w:tcPr>
          <w:p w14:paraId="6130F8A6" w14:textId="77777777" w:rsidR="00285917" w:rsidRPr="001A3C71" w:rsidRDefault="00285917" w:rsidP="001A3C71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3F0A" w:rsidRPr="0019431F" w14:paraId="2D8876B8" w14:textId="77777777" w:rsidTr="001F3F0A">
        <w:trPr>
          <w:gridAfter w:val="1"/>
          <w:wAfter w:w="27" w:type="pct"/>
          <w:trHeight w:val="659"/>
          <w:tblHeader/>
        </w:trPr>
        <w:tc>
          <w:tcPr>
            <w:tcW w:w="640" w:type="pct"/>
          </w:tcPr>
          <w:p w14:paraId="11777566" w14:textId="77777777" w:rsidR="001C470F" w:rsidRPr="001A3C71" w:rsidRDefault="001C470F" w:rsidP="00CF0112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left="105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</w:rPr>
              <w:t>Bio-Life Market</w:t>
            </w:r>
            <w:r w:rsidRPr="009A0005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ing </w:t>
            </w:r>
            <w:proofErr w:type="spellStart"/>
            <w:r w:rsidRPr="009A000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Sdn</w:t>
            </w:r>
            <w:proofErr w:type="spellEnd"/>
            <w:r w:rsidRPr="009A000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 Bhd.</w:t>
            </w:r>
          </w:p>
        </w:tc>
        <w:tc>
          <w:tcPr>
            <w:tcW w:w="530" w:type="pct"/>
            <w:gridSpan w:val="7"/>
          </w:tcPr>
          <w:p w14:paraId="2EDF87F2" w14:textId="77777777" w:rsidR="001C470F" w:rsidRPr="001A3C71" w:rsidRDefault="001C470F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ธุรกิจผลิตภัณฑ์ภายใต้   </w:t>
            </w:r>
          </w:p>
          <w:p w14:paraId="506F2A1A" w14:textId="77777777" w:rsidR="001C470F" w:rsidRPr="001A3C71" w:rsidRDefault="001C470F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เครื่องหมายการค้า</w:t>
            </w:r>
          </w:p>
        </w:tc>
        <w:tc>
          <w:tcPr>
            <w:tcW w:w="268" w:type="pct"/>
            <w:gridSpan w:val="2"/>
          </w:tcPr>
          <w:p w14:paraId="53AF0375" w14:textId="77777777" w:rsidR="001C470F" w:rsidRPr="001A3C71" w:rsidRDefault="001C470F" w:rsidP="00CF011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20" w:type="pct"/>
          </w:tcPr>
          <w:p w14:paraId="7C247B70" w14:textId="77777777" w:rsidR="001C470F" w:rsidRPr="00CF0112" w:rsidRDefault="001C470F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100.</w:t>
            </w:r>
            <w:r w:rsidRPr="001A3C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56" w:type="pct"/>
          </w:tcPr>
          <w:p w14:paraId="1EA07306" w14:textId="77777777" w:rsidR="001C470F" w:rsidRPr="00CF0112" w:rsidRDefault="001C470F" w:rsidP="00CF0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0C69600F" w14:textId="77777777" w:rsidR="001C470F" w:rsidRPr="001A3C71" w:rsidRDefault="001C470F" w:rsidP="00CF011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3C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56" w:type="pct"/>
          </w:tcPr>
          <w:p w14:paraId="4196DFBD" w14:textId="77777777" w:rsidR="001C470F" w:rsidRPr="00CF0112" w:rsidRDefault="001C470F" w:rsidP="00CF0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24" w:type="pct"/>
          </w:tcPr>
          <w:p w14:paraId="541229A7" w14:textId="77777777" w:rsidR="001C470F" w:rsidRPr="00CF0112" w:rsidRDefault="001C470F" w:rsidP="00CF01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11,977</w:t>
            </w:r>
          </w:p>
        </w:tc>
        <w:tc>
          <w:tcPr>
            <w:tcW w:w="56" w:type="pct"/>
          </w:tcPr>
          <w:p w14:paraId="57D4DD42" w14:textId="77777777" w:rsidR="001C470F" w:rsidRPr="00CF0112" w:rsidRDefault="001C470F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53" w:type="pct"/>
          </w:tcPr>
          <w:p w14:paraId="1C3914E8" w14:textId="77777777" w:rsidR="001C470F" w:rsidRPr="00CF0112" w:rsidRDefault="001C470F" w:rsidP="00CF01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11,977</w:t>
            </w:r>
          </w:p>
        </w:tc>
        <w:tc>
          <w:tcPr>
            <w:tcW w:w="56" w:type="pct"/>
          </w:tcPr>
          <w:p w14:paraId="54E3B949" w14:textId="77777777" w:rsidR="001C470F" w:rsidRPr="00CF0112" w:rsidRDefault="001C470F" w:rsidP="00CF0112">
            <w:pPr>
              <w:pStyle w:val="acctmergecolhdg"/>
              <w:tabs>
                <w:tab w:val="decimal" w:pos="61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7" w:type="pct"/>
            <w:tcBorders>
              <w:bottom w:val="single" w:sz="4" w:space="0" w:color="auto"/>
            </w:tcBorders>
          </w:tcPr>
          <w:p w14:paraId="3F47F76B" w14:textId="77777777" w:rsidR="001C470F" w:rsidRPr="00CF0112" w:rsidRDefault="001C470F" w:rsidP="00CF011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617,656</w:t>
            </w:r>
          </w:p>
        </w:tc>
        <w:tc>
          <w:tcPr>
            <w:tcW w:w="56" w:type="pct"/>
          </w:tcPr>
          <w:p w14:paraId="46EB8BCD" w14:textId="77777777" w:rsidR="001C470F" w:rsidRPr="00CF0112" w:rsidRDefault="001C470F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</w:tcPr>
          <w:p w14:paraId="555F1FB2" w14:textId="77777777" w:rsidR="001C470F" w:rsidRPr="00CF0112" w:rsidRDefault="001C470F" w:rsidP="00CF011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617,656</w:t>
            </w:r>
          </w:p>
        </w:tc>
        <w:tc>
          <w:tcPr>
            <w:tcW w:w="56" w:type="pct"/>
          </w:tcPr>
          <w:p w14:paraId="3D4FE2E7" w14:textId="77777777" w:rsidR="001C470F" w:rsidRPr="00CF0112" w:rsidRDefault="001C470F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3CC09FB2" w14:textId="77777777" w:rsidR="001C470F" w:rsidRPr="00CF0112" w:rsidRDefault="001C470F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44BB3918" w14:textId="77777777" w:rsidR="001C470F" w:rsidRPr="00CF0112" w:rsidRDefault="001C470F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</w:tcPr>
          <w:p w14:paraId="5D8A27DB" w14:textId="77777777" w:rsidR="001C470F" w:rsidRPr="00CF0112" w:rsidRDefault="001C470F" w:rsidP="00CF011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1827EA1B" w14:textId="77777777" w:rsidR="001C470F" w:rsidRPr="00CF0112" w:rsidRDefault="001C470F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</w:tcPr>
          <w:p w14:paraId="4E4CD6B7" w14:textId="77777777" w:rsidR="001C470F" w:rsidRPr="00CF0112" w:rsidRDefault="001C470F" w:rsidP="00CF011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617,656</w:t>
            </w:r>
          </w:p>
        </w:tc>
        <w:tc>
          <w:tcPr>
            <w:tcW w:w="56" w:type="pct"/>
          </w:tcPr>
          <w:p w14:paraId="74D5FA34" w14:textId="77777777" w:rsidR="001C470F" w:rsidRPr="00CF0112" w:rsidRDefault="001C470F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14:paraId="4FEC80EB" w14:textId="77777777" w:rsidR="001C470F" w:rsidRPr="00CF0112" w:rsidRDefault="001C470F" w:rsidP="00E45A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617,656</w:t>
            </w:r>
          </w:p>
        </w:tc>
        <w:tc>
          <w:tcPr>
            <w:tcW w:w="56" w:type="pct"/>
          </w:tcPr>
          <w:p w14:paraId="3F1AA418" w14:textId="77777777" w:rsidR="001C470F" w:rsidRPr="00CF0112" w:rsidRDefault="001C470F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14:paraId="7C15F5B2" w14:textId="3C34451B" w:rsidR="001C470F" w:rsidRPr="00CF0112" w:rsidRDefault="001A3C71" w:rsidP="00CF0112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6" w:type="pct"/>
          </w:tcPr>
          <w:p w14:paraId="717FAAB7" w14:textId="77777777" w:rsidR="001C470F" w:rsidRPr="00CF0112" w:rsidRDefault="001C470F" w:rsidP="00CF01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14:paraId="49C534D4" w14:textId="427531D6" w:rsidR="001C470F" w:rsidRPr="00CF0112" w:rsidRDefault="001A3C71" w:rsidP="00CF011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0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F3F0A" w:rsidRPr="0019431F" w14:paraId="7AF27B21" w14:textId="77777777" w:rsidTr="00157ABC">
        <w:trPr>
          <w:gridAfter w:val="1"/>
          <w:wAfter w:w="27" w:type="pct"/>
          <w:trHeight w:val="406"/>
          <w:tblHeader/>
        </w:trPr>
        <w:tc>
          <w:tcPr>
            <w:tcW w:w="640" w:type="pct"/>
            <w:tcBorders>
              <w:bottom w:val="nil"/>
            </w:tcBorders>
          </w:tcPr>
          <w:p w14:paraId="673F322E" w14:textId="77777777" w:rsidR="001C470F" w:rsidRPr="001A3C71" w:rsidRDefault="001C470F" w:rsidP="00EF50E5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3C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รวมบริษัทย่อยทางอ้อม</w:t>
            </w:r>
          </w:p>
        </w:tc>
        <w:tc>
          <w:tcPr>
            <w:tcW w:w="530" w:type="pct"/>
            <w:gridSpan w:val="7"/>
            <w:tcBorders>
              <w:bottom w:val="nil"/>
            </w:tcBorders>
          </w:tcPr>
          <w:p w14:paraId="7E74F788" w14:textId="77777777" w:rsidR="001C470F" w:rsidRPr="001A3C71" w:rsidRDefault="001C470F" w:rsidP="00EF50E5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pct"/>
            <w:gridSpan w:val="2"/>
            <w:tcBorders>
              <w:bottom w:val="nil"/>
            </w:tcBorders>
          </w:tcPr>
          <w:p w14:paraId="68492107" w14:textId="77777777" w:rsidR="001C470F" w:rsidRPr="001A3C71" w:rsidRDefault="001C470F" w:rsidP="00EF50E5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0" w:type="pct"/>
            <w:tcBorders>
              <w:bottom w:val="nil"/>
            </w:tcBorders>
          </w:tcPr>
          <w:p w14:paraId="5884F6DD" w14:textId="77777777" w:rsidR="001C470F" w:rsidRPr="001A3C71" w:rsidRDefault="001C470F" w:rsidP="00EF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" w:type="pct"/>
            <w:tcBorders>
              <w:bottom w:val="nil"/>
            </w:tcBorders>
          </w:tcPr>
          <w:p w14:paraId="7FFF56A5" w14:textId="77777777" w:rsidR="001C470F" w:rsidRPr="001A3C71" w:rsidRDefault="001C470F" w:rsidP="00EF5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nil"/>
            </w:tcBorders>
          </w:tcPr>
          <w:p w14:paraId="01ABFA65" w14:textId="77777777" w:rsidR="001C470F" w:rsidRPr="001A3C71" w:rsidRDefault="001C470F" w:rsidP="00EF50E5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" w:type="pct"/>
            <w:tcBorders>
              <w:bottom w:val="nil"/>
            </w:tcBorders>
          </w:tcPr>
          <w:p w14:paraId="3DB1B14F" w14:textId="77777777" w:rsidR="001C470F" w:rsidRPr="001A3C71" w:rsidRDefault="001C470F" w:rsidP="00EF50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24" w:type="pct"/>
            <w:tcBorders>
              <w:bottom w:val="nil"/>
            </w:tcBorders>
          </w:tcPr>
          <w:p w14:paraId="64EBFB84" w14:textId="77777777" w:rsidR="001C470F" w:rsidRPr="001A3C71" w:rsidRDefault="001C470F" w:rsidP="001A3C71">
            <w:pPr>
              <w:pStyle w:val="acctfourfigures"/>
              <w:tabs>
                <w:tab w:val="clear" w:pos="765"/>
                <w:tab w:val="decimal" w:pos="563"/>
              </w:tabs>
              <w:spacing w:line="3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  <w:tcBorders>
              <w:bottom w:val="nil"/>
            </w:tcBorders>
          </w:tcPr>
          <w:p w14:paraId="4C1CE34D" w14:textId="77777777" w:rsidR="001C470F" w:rsidRPr="001A3C71" w:rsidRDefault="001C470F" w:rsidP="00EF50E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bottom w:val="nil"/>
            </w:tcBorders>
          </w:tcPr>
          <w:p w14:paraId="0B48CD7A" w14:textId="77777777" w:rsidR="001C470F" w:rsidRPr="001A3C71" w:rsidRDefault="001C470F" w:rsidP="001A3C71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  <w:tcBorders>
              <w:bottom w:val="nil"/>
            </w:tcBorders>
          </w:tcPr>
          <w:p w14:paraId="02FF8642" w14:textId="77777777" w:rsidR="001C470F" w:rsidRPr="001A3C71" w:rsidRDefault="001C470F" w:rsidP="00EF50E5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207" w:type="pct"/>
            <w:tcBorders>
              <w:top w:val="single" w:sz="4" w:space="0" w:color="auto"/>
              <w:bottom w:val="double" w:sz="4" w:space="0" w:color="auto"/>
            </w:tcBorders>
          </w:tcPr>
          <w:p w14:paraId="1FCE49A7" w14:textId="77777777" w:rsidR="001C470F" w:rsidRPr="001A3C71" w:rsidRDefault="001C470F" w:rsidP="001A3C7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3C7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2,101,886</w:t>
            </w:r>
          </w:p>
        </w:tc>
        <w:tc>
          <w:tcPr>
            <w:tcW w:w="56" w:type="pct"/>
            <w:tcBorders>
              <w:bottom w:val="nil"/>
            </w:tcBorders>
          </w:tcPr>
          <w:p w14:paraId="47EC3D93" w14:textId="77777777" w:rsidR="001C470F" w:rsidRPr="001A3C71" w:rsidRDefault="001C470F" w:rsidP="00401EE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</w:tcPr>
          <w:p w14:paraId="4D02F9D5" w14:textId="77777777" w:rsidR="001C470F" w:rsidRPr="001A3C71" w:rsidRDefault="001C470F" w:rsidP="001A3C7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3C7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2,101,886</w:t>
            </w:r>
          </w:p>
        </w:tc>
        <w:tc>
          <w:tcPr>
            <w:tcW w:w="56" w:type="pct"/>
            <w:tcBorders>
              <w:bottom w:val="nil"/>
            </w:tcBorders>
          </w:tcPr>
          <w:p w14:paraId="06373A86" w14:textId="77777777" w:rsidR="001C470F" w:rsidRPr="001A3C71" w:rsidRDefault="001C470F" w:rsidP="00EF50E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0FCCC780" w14:textId="623328EC" w:rsidR="001C470F" w:rsidRPr="001A3C71" w:rsidRDefault="001A3C71" w:rsidP="00EF50E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  <w:tcBorders>
              <w:bottom w:val="nil"/>
            </w:tcBorders>
          </w:tcPr>
          <w:p w14:paraId="3E0E4268" w14:textId="77777777" w:rsidR="001C470F" w:rsidRPr="001A3C71" w:rsidRDefault="001C470F" w:rsidP="00EF50E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5" w:type="pct"/>
            <w:tcBorders>
              <w:top w:val="single" w:sz="4" w:space="0" w:color="auto"/>
              <w:bottom w:val="double" w:sz="4" w:space="0" w:color="auto"/>
            </w:tcBorders>
          </w:tcPr>
          <w:p w14:paraId="44165F81" w14:textId="476768DA" w:rsidR="001C470F" w:rsidRPr="001A3C71" w:rsidRDefault="001A3C71" w:rsidP="001A3C7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56" w:type="pct"/>
          </w:tcPr>
          <w:p w14:paraId="295ABBE5" w14:textId="77777777" w:rsidR="001C470F" w:rsidRPr="001A3C71" w:rsidRDefault="001C470F" w:rsidP="00EF50E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</w:tcPr>
          <w:p w14:paraId="18E7067A" w14:textId="77777777" w:rsidR="001C470F" w:rsidRPr="001A3C71" w:rsidRDefault="001C470F" w:rsidP="001A3C7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3C7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2,101,886</w:t>
            </w:r>
          </w:p>
        </w:tc>
        <w:tc>
          <w:tcPr>
            <w:tcW w:w="56" w:type="pct"/>
          </w:tcPr>
          <w:p w14:paraId="71F03854" w14:textId="77777777" w:rsidR="001C470F" w:rsidRPr="001A3C71" w:rsidRDefault="001C470F" w:rsidP="00EF50E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27ADEFB2" w14:textId="77777777" w:rsidR="001C470F" w:rsidRPr="001A3C71" w:rsidRDefault="001C470F" w:rsidP="00E45A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3C7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2,101,886</w:t>
            </w:r>
          </w:p>
        </w:tc>
        <w:tc>
          <w:tcPr>
            <w:tcW w:w="56" w:type="pct"/>
          </w:tcPr>
          <w:p w14:paraId="56D138D5" w14:textId="77777777" w:rsidR="001C470F" w:rsidRPr="001A3C71" w:rsidRDefault="001C470F" w:rsidP="00EF50E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4" w:type="pct"/>
            <w:tcBorders>
              <w:top w:val="single" w:sz="4" w:space="0" w:color="auto"/>
              <w:bottom w:val="double" w:sz="4" w:space="0" w:color="auto"/>
            </w:tcBorders>
          </w:tcPr>
          <w:p w14:paraId="337E33EC" w14:textId="652E4C5C" w:rsidR="001C470F" w:rsidRPr="001A3C71" w:rsidRDefault="001A3C71" w:rsidP="001A3C7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" w:type="pct"/>
          </w:tcPr>
          <w:p w14:paraId="0B9AB7D5" w14:textId="77777777" w:rsidR="001C470F" w:rsidRPr="001A3C71" w:rsidRDefault="001C470F" w:rsidP="00EF50E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pct"/>
            <w:tcBorders>
              <w:top w:val="single" w:sz="4" w:space="0" w:color="auto"/>
              <w:bottom w:val="double" w:sz="4" w:space="0" w:color="auto"/>
            </w:tcBorders>
          </w:tcPr>
          <w:p w14:paraId="498B2AB7" w14:textId="52D1ADC5" w:rsidR="001C470F" w:rsidRPr="001A3C71" w:rsidRDefault="00157ABC" w:rsidP="001A3C7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32,480</w:t>
            </w:r>
          </w:p>
        </w:tc>
      </w:tr>
    </w:tbl>
    <w:p w14:paraId="436A9A39" w14:textId="77777777" w:rsidR="00122FE6" w:rsidRDefault="00122FE6" w:rsidP="003B078C">
      <w:pPr>
        <w:tabs>
          <w:tab w:val="left" w:pos="14310"/>
        </w:tabs>
        <w:rPr>
          <w:rFonts w:ascii="Angsana New" w:hAnsi="Angsana New"/>
          <w:sz w:val="8"/>
          <w:szCs w:val="8"/>
        </w:rPr>
      </w:pPr>
    </w:p>
    <w:p w14:paraId="6BAB52A6" w14:textId="77777777" w:rsidR="00122FE6" w:rsidRDefault="00122FE6" w:rsidP="003B078C">
      <w:pPr>
        <w:tabs>
          <w:tab w:val="left" w:pos="14310"/>
        </w:tabs>
        <w:rPr>
          <w:rFonts w:ascii="Angsana New" w:hAnsi="Angsana New"/>
          <w:sz w:val="8"/>
          <w:szCs w:val="8"/>
        </w:rPr>
      </w:pPr>
    </w:p>
    <w:p w14:paraId="268E9142" w14:textId="77777777" w:rsidR="00122FE6" w:rsidRPr="00E2280F" w:rsidRDefault="00122FE6" w:rsidP="003B078C">
      <w:pPr>
        <w:tabs>
          <w:tab w:val="left" w:pos="14310"/>
        </w:tabs>
        <w:rPr>
          <w:rFonts w:ascii="Angsana New" w:hAnsi="Angsana New"/>
          <w:sz w:val="8"/>
          <w:szCs w:val="8"/>
        </w:rPr>
        <w:sectPr w:rsidR="00122FE6" w:rsidRPr="00E2280F" w:rsidSect="00EF7317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6675AA2" w14:textId="77777777" w:rsidR="00BF414E" w:rsidRDefault="00BF414E" w:rsidP="00BF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4317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การเพิ่มขึ้นของเงินลงทุนในบริษัทย่อยทางตรง</w:t>
      </w:r>
    </w:p>
    <w:p w14:paraId="060CC189" w14:textId="77777777" w:rsidR="00BF414E" w:rsidRPr="0092417C" w:rsidRDefault="00BF414E" w:rsidP="00BF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2695F97" w14:textId="77777777" w:rsidR="00BF414E" w:rsidRPr="00DC2961" w:rsidRDefault="00BF414E" w:rsidP="00BF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C2961">
        <w:rPr>
          <w:rFonts w:asciiTheme="majorBidi" w:hAnsiTheme="majorBidi" w:cstheme="majorBidi"/>
          <w:sz w:val="30"/>
          <w:szCs w:val="30"/>
          <w:cs/>
        </w:rPr>
        <w:t>ในระหว่างงวดสามเดือนสิ้นสุดวันที่</w:t>
      </w:r>
      <w:r w:rsidRPr="00DC2961">
        <w:rPr>
          <w:rFonts w:asciiTheme="majorBidi" w:hAnsiTheme="majorBidi" w:cstheme="majorBidi"/>
          <w:sz w:val="30"/>
          <w:szCs w:val="30"/>
        </w:rPr>
        <w:t xml:space="preserve"> 31 </w:t>
      </w:r>
      <w:r w:rsidRPr="00DC2961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DC2961">
        <w:rPr>
          <w:rFonts w:asciiTheme="majorBidi" w:hAnsiTheme="majorBidi" w:cstheme="majorBidi"/>
          <w:sz w:val="30"/>
          <w:szCs w:val="30"/>
        </w:rPr>
        <w:t xml:space="preserve"> 2564</w:t>
      </w:r>
      <w:r w:rsidRPr="00DC2961">
        <w:rPr>
          <w:rFonts w:asciiTheme="majorBidi" w:hAnsiTheme="majorBidi" w:cstheme="majorBidi"/>
          <w:sz w:val="30"/>
          <w:szCs w:val="30"/>
          <w:cs/>
        </w:rPr>
        <w:t xml:space="preserve"> บริษัทได้ลงทุนเป็นจำนวนเงิน </w:t>
      </w:r>
      <w:r w:rsidR="001C470F">
        <w:rPr>
          <w:rFonts w:asciiTheme="majorBidi" w:hAnsiTheme="majorBidi" w:cstheme="majorBidi"/>
          <w:sz w:val="30"/>
          <w:szCs w:val="30"/>
        </w:rPr>
        <w:t xml:space="preserve">1.64 </w:t>
      </w:r>
      <w:r w:rsidRPr="00DC2961">
        <w:rPr>
          <w:rFonts w:asciiTheme="majorBidi" w:hAnsiTheme="majorBidi" w:cstheme="majorBidi"/>
          <w:sz w:val="30"/>
          <w:szCs w:val="30"/>
          <w:cs/>
        </w:rPr>
        <w:t>ล้านบาท ในทุนที่ออกและชำระแล้วของบริษัท</w:t>
      </w:r>
      <w:r w:rsidRPr="00DC2961">
        <w:rPr>
          <w:rFonts w:asciiTheme="majorBidi" w:hAnsiTheme="majorBidi" w:cstheme="majorBidi"/>
          <w:sz w:val="30"/>
          <w:szCs w:val="30"/>
        </w:rPr>
        <w:t xml:space="preserve"> </w:t>
      </w:r>
      <w:r w:rsidR="006D4CB4" w:rsidRPr="003E63AC">
        <w:rPr>
          <w:rFonts w:ascii="Times New Roman" w:hAnsi="Times New Roman"/>
          <w:sz w:val="22"/>
          <w:szCs w:val="22"/>
        </w:rPr>
        <w:t>Mega We Care Tanzania Ltd</w:t>
      </w:r>
      <w:r w:rsidR="006D4CB4">
        <w:rPr>
          <w:rFonts w:ascii="Times New Roman" w:hAnsi="Times New Roman"/>
          <w:sz w:val="22"/>
          <w:szCs w:val="22"/>
        </w:rPr>
        <w:t xml:space="preserve">, </w:t>
      </w:r>
      <w:r w:rsidRPr="00DC2961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ซึ่งเป็นบริษัทย่อยทางตรงในประเทศ</w:t>
      </w:r>
      <w:r w:rsidR="006D4CB4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แทนซาเนีย </w:t>
      </w:r>
      <w:r w:rsidRPr="00DC2961">
        <w:rPr>
          <w:rFonts w:asciiTheme="majorBidi" w:hAnsiTheme="majorBidi" w:cstheme="majorBidi"/>
          <w:sz w:val="30"/>
          <w:szCs w:val="30"/>
          <w:cs/>
        </w:rPr>
        <w:t>เพื่อขยายธุรกิจ</w:t>
      </w:r>
    </w:p>
    <w:p w14:paraId="0F84EDE3" w14:textId="77777777" w:rsidR="00BF414E" w:rsidRPr="0092417C" w:rsidRDefault="00BF414E" w:rsidP="00BF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9A6E29F" w14:textId="73333B00" w:rsidR="006D4CB4" w:rsidRDefault="00BF414E" w:rsidP="00BF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6D4CB4">
        <w:rPr>
          <w:rFonts w:ascii="Angsana New" w:hAnsi="Angsana New"/>
          <w:sz w:val="30"/>
          <w:szCs w:val="30"/>
        </w:rPr>
        <w:t xml:space="preserve">3 </w:t>
      </w:r>
      <w:r w:rsidR="001C470F">
        <w:rPr>
          <w:rFonts w:ascii="Angsana New" w:hAnsi="Angsana New" w:hint="cs"/>
          <w:sz w:val="30"/>
          <w:szCs w:val="30"/>
          <w:cs/>
        </w:rPr>
        <w:t>บริษัทได้เพิ่มเงินลงทุน</w:t>
      </w:r>
      <w:r w:rsidR="001C470F" w:rsidRPr="00035508">
        <w:rPr>
          <w:rFonts w:ascii="Angsana New" w:hAnsi="Angsana New" w:hint="cs"/>
          <w:sz w:val="30"/>
          <w:szCs w:val="30"/>
          <w:cs/>
        </w:rPr>
        <w:t>จำนวน</w:t>
      </w:r>
      <w:r w:rsidR="001C470F" w:rsidRPr="00035508">
        <w:rPr>
          <w:rFonts w:ascii="Angsana New" w:hAnsi="Angsana New"/>
          <w:sz w:val="30"/>
          <w:szCs w:val="30"/>
        </w:rPr>
        <w:t xml:space="preserve"> 416.91 </w:t>
      </w:r>
      <w:r w:rsidRPr="00035508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 ในทุนที่ออกและชำระแล้วของบริษัท</w:t>
      </w:r>
      <w:r>
        <w:rPr>
          <w:rFonts w:ascii="Angsana New" w:hAnsi="Angsana New"/>
          <w:sz w:val="30"/>
          <w:szCs w:val="30"/>
        </w:rPr>
        <w:t xml:space="preserve"> PT Mega Lifesciences Indonesia</w:t>
      </w:r>
      <w:r w:rsidRPr="00026B2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  <w:r>
        <w:rPr>
          <w:rFonts w:ascii="Angsana New" w:hAnsi="Angsana New"/>
          <w:sz w:val="30"/>
          <w:szCs w:val="30"/>
        </w:rPr>
        <w:t xml:space="preserve"> </w:t>
      </w:r>
    </w:p>
    <w:p w14:paraId="1250E0B4" w14:textId="77777777" w:rsidR="006D4CB4" w:rsidRDefault="006D4CB4" w:rsidP="00BF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3C92571" w14:textId="45609D31" w:rsidR="006D4CB4" w:rsidRPr="00F963EA" w:rsidRDefault="006D4CB4" w:rsidP="006D4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2563 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บริษัทได้เพิ่มเงินลงทุนจำนวน</w:t>
      </w:r>
      <w:r>
        <w:rPr>
          <w:rFonts w:ascii="Angsana New" w:hAnsi="Angsana New"/>
          <w:sz w:val="30"/>
          <w:szCs w:val="30"/>
        </w:rPr>
        <w:t xml:space="preserve"> 121.8</w:t>
      </w:r>
      <w:r w:rsidR="00E65D58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>
        <w:rPr>
          <w:rFonts w:ascii="Angsana New" w:hAnsi="Angsana New"/>
          <w:sz w:val="30"/>
          <w:szCs w:val="30"/>
        </w:rPr>
        <w:t xml:space="preserve"> PT Mega Lifesciences Indonesia</w:t>
      </w:r>
      <w:r w:rsidRPr="00026B2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  <w:r>
        <w:rPr>
          <w:rFonts w:ascii="Angsana New" w:hAnsi="Angsana New"/>
          <w:sz w:val="30"/>
          <w:szCs w:val="30"/>
        </w:rPr>
        <w:t xml:space="preserve"> </w:t>
      </w:r>
    </w:p>
    <w:p w14:paraId="16AE47E7" w14:textId="77777777" w:rsidR="00BF414E" w:rsidRPr="0092417C" w:rsidRDefault="00BF414E" w:rsidP="006D4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3D99FEB" w14:textId="77777777" w:rsidR="00C84B3B" w:rsidRDefault="00C8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ED8BC75" w14:textId="345242A0" w:rsidR="00F96958" w:rsidRPr="00157ABC" w:rsidRDefault="00AE461C" w:rsidP="00844599">
      <w:pPr>
        <w:pStyle w:val="Heading5"/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7</w:t>
      </w:r>
      <w:r w:rsidR="00AF6475" w:rsidRPr="00144E97">
        <w:rPr>
          <w:rFonts w:ascii="Angsana New" w:hAnsi="Angsana New"/>
          <w:sz w:val="30"/>
          <w:szCs w:val="30"/>
        </w:rPr>
        <w:tab/>
      </w:r>
      <w:r w:rsidR="00F96958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157ABC">
        <w:rPr>
          <w:rFonts w:ascii="Angsana New" w:hAnsi="Angsana New" w:hint="cs"/>
          <w:sz w:val="30"/>
          <w:szCs w:val="30"/>
          <w:cs/>
          <w:lang w:val="en-US"/>
        </w:rPr>
        <w:t>และสินทรัพย์สิทธิการใช้</w:t>
      </w:r>
    </w:p>
    <w:p w14:paraId="0BC2B64A" w14:textId="77777777" w:rsidR="008013BF" w:rsidRPr="00E63EA3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47D7EA02" w14:textId="23C32A28" w:rsidR="00A17B2E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b/>
          <w:sz w:val="30"/>
          <w:szCs w:val="30"/>
          <w:cs/>
        </w:rPr>
        <w:t>ก</w:t>
      </w:r>
      <w:r w:rsidRPr="00144E97">
        <w:rPr>
          <w:rFonts w:ascii="Angsana New" w:hAnsi="Angsana New"/>
          <w:sz w:val="30"/>
          <w:szCs w:val="30"/>
          <w:cs/>
        </w:rPr>
        <w:t xml:space="preserve">ารซื้อ จำหน่าย </w:t>
      </w:r>
      <w:r w:rsidRPr="00B24CAE">
        <w:rPr>
          <w:rFonts w:ascii="Angsana New" w:hAnsi="Angsana New"/>
          <w:sz w:val="30"/>
          <w:szCs w:val="30"/>
          <w:cs/>
        </w:rPr>
        <w:t>และ</w:t>
      </w:r>
      <w:r w:rsidRPr="00144E97">
        <w:rPr>
          <w:rFonts w:ascii="Angsana New" w:hAnsi="Angsana New"/>
          <w:sz w:val="30"/>
          <w:szCs w:val="30"/>
          <w:cs/>
        </w:rPr>
        <w:t>โอนที่ดิน อาคารและอุปกรณ์ระหว่างงวด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2564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14:paraId="1134FDD3" w14:textId="77777777" w:rsidR="00E63EA3" w:rsidRPr="00E63EA3" w:rsidRDefault="00E63EA3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89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1"/>
        <w:gridCol w:w="270"/>
        <w:gridCol w:w="1372"/>
        <w:gridCol w:w="248"/>
        <w:gridCol w:w="1281"/>
        <w:gridCol w:w="266"/>
        <w:gridCol w:w="1356"/>
      </w:tblGrid>
      <w:tr w:rsidR="00261B9B" w:rsidRPr="00B24CAE" w14:paraId="3CB37D56" w14:textId="77777777" w:rsidTr="005E33EE">
        <w:trPr>
          <w:tblHeader/>
        </w:trPr>
        <w:tc>
          <w:tcPr>
            <w:tcW w:w="1561" w:type="pct"/>
            <w:shd w:val="clear" w:color="auto" w:fill="auto"/>
          </w:tcPr>
          <w:p w14:paraId="479702B4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5" w:type="pct"/>
            <w:gridSpan w:val="3"/>
          </w:tcPr>
          <w:p w14:paraId="116887EE" w14:textId="77777777" w:rsidR="00261B9B" w:rsidRPr="00B24CAE" w:rsidDel="003621D0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63" w:type="pct"/>
            <w:gridSpan w:val="4"/>
          </w:tcPr>
          <w:p w14:paraId="3847FCA1" w14:textId="2C02ADD5" w:rsidR="00261B9B" w:rsidRPr="00B24CAE" w:rsidRDefault="00261B9B" w:rsidP="00157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6371" w:rsidRPr="00B24CAE" w14:paraId="0708D0A8" w14:textId="77777777" w:rsidTr="002F6371">
        <w:trPr>
          <w:trHeight w:val="1109"/>
          <w:tblHeader/>
        </w:trPr>
        <w:tc>
          <w:tcPr>
            <w:tcW w:w="1561" w:type="pct"/>
          </w:tcPr>
          <w:p w14:paraId="4CDC25B5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  <w:p w14:paraId="349F65F3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  <w:p w14:paraId="6216E2E8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pct"/>
            <w:vAlign w:val="bottom"/>
          </w:tcPr>
          <w:p w14:paraId="230BD100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75DA400" w14:textId="2387522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B24CA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2F637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6371">
              <w:rPr>
                <w:rFonts w:ascii="Angsana New" w:hAnsi="Angsana New"/>
                <w:sz w:val="30"/>
                <w:szCs w:val="30"/>
              </w:rPr>
              <w:br/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1" w:type="pct"/>
          </w:tcPr>
          <w:p w14:paraId="7E6953E9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07F16784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531CF2A4" w14:textId="2EC2F04B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="002F637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</w:rPr>
              <w:t>-</w:t>
            </w:r>
            <w:r w:rsidR="002F637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9" w:type="pct"/>
          </w:tcPr>
          <w:p w14:paraId="1895668E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  <w:vAlign w:val="bottom"/>
          </w:tcPr>
          <w:p w14:paraId="368C1B6C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3804BCCD" w14:textId="77777777" w:rsidR="00261B9B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28CBD1A7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2E36AA98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9" w:type="pct"/>
          </w:tcPr>
          <w:p w14:paraId="023B422B" w14:textId="77777777" w:rsidR="00261B9B" w:rsidRPr="00B24CAE" w:rsidRDefault="00261B9B" w:rsidP="0026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366620E5" w14:textId="35626C3B" w:rsidR="00261B9B" w:rsidRPr="00B24CAE" w:rsidRDefault="00261B9B" w:rsidP="0026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="002F637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</w:rPr>
              <w:t>-</w:t>
            </w:r>
            <w:r w:rsidR="002F637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E33EE" w:rsidRPr="00B24CAE" w14:paraId="4A775DAD" w14:textId="77777777" w:rsidTr="005E33EE">
        <w:trPr>
          <w:tblHeader/>
        </w:trPr>
        <w:tc>
          <w:tcPr>
            <w:tcW w:w="1561" w:type="pct"/>
          </w:tcPr>
          <w:p w14:paraId="2D201759" w14:textId="77777777" w:rsidR="005E33EE" w:rsidRPr="00B24CAE" w:rsidRDefault="005E33EE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39" w:type="pct"/>
            <w:gridSpan w:val="7"/>
          </w:tcPr>
          <w:p w14:paraId="2DCA71AA" w14:textId="62AF5A45" w:rsidR="005E33EE" w:rsidRDefault="005E33EE" w:rsidP="0077307D">
            <w:pPr>
              <w:pStyle w:val="acctfourfigures"/>
              <w:tabs>
                <w:tab w:val="left" w:pos="340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F6371" w:rsidRPr="00B24CAE" w14:paraId="27186D5C" w14:textId="77777777" w:rsidTr="002F6371">
        <w:trPr>
          <w:tblHeader/>
        </w:trPr>
        <w:tc>
          <w:tcPr>
            <w:tcW w:w="1561" w:type="pct"/>
          </w:tcPr>
          <w:p w14:paraId="2E554707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56" w:type="pct"/>
          </w:tcPr>
          <w:p w14:paraId="18929343" w14:textId="77777777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51" w:type="pct"/>
          </w:tcPr>
          <w:p w14:paraId="4A284243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0582E4C7" w14:textId="77777777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98F5101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14:paraId="5A235B5E" w14:textId="77777777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49" w:type="pct"/>
          </w:tcPr>
          <w:p w14:paraId="19751458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</w:tcPr>
          <w:p w14:paraId="3B9A3CBA" w14:textId="77777777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6371" w:rsidRPr="00B24CAE" w14:paraId="49FA7E24" w14:textId="77777777" w:rsidTr="002F6371">
        <w:trPr>
          <w:tblHeader/>
        </w:trPr>
        <w:tc>
          <w:tcPr>
            <w:tcW w:w="1561" w:type="pct"/>
          </w:tcPr>
          <w:p w14:paraId="6F282854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756" w:type="pct"/>
          </w:tcPr>
          <w:p w14:paraId="72A00A69" w14:textId="77777777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51" w:type="pct"/>
          </w:tcPr>
          <w:p w14:paraId="00BC4D91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52F86B0C" w14:textId="77777777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F2F8E1E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14:paraId="7E6BE345" w14:textId="77777777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BFACE1F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</w:tcPr>
          <w:p w14:paraId="2FC23F13" w14:textId="77777777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6371" w:rsidRPr="00B24CAE" w14:paraId="0297A8B3" w14:textId="77777777" w:rsidTr="002F6371">
        <w:trPr>
          <w:tblHeader/>
        </w:trPr>
        <w:tc>
          <w:tcPr>
            <w:tcW w:w="1561" w:type="pct"/>
          </w:tcPr>
          <w:p w14:paraId="29C5F46F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56" w:type="pct"/>
          </w:tcPr>
          <w:p w14:paraId="2A3F197F" w14:textId="77777777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13,825</w:t>
            </w:r>
          </w:p>
        </w:tc>
        <w:tc>
          <w:tcPr>
            <w:tcW w:w="151" w:type="pct"/>
          </w:tcPr>
          <w:p w14:paraId="51C1E870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16FEFF96" w14:textId="77777777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(41)</w:t>
            </w:r>
          </w:p>
        </w:tc>
        <w:tc>
          <w:tcPr>
            <w:tcW w:w="139" w:type="pct"/>
          </w:tcPr>
          <w:p w14:paraId="4F9FCA60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14:paraId="40239726" w14:textId="77777777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11,854</w:t>
            </w:r>
          </w:p>
        </w:tc>
        <w:tc>
          <w:tcPr>
            <w:tcW w:w="149" w:type="pct"/>
          </w:tcPr>
          <w:p w14:paraId="306A5137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</w:tcPr>
          <w:p w14:paraId="79BA7E99" w14:textId="77777777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6371" w:rsidRPr="00B24CAE" w14:paraId="4D8094C0" w14:textId="77777777" w:rsidTr="002F6371">
        <w:trPr>
          <w:tblHeader/>
        </w:trPr>
        <w:tc>
          <w:tcPr>
            <w:tcW w:w="1561" w:type="pct"/>
          </w:tcPr>
          <w:p w14:paraId="0F2F8AE9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56" w:type="pct"/>
          </w:tcPr>
          <w:p w14:paraId="52F10764" w14:textId="77777777" w:rsidR="006D437B" w:rsidRDefault="006D437B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DF0C2BF" w14:textId="3F4EF3F0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10,549</w:t>
            </w:r>
          </w:p>
        </w:tc>
        <w:tc>
          <w:tcPr>
            <w:tcW w:w="151" w:type="pct"/>
          </w:tcPr>
          <w:p w14:paraId="086BE96A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6306C1A4" w14:textId="77777777" w:rsidR="006D437B" w:rsidRDefault="006D437B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EE63AAF" w14:textId="03B572EE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139" w:type="pct"/>
          </w:tcPr>
          <w:p w14:paraId="516627BC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14:paraId="44B8F97F" w14:textId="77777777" w:rsidR="006D437B" w:rsidRDefault="006D437B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  <w:p w14:paraId="570F412B" w14:textId="153F9EBA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3,068</w:t>
            </w:r>
          </w:p>
        </w:tc>
        <w:tc>
          <w:tcPr>
            <w:tcW w:w="149" w:type="pct"/>
          </w:tcPr>
          <w:p w14:paraId="7F4401B5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</w:tcPr>
          <w:p w14:paraId="7C886EA3" w14:textId="77777777" w:rsidR="006D437B" w:rsidRDefault="006D437B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F027CF4" w14:textId="07485242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6371" w:rsidRPr="00B24CAE" w14:paraId="2E82A061" w14:textId="77777777" w:rsidTr="002F6371">
        <w:trPr>
          <w:tblHeader/>
        </w:trPr>
        <w:tc>
          <w:tcPr>
            <w:tcW w:w="1561" w:type="pct"/>
          </w:tcPr>
          <w:p w14:paraId="58D76A2E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56" w:type="pct"/>
          </w:tcPr>
          <w:p w14:paraId="5B115E25" w14:textId="77777777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8,777</w:t>
            </w:r>
          </w:p>
        </w:tc>
        <w:tc>
          <w:tcPr>
            <w:tcW w:w="151" w:type="pct"/>
          </w:tcPr>
          <w:p w14:paraId="44559FD0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23E0B765" w14:textId="77777777" w:rsidR="00261B9B" w:rsidRPr="007C4044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7EE86671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14:paraId="34AF0B91" w14:textId="77777777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2,036</w:t>
            </w:r>
          </w:p>
        </w:tc>
        <w:tc>
          <w:tcPr>
            <w:tcW w:w="149" w:type="pct"/>
          </w:tcPr>
          <w:p w14:paraId="3A5B7FBC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</w:tcPr>
          <w:p w14:paraId="634022C4" w14:textId="77777777" w:rsidR="00261B9B" w:rsidRPr="00B24CAE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6371" w:rsidRPr="00B24CAE" w14:paraId="66BBD5BE" w14:textId="77777777" w:rsidTr="002F6371">
        <w:trPr>
          <w:tblHeader/>
        </w:trPr>
        <w:tc>
          <w:tcPr>
            <w:tcW w:w="1561" w:type="pct"/>
          </w:tcPr>
          <w:p w14:paraId="644F87A5" w14:textId="30AA6BD3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80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</w:t>
            </w:r>
            <w:r w:rsidR="002F6371">
              <w:rPr>
                <w:rFonts w:ascii="Angsana New" w:hAnsi="Angsana New"/>
                <w:sz w:val="30"/>
                <w:szCs w:val="30"/>
              </w:rPr>
              <w:br/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756" w:type="pct"/>
          </w:tcPr>
          <w:p w14:paraId="16D081DD" w14:textId="77777777" w:rsidR="006D437B" w:rsidRDefault="006D437B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A13C00C" w14:textId="19095A0E" w:rsidR="00261B9B" w:rsidRPr="00983D92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</w:t>
            </w:r>
            <w:r w:rsidR="006D437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14:paraId="42BB76E8" w14:textId="77777777" w:rsidR="00261B9B" w:rsidRPr="00983D92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5E826F20" w14:textId="77777777" w:rsidR="006D437B" w:rsidRDefault="006D437B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CCD875C" w14:textId="5812A64B" w:rsidR="00261B9B" w:rsidRPr="00983D92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3CEAF88" w14:textId="77777777" w:rsidR="00261B9B" w:rsidRPr="00983D92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</w:tcPr>
          <w:p w14:paraId="611C967F" w14:textId="77777777" w:rsidR="006D437B" w:rsidRDefault="006D437B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  <w:p w14:paraId="0B30EFD1" w14:textId="4CEDFD55" w:rsidR="00261B9B" w:rsidRPr="00983D92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3,395</w:t>
            </w:r>
          </w:p>
        </w:tc>
        <w:tc>
          <w:tcPr>
            <w:tcW w:w="149" w:type="pct"/>
          </w:tcPr>
          <w:p w14:paraId="6F6CDE9E" w14:textId="20C66034" w:rsidR="006D437B" w:rsidRPr="00983D92" w:rsidRDefault="006D437B" w:rsidP="006D4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</w:tcPr>
          <w:p w14:paraId="729D302B" w14:textId="77777777" w:rsidR="006D437B" w:rsidRDefault="006D437B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EA54E5B" w14:textId="3308C5E8" w:rsidR="00261B9B" w:rsidRPr="00983D92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6371" w:rsidRPr="00AF12D8" w14:paraId="2214F8CA" w14:textId="77777777" w:rsidTr="002F6371">
        <w:trPr>
          <w:tblHeader/>
        </w:trPr>
        <w:tc>
          <w:tcPr>
            <w:tcW w:w="1561" w:type="pct"/>
          </w:tcPr>
          <w:p w14:paraId="4F03CE50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600EA94E" w14:textId="134DC820" w:rsidR="00261B9B" w:rsidRPr="00983D92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(12,485)</w:t>
            </w:r>
          </w:p>
        </w:tc>
        <w:tc>
          <w:tcPr>
            <w:tcW w:w="151" w:type="pct"/>
          </w:tcPr>
          <w:p w14:paraId="2D81F1CD" w14:textId="77777777" w:rsidR="00261B9B" w:rsidRPr="00983D92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6D25FE7E" w14:textId="58C8C20B" w:rsidR="00261B9B" w:rsidRPr="00983D92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5A10A61" w14:textId="77777777" w:rsidR="00261B9B" w:rsidRPr="00983D92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E180693" w14:textId="43250165" w:rsidR="00261B9B" w:rsidRPr="00983D92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AC11F5A" w14:textId="77777777" w:rsidR="00261B9B" w:rsidRPr="00983D92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4DDC938A" w14:textId="63BB10DF" w:rsidR="00261B9B" w:rsidRPr="00983D92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6371" w:rsidRPr="00B24CAE" w14:paraId="7BBA38A0" w14:textId="77777777" w:rsidTr="002F6371">
        <w:trPr>
          <w:tblHeader/>
        </w:trPr>
        <w:tc>
          <w:tcPr>
            <w:tcW w:w="1561" w:type="pct"/>
          </w:tcPr>
          <w:p w14:paraId="19992731" w14:textId="77777777" w:rsidR="00261B9B" w:rsidRPr="00B24CAE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C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</w:tcPr>
          <w:p w14:paraId="2381330F" w14:textId="7A395EB8" w:rsidR="00261B9B" w:rsidRPr="002F6371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71">
              <w:rPr>
                <w:rFonts w:ascii="Angsana New" w:hAnsi="Angsana New"/>
                <w:b/>
                <w:bCs/>
                <w:sz w:val="30"/>
                <w:szCs w:val="30"/>
              </w:rPr>
              <w:t>24,88</w:t>
            </w:r>
            <w:r w:rsidR="00674B52" w:rsidRPr="002F637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2E907907" w14:textId="77777777" w:rsidR="00261B9B" w:rsidRPr="002F6371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777FCC51" w14:textId="77777777" w:rsidR="00261B9B" w:rsidRPr="002F6371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71">
              <w:rPr>
                <w:rFonts w:ascii="Angsana New" w:hAnsi="Angsana New"/>
                <w:b/>
                <w:bCs/>
                <w:sz w:val="30"/>
                <w:szCs w:val="30"/>
              </w:rPr>
              <w:t>(138)</w:t>
            </w:r>
          </w:p>
        </w:tc>
        <w:tc>
          <w:tcPr>
            <w:tcW w:w="139" w:type="pct"/>
          </w:tcPr>
          <w:p w14:paraId="7CCE4A44" w14:textId="77777777" w:rsidR="00261B9B" w:rsidRPr="002F6371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110402E0" w14:textId="71E974DC" w:rsidR="00261B9B" w:rsidRPr="002F6371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71">
              <w:rPr>
                <w:rFonts w:ascii="Angsana New" w:hAnsi="Angsana New"/>
                <w:b/>
                <w:bCs/>
                <w:sz w:val="30"/>
                <w:szCs w:val="30"/>
              </w:rPr>
              <w:t>20,74</w:t>
            </w:r>
            <w:r w:rsidR="00674B52" w:rsidRPr="002F637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61EEFBB4" w14:textId="77777777" w:rsidR="00261B9B" w:rsidRPr="002F6371" w:rsidRDefault="00261B9B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</w:tcPr>
          <w:p w14:paraId="283B084D" w14:textId="77777777" w:rsidR="00261B9B" w:rsidRPr="002F6371" w:rsidRDefault="00DE5B81" w:rsidP="002F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7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771CC9B" w14:textId="77777777" w:rsidR="00E63EA3" w:rsidRPr="00E63EA3" w:rsidRDefault="00E63EA3" w:rsidP="000F7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ED8BF53" w14:textId="47B8B557" w:rsidR="00A17B2E" w:rsidRPr="00B24CAE" w:rsidRDefault="00EC2411" w:rsidP="00157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</w:t>
      </w:r>
      <w:r w:rsidR="00157ABC">
        <w:rPr>
          <w:rFonts w:ascii="Angsana New" w:hAnsi="Angsana New" w:hint="cs"/>
          <w:sz w:val="30"/>
          <w:szCs w:val="30"/>
          <w:cs/>
        </w:rPr>
        <w:t xml:space="preserve">ระหว่างงวดสามเดือนสิ้นสุดวันที่ </w:t>
      </w:r>
      <w:r w:rsidR="00157ABC">
        <w:rPr>
          <w:rFonts w:ascii="Angsana New" w:hAnsi="Angsana New"/>
          <w:sz w:val="30"/>
          <w:szCs w:val="30"/>
        </w:rPr>
        <w:t xml:space="preserve">31 </w:t>
      </w:r>
      <w:r w:rsidR="00157AB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57ABC">
        <w:rPr>
          <w:rFonts w:ascii="Angsana New" w:hAnsi="Angsana New"/>
          <w:sz w:val="30"/>
          <w:szCs w:val="30"/>
        </w:rPr>
        <w:t>2564</w:t>
      </w:r>
      <w:r w:rsidR="00157AB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C30C27F" w14:textId="77777777" w:rsidR="00A17B2E" w:rsidRPr="00E63EA3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461"/>
        <w:gridCol w:w="1350"/>
        <w:gridCol w:w="270"/>
        <w:gridCol w:w="1350"/>
        <w:gridCol w:w="270"/>
        <w:gridCol w:w="1260"/>
        <w:gridCol w:w="270"/>
        <w:gridCol w:w="1350"/>
      </w:tblGrid>
      <w:tr w:rsidR="00A17B2E" w:rsidRPr="00B24CAE" w14:paraId="36BD2EF8" w14:textId="77777777" w:rsidTr="00E63EA3">
        <w:trPr>
          <w:trHeight w:val="20"/>
          <w:tblHeader/>
        </w:trPr>
        <w:tc>
          <w:tcPr>
            <w:tcW w:w="2329" w:type="dxa"/>
            <w:shd w:val="clear" w:color="auto" w:fill="auto"/>
            <w:vAlign w:val="bottom"/>
          </w:tcPr>
          <w:p w14:paraId="35A258D4" w14:textId="77777777" w:rsidR="00A17B2E" w:rsidRPr="00B24CAE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1" w:type="dxa"/>
          </w:tcPr>
          <w:p w14:paraId="30369CED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3A2EF6C1" w14:textId="77777777" w:rsidR="00A17B2E" w:rsidRPr="00612FA0" w:rsidRDefault="00A17B2E" w:rsidP="00015AFF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2F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7B2E" w:rsidRPr="00B24CAE" w14:paraId="0EFA2BDC" w14:textId="77777777" w:rsidTr="00E63EA3">
        <w:trPr>
          <w:trHeight w:val="20"/>
          <w:tblHeader/>
        </w:trPr>
        <w:tc>
          <w:tcPr>
            <w:tcW w:w="2329" w:type="dxa"/>
            <w:shd w:val="clear" w:color="auto" w:fill="auto"/>
            <w:vAlign w:val="bottom"/>
          </w:tcPr>
          <w:p w14:paraId="12BFA64E" w14:textId="77777777" w:rsidR="00A17B2E" w:rsidRPr="00612FA0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12FA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461" w:type="dxa"/>
          </w:tcPr>
          <w:p w14:paraId="5D5BB961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2E39D2D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11118026" w14:textId="77777777" w:rsidR="00A17B2E" w:rsidRPr="00B24CAE" w:rsidRDefault="00A17B2E" w:rsidP="00015A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76DD924" w14:textId="77777777" w:rsidR="00A17B2E" w:rsidRPr="00B24CAE" w:rsidRDefault="00A17B2E" w:rsidP="00015AFF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C3021C7" w14:textId="77777777" w:rsidR="00A17B2E" w:rsidRPr="00B24CAE" w:rsidRDefault="00A17B2E" w:rsidP="00015A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D8CB81E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A80353B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870C93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17B2E" w:rsidRPr="00B24CAE" w14:paraId="1E4112B6" w14:textId="77777777" w:rsidTr="00E63EA3">
        <w:trPr>
          <w:trHeight w:val="20"/>
          <w:tblHeader/>
        </w:trPr>
        <w:tc>
          <w:tcPr>
            <w:tcW w:w="2329" w:type="dxa"/>
          </w:tcPr>
          <w:p w14:paraId="2E716333" w14:textId="77777777" w:rsidR="00A17B2E" w:rsidRPr="00B24CAE" w:rsidRDefault="00A17B2E" w:rsidP="00015A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dxa"/>
          </w:tcPr>
          <w:p w14:paraId="4EF771EB" w14:textId="3378AD36" w:rsidR="00A17B2E" w:rsidRPr="00612FA0" w:rsidRDefault="00A17B2E" w:rsidP="00015AF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120" w:type="dxa"/>
            <w:gridSpan w:val="7"/>
          </w:tcPr>
          <w:p w14:paraId="05DA2EC6" w14:textId="77777777" w:rsidR="00A17B2E" w:rsidRPr="00612FA0" w:rsidRDefault="00A17B2E" w:rsidP="00015A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17B2E" w:rsidRPr="00B24CAE" w14:paraId="1A7A968D" w14:textId="77777777" w:rsidTr="00E63EA3">
        <w:trPr>
          <w:trHeight w:val="20"/>
        </w:trPr>
        <w:tc>
          <w:tcPr>
            <w:tcW w:w="2329" w:type="dxa"/>
          </w:tcPr>
          <w:p w14:paraId="41778D1C" w14:textId="77777777" w:rsidR="00A17B2E" w:rsidRPr="00B24CAE" w:rsidRDefault="00A17B2E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461" w:type="dxa"/>
          </w:tcPr>
          <w:p w14:paraId="226D3F78" w14:textId="77777777" w:rsidR="00A17B2E" w:rsidRPr="008977B2" w:rsidRDefault="00A17B2E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289F55" w14:textId="200492AE" w:rsidR="00A17B2E" w:rsidRPr="00B24CAE" w:rsidRDefault="00DE5B81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159,61</w:t>
            </w:r>
            <w:r w:rsidR="006D437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755752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A3BDA7" w14:textId="626ED599" w:rsidR="00A17B2E" w:rsidRPr="00B24CAE" w:rsidRDefault="00DE5B81" w:rsidP="002F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93,95</w:t>
            </w:r>
            <w:r w:rsidR="006D437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1AF99D8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8ADB5C8" w14:textId="77777777" w:rsidR="00A17B2E" w:rsidRPr="00B24CAE" w:rsidRDefault="00DE5B81" w:rsidP="00B8747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9,247</w:t>
            </w:r>
          </w:p>
        </w:tc>
        <w:tc>
          <w:tcPr>
            <w:tcW w:w="270" w:type="dxa"/>
          </w:tcPr>
          <w:p w14:paraId="7B2389FA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71313C" w14:textId="5EFA70BF" w:rsidR="00A17B2E" w:rsidRPr="00B24CAE" w:rsidRDefault="00DE5B81" w:rsidP="00B8747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262,81</w:t>
            </w:r>
            <w:r w:rsidR="002A79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A17B2E" w:rsidRPr="00B24CAE" w14:paraId="5F38E4E8" w14:textId="77777777" w:rsidTr="00E63EA3">
        <w:trPr>
          <w:trHeight w:val="20"/>
        </w:trPr>
        <w:tc>
          <w:tcPr>
            <w:tcW w:w="2329" w:type="dxa"/>
          </w:tcPr>
          <w:p w14:paraId="6BEE6B33" w14:textId="77777777" w:rsidR="00A17B2E" w:rsidRPr="00B24CAE" w:rsidRDefault="00A17B2E" w:rsidP="00015A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4C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461" w:type="dxa"/>
          </w:tcPr>
          <w:p w14:paraId="34936469" w14:textId="77777777" w:rsidR="00A17B2E" w:rsidRPr="00B24CAE" w:rsidRDefault="00A17B2E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7FE4BE" w14:textId="77777777" w:rsidR="00A17B2E" w:rsidRPr="00B24CAE" w:rsidRDefault="00DE5B81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770345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EC55B62" w14:textId="2D79CB53" w:rsidR="00A17B2E" w:rsidRPr="00B24CAE" w:rsidRDefault="00AE0F5A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84,606</w:t>
            </w:r>
          </w:p>
        </w:tc>
        <w:tc>
          <w:tcPr>
            <w:tcW w:w="270" w:type="dxa"/>
          </w:tcPr>
          <w:p w14:paraId="744FBF53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26BD5C1" w14:textId="77777777" w:rsidR="00A17B2E" w:rsidRPr="00B24CAE" w:rsidRDefault="00DE5B81" w:rsidP="00B8747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F417AA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83CCAB2" w14:textId="461866EA" w:rsidR="00A17B2E" w:rsidRPr="00B24CAE" w:rsidRDefault="00AE0F5A" w:rsidP="00B8747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84,606</w:t>
            </w:r>
          </w:p>
        </w:tc>
      </w:tr>
      <w:tr w:rsidR="006D437B" w:rsidRPr="00B24CAE" w14:paraId="0FA51311" w14:textId="77777777" w:rsidTr="00E63EA3">
        <w:trPr>
          <w:trHeight w:val="20"/>
        </w:trPr>
        <w:tc>
          <w:tcPr>
            <w:tcW w:w="2329" w:type="dxa"/>
          </w:tcPr>
          <w:p w14:paraId="358058C1" w14:textId="41B94064" w:rsidR="006D437B" w:rsidRDefault="006D437B" w:rsidP="00D96F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461" w:type="dxa"/>
          </w:tcPr>
          <w:p w14:paraId="17D9C54C" w14:textId="77777777" w:rsidR="006D437B" w:rsidRPr="00B24CAE" w:rsidRDefault="006D437B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72BEA4" w14:textId="03730296" w:rsidR="006D437B" w:rsidRDefault="006D437B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085EBE" w14:textId="77777777" w:rsidR="006D437B" w:rsidRPr="00B24CAE" w:rsidRDefault="006D437B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D27453D" w14:textId="0D66DC4E" w:rsidR="006D437B" w:rsidRDefault="006D437B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(9,815)</w:t>
            </w:r>
          </w:p>
        </w:tc>
        <w:tc>
          <w:tcPr>
            <w:tcW w:w="270" w:type="dxa"/>
          </w:tcPr>
          <w:p w14:paraId="56980110" w14:textId="77777777" w:rsidR="006D437B" w:rsidRPr="00B24CAE" w:rsidRDefault="006D437B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06D9CBB" w14:textId="2E8C31D8" w:rsidR="006D437B" w:rsidRDefault="006D437B" w:rsidP="00B8747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226436" w14:textId="77777777" w:rsidR="006D437B" w:rsidRPr="00B24CAE" w:rsidRDefault="006D437B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A6B40E3" w14:textId="7C3BAE03" w:rsidR="006D437B" w:rsidRDefault="006D437B" w:rsidP="00B8747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(9,815)</w:t>
            </w:r>
          </w:p>
        </w:tc>
      </w:tr>
      <w:tr w:rsidR="00A17B2E" w:rsidRPr="00B24CAE" w14:paraId="66E61930" w14:textId="77777777" w:rsidTr="00E63EA3">
        <w:trPr>
          <w:trHeight w:val="20"/>
        </w:trPr>
        <w:tc>
          <w:tcPr>
            <w:tcW w:w="2329" w:type="dxa"/>
          </w:tcPr>
          <w:p w14:paraId="24B274BF" w14:textId="77777777" w:rsidR="00A17B2E" w:rsidRPr="00B24CAE" w:rsidRDefault="00A17B2E" w:rsidP="00015AF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360" w:right="-530" w:hanging="3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ผลต่างจากอัตราแลกเปลี่ยน</w:t>
            </w:r>
          </w:p>
        </w:tc>
        <w:tc>
          <w:tcPr>
            <w:tcW w:w="461" w:type="dxa"/>
          </w:tcPr>
          <w:p w14:paraId="6D357C68" w14:textId="77777777" w:rsidR="00A17B2E" w:rsidRPr="00B24CAE" w:rsidRDefault="00A17B2E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F28463" w14:textId="2EEA149B" w:rsidR="00A17B2E" w:rsidRDefault="00DE5B81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(8,94</w:t>
            </w:r>
            <w:r w:rsidR="006D437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CDA54D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54B64ED" w14:textId="77777777" w:rsidR="00A17B2E" w:rsidRPr="00B24CAE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2,757</w:t>
            </w:r>
          </w:p>
        </w:tc>
        <w:tc>
          <w:tcPr>
            <w:tcW w:w="270" w:type="dxa"/>
          </w:tcPr>
          <w:p w14:paraId="386B8594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FF0626C" w14:textId="77777777" w:rsidR="00A17B2E" w:rsidRPr="00B24CAE" w:rsidRDefault="00DE5B81" w:rsidP="00B8747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(69)</w:t>
            </w:r>
          </w:p>
        </w:tc>
        <w:tc>
          <w:tcPr>
            <w:tcW w:w="270" w:type="dxa"/>
          </w:tcPr>
          <w:p w14:paraId="13FC930B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BA1BD40" w14:textId="582B0D57" w:rsidR="00A17B2E" w:rsidRPr="00B24CAE" w:rsidRDefault="00DE5B81" w:rsidP="00B8747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(6,25</w:t>
            </w:r>
            <w:r w:rsidR="006D43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17B2E" w:rsidRPr="00B24CAE" w14:paraId="1407BE32" w14:textId="77777777" w:rsidTr="00E63EA3">
        <w:trPr>
          <w:trHeight w:val="20"/>
        </w:trPr>
        <w:tc>
          <w:tcPr>
            <w:tcW w:w="2329" w:type="dxa"/>
          </w:tcPr>
          <w:p w14:paraId="24613795" w14:textId="77777777" w:rsidR="00A17B2E" w:rsidRPr="00B24CAE" w:rsidRDefault="00A17B2E" w:rsidP="00015AF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B24C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B24CA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461" w:type="dxa"/>
          </w:tcPr>
          <w:p w14:paraId="409E0D3F" w14:textId="77777777" w:rsidR="00A17B2E" w:rsidRPr="00B24CAE" w:rsidRDefault="00A17B2E" w:rsidP="00015A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6EF39F" w14:textId="77777777" w:rsidR="00A17B2E" w:rsidRPr="00B24CAE" w:rsidRDefault="00DE5B81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(1,119)</w:t>
            </w:r>
          </w:p>
        </w:tc>
        <w:tc>
          <w:tcPr>
            <w:tcW w:w="270" w:type="dxa"/>
          </w:tcPr>
          <w:p w14:paraId="5D84C40C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61DD6C" w14:textId="77777777" w:rsidR="00A17B2E" w:rsidRPr="00B24CAE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(15,113)</w:t>
            </w:r>
          </w:p>
        </w:tc>
        <w:tc>
          <w:tcPr>
            <w:tcW w:w="270" w:type="dxa"/>
          </w:tcPr>
          <w:p w14:paraId="4A7842A3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A14F38" w14:textId="77777777" w:rsidR="00A17B2E" w:rsidRPr="00B24CAE" w:rsidRDefault="00DE5B81" w:rsidP="00B8747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(1,399)</w:t>
            </w:r>
          </w:p>
        </w:tc>
        <w:tc>
          <w:tcPr>
            <w:tcW w:w="270" w:type="dxa"/>
          </w:tcPr>
          <w:p w14:paraId="0168CF52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E62435" w14:textId="77777777" w:rsidR="00A17B2E" w:rsidRPr="00B24CAE" w:rsidRDefault="00DE5B81" w:rsidP="00B8747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(17,631)</w:t>
            </w:r>
          </w:p>
        </w:tc>
      </w:tr>
      <w:tr w:rsidR="00A17B2E" w:rsidRPr="00B24CAE" w14:paraId="1B526951" w14:textId="77777777" w:rsidTr="00E63EA3">
        <w:trPr>
          <w:trHeight w:val="20"/>
        </w:trPr>
        <w:tc>
          <w:tcPr>
            <w:tcW w:w="2329" w:type="dxa"/>
            <w:vAlign w:val="bottom"/>
          </w:tcPr>
          <w:p w14:paraId="08184CA9" w14:textId="77777777" w:rsidR="00A17B2E" w:rsidRPr="001724DB" w:rsidRDefault="00A17B2E" w:rsidP="00015AFF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4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24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724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1724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61" w:type="dxa"/>
          </w:tcPr>
          <w:p w14:paraId="2741ABFA" w14:textId="77777777" w:rsidR="00A17B2E" w:rsidRPr="00B24CAE" w:rsidRDefault="00A17B2E" w:rsidP="00015A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F56F9" w14:textId="77777777" w:rsidR="00A17B2E" w:rsidRPr="00762380" w:rsidRDefault="00DE5B81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149,550</w:t>
            </w:r>
          </w:p>
        </w:tc>
        <w:tc>
          <w:tcPr>
            <w:tcW w:w="270" w:type="dxa"/>
          </w:tcPr>
          <w:p w14:paraId="536852AE" w14:textId="77777777" w:rsidR="00A17B2E" w:rsidRPr="00762380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8B297" w14:textId="3E8E3A85" w:rsidR="00A17B2E" w:rsidRPr="00762380" w:rsidRDefault="00AE0F5A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156,392</w:t>
            </w:r>
          </w:p>
        </w:tc>
        <w:tc>
          <w:tcPr>
            <w:tcW w:w="270" w:type="dxa"/>
          </w:tcPr>
          <w:p w14:paraId="6E28370D" w14:textId="77777777" w:rsidR="00A17B2E" w:rsidRPr="00762380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4D2A7" w14:textId="77777777" w:rsidR="00A17B2E" w:rsidRPr="00762380" w:rsidRDefault="00DE5B81" w:rsidP="00B8747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7,779</w:t>
            </w:r>
          </w:p>
        </w:tc>
        <w:tc>
          <w:tcPr>
            <w:tcW w:w="270" w:type="dxa"/>
          </w:tcPr>
          <w:p w14:paraId="5AA21DEB" w14:textId="77777777" w:rsidR="00A17B2E" w:rsidRPr="00762380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2A4A1" w14:textId="7000626B" w:rsidR="00A17B2E" w:rsidRPr="00762380" w:rsidRDefault="00AE0F5A" w:rsidP="00B8747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313,721</w:t>
            </w:r>
          </w:p>
        </w:tc>
      </w:tr>
    </w:tbl>
    <w:p w14:paraId="3FF4DF13" w14:textId="77777777" w:rsidR="00AC5DDA" w:rsidRDefault="00AC5DDA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AC5DDA" w:rsidSect="00EF7317">
          <w:headerReference w:type="default" r:id="rId18"/>
          <w:footerReference w:type="default" r:id="rId19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01EB4FE" w14:textId="7DDC6465" w:rsidR="00820347" w:rsidRPr="00D36939" w:rsidRDefault="00AE461C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F7402" w:rsidRPr="00D36939">
        <w:rPr>
          <w:rFonts w:ascii="Angsana New" w:hAnsi="Angsana New"/>
          <w:b/>
          <w:bCs/>
          <w:sz w:val="30"/>
          <w:szCs w:val="30"/>
          <w:cs/>
        </w:rPr>
        <w:tab/>
      </w:r>
      <w:r w:rsidR="00103507" w:rsidRPr="00D36939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25124CFE" w14:textId="77777777" w:rsidR="008B7003" w:rsidRPr="00D36939" w:rsidRDefault="008B7003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206226" w14:textId="77777777" w:rsidR="00A17B2E" w:rsidRDefault="00103507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69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tbl>
      <w:tblPr>
        <w:tblW w:w="14327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68"/>
        <w:gridCol w:w="179"/>
        <w:gridCol w:w="1087"/>
        <w:gridCol w:w="180"/>
        <w:gridCol w:w="1170"/>
        <w:gridCol w:w="178"/>
        <w:gridCol w:w="1071"/>
        <w:gridCol w:w="11"/>
        <w:gridCol w:w="169"/>
        <w:gridCol w:w="11"/>
        <w:gridCol w:w="1083"/>
        <w:gridCol w:w="180"/>
        <w:gridCol w:w="1257"/>
        <w:gridCol w:w="182"/>
        <w:gridCol w:w="1089"/>
        <w:gridCol w:w="178"/>
        <w:gridCol w:w="1174"/>
      </w:tblGrid>
      <w:tr w:rsidR="00A17B2E" w:rsidRPr="00FF4A43" w14:paraId="7F3BD0BA" w14:textId="77777777" w:rsidTr="00A17B2E">
        <w:trPr>
          <w:cantSplit/>
          <w:trHeight w:val="453"/>
          <w:tblHeader/>
        </w:trPr>
        <w:tc>
          <w:tcPr>
            <w:tcW w:w="3960" w:type="dxa"/>
          </w:tcPr>
          <w:p w14:paraId="68FDB71F" w14:textId="1411B4A2" w:rsidR="00A17B2E" w:rsidRPr="00FF4A43" w:rsidRDefault="00103507" w:rsidP="00A17B2E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D369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2434" w:type="dxa"/>
            <w:gridSpan w:val="3"/>
            <w:shd w:val="clear" w:color="auto" w:fill="FFFFFF"/>
            <w:vAlign w:val="center"/>
          </w:tcPr>
          <w:p w14:paraId="686720D6" w14:textId="77777777" w:rsidR="00A17B2E" w:rsidRPr="00FF4A43" w:rsidRDefault="00A17B2E" w:rsidP="00A17B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F4A4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180" w:type="dxa"/>
            <w:vAlign w:val="center"/>
          </w:tcPr>
          <w:p w14:paraId="5763A641" w14:textId="77777777" w:rsidR="00A17B2E" w:rsidRPr="00FF4A43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vAlign w:val="center"/>
          </w:tcPr>
          <w:p w14:paraId="24EDF6C3" w14:textId="77777777" w:rsidR="00A17B2E" w:rsidRPr="00FF4A43" w:rsidRDefault="00A17B2E" w:rsidP="00A17B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F4A4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ส่วนงานการจัดจำหน่ายสินค้า</w:t>
            </w:r>
          </w:p>
        </w:tc>
        <w:tc>
          <w:tcPr>
            <w:tcW w:w="180" w:type="dxa"/>
            <w:gridSpan w:val="2"/>
            <w:vAlign w:val="center"/>
          </w:tcPr>
          <w:p w14:paraId="582066F0" w14:textId="77777777" w:rsidR="00A17B2E" w:rsidRPr="00FF4A43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6E19E5B1" w14:textId="77777777" w:rsidR="00A17B2E" w:rsidRPr="00FF4A43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A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</w:t>
            </w:r>
            <w:r w:rsidRPr="00FF4A43">
              <w:rPr>
                <w:rFonts w:ascii="Times New Roman" w:hAnsi="Times New Roman" w:hint="cs"/>
                <w:b/>
                <w:bCs/>
                <w:sz w:val="28"/>
                <w:szCs w:val="28"/>
                <w:cs/>
              </w:rPr>
              <w:t>รับจ้างผลิตสินค้า</w:t>
            </w:r>
          </w:p>
        </w:tc>
        <w:tc>
          <w:tcPr>
            <w:tcW w:w="182" w:type="dxa"/>
            <w:vAlign w:val="center"/>
          </w:tcPr>
          <w:p w14:paraId="728DB5B4" w14:textId="77777777" w:rsidR="00A17B2E" w:rsidRPr="00FF4A43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center"/>
          </w:tcPr>
          <w:p w14:paraId="4180A4B7" w14:textId="77777777" w:rsidR="00A17B2E" w:rsidRPr="00FF4A43" w:rsidRDefault="00A17B2E" w:rsidP="00A17B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F4A4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17B2E" w:rsidRPr="00601456" w14:paraId="0C50B8DA" w14:textId="77777777" w:rsidTr="00A17B2E">
        <w:trPr>
          <w:cantSplit/>
          <w:trHeight w:val="362"/>
          <w:tblHeader/>
        </w:trPr>
        <w:tc>
          <w:tcPr>
            <w:tcW w:w="3960" w:type="dxa"/>
          </w:tcPr>
          <w:p w14:paraId="34C35E04" w14:textId="77777777" w:rsidR="00A17B2E" w:rsidRPr="00143460" w:rsidRDefault="00A17B2E" w:rsidP="00A17B2E">
            <w:pPr>
              <w:pStyle w:val="acctfourfigures"/>
              <w:shd w:val="clear" w:color="auto" w:fill="FFFFFF"/>
              <w:spacing w:line="240" w:lineRule="auto"/>
              <w:ind w:left="90" w:right="-79"/>
              <w:rPr>
                <w:rFonts w:cs="Cordia New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9E7499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9E7499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มี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นาคม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168" w:type="dxa"/>
            <w:shd w:val="clear" w:color="auto" w:fill="FFFFFF"/>
          </w:tcPr>
          <w:p w14:paraId="45FA8F67" w14:textId="77777777" w:rsidR="00A17B2E" w:rsidRPr="00A84880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9" w:type="dxa"/>
          </w:tcPr>
          <w:p w14:paraId="385C34FD" w14:textId="77777777" w:rsidR="00A17B2E" w:rsidRPr="00A84880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</w:tcPr>
          <w:p w14:paraId="4469AE31" w14:textId="77777777" w:rsidR="00A17B2E" w:rsidRPr="00A84880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88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54C774D" w14:textId="77777777" w:rsidR="00A17B2E" w:rsidRPr="00601456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189953A" w14:textId="77777777" w:rsidR="00A17B2E" w:rsidRPr="00A84880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162E73CA" w14:textId="77777777" w:rsidR="00A17B2E" w:rsidRPr="00A84880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FFFFFF"/>
          </w:tcPr>
          <w:p w14:paraId="0F1CDC30" w14:textId="77777777" w:rsidR="00A17B2E" w:rsidRPr="00A84880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88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gridSpan w:val="2"/>
          </w:tcPr>
          <w:p w14:paraId="6137C735" w14:textId="77777777" w:rsidR="00A17B2E" w:rsidRPr="00601456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FFFFFF"/>
          </w:tcPr>
          <w:p w14:paraId="33E2336E" w14:textId="77777777" w:rsidR="00A17B2E" w:rsidRPr="00A84880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7DBC5CD" w14:textId="77777777" w:rsidR="00A17B2E" w:rsidRPr="00A84880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FFFFFF"/>
          </w:tcPr>
          <w:p w14:paraId="153FFDDA" w14:textId="77777777" w:rsidR="00A17B2E" w:rsidRPr="00A84880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88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52FA4665" w14:textId="77777777" w:rsidR="00A17B2E" w:rsidRPr="00601456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FFFFFF"/>
          </w:tcPr>
          <w:p w14:paraId="666B855A" w14:textId="77777777" w:rsidR="00A17B2E" w:rsidRPr="00A84880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45E7C6C8" w14:textId="77777777" w:rsidR="00A17B2E" w:rsidRPr="00A84880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FFFFFF"/>
          </w:tcPr>
          <w:p w14:paraId="67C1AE83" w14:textId="77777777" w:rsidR="00A17B2E" w:rsidRPr="00A84880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488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17B2E" w:rsidRPr="00FF4A43" w14:paraId="4A8BA6D2" w14:textId="77777777" w:rsidTr="00A17B2E">
        <w:trPr>
          <w:cantSplit/>
          <w:trHeight w:val="401"/>
        </w:trPr>
        <w:tc>
          <w:tcPr>
            <w:tcW w:w="3960" w:type="dxa"/>
          </w:tcPr>
          <w:p w14:paraId="0FD02DD5" w14:textId="77777777" w:rsidR="00A17B2E" w:rsidRPr="00FF4A43" w:rsidRDefault="00A17B2E" w:rsidP="00A17B2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67" w:type="dxa"/>
            <w:gridSpan w:val="17"/>
            <w:vAlign w:val="center"/>
          </w:tcPr>
          <w:p w14:paraId="407B056B" w14:textId="77777777" w:rsidR="00A17B2E" w:rsidRPr="004C0F10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4C0F1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17B2E" w:rsidRPr="005471B4" w14:paraId="525099FB" w14:textId="77777777" w:rsidTr="00A17B2E">
        <w:trPr>
          <w:cantSplit/>
          <w:trHeight w:val="405"/>
        </w:trPr>
        <w:tc>
          <w:tcPr>
            <w:tcW w:w="3960" w:type="dxa"/>
            <w:vAlign w:val="bottom"/>
          </w:tcPr>
          <w:p w14:paraId="6A8BB508" w14:textId="77777777" w:rsidR="00A17B2E" w:rsidRPr="00E41C42" w:rsidRDefault="00A17B2E" w:rsidP="00A17B2E">
            <w:pPr>
              <w:shd w:val="clear" w:color="auto" w:fill="FFFFFF"/>
              <w:spacing w:line="240" w:lineRule="auto"/>
              <w:ind w:left="90" w:right="-79"/>
              <w:rPr>
                <w:rFonts w:ascii="Times New Roman" w:hAnsi="Times New Roman" w:cs="Times New Roman"/>
                <w:sz w:val="20"/>
                <w:szCs w:val="20"/>
                <w:cs/>
              </w:rPr>
            </w:pPr>
            <w:r w:rsidRPr="00F27F5A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168" w:type="dxa"/>
          </w:tcPr>
          <w:p w14:paraId="0CACDF95" w14:textId="77777777" w:rsidR="00A17B2E" w:rsidRPr="00030A75" w:rsidRDefault="00DE5B81" w:rsidP="00B8747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1,528,126</w:t>
            </w:r>
          </w:p>
        </w:tc>
        <w:tc>
          <w:tcPr>
            <w:tcW w:w="179" w:type="dxa"/>
            <w:vAlign w:val="bottom"/>
          </w:tcPr>
          <w:p w14:paraId="5F0A0B47" w14:textId="77777777" w:rsidR="00A17B2E" w:rsidRPr="00DD0F4A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</w:tcPr>
          <w:p w14:paraId="1F5F8CD2" w14:textId="77777777" w:rsidR="00A17B2E" w:rsidRPr="00030A75" w:rsidRDefault="00A17B2E" w:rsidP="00B8747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1,48</w:t>
            </w:r>
            <w:r w:rsidRPr="007C1194">
              <w:rPr>
                <w:rFonts w:ascii="Angsana New" w:hAnsi="Angsana New"/>
                <w:sz w:val="30"/>
                <w:szCs w:val="38"/>
              </w:rPr>
              <w:t>0</w:t>
            </w:r>
            <w:r>
              <w:rPr>
                <w:rFonts w:ascii="Angsana New" w:hAnsi="Angsana New"/>
                <w:sz w:val="30"/>
                <w:szCs w:val="38"/>
              </w:rPr>
              <w:t>,191</w:t>
            </w:r>
          </w:p>
        </w:tc>
        <w:tc>
          <w:tcPr>
            <w:tcW w:w="180" w:type="dxa"/>
            <w:vAlign w:val="bottom"/>
          </w:tcPr>
          <w:p w14:paraId="2FAA0897" w14:textId="77777777" w:rsidR="00A17B2E" w:rsidRPr="00851037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9185A74" w14:textId="77777777" w:rsidR="00A17B2E" w:rsidRPr="00DD0F4A" w:rsidRDefault="00DE5B81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1,692,526</w:t>
            </w:r>
          </w:p>
        </w:tc>
        <w:tc>
          <w:tcPr>
            <w:tcW w:w="178" w:type="dxa"/>
            <w:vAlign w:val="bottom"/>
          </w:tcPr>
          <w:p w14:paraId="2652E690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5563F4A8" w14:textId="77777777" w:rsidR="00A17B2E" w:rsidRPr="00DD0F4A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1,54</w:t>
            </w:r>
            <w:r w:rsidRPr="00877598">
              <w:rPr>
                <w:rFonts w:ascii="Angsana New" w:hAnsi="Angsana New" w:cs="Times New Roman"/>
                <w:sz w:val="30"/>
                <w:szCs w:val="30"/>
              </w:rPr>
              <w:t>7</w:t>
            </w:r>
            <w:r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Pr="007C1194">
              <w:rPr>
                <w:rFonts w:ascii="Angsana New" w:hAnsi="Angsana New" w:cs="Times New Roman"/>
                <w:sz w:val="30"/>
                <w:szCs w:val="30"/>
              </w:rPr>
              <w:t>0</w:t>
            </w:r>
            <w:r>
              <w:rPr>
                <w:rFonts w:ascii="Angsana New" w:hAnsi="Angsana New" w:cs="Times New Roman"/>
                <w:sz w:val="30"/>
                <w:szCs w:val="30"/>
              </w:rPr>
              <w:t>82</w:t>
            </w:r>
          </w:p>
        </w:tc>
        <w:tc>
          <w:tcPr>
            <w:tcW w:w="180" w:type="dxa"/>
            <w:gridSpan w:val="2"/>
            <w:vAlign w:val="bottom"/>
          </w:tcPr>
          <w:p w14:paraId="76ADC2C5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gridSpan w:val="2"/>
          </w:tcPr>
          <w:p w14:paraId="0315F56F" w14:textId="77777777" w:rsidR="00A17B2E" w:rsidRPr="00DD0F4A" w:rsidRDefault="00DE5B81" w:rsidP="00B8747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49,657</w:t>
            </w:r>
          </w:p>
        </w:tc>
        <w:tc>
          <w:tcPr>
            <w:tcW w:w="180" w:type="dxa"/>
            <w:vAlign w:val="bottom"/>
          </w:tcPr>
          <w:p w14:paraId="7C754C28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3AF79A83" w14:textId="77777777" w:rsidR="00A17B2E" w:rsidRPr="00DD0F4A" w:rsidRDefault="00A17B2E" w:rsidP="00B8747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49,829</w:t>
            </w:r>
          </w:p>
        </w:tc>
        <w:tc>
          <w:tcPr>
            <w:tcW w:w="182" w:type="dxa"/>
            <w:vAlign w:val="bottom"/>
          </w:tcPr>
          <w:p w14:paraId="47EF676F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9" w:type="dxa"/>
          </w:tcPr>
          <w:p w14:paraId="465FF0FB" w14:textId="77777777" w:rsidR="00A17B2E" w:rsidRPr="001A2D22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3,270,309</w:t>
            </w:r>
          </w:p>
        </w:tc>
        <w:tc>
          <w:tcPr>
            <w:tcW w:w="178" w:type="dxa"/>
            <w:vAlign w:val="bottom"/>
          </w:tcPr>
          <w:p w14:paraId="69AC96FC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1D293E88" w14:textId="77777777" w:rsidR="00A17B2E" w:rsidRPr="001A2D22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3,</w:t>
            </w:r>
            <w:r w:rsidRPr="007C1194">
              <w:rPr>
                <w:rFonts w:ascii="Angsana New" w:hAnsi="Angsana New"/>
                <w:sz w:val="30"/>
                <w:szCs w:val="38"/>
              </w:rPr>
              <w:t>0</w:t>
            </w:r>
            <w:r w:rsidRPr="00877598">
              <w:rPr>
                <w:rFonts w:ascii="Angsana New" w:hAnsi="Angsana New"/>
                <w:sz w:val="30"/>
                <w:szCs w:val="38"/>
              </w:rPr>
              <w:t>77</w:t>
            </w:r>
            <w:r>
              <w:rPr>
                <w:rFonts w:ascii="Angsana New" w:hAnsi="Angsana New"/>
                <w:sz w:val="30"/>
                <w:szCs w:val="38"/>
              </w:rPr>
              <w:t>,1</w:t>
            </w:r>
            <w:r w:rsidRPr="007C1194">
              <w:rPr>
                <w:rFonts w:ascii="Angsana New" w:hAnsi="Angsana New"/>
                <w:sz w:val="30"/>
                <w:szCs w:val="38"/>
              </w:rPr>
              <w:t>0</w:t>
            </w:r>
            <w:r>
              <w:rPr>
                <w:rFonts w:ascii="Angsana New" w:hAnsi="Angsana New"/>
                <w:sz w:val="30"/>
                <w:szCs w:val="38"/>
              </w:rPr>
              <w:t>2</w:t>
            </w:r>
          </w:p>
        </w:tc>
      </w:tr>
      <w:tr w:rsidR="00A17B2E" w:rsidRPr="005471B4" w14:paraId="4886348B" w14:textId="77777777" w:rsidTr="00A17B2E">
        <w:trPr>
          <w:cantSplit/>
          <w:trHeight w:val="405"/>
        </w:trPr>
        <w:tc>
          <w:tcPr>
            <w:tcW w:w="3960" w:type="dxa"/>
            <w:vAlign w:val="bottom"/>
          </w:tcPr>
          <w:p w14:paraId="79302352" w14:textId="77777777" w:rsidR="00A17B2E" w:rsidRPr="00E41C42" w:rsidRDefault="00A17B2E" w:rsidP="00A17B2E">
            <w:pPr>
              <w:shd w:val="clear" w:color="auto" w:fill="FFFFFF"/>
              <w:spacing w:line="240" w:lineRule="auto"/>
              <w:ind w:left="9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F27F5A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7F5A">
              <w:rPr>
                <w:rFonts w:ascii="Angsana New" w:hAnsi="Angsana New"/>
                <w:sz w:val="30"/>
                <w:szCs w:val="30"/>
              </w:rPr>
              <w:t>(</w:t>
            </w:r>
            <w:r w:rsidRPr="00F27F5A">
              <w:rPr>
                <w:rFonts w:ascii="Angsana New" w:hAnsi="Angsana New"/>
                <w:sz w:val="30"/>
                <w:szCs w:val="30"/>
                <w:cs/>
              </w:rPr>
              <w:t>ค่าใช้จ่าย)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7F5A">
              <w:rPr>
                <w:rFonts w:ascii="Angsana New" w:hAnsi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168" w:type="dxa"/>
          </w:tcPr>
          <w:p w14:paraId="46C80BA2" w14:textId="77777777" w:rsidR="00A17B2E" w:rsidRPr="00DD0F4A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(55,021)</w:t>
            </w:r>
          </w:p>
        </w:tc>
        <w:tc>
          <w:tcPr>
            <w:tcW w:w="179" w:type="dxa"/>
            <w:vAlign w:val="bottom"/>
          </w:tcPr>
          <w:p w14:paraId="03730FA9" w14:textId="77777777" w:rsidR="00A17B2E" w:rsidRPr="001E6033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</w:tcPr>
          <w:p w14:paraId="702C76A5" w14:textId="77777777" w:rsidR="00A17B2E" w:rsidRPr="00DD0F4A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(54,581)</w:t>
            </w:r>
          </w:p>
        </w:tc>
        <w:tc>
          <w:tcPr>
            <w:tcW w:w="180" w:type="dxa"/>
            <w:vAlign w:val="bottom"/>
          </w:tcPr>
          <w:p w14:paraId="74D0973E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14716BF" w14:textId="77777777" w:rsidR="00A17B2E" w:rsidRPr="00DD0F4A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55,021</w:t>
            </w:r>
          </w:p>
        </w:tc>
        <w:tc>
          <w:tcPr>
            <w:tcW w:w="178" w:type="dxa"/>
            <w:vAlign w:val="bottom"/>
          </w:tcPr>
          <w:p w14:paraId="1F403C2F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7E51A3A6" w14:textId="77777777" w:rsidR="00A17B2E" w:rsidRPr="00DD0F4A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54,581</w:t>
            </w:r>
          </w:p>
        </w:tc>
        <w:tc>
          <w:tcPr>
            <w:tcW w:w="180" w:type="dxa"/>
            <w:gridSpan w:val="2"/>
            <w:vAlign w:val="bottom"/>
          </w:tcPr>
          <w:p w14:paraId="1D001513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gridSpan w:val="2"/>
          </w:tcPr>
          <w:p w14:paraId="27353C37" w14:textId="77777777" w:rsidR="00A17B2E" w:rsidRPr="00DD0F4A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53DA4E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7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6BEAB162" w14:textId="77777777" w:rsidR="00A17B2E" w:rsidRPr="00DD0F4A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5A3EEA5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7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9" w:type="dxa"/>
          </w:tcPr>
          <w:p w14:paraId="1D06F51A" w14:textId="77777777" w:rsidR="00A17B2E" w:rsidRPr="00DD0F4A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EF5B306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7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22E1B916" w14:textId="77777777" w:rsidR="00A17B2E" w:rsidRPr="00DD0F4A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</w:tr>
      <w:tr w:rsidR="00A17B2E" w:rsidRPr="00723576" w14:paraId="66EBF678" w14:textId="77777777" w:rsidTr="00A17B2E">
        <w:trPr>
          <w:cantSplit/>
          <w:trHeight w:val="405"/>
        </w:trPr>
        <w:tc>
          <w:tcPr>
            <w:tcW w:w="3960" w:type="dxa"/>
            <w:vAlign w:val="bottom"/>
          </w:tcPr>
          <w:p w14:paraId="5F9A9122" w14:textId="77777777" w:rsidR="00A17B2E" w:rsidRPr="00723576" w:rsidRDefault="00A17B2E" w:rsidP="00A17B2E">
            <w:pPr>
              <w:shd w:val="clear" w:color="auto" w:fill="FFFFFF"/>
              <w:spacing w:line="240" w:lineRule="auto"/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723576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7BEC0FC" w14:textId="77777777" w:rsidR="00A17B2E" w:rsidRPr="00DD0F4A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1,679</w:t>
            </w:r>
          </w:p>
        </w:tc>
        <w:tc>
          <w:tcPr>
            <w:tcW w:w="179" w:type="dxa"/>
            <w:vAlign w:val="bottom"/>
          </w:tcPr>
          <w:p w14:paraId="7BFE5225" w14:textId="77777777" w:rsidR="00A17B2E" w:rsidRPr="00723576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6A24409" w14:textId="77777777" w:rsidR="00A17B2E" w:rsidRPr="00DD0F4A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1,46</w:t>
            </w:r>
            <w:r w:rsidRPr="00877598"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7A18EB00" w14:textId="77777777" w:rsidR="00A17B2E" w:rsidRPr="00723576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FC681F" w14:textId="77777777" w:rsidR="00A17B2E" w:rsidRPr="00DD0F4A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4,494</w:t>
            </w:r>
          </w:p>
        </w:tc>
        <w:tc>
          <w:tcPr>
            <w:tcW w:w="178" w:type="dxa"/>
            <w:vAlign w:val="bottom"/>
          </w:tcPr>
          <w:p w14:paraId="76333052" w14:textId="77777777" w:rsidR="00A17B2E" w:rsidRPr="00723576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4D1A96F" w14:textId="77777777" w:rsidR="00A17B2E" w:rsidRPr="00DD0F4A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 w:rsidRPr="00877598">
              <w:rPr>
                <w:rFonts w:ascii="Angsana New" w:hAnsi="Angsana New" w:cs="Times New Roman"/>
                <w:sz w:val="30"/>
                <w:szCs w:val="30"/>
              </w:rPr>
              <w:t>7</w:t>
            </w:r>
            <w:r>
              <w:rPr>
                <w:rFonts w:ascii="Angsana New" w:hAnsi="Angsana New" w:cs="Times New Roman"/>
                <w:sz w:val="30"/>
                <w:szCs w:val="30"/>
              </w:rPr>
              <w:t>65</w:t>
            </w:r>
          </w:p>
        </w:tc>
        <w:tc>
          <w:tcPr>
            <w:tcW w:w="180" w:type="dxa"/>
            <w:gridSpan w:val="2"/>
            <w:vAlign w:val="bottom"/>
          </w:tcPr>
          <w:p w14:paraId="1A5DD3AE" w14:textId="77777777" w:rsidR="00A17B2E" w:rsidRPr="00723576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</w:tcPr>
          <w:p w14:paraId="1C8E7136" w14:textId="77777777" w:rsidR="00A17B2E" w:rsidRPr="00DD0F4A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34</w:t>
            </w:r>
          </w:p>
        </w:tc>
        <w:tc>
          <w:tcPr>
            <w:tcW w:w="180" w:type="dxa"/>
            <w:vAlign w:val="bottom"/>
          </w:tcPr>
          <w:p w14:paraId="1F99E489" w14:textId="77777777" w:rsidR="00A17B2E" w:rsidRPr="00723576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DE10CEC" w14:textId="77777777" w:rsidR="00A17B2E" w:rsidRPr="00DD0F4A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39</w:t>
            </w:r>
          </w:p>
        </w:tc>
        <w:tc>
          <w:tcPr>
            <w:tcW w:w="182" w:type="dxa"/>
            <w:vAlign w:val="bottom"/>
          </w:tcPr>
          <w:p w14:paraId="6DB99991" w14:textId="77777777" w:rsidR="00A17B2E" w:rsidRPr="00723576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44535CF" w14:textId="77777777" w:rsidR="00A17B2E" w:rsidRPr="00DD0F4A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6,207</w:t>
            </w:r>
          </w:p>
        </w:tc>
        <w:tc>
          <w:tcPr>
            <w:tcW w:w="178" w:type="dxa"/>
            <w:vAlign w:val="bottom"/>
          </w:tcPr>
          <w:p w14:paraId="6E2DE97D" w14:textId="77777777" w:rsidR="00A17B2E" w:rsidRPr="00723576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2634F73" w14:textId="77777777" w:rsidR="00A17B2E" w:rsidRPr="00DD0F4A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2,2</w:t>
            </w:r>
            <w:r w:rsidRPr="00877598">
              <w:rPr>
                <w:rFonts w:ascii="Angsana New" w:hAnsi="Angsana New" w:cs="Times New Roman"/>
                <w:sz w:val="30"/>
                <w:szCs w:val="30"/>
              </w:rPr>
              <w:t>7</w:t>
            </w:r>
            <w:r>
              <w:rPr>
                <w:rFonts w:ascii="Angsana New" w:hAnsi="Angsana New" w:cs="Times New Roman"/>
                <w:sz w:val="30"/>
                <w:szCs w:val="30"/>
              </w:rPr>
              <w:t>1</w:t>
            </w:r>
          </w:p>
        </w:tc>
      </w:tr>
      <w:tr w:rsidR="00A17B2E" w:rsidRPr="00723576" w14:paraId="03AF38A8" w14:textId="77777777" w:rsidTr="00E63EA3">
        <w:trPr>
          <w:cantSplit/>
          <w:trHeight w:val="307"/>
        </w:trPr>
        <w:tc>
          <w:tcPr>
            <w:tcW w:w="3960" w:type="dxa"/>
            <w:vAlign w:val="bottom"/>
          </w:tcPr>
          <w:p w14:paraId="055B5800" w14:textId="77777777" w:rsidR="00A17B2E" w:rsidRPr="00723576" w:rsidRDefault="00A17B2E" w:rsidP="00A17B2E">
            <w:pPr>
              <w:shd w:val="clear" w:color="auto" w:fill="FFFFFF"/>
              <w:tabs>
                <w:tab w:val="clear" w:pos="227"/>
                <w:tab w:val="left" w:pos="36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35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C4BBBE3" w14:textId="4EFE6126" w:rsidR="00A17B2E" w:rsidRPr="00DD0F4A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1,474,78</w:t>
            </w:r>
            <w:r w:rsidR="006D437B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9" w:type="dxa"/>
            <w:vAlign w:val="bottom"/>
          </w:tcPr>
          <w:p w14:paraId="2073BCAC" w14:textId="77777777" w:rsidR="00A17B2E" w:rsidRPr="00DD0F4A" w:rsidRDefault="00A17B2E" w:rsidP="00A17B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319D7B9" w14:textId="77777777" w:rsidR="00A17B2E" w:rsidRPr="00DD0F4A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1,42</w:t>
            </w:r>
            <w:r w:rsidRPr="00877598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</w:t>
            </w:r>
            <w:r w:rsidRPr="007C1194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0</w:t>
            </w:r>
            <w:r w:rsidRPr="00877598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14:paraId="61758163" w14:textId="77777777" w:rsidR="00A17B2E" w:rsidRPr="00DD0F4A" w:rsidRDefault="00A17B2E" w:rsidP="00A17B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F1A11B" w14:textId="61FE0914" w:rsidR="00A17B2E" w:rsidRPr="00DD0F4A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1,752,04</w:t>
            </w:r>
            <w:r w:rsidR="006D437B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bottom"/>
          </w:tcPr>
          <w:p w14:paraId="17BE8977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3AC4911" w14:textId="77777777" w:rsidR="00A17B2E" w:rsidRPr="00DD0F4A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1,6</w:t>
            </w:r>
            <w:r w:rsidRPr="007C1194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2,428</w:t>
            </w:r>
          </w:p>
        </w:tc>
        <w:tc>
          <w:tcPr>
            <w:tcW w:w="180" w:type="dxa"/>
            <w:gridSpan w:val="2"/>
            <w:vAlign w:val="bottom"/>
          </w:tcPr>
          <w:p w14:paraId="037BB273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798BC4" w14:textId="77777777" w:rsidR="00A17B2E" w:rsidRPr="00DD0F4A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49,691</w:t>
            </w:r>
          </w:p>
        </w:tc>
        <w:tc>
          <w:tcPr>
            <w:tcW w:w="180" w:type="dxa"/>
            <w:vAlign w:val="bottom"/>
          </w:tcPr>
          <w:p w14:paraId="40F3BB90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16F6997" w14:textId="77777777" w:rsidR="00A17B2E" w:rsidRPr="00DD0F4A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49,868</w:t>
            </w:r>
          </w:p>
        </w:tc>
        <w:tc>
          <w:tcPr>
            <w:tcW w:w="182" w:type="dxa"/>
            <w:vAlign w:val="bottom"/>
          </w:tcPr>
          <w:p w14:paraId="0A329D60" w14:textId="77777777" w:rsidR="00A17B2E" w:rsidRPr="00DD0F4A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2CC2558" w14:textId="77777777" w:rsidR="00A17B2E" w:rsidRPr="00DD0F4A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3,276,516</w:t>
            </w:r>
          </w:p>
        </w:tc>
        <w:tc>
          <w:tcPr>
            <w:tcW w:w="178" w:type="dxa"/>
            <w:vAlign w:val="bottom"/>
          </w:tcPr>
          <w:p w14:paraId="7CC18705" w14:textId="77777777" w:rsidR="00A17B2E" w:rsidRPr="00DD0F4A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765B3CB" w14:textId="77777777" w:rsidR="00A17B2E" w:rsidRPr="00DD0F4A" w:rsidRDefault="00A17B2E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3,</w:t>
            </w:r>
            <w:r w:rsidRPr="007C1194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0</w:t>
            </w:r>
            <w:r w:rsidRPr="00877598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9,3</w:t>
            </w:r>
            <w:r w:rsidRPr="00877598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</w:t>
            </w:r>
          </w:p>
        </w:tc>
      </w:tr>
      <w:tr w:rsidR="00A17B2E" w:rsidRPr="00723576" w14:paraId="560A2C03" w14:textId="77777777" w:rsidTr="00A17B2E">
        <w:trPr>
          <w:cantSplit/>
          <w:trHeight w:val="327"/>
        </w:trPr>
        <w:tc>
          <w:tcPr>
            <w:tcW w:w="3960" w:type="dxa"/>
            <w:vAlign w:val="bottom"/>
          </w:tcPr>
          <w:p w14:paraId="741D4A90" w14:textId="77777777" w:rsidR="00A17B2E" w:rsidRPr="00723576" w:rsidRDefault="00A17B2E" w:rsidP="00A17B2E">
            <w:pPr>
              <w:shd w:val="clear" w:color="auto" w:fill="FFFFFF"/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กำไรส่วนงานก่อนภาษีเงินได้</w:t>
            </w:r>
          </w:p>
        </w:tc>
        <w:tc>
          <w:tcPr>
            <w:tcW w:w="1168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22C265BC" w14:textId="77777777" w:rsidR="00A17B2E" w:rsidRPr="00DD0F4A" w:rsidRDefault="00DE5B81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389,024</w:t>
            </w:r>
          </w:p>
        </w:tc>
        <w:tc>
          <w:tcPr>
            <w:tcW w:w="179" w:type="dxa"/>
            <w:vAlign w:val="bottom"/>
          </w:tcPr>
          <w:p w14:paraId="16C594AC" w14:textId="77777777" w:rsidR="00A17B2E" w:rsidRPr="00DD0F4A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34E546E1" w14:textId="77777777" w:rsidR="00A17B2E" w:rsidRPr="00DD0F4A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35</w:t>
            </w:r>
            <w:r w:rsidRPr="007C1194">
              <w:rPr>
                <w:b/>
                <w:bCs/>
                <w:sz w:val="20"/>
                <w:lang w:val="en-US"/>
              </w:rPr>
              <w:t>0</w:t>
            </w:r>
            <w:r>
              <w:rPr>
                <w:b/>
                <w:bCs/>
                <w:sz w:val="20"/>
              </w:rPr>
              <w:t>,278</w:t>
            </w:r>
          </w:p>
        </w:tc>
        <w:tc>
          <w:tcPr>
            <w:tcW w:w="180" w:type="dxa"/>
            <w:vAlign w:val="bottom"/>
          </w:tcPr>
          <w:p w14:paraId="5ADCE8A6" w14:textId="77777777" w:rsidR="00A17B2E" w:rsidRPr="00DD0F4A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67D60A02" w14:textId="77777777" w:rsidR="00A17B2E" w:rsidRPr="00DD0F4A" w:rsidRDefault="00DE5B81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155,928</w:t>
            </w:r>
          </w:p>
        </w:tc>
        <w:tc>
          <w:tcPr>
            <w:tcW w:w="178" w:type="dxa"/>
            <w:vAlign w:val="bottom"/>
          </w:tcPr>
          <w:p w14:paraId="194AE989" w14:textId="77777777" w:rsidR="00A17B2E" w:rsidRPr="00DD0F4A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69EDFB71" w14:textId="77777777" w:rsidR="00A17B2E" w:rsidRPr="00DD0F4A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151,62</w:t>
            </w:r>
            <w:r w:rsidRPr="007C1194">
              <w:rPr>
                <w:b/>
                <w:bCs/>
                <w:sz w:val="20"/>
                <w:lang w:val="en-US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69D4139C" w14:textId="77777777" w:rsidR="00A17B2E" w:rsidRPr="00DD0F4A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94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80147A7" w14:textId="77777777" w:rsidR="00A17B2E" w:rsidRPr="00DD0F4A" w:rsidRDefault="00DE5B81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18,131</w:t>
            </w:r>
          </w:p>
        </w:tc>
        <w:tc>
          <w:tcPr>
            <w:tcW w:w="180" w:type="dxa"/>
            <w:vAlign w:val="bottom"/>
          </w:tcPr>
          <w:p w14:paraId="34268E70" w14:textId="77777777" w:rsidR="00A17B2E" w:rsidRPr="00DD0F4A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46331E14" w14:textId="02DA0D2B" w:rsidR="00A17B2E" w:rsidRPr="00DD0F4A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7,32</w:t>
            </w:r>
            <w:r w:rsidR="006D437B">
              <w:rPr>
                <w:b/>
                <w:bCs/>
                <w:sz w:val="20"/>
              </w:rPr>
              <w:t>7</w:t>
            </w:r>
          </w:p>
        </w:tc>
        <w:tc>
          <w:tcPr>
            <w:tcW w:w="182" w:type="dxa"/>
            <w:vAlign w:val="bottom"/>
          </w:tcPr>
          <w:p w14:paraId="3215B25E" w14:textId="77777777" w:rsidR="00A17B2E" w:rsidRPr="00DD0F4A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5689678" w14:textId="77777777" w:rsidR="00A17B2E" w:rsidRPr="00DD0F4A" w:rsidRDefault="00DE5B81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563,083</w:t>
            </w:r>
          </w:p>
        </w:tc>
        <w:tc>
          <w:tcPr>
            <w:tcW w:w="178" w:type="dxa"/>
            <w:vAlign w:val="bottom"/>
          </w:tcPr>
          <w:p w14:paraId="186136AA" w14:textId="77777777" w:rsidR="00A17B2E" w:rsidRPr="00DD0F4A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647ACCA8" w14:textId="77777777" w:rsidR="00A17B2E" w:rsidRPr="00DD0F4A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  <w:r w:rsidRPr="007C1194">
              <w:rPr>
                <w:b/>
                <w:bCs/>
                <w:sz w:val="20"/>
                <w:lang w:val="en-US"/>
              </w:rPr>
              <w:t>0</w:t>
            </w:r>
            <w:r>
              <w:rPr>
                <w:b/>
                <w:bCs/>
                <w:sz w:val="20"/>
              </w:rPr>
              <w:t>9,225</w:t>
            </w:r>
          </w:p>
        </w:tc>
      </w:tr>
      <w:tr w:rsidR="00A17B2E" w:rsidRPr="005471B4" w14:paraId="3FCD957B" w14:textId="77777777" w:rsidTr="00A17B2E">
        <w:trPr>
          <w:cantSplit/>
          <w:trHeight w:val="327"/>
        </w:trPr>
        <w:tc>
          <w:tcPr>
            <w:tcW w:w="3960" w:type="dxa"/>
            <w:vAlign w:val="bottom"/>
          </w:tcPr>
          <w:p w14:paraId="5F4746E7" w14:textId="77777777" w:rsidR="00A17B2E" w:rsidRPr="00C9458C" w:rsidRDefault="00A17B2E" w:rsidP="00A17B2E">
            <w:pPr>
              <w:shd w:val="clear" w:color="auto" w:fill="FFFFFF"/>
              <w:spacing w:line="240" w:lineRule="auto"/>
              <w:ind w:right="-79"/>
              <w:rPr>
                <w:rFonts w:ascii="Times New Roman" w:hAnsi="Times New Roman"/>
                <w:sz w:val="16"/>
                <w:szCs w:val="1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C7807A0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14:paraId="33C95AB2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EA922C6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9A7E40A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E432DE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75804351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4A35E01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A5A35A4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vAlign w:val="bottom"/>
          </w:tcPr>
          <w:p w14:paraId="11C88FED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646252D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C0D2462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7F39B929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648159DF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5161A324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9BC81D5" w14:textId="77777777" w:rsidR="00A17B2E" w:rsidRPr="00C9458C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sz w:val="16"/>
                <w:szCs w:val="16"/>
              </w:rPr>
            </w:pPr>
          </w:p>
        </w:tc>
      </w:tr>
      <w:tr w:rsidR="00A17B2E" w:rsidRPr="009F5719" w14:paraId="2316ABFD" w14:textId="77777777" w:rsidTr="00A17B2E">
        <w:trPr>
          <w:cantSplit/>
          <w:trHeight w:val="405"/>
        </w:trPr>
        <w:tc>
          <w:tcPr>
            <w:tcW w:w="3960" w:type="dxa"/>
            <w:vAlign w:val="bottom"/>
          </w:tcPr>
          <w:p w14:paraId="4CEC6600" w14:textId="77777777" w:rsidR="00A17B2E" w:rsidRDefault="00A17B2E" w:rsidP="00A17B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2411F16F" w14:textId="77777777" w:rsidR="00A17B2E" w:rsidRPr="00160AC3" w:rsidRDefault="00A17B2E" w:rsidP="00A17B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F67E439" w14:textId="3004C43A" w:rsidR="00A17B2E" w:rsidRPr="00820347" w:rsidRDefault="00DE5B81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3,9</w:t>
            </w:r>
            <w:r w:rsidR="00E63EA3">
              <w:rPr>
                <w:b/>
                <w:bCs/>
                <w:sz w:val="20"/>
              </w:rPr>
              <w:t>37</w:t>
            </w:r>
            <w:r>
              <w:rPr>
                <w:b/>
                <w:bCs/>
                <w:sz w:val="20"/>
              </w:rPr>
              <w:t>,</w:t>
            </w:r>
            <w:r w:rsidR="00E63EA3">
              <w:rPr>
                <w:b/>
                <w:bCs/>
                <w:sz w:val="20"/>
              </w:rPr>
              <w:t>276</w:t>
            </w:r>
          </w:p>
        </w:tc>
        <w:tc>
          <w:tcPr>
            <w:tcW w:w="179" w:type="dxa"/>
            <w:vAlign w:val="bottom"/>
          </w:tcPr>
          <w:p w14:paraId="2FAB41B0" w14:textId="77777777" w:rsidR="00A17B2E" w:rsidRPr="00820347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5803D4C1" w14:textId="77777777" w:rsidR="00A17B2E" w:rsidRPr="00820347" w:rsidRDefault="00994C7B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 w:rsidRPr="00994C7B">
              <w:rPr>
                <w:b/>
                <w:bCs/>
                <w:sz w:val="20"/>
              </w:rPr>
              <w:t>4,058,004</w:t>
            </w:r>
          </w:p>
        </w:tc>
        <w:tc>
          <w:tcPr>
            <w:tcW w:w="180" w:type="dxa"/>
            <w:vAlign w:val="bottom"/>
          </w:tcPr>
          <w:p w14:paraId="2605C575" w14:textId="77777777" w:rsidR="00A17B2E" w:rsidRPr="00820347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74EF12" w14:textId="77777777" w:rsidR="00A17B2E" w:rsidRPr="00820347" w:rsidRDefault="00DE5B81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2,246,902</w:t>
            </w:r>
          </w:p>
        </w:tc>
        <w:tc>
          <w:tcPr>
            <w:tcW w:w="178" w:type="dxa"/>
            <w:vAlign w:val="bottom"/>
          </w:tcPr>
          <w:p w14:paraId="0F047004" w14:textId="77777777" w:rsidR="00A17B2E" w:rsidRPr="00820347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84A0133" w14:textId="77777777" w:rsidR="00A17B2E" w:rsidRPr="00820347" w:rsidRDefault="00994C7B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 w:right="-73"/>
              <w:rPr>
                <w:b/>
                <w:bCs/>
                <w:sz w:val="20"/>
              </w:rPr>
            </w:pPr>
            <w:r w:rsidRPr="00994C7B">
              <w:rPr>
                <w:b/>
                <w:bCs/>
                <w:sz w:val="20"/>
              </w:rPr>
              <w:t>3,077,572</w:t>
            </w:r>
          </w:p>
        </w:tc>
        <w:tc>
          <w:tcPr>
            <w:tcW w:w="191" w:type="dxa"/>
            <w:gridSpan w:val="3"/>
            <w:vAlign w:val="bottom"/>
          </w:tcPr>
          <w:p w14:paraId="0A1CE0C4" w14:textId="77777777" w:rsidR="00A17B2E" w:rsidRPr="00820347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0E76D83" w14:textId="77777777" w:rsidR="00A17B2E" w:rsidRPr="00820347" w:rsidRDefault="00DE5B81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-7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96,540</w:t>
            </w:r>
          </w:p>
        </w:tc>
        <w:tc>
          <w:tcPr>
            <w:tcW w:w="180" w:type="dxa"/>
            <w:vAlign w:val="bottom"/>
          </w:tcPr>
          <w:p w14:paraId="1960F7CF" w14:textId="77777777" w:rsidR="00A17B2E" w:rsidRPr="00820347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right="-73"/>
              <w:rPr>
                <w:b/>
                <w:bCs/>
                <w:sz w:val="2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80F8309" w14:textId="77777777" w:rsidR="00A17B2E" w:rsidRPr="00820347" w:rsidRDefault="00994C7B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right="-73"/>
              <w:rPr>
                <w:b/>
                <w:bCs/>
                <w:sz w:val="20"/>
              </w:rPr>
            </w:pPr>
            <w:r w:rsidRPr="00994C7B">
              <w:rPr>
                <w:b/>
                <w:bCs/>
                <w:sz w:val="20"/>
              </w:rPr>
              <w:t>112,409</w:t>
            </w:r>
          </w:p>
        </w:tc>
        <w:tc>
          <w:tcPr>
            <w:tcW w:w="182" w:type="dxa"/>
            <w:vAlign w:val="bottom"/>
          </w:tcPr>
          <w:p w14:paraId="4622CB02" w14:textId="77777777" w:rsidR="00A17B2E" w:rsidRPr="00820347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FD2E44B" w14:textId="24034E02" w:rsidR="00A17B2E" w:rsidRPr="00820347" w:rsidRDefault="00DE5B81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6,</w:t>
            </w:r>
            <w:r w:rsidR="00E63EA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280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,</w:t>
            </w:r>
            <w:r w:rsidR="00E63EA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71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8</w:t>
            </w:r>
          </w:p>
        </w:tc>
        <w:tc>
          <w:tcPr>
            <w:tcW w:w="178" w:type="dxa"/>
            <w:vAlign w:val="bottom"/>
          </w:tcPr>
          <w:p w14:paraId="188CDF8D" w14:textId="77777777" w:rsidR="00A17B2E" w:rsidRPr="00820347" w:rsidRDefault="00A17B2E" w:rsidP="00A17B2E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60" w:lineRule="exact"/>
              <w:ind w:left="-79" w:right="-73"/>
              <w:rPr>
                <w:b/>
                <w:bCs/>
                <w:sz w:val="2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6F68D094" w14:textId="77777777" w:rsidR="00A17B2E" w:rsidRPr="00820347" w:rsidRDefault="00994C7B" w:rsidP="00A17B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7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</w:pPr>
            <w:r w:rsidRPr="00994C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  <w:t>7,247,985</w:t>
            </w:r>
          </w:p>
        </w:tc>
      </w:tr>
    </w:tbl>
    <w:p w14:paraId="37D0C3E1" w14:textId="77777777" w:rsidR="00A17B2E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EF766B4" w14:textId="77777777"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14:paraId="542BEAAB" w14:textId="77777777" w:rsidR="00973FA0" w:rsidRDefault="00973FA0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  <w:sectPr w:rsidR="00973FA0" w:rsidSect="00EF7317">
          <w:headerReference w:type="default" r:id="rId20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630"/>
        <w:gridCol w:w="1459"/>
        <w:gridCol w:w="248"/>
        <w:gridCol w:w="1443"/>
      </w:tblGrid>
      <w:tr w:rsidR="00157ABC" w:rsidRPr="0049153B" w14:paraId="4E41F88E" w14:textId="77777777" w:rsidTr="006C1C6D"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1BAD7" w14:textId="3EF27FB6" w:rsidR="00157ABC" w:rsidRPr="0049153B" w:rsidRDefault="00157ABC" w:rsidP="00015AF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57AB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การกระทบยอดกำไรหรือขาดทุนและสินทรัพย์ตามส่วนงานที่รายงาน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98A79" w14:textId="77777777" w:rsidR="00157ABC" w:rsidRPr="000C688D" w:rsidRDefault="00157ABC" w:rsidP="00015AF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BA32B8" w:rsidRPr="0049153B" w14:paraId="2030A47B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3E94D0E" w14:textId="05CA824C" w:rsidR="00BA32B8" w:rsidRPr="00497F18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A32B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97F1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A32B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497F1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497F18" w:rsidRPr="00497F1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31 </w:t>
            </w:r>
            <w:r w:rsidR="00497F18" w:rsidRPr="00497F1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3DFA63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3CBB7BCF" w14:textId="77777777" w:rsidR="00BA32B8" w:rsidRPr="000C688D" w:rsidRDefault="00BA32B8" w:rsidP="00BA32B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F8997DA" w14:textId="77777777" w:rsidR="00BA32B8" w:rsidRPr="000C688D" w:rsidRDefault="00BA32B8" w:rsidP="00BA32B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C93765D" w14:textId="77777777" w:rsidR="00BA32B8" w:rsidRPr="000C688D" w:rsidRDefault="00BA32B8" w:rsidP="00BA32B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A32B8" w:rsidRPr="0049153B" w14:paraId="291B32D4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522BC3C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9BEA18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05936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915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32B8" w:rsidRPr="0049153B" w14:paraId="38485134" w14:textId="77777777" w:rsidTr="00A17B2E">
        <w:trPr>
          <w:trHeight w:val="25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379AA10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7DE062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2115EEC3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1757C8A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337A1D5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2B8" w:rsidRPr="0049153B" w14:paraId="58636196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960163A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9153B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417CDA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F5924" w14:textId="77777777" w:rsidR="00BA32B8" w:rsidRPr="0049153B" w:rsidRDefault="00E13455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563,083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EB786A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77F81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C119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9,225</w:t>
            </w:r>
          </w:p>
        </w:tc>
      </w:tr>
      <w:tr w:rsidR="00BA32B8" w:rsidRPr="0049153B" w14:paraId="52E7B3C5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7A39CA4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BD4805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0DF2E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CFEA8C0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C9AB4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2B8" w:rsidRPr="0049153B" w14:paraId="78BFC0E8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DE8783E" w14:textId="77777777" w:rsidR="00BA32B8" w:rsidRPr="0049153B" w:rsidRDefault="00BA32B8" w:rsidP="00157ABC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</w:rPr>
            </w:pPr>
            <w:r w:rsidRPr="0049153B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A5996AC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59F62E82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4630BF7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6CEDB4B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2B8" w:rsidRPr="0049153B" w14:paraId="7042422A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F587D70" w14:textId="77777777" w:rsidR="00BA32B8" w:rsidRPr="0049153B" w:rsidRDefault="00BA32B8" w:rsidP="00157ABC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0D126F4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01C74" w14:textId="72389181" w:rsidR="00BA32B8" w:rsidRPr="00A15C2F" w:rsidRDefault="00E13455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</w:t>
            </w:r>
            <w:r w:rsidR="000D6694">
              <w:rPr>
                <w:rFonts w:ascii="Angsana New" w:hAnsi="Angsana New"/>
                <w:sz w:val="30"/>
                <w:szCs w:val="30"/>
              </w:rPr>
              <w:t>769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4E088B9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0158" w14:textId="77777777" w:rsidR="00BA32B8" w:rsidRPr="00A15C2F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(63,348)</w:t>
            </w:r>
          </w:p>
        </w:tc>
      </w:tr>
      <w:tr w:rsidR="00BA32B8" w:rsidRPr="0049153B" w14:paraId="5F600E73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8F1441D" w14:textId="77777777" w:rsidR="00BA32B8" w:rsidRPr="0049153B" w:rsidRDefault="00BA32B8" w:rsidP="00157ABC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CED3F2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5A25D" w14:textId="22130899" w:rsidR="00BA32B8" w:rsidRPr="00A15C2F" w:rsidRDefault="00E13455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</w:t>
            </w:r>
            <w:r w:rsidR="000D6694">
              <w:rPr>
                <w:rFonts w:ascii="Angsana New" w:hAnsi="Angsana New"/>
                <w:sz w:val="30"/>
                <w:szCs w:val="30"/>
              </w:rPr>
              <w:t>433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C528D25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DA998" w14:textId="77777777" w:rsidR="00BA32B8" w:rsidRPr="00A15C2F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(59,423)</w:t>
            </w:r>
          </w:p>
        </w:tc>
      </w:tr>
      <w:tr w:rsidR="00BA32B8" w:rsidRPr="0049153B" w14:paraId="326FDD72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31730A4" w14:textId="77777777" w:rsidR="00BA32B8" w:rsidRPr="00D52612" w:rsidRDefault="00BA32B8" w:rsidP="00157ABC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B1B568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289B" w14:textId="0D71E3DC" w:rsidR="00BA32B8" w:rsidRPr="00A15C2F" w:rsidRDefault="00E13455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(9,8</w:t>
            </w:r>
            <w:r w:rsidR="006D437B">
              <w:rPr>
                <w:rFonts w:ascii="Angsana New" w:hAnsi="Angsana New"/>
                <w:sz w:val="30"/>
                <w:szCs w:val="30"/>
              </w:rPr>
              <w:t>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E79A46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652B6" w14:textId="77777777" w:rsidR="00BA32B8" w:rsidRPr="00A15C2F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(22,199)</w:t>
            </w:r>
          </w:p>
        </w:tc>
      </w:tr>
      <w:tr w:rsidR="00BA32B8" w:rsidRPr="0049153B" w14:paraId="72E0E123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88F2347" w14:textId="77777777" w:rsidR="00BA32B8" w:rsidRPr="0049153B" w:rsidRDefault="00BA32B8" w:rsidP="00157ABC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6490B7E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E385" w14:textId="77777777" w:rsidR="00BA32B8" w:rsidRPr="00A15C2F" w:rsidRDefault="00E13455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307642C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AB364" w14:textId="77777777" w:rsidR="00BA32B8" w:rsidRPr="00A15C2F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3,289</w:t>
            </w:r>
          </w:p>
        </w:tc>
      </w:tr>
      <w:tr w:rsidR="00BA32B8" w:rsidRPr="0049153B" w14:paraId="44BF3100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829E571" w14:textId="77777777" w:rsidR="00BA32B8" w:rsidRPr="0049153B" w:rsidRDefault="00BA32B8" w:rsidP="00157ABC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53DEEB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A00F" w14:textId="42EF0B07" w:rsidR="00BA32B8" w:rsidRPr="00A15C2F" w:rsidRDefault="00E13455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</w:t>
            </w:r>
            <w:r w:rsidR="006D437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3582C3F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6740F" w14:textId="77777777" w:rsidR="00BA32B8" w:rsidRPr="00A15C2F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2,811</w:t>
            </w:r>
          </w:p>
        </w:tc>
      </w:tr>
      <w:tr w:rsidR="00BA32B8" w:rsidRPr="0049153B" w14:paraId="3DBF5B58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5C7A6C3" w14:textId="77777777" w:rsidR="00BA32B8" w:rsidRPr="0049153B" w:rsidRDefault="00BA32B8" w:rsidP="00157ABC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จากอัตราแลกเปลี่ยนสุทธิ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5577E9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5DCDD" w14:textId="3CB616CD" w:rsidR="00BA32B8" w:rsidRPr="00A15C2F" w:rsidRDefault="00E13455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(20,32</w:t>
            </w:r>
            <w:r w:rsidR="006D437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1570578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997BE" w14:textId="2A532302" w:rsidR="00BA32B8" w:rsidRPr="00A15C2F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14,48</w:t>
            </w:r>
            <w:r w:rsidR="006D437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A32B8" w:rsidRPr="0049153B" w14:paraId="547240B1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1201A9A" w14:textId="77777777" w:rsidR="00BA32B8" w:rsidRPr="0049153B" w:rsidRDefault="00BA32B8" w:rsidP="00157ABC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A98BC4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3C7ED" w14:textId="735B4F6A" w:rsidR="00BA32B8" w:rsidRPr="00A15C2F" w:rsidRDefault="00E13455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</w:t>
            </w:r>
            <w:r w:rsidR="006D437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4F9B454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BD34" w14:textId="77777777" w:rsidR="00BA32B8" w:rsidRPr="00A15C2F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(2,229)</w:t>
            </w:r>
          </w:p>
        </w:tc>
      </w:tr>
      <w:tr w:rsidR="00BA32B8" w:rsidRPr="0049153B" w14:paraId="0830F4A3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E28A71C" w14:textId="77777777" w:rsidR="00BA32B8" w:rsidRPr="0049153B" w:rsidRDefault="00BA32B8" w:rsidP="00157ABC">
            <w:p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9FAAB9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554F8" w14:textId="77777777" w:rsidR="00BA32B8" w:rsidRPr="00A15C2F" w:rsidRDefault="00E13455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(68,861)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A799F2A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BC568" w14:textId="22D790E4" w:rsidR="00BA32B8" w:rsidRPr="00A15C2F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(61,5</w:t>
            </w:r>
            <w:r w:rsidR="006D437B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32B8" w:rsidRPr="0049153B" w14:paraId="62C02F0F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925BA20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623E36" w14:textId="77777777" w:rsidR="00BA32B8" w:rsidRPr="0049153B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F95644" w14:textId="77777777" w:rsidR="00BA32B8" w:rsidRPr="0049153B" w:rsidRDefault="00E13455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332,576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E6F2E78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567B2C" w14:textId="77777777" w:rsidR="00BA32B8" w:rsidRPr="0049153B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321,</w:t>
            </w:r>
            <w:r w:rsidRPr="007C119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BA32B8" w:rsidRPr="00994DB9" w14:paraId="7D1E8989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1DA37D5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9C90A4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65A824" w14:textId="77777777" w:rsidR="00BA32B8" w:rsidRPr="004F52D5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6F03F46" w14:textId="77777777" w:rsidR="00BA32B8" w:rsidRPr="004F52D5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B8443D" w14:textId="77777777" w:rsidR="00BA32B8" w:rsidRPr="004F52D5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2B8" w:rsidRPr="00994DB9" w14:paraId="187B995C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78F4183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D0F210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03E347DA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148295F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0867FDAD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A32B8" w:rsidRPr="00994DB9" w14:paraId="4EEE8267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8B72B26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FF2AA6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2913CD9D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C3D96C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F78F8D3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A32B8" w:rsidRPr="00994DB9" w14:paraId="4DDCCE31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F0D9BC3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1D425C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797F1" w14:textId="77777777" w:rsidR="00BA32B8" w:rsidRPr="00973FAC" w:rsidRDefault="00BA32B8" w:rsidP="00BA32B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915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32B8" w:rsidRPr="00994DB9" w14:paraId="42BECB83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ADF1F3E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CBE6783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3F95EC33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59331AC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AE588D3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2B8" w:rsidRPr="00994DB9" w14:paraId="335A656A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C9237A8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6E046C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C554A" w14:textId="12AA0E13" w:rsidR="00BA32B8" w:rsidRPr="00A15C2F" w:rsidRDefault="00E13455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D34CD2">
              <w:rPr>
                <w:rFonts w:ascii="Angsana New" w:hAnsi="Angsana New"/>
                <w:sz w:val="30"/>
                <w:szCs w:val="30"/>
              </w:rPr>
              <w:t>280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34CD2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950B83F" w14:textId="77777777" w:rsidR="00BA32B8" w:rsidRPr="004F52D5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8B92F5A" w14:textId="62834269" w:rsidR="00BA32B8" w:rsidRPr="00074C25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7,247,98</w:t>
            </w:r>
            <w:r w:rsidR="006D437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A32B8" w:rsidRPr="00994DB9" w14:paraId="341E5E21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DF1658E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D1CE75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A1820" w14:textId="1DE5DDDF" w:rsidR="00BA32B8" w:rsidRPr="00A15C2F" w:rsidRDefault="00E13455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</w:t>
            </w:r>
            <w:r w:rsidR="00D34CD2">
              <w:rPr>
                <w:rFonts w:ascii="Angsana New" w:hAnsi="Angsana New"/>
                <w:sz w:val="30"/>
                <w:szCs w:val="30"/>
              </w:rPr>
              <w:t>50,252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AC5140" w14:textId="77777777" w:rsidR="00BA32B8" w:rsidRPr="004F52D5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5E4FC" w14:textId="77777777" w:rsidR="00BA32B8" w:rsidRPr="00074C25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4,341,729</w:t>
            </w:r>
          </w:p>
        </w:tc>
      </w:tr>
      <w:tr w:rsidR="00BA32B8" w:rsidRPr="001F5E1F" w14:paraId="3B8C6309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C0DF5E0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E9E5CB5" w14:textId="77777777" w:rsidR="00BA32B8" w:rsidRPr="004F52D5" w:rsidRDefault="00BA32B8" w:rsidP="00BA32B8">
            <w:pPr>
              <w:tabs>
                <w:tab w:val="clear" w:pos="680"/>
                <w:tab w:val="clear" w:pos="3515"/>
                <w:tab w:val="left" w:pos="414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7466C" w14:textId="07D8FAFA" w:rsidR="00BA32B8" w:rsidRPr="004F52D5" w:rsidRDefault="00E13455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</w:t>
            </w:r>
            <w:r w:rsidR="00D34CD2">
              <w:rPr>
                <w:rFonts w:ascii="Angsana New" w:hAnsi="Angsana New"/>
                <w:b/>
                <w:bCs/>
                <w:sz w:val="30"/>
                <w:szCs w:val="30"/>
              </w:rPr>
              <w:t>30,970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B357FB0" w14:textId="77777777" w:rsidR="00BA32B8" w:rsidRPr="004F52D5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076D9" w14:textId="77777777" w:rsidR="00BA32B8" w:rsidRPr="00074C25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11,589,714</w:t>
            </w:r>
          </w:p>
        </w:tc>
      </w:tr>
      <w:tr w:rsidR="00BA32B8" w:rsidRPr="001F5E1F" w14:paraId="7513471A" w14:textId="77777777" w:rsidTr="00A17B2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3C02205" w14:textId="77777777" w:rsidR="00BA32B8" w:rsidRPr="004F52D5" w:rsidRDefault="00BA32B8" w:rsidP="00BA32B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CE5D3CF" w14:textId="77777777" w:rsidR="00BA32B8" w:rsidRPr="004F52D5" w:rsidRDefault="00BA32B8" w:rsidP="00BA32B8">
            <w:pPr>
              <w:tabs>
                <w:tab w:val="clear" w:pos="680"/>
                <w:tab w:val="clear" w:pos="3515"/>
                <w:tab w:val="left" w:pos="414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FB9CAB" w14:textId="77777777" w:rsidR="00BA32B8" w:rsidRPr="004F52D5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AB6183F" w14:textId="77777777" w:rsidR="00BA32B8" w:rsidRPr="004F52D5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CD17B5" w14:textId="77777777" w:rsidR="00BA32B8" w:rsidRDefault="00BA32B8" w:rsidP="00B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F9BB42A" w14:textId="77777777" w:rsidR="00AF5D6B" w:rsidRDefault="00AF5D6B" w:rsidP="00AF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35BBC0D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4149FDE3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4E9DCC06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16A8E4DD" w14:textId="77777777" w:rsidR="00053A59" w:rsidRDefault="00053A59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860AE3A" w14:textId="77777777" w:rsidR="00A17B2E" w:rsidRDefault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008CCE5" w14:textId="15F6CA14" w:rsidR="00813EAE" w:rsidRPr="00144E97" w:rsidRDefault="00AE461C" w:rsidP="00587E55">
      <w:pPr>
        <w:pStyle w:val="Heading5"/>
        <w:tabs>
          <w:tab w:val="left" w:pos="450"/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 xml:space="preserve">9  </w:t>
      </w:r>
      <w:r w:rsidR="00913C97">
        <w:rPr>
          <w:rFonts w:ascii="Angsana New" w:hAnsi="Angsana New"/>
          <w:sz w:val="30"/>
          <w:szCs w:val="30"/>
          <w:lang w:val="en-US"/>
        </w:rPr>
        <w:t xml:space="preserve">      </w:t>
      </w:r>
      <w:r w:rsidR="00734C15" w:rsidRPr="00144E97">
        <w:rPr>
          <w:rFonts w:ascii="Angsana New" w:hAnsi="Angsana New"/>
          <w:sz w:val="30"/>
          <w:szCs w:val="30"/>
          <w:cs/>
        </w:rPr>
        <w:t>ภาษีเงินได้</w:t>
      </w:r>
    </w:p>
    <w:p w14:paraId="4CA967A0" w14:textId="77777777" w:rsidR="00F613D7" w:rsidRPr="00B87472" w:rsidRDefault="00F613D7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19F93753" w14:textId="77777777" w:rsidR="009F7C16" w:rsidRDefault="009F7C16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44E97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08CC2899" w14:textId="77777777" w:rsidR="00015AFF" w:rsidRPr="00382CBD" w:rsidRDefault="00015AFF" w:rsidP="00015AF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90"/>
        <w:gridCol w:w="990"/>
        <w:gridCol w:w="180"/>
        <w:gridCol w:w="990"/>
        <w:gridCol w:w="180"/>
        <w:gridCol w:w="1080"/>
        <w:gridCol w:w="180"/>
        <w:gridCol w:w="990"/>
      </w:tblGrid>
      <w:tr w:rsidR="00015AFF" w14:paraId="0811AA84" w14:textId="77777777" w:rsidTr="00281A78">
        <w:trPr>
          <w:cantSplit/>
          <w:trHeight w:val="422"/>
        </w:trPr>
        <w:tc>
          <w:tcPr>
            <w:tcW w:w="3870" w:type="dxa"/>
          </w:tcPr>
          <w:p w14:paraId="1B3E26F6" w14:textId="77777777" w:rsidR="00015AFF" w:rsidRDefault="00015AFF" w:rsidP="00015AFF">
            <w:pPr>
              <w:tabs>
                <w:tab w:val="clear" w:pos="3515"/>
              </w:tabs>
              <w:ind w:right="-2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6979BE" w14:textId="77777777" w:rsidR="00015AFF" w:rsidRDefault="00015AFF" w:rsidP="00015A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7B7047B6" w14:textId="77777777" w:rsidR="00015AFF" w:rsidRDefault="00015AFF" w:rsidP="00015A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D7BFB38" w14:textId="77777777" w:rsidR="00015AFF" w:rsidRDefault="00015AFF" w:rsidP="00015A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8614E9D" w14:textId="77777777" w:rsidR="00015AFF" w:rsidRDefault="00015AFF" w:rsidP="00015A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5AFF" w14:paraId="1F26FBA7" w14:textId="77777777" w:rsidTr="00281A78">
        <w:trPr>
          <w:cantSplit/>
          <w:trHeight w:val="422"/>
        </w:trPr>
        <w:tc>
          <w:tcPr>
            <w:tcW w:w="3870" w:type="dxa"/>
          </w:tcPr>
          <w:p w14:paraId="28C73663" w14:textId="77777777" w:rsidR="00015AFF" w:rsidRDefault="00015AFF" w:rsidP="00015AFF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7D7E42C9" w14:textId="77777777" w:rsidR="00015AFF" w:rsidRDefault="00015AFF" w:rsidP="00015AF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FD51C84" w14:textId="77777777" w:rsidR="00015AFF" w:rsidRDefault="00015AFF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DB3EBC3" w14:textId="77777777" w:rsidR="00015AFF" w:rsidRDefault="00015AFF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6882C3" w14:textId="77777777" w:rsidR="00015AFF" w:rsidRDefault="00015AFF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14:paraId="766D5465" w14:textId="77777777" w:rsidR="00015AFF" w:rsidRDefault="00015AFF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4B9390" w14:textId="77777777" w:rsidR="00015AFF" w:rsidRDefault="00015AFF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D68D24D" w14:textId="77777777" w:rsidR="00015AFF" w:rsidRDefault="00015AFF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58CFC1" w14:textId="77777777" w:rsidR="00015AFF" w:rsidRDefault="00015AFF" w:rsidP="00015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015AFF" w14:paraId="246E0330" w14:textId="77777777" w:rsidTr="00B87472">
        <w:trPr>
          <w:cantSplit/>
          <w:trHeight w:hRule="exact" w:val="317"/>
        </w:trPr>
        <w:tc>
          <w:tcPr>
            <w:tcW w:w="3870" w:type="dxa"/>
          </w:tcPr>
          <w:p w14:paraId="3590F5A8" w14:textId="77777777" w:rsidR="00015AFF" w:rsidRDefault="00015AFF" w:rsidP="00015AFF">
            <w:pPr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52D0C85" w14:textId="77777777" w:rsidR="00015AFF" w:rsidRDefault="00015AFF" w:rsidP="00015A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14:paraId="7C45FFA9" w14:textId="77777777" w:rsidR="00015AFF" w:rsidRDefault="00015AFF" w:rsidP="00015A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15AFF" w14:paraId="2052BA88" w14:textId="77777777" w:rsidTr="00B87472">
        <w:trPr>
          <w:cantSplit/>
          <w:trHeight w:hRule="exact" w:val="360"/>
        </w:trPr>
        <w:tc>
          <w:tcPr>
            <w:tcW w:w="3870" w:type="dxa"/>
          </w:tcPr>
          <w:p w14:paraId="2B7D079B" w14:textId="77777777" w:rsidR="00015AFF" w:rsidRDefault="00015AFF" w:rsidP="00015AF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76997D80" w14:textId="77777777" w:rsidR="00015AFF" w:rsidRDefault="00015AFF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70A08A" w14:textId="77777777" w:rsidR="00015AFF" w:rsidRDefault="00015AFF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CBD6E0" w14:textId="77777777" w:rsidR="00015AFF" w:rsidRDefault="00015AFF" w:rsidP="00015AF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FF3C3F" w14:textId="77777777" w:rsidR="00015AFF" w:rsidRDefault="00015AFF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B713E2" w14:textId="77777777" w:rsidR="00015AFF" w:rsidRDefault="00015AFF" w:rsidP="00015AF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27428" w14:textId="77777777" w:rsidR="00015AFF" w:rsidRDefault="00015AFF" w:rsidP="00015AFF">
            <w:pPr>
              <w:pStyle w:val="nineptnormalheading"/>
              <w:tabs>
                <w:tab w:val="decimal" w:pos="821"/>
              </w:tabs>
              <w:spacing w:line="240" w:lineRule="atLeast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AEFF12" w14:textId="77777777" w:rsidR="00015AFF" w:rsidRDefault="00015AFF" w:rsidP="00015AF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7C1587" w14:textId="77777777" w:rsidR="00015AFF" w:rsidRPr="00196F10" w:rsidRDefault="00015AFF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AFF" w14:paraId="0861CCB3" w14:textId="77777777" w:rsidTr="00281A78">
        <w:trPr>
          <w:cantSplit/>
          <w:trHeight w:val="407"/>
        </w:trPr>
        <w:tc>
          <w:tcPr>
            <w:tcW w:w="3870" w:type="dxa"/>
          </w:tcPr>
          <w:p w14:paraId="20CAA8C2" w14:textId="77777777" w:rsidR="00015AFF" w:rsidRDefault="00015AFF" w:rsidP="00015AFF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990" w:type="dxa"/>
          </w:tcPr>
          <w:p w14:paraId="19B8DA8B" w14:textId="77777777" w:rsidR="00015AFF" w:rsidRDefault="00015AFF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A4C595" w14:textId="77777777" w:rsidR="00015AFF" w:rsidRPr="00594CEA" w:rsidRDefault="00E13455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87,831</w:t>
            </w:r>
          </w:p>
        </w:tc>
        <w:tc>
          <w:tcPr>
            <w:tcW w:w="180" w:type="dxa"/>
          </w:tcPr>
          <w:p w14:paraId="433CE315" w14:textId="77777777" w:rsidR="00015AFF" w:rsidRPr="00594CEA" w:rsidRDefault="00015AFF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E0836F" w14:textId="77777777" w:rsidR="00015AFF" w:rsidRPr="00594CEA" w:rsidRDefault="00015AFF" w:rsidP="00B874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73,912</w:t>
            </w:r>
          </w:p>
        </w:tc>
        <w:tc>
          <w:tcPr>
            <w:tcW w:w="180" w:type="dxa"/>
          </w:tcPr>
          <w:p w14:paraId="6D1EF4E4" w14:textId="77777777" w:rsidR="00015AFF" w:rsidRDefault="00015AFF" w:rsidP="00015AF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A5B82D" w14:textId="77777777" w:rsidR="00015AFF" w:rsidRPr="00594CEA" w:rsidRDefault="00E13455" w:rsidP="00B8747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23,715</w:t>
            </w:r>
          </w:p>
        </w:tc>
        <w:tc>
          <w:tcPr>
            <w:tcW w:w="180" w:type="dxa"/>
          </w:tcPr>
          <w:p w14:paraId="0B977F2D" w14:textId="77777777" w:rsidR="00015AFF" w:rsidRDefault="00015AFF" w:rsidP="00015AF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F6993E" w14:textId="77777777" w:rsidR="00015AFF" w:rsidRPr="00594CEA" w:rsidRDefault="00015AFF" w:rsidP="00B8747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21,171</w:t>
            </w:r>
          </w:p>
        </w:tc>
      </w:tr>
      <w:tr w:rsidR="00015AFF" w14:paraId="1EF55C83" w14:textId="77777777" w:rsidTr="00281A78">
        <w:trPr>
          <w:cantSplit/>
          <w:trHeight w:val="407"/>
        </w:trPr>
        <w:tc>
          <w:tcPr>
            <w:tcW w:w="3870" w:type="dxa"/>
          </w:tcPr>
          <w:p w14:paraId="2AF69518" w14:textId="5C8A7980" w:rsidR="00015AFF" w:rsidRDefault="00015AFF" w:rsidP="00015AF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0C277AF" w14:textId="77777777" w:rsidR="00015AFF" w:rsidRDefault="00015AFF" w:rsidP="00015AF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7656BB" w14:textId="77777777" w:rsidR="00015AFF" w:rsidRPr="00594CEA" w:rsidRDefault="00E13455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180" w:type="dxa"/>
          </w:tcPr>
          <w:p w14:paraId="09EA1BD4" w14:textId="77777777" w:rsidR="00015AFF" w:rsidRPr="00594CEA" w:rsidRDefault="00015AFF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3A49F6" w14:textId="77777777" w:rsidR="00015AFF" w:rsidRPr="00594CEA" w:rsidRDefault="00015AFF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58345A2D" w14:textId="77777777" w:rsidR="00015AFF" w:rsidRDefault="00015AFF" w:rsidP="00015A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745B45" w14:textId="77777777" w:rsidR="00015AFF" w:rsidRPr="00594CEA" w:rsidRDefault="00E13455" w:rsidP="00015AF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DE479F" w14:textId="77777777" w:rsidR="00015AFF" w:rsidRDefault="00015AFF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6E8BC9" w14:textId="77777777" w:rsidR="00015AFF" w:rsidRPr="00594CEA" w:rsidRDefault="00015AFF" w:rsidP="00281A7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5AFF" w14:paraId="1A8160D5" w14:textId="77777777" w:rsidTr="00281A78">
        <w:trPr>
          <w:cantSplit/>
          <w:trHeight w:val="407"/>
        </w:trPr>
        <w:tc>
          <w:tcPr>
            <w:tcW w:w="3870" w:type="dxa"/>
          </w:tcPr>
          <w:p w14:paraId="45EAD3CC" w14:textId="77777777" w:rsidR="00015AFF" w:rsidRDefault="00015AFF" w:rsidP="00015AFF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CCC1A84" w14:textId="77777777" w:rsidR="00015AFF" w:rsidRDefault="00015AFF" w:rsidP="00015AF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D2218E4" w14:textId="77777777" w:rsidR="00015AFF" w:rsidRDefault="00E13455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88,419</w:t>
            </w:r>
          </w:p>
        </w:tc>
        <w:tc>
          <w:tcPr>
            <w:tcW w:w="180" w:type="dxa"/>
          </w:tcPr>
          <w:p w14:paraId="40219BA0" w14:textId="77777777" w:rsidR="00015AFF" w:rsidRPr="00594CEA" w:rsidRDefault="00015AFF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5C16D3" w14:textId="77777777" w:rsidR="00015AFF" w:rsidRDefault="00015AFF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73,925</w:t>
            </w:r>
          </w:p>
        </w:tc>
        <w:tc>
          <w:tcPr>
            <w:tcW w:w="180" w:type="dxa"/>
          </w:tcPr>
          <w:p w14:paraId="3BE4845B" w14:textId="77777777" w:rsidR="00015AFF" w:rsidRPr="00594CEA" w:rsidRDefault="00015AFF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B65985" w14:textId="77777777" w:rsidR="00015AFF" w:rsidRPr="00594CEA" w:rsidRDefault="00E13455" w:rsidP="00015AF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23,715</w:t>
            </w:r>
          </w:p>
        </w:tc>
        <w:tc>
          <w:tcPr>
            <w:tcW w:w="180" w:type="dxa"/>
          </w:tcPr>
          <w:p w14:paraId="16952194" w14:textId="77777777" w:rsidR="00015AFF" w:rsidRPr="00196F10" w:rsidRDefault="00015AFF" w:rsidP="00015AF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235F192" w14:textId="77777777" w:rsidR="00015AFF" w:rsidRPr="00594CEA" w:rsidRDefault="00015AFF" w:rsidP="00281A7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21,171</w:t>
            </w:r>
          </w:p>
        </w:tc>
      </w:tr>
      <w:tr w:rsidR="00015AFF" w14:paraId="22D6B711" w14:textId="77777777" w:rsidTr="00B87472">
        <w:trPr>
          <w:cantSplit/>
          <w:trHeight w:hRule="exact" w:val="360"/>
        </w:trPr>
        <w:tc>
          <w:tcPr>
            <w:tcW w:w="3870" w:type="dxa"/>
          </w:tcPr>
          <w:p w14:paraId="706C8958" w14:textId="77777777" w:rsidR="00015AFF" w:rsidRDefault="00015AFF" w:rsidP="00015AF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EDDD721" w14:textId="77777777" w:rsidR="00015AFF" w:rsidRDefault="00015AFF" w:rsidP="00015AF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92BEAA" w14:textId="77777777" w:rsidR="00015AFF" w:rsidRDefault="00015AFF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A96A01" w14:textId="77777777" w:rsidR="00015AFF" w:rsidRDefault="00015AFF" w:rsidP="00015AFF">
            <w:pPr>
              <w:pStyle w:val="headingcentred"/>
              <w:tabs>
                <w:tab w:val="decimal" w:pos="821"/>
              </w:tabs>
              <w:spacing w:after="0" w:line="240" w:lineRule="atLeast"/>
              <w:ind w:left="-8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549814" w14:textId="77777777" w:rsidR="00015AFF" w:rsidRDefault="00015AFF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5B30E1" w14:textId="77777777" w:rsidR="00015AFF" w:rsidRDefault="00015AFF" w:rsidP="00015A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6ED3A5" w14:textId="77777777" w:rsidR="00015AFF" w:rsidRDefault="00015AFF" w:rsidP="00015AFF">
            <w:pPr>
              <w:pStyle w:val="nineptnormalheading"/>
              <w:tabs>
                <w:tab w:val="decimal" w:pos="820"/>
              </w:tabs>
              <w:spacing w:line="240" w:lineRule="atLeast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BA4BB7" w14:textId="77777777" w:rsidR="00015AFF" w:rsidRDefault="00015AFF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F77F2D" w14:textId="77777777" w:rsidR="00015AFF" w:rsidRDefault="00015AFF" w:rsidP="00281A78">
            <w:pPr>
              <w:pStyle w:val="nineptnormalheading"/>
              <w:tabs>
                <w:tab w:val="decimal" w:pos="730"/>
              </w:tabs>
              <w:spacing w:line="240" w:lineRule="atLeast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015AFF" w14:paraId="02DC8231" w14:textId="77777777" w:rsidTr="00281A78">
        <w:trPr>
          <w:cantSplit/>
          <w:trHeight w:val="407"/>
        </w:trPr>
        <w:tc>
          <w:tcPr>
            <w:tcW w:w="3870" w:type="dxa"/>
          </w:tcPr>
          <w:p w14:paraId="2239D939" w14:textId="77777777" w:rsidR="00015AFF" w:rsidRDefault="00015AFF" w:rsidP="00015AF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0" w:type="dxa"/>
          </w:tcPr>
          <w:p w14:paraId="204F3594" w14:textId="77777777" w:rsidR="00015AFF" w:rsidRDefault="00015AFF" w:rsidP="00015AF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9C72863" w14:textId="77777777" w:rsidR="00015AFF" w:rsidRPr="00AD1A52" w:rsidRDefault="00E13455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(19,558)</w:t>
            </w:r>
          </w:p>
        </w:tc>
        <w:tc>
          <w:tcPr>
            <w:tcW w:w="180" w:type="dxa"/>
          </w:tcPr>
          <w:p w14:paraId="08652B98" w14:textId="77777777" w:rsidR="00015AFF" w:rsidRPr="00AD1A52" w:rsidRDefault="00015AFF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462097" w14:textId="77777777" w:rsidR="00015AFF" w:rsidRPr="00AD1A52" w:rsidRDefault="00015AFF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(12,375)</w:t>
            </w:r>
          </w:p>
        </w:tc>
        <w:tc>
          <w:tcPr>
            <w:tcW w:w="180" w:type="dxa"/>
          </w:tcPr>
          <w:p w14:paraId="195D0771" w14:textId="77777777" w:rsidR="00015AFF" w:rsidRPr="00AD1A52" w:rsidRDefault="00015AFF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F33193" w14:textId="77777777" w:rsidR="00015AFF" w:rsidRPr="00AD1A52" w:rsidRDefault="00E13455" w:rsidP="00015AF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(1,442)</w:t>
            </w:r>
          </w:p>
        </w:tc>
        <w:tc>
          <w:tcPr>
            <w:tcW w:w="180" w:type="dxa"/>
          </w:tcPr>
          <w:p w14:paraId="2CC19EBC" w14:textId="77777777" w:rsidR="00015AFF" w:rsidRPr="00AD1A52" w:rsidRDefault="00015AFF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F34CF8" w14:textId="77777777" w:rsidR="00015AFF" w:rsidRPr="00AD1A52" w:rsidRDefault="00015AFF" w:rsidP="00281A7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(4,18</w:t>
            </w:r>
            <w:r w:rsidRPr="007C119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5AFF" w14:paraId="733078FF" w14:textId="77777777" w:rsidTr="00281A78">
        <w:trPr>
          <w:cantSplit/>
          <w:trHeight w:val="422"/>
        </w:trPr>
        <w:tc>
          <w:tcPr>
            <w:tcW w:w="3870" w:type="dxa"/>
          </w:tcPr>
          <w:p w14:paraId="607B38D6" w14:textId="77777777" w:rsidR="00015AFF" w:rsidRDefault="00015AFF" w:rsidP="00015AF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990" w:type="dxa"/>
          </w:tcPr>
          <w:p w14:paraId="72405BEF" w14:textId="77777777" w:rsidR="00015AFF" w:rsidRDefault="00015AFF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13C9C6" w14:textId="77777777" w:rsidR="00015AFF" w:rsidRDefault="00E13455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68,861</w:t>
            </w:r>
          </w:p>
        </w:tc>
        <w:tc>
          <w:tcPr>
            <w:tcW w:w="180" w:type="dxa"/>
          </w:tcPr>
          <w:p w14:paraId="543084C6" w14:textId="77777777" w:rsidR="00015AFF" w:rsidRDefault="00015AFF" w:rsidP="00015AFF">
            <w:pPr>
              <w:pStyle w:val="headingcentred"/>
              <w:tabs>
                <w:tab w:val="decimal" w:pos="821"/>
              </w:tabs>
              <w:spacing w:after="0" w:line="240" w:lineRule="atLeast"/>
              <w:ind w:left="-8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628395" w14:textId="77777777" w:rsidR="00015AFF" w:rsidRDefault="00015AFF" w:rsidP="00015A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61,55</w:t>
            </w:r>
            <w:r w:rsidRPr="007C11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14:paraId="325EDB4C" w14:textId="77777777" w:rsidR="00015AFF" w:rsidRPr="00196F10" w:rsidRDefault="00015AFF" w:rsidP="00015A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0FC939" w14:textId="31C364FD" w:rsidR="00015AFF" w:rsidRPr="00AD1A52" w:rsidRDefault="00E13455" w:rsidP="00015AF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22,27</w:t>
            </w:r>
            <w:r w:rsidR="006D437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4A78F04" w14:textId="77777777" w:rsidR="00015AFF" w:rsidRPr="00196F10" w:rsidRDefault="00015AFF" w:rsidP="00015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2630F2" w14:textId="77777777" w:rsidR="00015AFF" w:rsidRPr="00AD1A52" w:rsidRDefault="00015AFF" w:rsidP="00281A7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16,991</w:t>
            </w:r>
          </w:p>
        </w:tc>
      </w:tr>
    </w:tbl>
    <w:p w14:paraId="259EBA9C" w14:textId="77777777" w:rsidR="0055359F" w:rsidRPr="00B87472" w:rsidRDefault="0055359F" w:rsidP="0089702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p w14:paraId="5569C2C5" w14:textId="77777777" w:rsidR="00382CBD" w:rsidRPr="00144E97" w:rsidRDefault="00382CBD" w:rsidP="00671782">
      <w:pPr>
        <w:tabs>
          <w:tab w:val="left" w:pos="540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144E97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5561E013" w14:textId="77777777" w:rsidR="00382CBD" w:rsidRPr="00B87472" w:rsidRDefault="00382CBD" w:rsidP="00671782">
      <w:pPr>
        <w:tabs>
          <w:tab w:val="left" w:pos="630"/>
        </w:tabs>
        <w:spacing w:line="240" w:lineRule="auto"/>
        <w:ind w:right="11" w:firstLine="540"/>
        <w:rPr>
          <w:rFonts w:ascii="Angsana New" w:hAnsi="Angsana New"/>
        </w:rPr>
      </w:pPr>
    </w:p>
    <w:p w14:paraId="26DE10F2" w14:textId="402D35AB" w:rsidR="0004458E" w:rsidRDefault="0004458E" w:rsidP="00113D34">
      <w:pPr>
        <w:numPr>
          <w:ilvl w:val="0"/>
          <w:numId w:val="19"/>
        </w:numPr>
        <w:tabs>
          <w:tab w:val="clear" w:pos="907"/>
          <w:tab w:val="left" w:pos="90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91057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การลงทุน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พ</w:t>
      </w:r>
      <w:r w:rsidRPr="00E91057">
        <w:rPr>
          <w:rFonts w:ascii="Angsana New" w:hAnsi="Angsana New"/>
          <w:sz w:val="30"/>
          <w:szCs w:val="30"/>
          <w:cs/>
        </w:rPr>
        <w:t>.</w:t>
      </w:r>
      <w:r w:rsidRPr="00E91057">
        <w:rPr>
          <w:rFonts w:ascii="Angsana New" w:hAnsi="Angsana New" w:hint="cs"/>
          <w:sz w:val="30"/>
          <w:szCs w:val="30"/>
          <w:cs/>
        </w:rPr>
        <w:t>ศ</w:t>
      </w:r>
      <w:r w:rsidRPr="00E91057">
        <w:rPr>
          <w:rFonts w:ascii="Angsana New" w:hAnsi="Angsana New"/>
          <w:sz w:val="30"/>
          <w:szCs w:val="30"/>
          <w:cs/>
        </w:rPr>
        <w:t>.</w:t>
      </w:r>
      <w:r w:rsidR="006D437B">
        <w:rPr>
          <w:rFonts w:ascii="Angsana New" w:hAnsi="Angsana New"/>
          <w:sz w:val="30"/>
          <w:szCs w:val="30"/>
        </w:rPr>
        <w:t>2520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="006D437B">
        <w:rPr>
          <w:rFonts w:ascii="Angsana New" w:hAnsi="Angsana New"/>
          <w:sz w:val="30"/>
          <w:szCs w:val="30"/>
        </w:rPr>
        <w:t>1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พฤษภาคม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="006D437B">
        <w:rPr>
          <w:rFonts w:ascii="Angsana New" w:hAnsi="Angsana New"/>
          <w:sz w:val="30"/>
          <w:szCs w:val="30"/>
        </w:rPr>
        <w:t>2561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14:paraId="303CD7CD" w14:textId="77777777" w:rsidR="00113D34" w:rsidRPr="00B87472" w:rsidRDefault="00113D34" w:rsidP="00113D34">
      <w:pPr>
        <w:tabs>
          <w:tab w:val="clear" w:pos="907"/>
          <w:tab w:val="left" w:pos="900"/>
        </w:tabs>
        <w:spacing w:line="240" w:lineRule="auto"/>
        <w:ind w:left="900" w:right="-25"/>
        <w:jc w:val="thaiDistribute"/>
        <w:rPr>
          <w:rFonts w:ascii="Angsana New" w:hAnsi="Angsana New"/>
        </w:rPr>
      </w:pPr>
    </w:p>
    <w:p w14:paraId="20449127" w14:textId="738B341F" w:rsidR="00D26680" w:rsidRDefault="001A41DD" w:rsidP="00D2668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t xml:space="preserve">บริษัท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="006D437B">
        <w:rPr>
          <w:rFonts w:ascii="Angsana New" w:hAnsi="Angsana New"/>
          <w:sz w:val="30"/>
          <w:szCs w:val="30"/>
        </w:rPr>
        <w:t>674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พ.ศ.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ในฐานะที่เป็น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  <w:r w:rsidRPr="00BD79EB">
        <w:rPr>
          <w:rFonts w:ascii="Angsana New" w:hAnsi="Angsana New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>
        <w:rPr>
          <w:rFonts w:ascii="Angsana New" w:hAnsi="Angsana New" w:hint="cs"/>
          <w:sz w:val="30"/>
          <w:szCs w:val="30"/>
          <w:cs/>
        </w:rPr>
        <w:t>สี่</w:t>
      </w:r>
      <w:r w:rsidRPr="00BD79EB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BD79E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62</w:t>
      </w:r>
      <w:r w:rsidRPr="00BD79EB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</w:p>
    <w:p w14:paraId="01813919" w14:textId="77777777" w:rsidR="00D26680" w:rsidRPr="00B87472" w:rsidRDefault="00D26680" w:rsidP="00D26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Angsana New" w:hAnsi="Angsana New"/>
        </w:rPr>
      </w:pPr>
    </w:p>
    <w:p w14:paraId="557822D6" w14:textId="77777777" w:rsidR="00C41865" w:rsidRPr="00A97F8F" w:rsidRDefault="00382CBD" w:rsidP="0067178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>
        <w:rPr>
          <w:rFonts w:ascii="Angsana New" w:hAnsi="Angsana New" w:hint="cs"/>
          <w:sz w:val="30"/>
          <w:szCs w:val="30"/>
          <w:cs/>
        </w:rPr>
        <w:br/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</w:t>
      </w:r>
      <w:r w:rsidRPr="00A97F8F">
        <w:rPr>
          <w:rFonts w:ascii="Angsana New" w:hAnsi="Angsana New" w:hint="cs"/>
          <w:sz w:val="30"/>
          <w:szCs w:val="30"/>
          <w:cs/>
        </w:rPr>
        <w:t>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51BD2B81" w14:textId="77777777" w:rsidR="00B85EE4" w:rsidRPr="00446EE4" w:rsidRDefault="00B85EE4" w:rsidP="00671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446EE4">
        <w:rPr>
          <w:rFonts w:ascii="Angsana New" w:hAnsi="Angsana New"/>
          <w:sz w:val="30"/>
          <w:szCs w:val="30"/>
          <w:cs/>
        </w:rPr>
        <w:lastRenderedPageBreak/>
        <w:t xml:space="preserve">สินทรัพย์และหนี้สินภาษีเงินได้รอการตัดบัญชี ณ วันที่ </w:t>
      </w:r>
      <w:r w:rsidR="00113D34" w:rsidRPr="00ED6642">
        <w:rPr>
          <w:rFonts w:ascii="Angsana New" w:hAnsi="Angsana New"/>
          <w:sz w:val="30"/>
          <w:szCs w:val="30"/>
        </w:rPr>
        <w:t>3</w:t>
      </w:r>
      <w:r w:rsidR="00113D34">
        <w:rPr>
          <w:rFonts w:ascii="Angsana New" w:hAnsi="Angsana New"/>
          <w:sz w:val="30"/>
          <w:szCs w:val="30"/>
        </w:rPr>
        <w:t xml:space="preserve">1 </w:t>
      </w:r>
      <w:r w:rsidR="00113D34">
        <w:rPr>
          <w:rFonts w:ascii="Angsana New" w:hAnsi="Angsana New" w:hint="cs"/>
          <w:sz w:val="30"/>
          <w:szCs w:val="30"/>
          <w:cs/>
        </w:rPr>
        <w:t>มีนาคม</w:t>
      </w:r>
      <w:r w:rsidR="00113D34">
        <w:rPr>
          <w:rFonts w:ascii="Angsana New" w:hAnsi="Angsana New"/>
          <w:sz w:val="30"/>
          <w:szCs w:val="30"/>
        </w:rPr>
        <w:t xml:space="preserve"> </w:t>
      </w:r>
      <w:r w:rsidR="00CF50EF" w:rsidRPr="00446EE4">
        <w:rPr>
          <w:rFonts w:ascii="Angsana New" w:hAnsi="Angsana New"/>
          <w:sz w:val="30"/>
          <w:szCs w:val="30"/>
        </w:rPr>
        <w:t>2</w:t>
      </w:r>
      <w:r w:rsidR="00D130F3" w:rsidRPr="00446EE4">
        <w:rPr>
          <w:rFonts w:ascii="Angsana New" w:hAnsi="Angsana New"/>
          <w:sz w:val="30"/>
          <w:szCs w:val="30"/>
        </w:rPr>
        <w:t>5</w:t>
      </w:r>
      <w:r w:rsidR="00CF50EF" w:rsidRPr="00446EE4">
        <w:rPr>
          <w:rFonts w:ascii="Angsana New" w:hAnsi="Angsana New"/>
          <w:sz w:val="30"/>
          <w:szCs w:val="30"/>
        </w:rPr>
        <w:t>6</w:t>
      </w:r>
      <w:r w:rsidR="00113D34">
        <w:rPr>
          <w:rFonts w:ascii="Angsana New" w:hAnsi="Angsana New"/>
          <w:sz w:val="30"/>
          <w:szCs w:val="30"/>
        </w:rPr>
        <w:t>4</w:t>
      </w:r>
      <w:r w:rsidRPr="00446EE4">
        <w:rPr>
          <w:rFonts w:ascii="Angsana New" w:hAnsi="Angsana New"/>
          <w:sz w:val="30"/>
          <w:szCs w:val="30"/>
        </w:rPr>
        <w:t xml:space="preserve"> </w:t>
      </w:r>
      <w:r w:rsidRPr="00446EE4">
        <w:rPr>
          <w:rFonts w:ascii="Angsana New" w:hAnsi="Angsana New"/>
          <w:sz w:val="30"/>
          <w:szCs w:val="30"/>
          <w:cs/>
        </w:rPr>
        <w:t xml:space="preserve">และ </w:t>
      </w:r>
      <w:r w:rsidR="00D130F3" w:rsidRPr="00446EE4">
        <w:rPr>
          <w:rFonts w:ascii="Angsana New" w:hAnsi="Angsana New"/>
          <w:sz w:val="30"/>
          <w:szCs w:val="30"/>
        </w:rPr>
        <w:t>3</w:t>
      </w:r>
      <w:r w:rsidR="00D830A6" w:rsidRPr="00446EE4">
        <w:rPr>
          <w:rFonts w:ascii="Angsana New" w:hAnsi="Angsana New"/>
          <w:sz w:val="30"/>
          <w:szCs w:val="30"/>
        </w:rPr>
        <w:t>1</w:t>
      </w:r>
      <w:r w:rsidRPr="00446EE4">
        <w:rPr>
          <w:rFonts w:ascii="Angsana New" w:hAnsi="Angsana New"/>
          <w:sz w:val="30"/>
          <w:szCs w:val="30"/>
        </w:rPr>
        <w:t xml:space="preserve"> </w:t>
      </w:r>
      <w:r w:rsidRPr="00446E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CF50EF" w:rsidRPr="00446EE4">
        <w:rPr>
          <w:rFonts w:ascii="Angsana New" w:hAnsi="Angsana New"/>
          <w:sz w:val="30"/>
          <w:szCs w:val="30"/>
        </w:rPr>
        <w:t>2</w:t>
      </w:r>
      <w:r w:rsidR="00D130F3" w:rsidRPr="00446EE4">
        <w:rPr>
          <w:rFonts w:ascii="Angsana New" w:hAnsi="Angsana New"/>
          <w:sz w:val="30"/>
          <w:szCs w:val="30"/>
        </w:rPr>
        <w:t>5</w:t>
      </w:r>
      <w:r w:rsidR="00CF50EF" w:rsidRPr="00446EE4">
        <w:rPr>
          <w:rFonts w:ascii="Angsana New" w:hAnsi="Angsana New"/>
          <w:sz w:val="30"/>
          <w:szCs w:val="30"/>
        </w:rPr>
        <w:t>6</w:t>
      </w:r>
      <w:r w:rsidR="00113D34">
        <w:rPr>
          <w:rFonts w:ascii="Angsana New" w:hAnsi="Angsana New"/>
          <w:sz w:val="30"/>
          <w:szCs w:val="30"/>
        </w:rPr>
        <w:t>3</w:t>
      </w:r>
      <w:r w:rsidRPr="00446EE4">
        <w:rPr>
          <w:rFonts w:ascii="Angsana New" w:hAnsi="Angsana New"/>
          <w:sz w:val="30"/>
          <w:szCs w:val="30"/>
        </w:rPr>
        <w:t xml:space="preserve"> </w:t>
      </w:r>
      <w:r w:rsidRPr="00446EE4">
        <w:rPr>
          <w:rFonts w:ascii="Angsana New" w:hAnsi="Angsana New"/>
          <w:sz w:val="30"/>
          <w:szCs w:val="30"/>
          <w:cs/>
        </w:rPr>
        <w:t>มีดังนี้</w:t>
      </w:r>
    </w:p>
    <w:p w14:paraId="613AC8E8" w14:textId="77777777" w:rsidR="00B85EE4" w:rsidRPr="00446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260"/>
      </w:tblGrid>
      <w:tr w:rsidR="00B85EE4" w:rsidRPr="00144E97" w14:paraId="554FD323" w14:textId="77777777" w:rsidTr="003140A8">
        <w:tc>
          <w:tcPr>
            <w:tcW w:w="3870" w:type="dxa"/>
          </w:tcPr>
          <w:p w14:paraId="273A4C57" w14:textId="77777777" w:rsidR="00B85EE4" w:rsidRPr="00144E97" w:rsidRDefault="00B85EE4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28F7A34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144E97" w14:paraId="4CBE07A7" w14:textId="77777777" w:rsidTr="003140A8">
        <w:tc>
          <w:tcPr>
            <w:tcW w:w="3870" w:type="dxa"/>
          </w:tcPr>
          <w:p w14:paraId="7263D309" w14:textId="77777777" w:rsidR="00B85EE4" w:rsidRPr="00144E97" w:rsidRDefault="00B85EE4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AA3F1A2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E79CD4F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1C63A79" w14:textId="77777777"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71782" w:rsidRPr="00144E97" w14:paraId="4DBF1C31" w14:textId="77777777" w:rsidTr="003140A8">
        <w:tc>
          <w:tcPr>
            <w:tcW w:w="3870" w:type="dxa"/>
          </w:tcPr>
          <w:p w14:paraId="31386763" w14:textId="77777777" w:rsidR="00671782" w:rsidRPr="00144E97" w:rsidRDefault="00671782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E31303" w14:textId="77777777" w:rsidR="00671782" w:rsidRPr="00144E97" w:rsidRDefault="00113D34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15D2FF5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05A9FC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7571C88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EE9480" w14:textId="77777777" w:rsidR="00671782" w:rsidRPr="00144E97" w:rsidRDefault="00113D34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52C3DF85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62D62C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71782" w:rsidRPr="00144E97" w14:paraId="6E0837F5" w14:textId="77777777" w:rsidTr="003140A8">
        <w:tc>
          <w:tcPr>
            <w:tcW w:w="3870" w:type="dxa"/>
          </w:tcPr>
          <w:p w14:paraId="37A96535" w14:textId="77777777" w:rsidR="00671782" w:rsidRPr="00144E97" w:rsidRDefault="00671782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9C812F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113D3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714ED99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EBD46E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113D3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A417599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494F29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113D3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36EDD45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F2B5FD4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113D3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71782" w:rsidRPr="00144E97" w14:paraId="2BCA1C59" w14:textId="77777777" w:rsidTr="003140A8">
        <w:trPr>
          <w:trHeight w:val="362"/>
        </w:trPr>
        <w:tc>
          <w:tcPr>
            <w:tcW w:w="3870" w:type="dxa"/>
          </w:tcPr>
          <w:p w14:paraId="4C579A3B" w14:textId="77777777" w:rsidR="00671782" w:rsidRPr="00144E97" w:rsidRDefault="00671782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7C49662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782" w:rsidRPr="00144E97" w14:paraId="2855E77E" w14:textId="77777777" w:rsidTr="003140A8">
        <w:tc>
          <w:tcPr>
            <w:tcW w:w="3870" w:type="dxa"/>
          </w:tcPr>
          <w:p w14:paraId="03AE47A5" w14:textId="77777777" w:rsidR="00671782" w:rsidRPr="00144E97" w:rsidRDefault="00671782" w:rsidP="005535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FFF3917" w14:textId="77777777" w:rsidR="00671782" w:rsidRPr="00EA6DBA" w:rsidRDefault="00E13455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464,300</w:t>
            </w:r>
          </w:p>
        </w:tc>
        <w:tc>
          <w:tcPr>
            <w:tcW w:w="270" w:type="dxa"/>
          </w:tcPr>
          <w:p w14:paraId="0D3E1162" w14:textId="77777777"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D90E7" w14:textId="77777777" w:rsidR="00671782" w:rsidRPr="00C8760F" w:rsidRDefault="00113D34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536,348</w:t>
            </w:r>
          </w:p>
        </w:tc>
        <w:tc>
          <w:tcPr>
            <w:tcW w:w="270" w:type="dxa"/>
          </w:tcPr>
          <w:p w14:paraId="6C1CBF83" w14:textId="77777777"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EBFD60" w14:textId="22C98731" w:rsidR="00671782" w:rsidRPr="00EA6DBA" w:rsidRDefault="00E13455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(269,2</w:t>
            </w:r>
            <w:r w:rsidR="00AE461C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641E38" w14:textId="77777777"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E83C16" w14:textId="77777777" w:rsidR="00671782" w:rsidRPr="00C8760F" w:rsidRDefault="00113D34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(362,298)</w:t>
            </w:r>
          </w:p>
        </w:tc>
      </w:tr>
      <w:tr w:rsidR="00671782" w:rsidRPr="00144E97" w14:paraId="16B8E45A" w14:textId="77777777" w:rsidTr="003140A8">
        <w:tc>
          <w:tcPr>
            <w:tcW w:w="3870" w:type="dxa"/>
          </w:tcPr>
          <w:p w14:paraId="029E9BE7" w14:textId="77777777" w:rsidR="00671782" w:rsidRPr="00144E97" w:rsidRDefault="00671782" w:rsidP="005535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19CF9934" w14:textId="374F6BAD" w:rsidR="00671782" w:rsidRPr="00EA6DBA" w:rsidRDefault="00E13455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(269,2</w:t>
            </w:r>
            <w:r w:rsidR="00AE461C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3520C8" w14:textId="77777777"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376EAD" w14:textId="77777777" w:rsidR="00671782" w:rsidRPr="00C8760F" w:rsidRDefault="00113D34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(361,314)</w:t>
            </w:r>
          </w:p>
        </w:tc>
        <w:tc>
          <w:tcPr>
            <w:tcW w:w="270" w:type="dxa"/>
          </w:tcPr>
          <w:p w14:paraId="429DAA68" w14:textId="77777777"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F1D2A" w14:textId="298DED3F" w:rsidR="00671782" w:rsidRPr="00EA6DBA" w:rsidRDefault="00E13455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269,2</w:t>
            </w:r>
            <w:r w:rsidR="00AE461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42EB5BE" w14:textId="77777777"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FEF98F" w14:textId="77777777" w:rsidR="00671782" w:rsidRPr="00C8760F" w:rsidRDefault="00113D34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361,314</w:t>
            </w:r>
          </w:p>
        </w:tc>
      </w:tr>
      <w:tr w:rsidR="00671782" w:rsidRPr="00144E97" w14:paraId="324B1420" w14:textId="77777777" w:rsidTr="003140A8">
        <w:tc>
          <w:tcPr>
            <w:tcW w:w="3870" w:type="dxa"/>
          </w:tcPr>
          <w:p w14:paraId="4E1D1ED8" w14:textId="77777777" w:rsidR="00671782" w:rsidRPr="00144E97" w:rsidRDefault="00671782" w:rsidP="0055359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352F9E" w14:textId="77777777" w:rsidR="00671782" w:rsidRPr="00EA6DBA" w:rsidRDefault="00E13455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195,070</w:t>
            </w:r>
          </w:p>
        </w:tc>
        <w:tc>
          <w:tcPr>
            <w:tcW w:w="270" w:type="dxa"/>
          </w:tcPr>
          <w:p w14:paraId="6970907F" w14:textId="77777777" w:rsidR="00671782" w:rsidRPr="00EA6DBA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6438A6" w14:textId="77777777" w:rsidR="00671782" w:rsidRPr="00C8760F" w:rsidRDefault="00113D34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175,034</w:t>
            </w:r>
          </w:p>
        </w:tc>
        <w:tc>
          <w:tcPr>
            <w:tcW w:w="270" w:type="dxa"/>
          </w:tcPr>
          <w:p w14:paraId="05DDE9FC" w14:textId="77777777"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662C6F" w14:textId="77777777" w:rsidR="00671782" w:rsidRPr="00144E97" w:rsidRDefault="00E13455" w:rsidP="00497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C36787" w14:textId="77777777" w:rsidR="00671782" w:rsidRPr="00EA6DBA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6791A4" w14:textId="77777777" w:rsidR="00671782" w:rsidRPr="00497F18" w:rsidRDefault="00113D34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F18">
              <w:rPr>
                <w:rFonts w:ascii="Angsana New" w:hAnsi="Angsana New"/>
                <w:b/>
                <w:bCs/>
                <w:sz w:val="30"/>
                <w:szCs w:val="30"/>
              </w:rPr>
              <w:t>(984)</w:t>
            </w:r>
          </w:p>
        </w:tc>
      </w:tr>
    </w:tbl>
    <w:p w14:paraId="054FD769" w14:textId="77777777" w:rsidR="00446EE4" w:rsidRDefault="00446EE4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260"/>
      </w:tblGrid>
      <w:tr w:rsidR="00B85EE4" w:rsidRPr="00144E97" w14:paraId="455F420F" w14:textId="77777777" w:rsidTr="003140A8">
        <w:tc>
          <w:tcPr>
            <w:tcW w:w="3870" w:type="dxa"/>
          </w:tcPr>
          <w:p w14:paraId="63078B11" w14:textId="77777777" w:rsidR="00B85EE4" w:rsidRPr="006D5404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</w:pPr>
          </w:p>
        </w:tc>
        <w:tc>
          <w:tcPr>
            <w:tcW w:w="5580" w:type="dxa"/>
            <w:gridSpan w:val="7"/>
          </w:tcPr>
          <w:p w14:paraId="336F06A9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144E97" w14:paraId="447A14E1" w14:textId="77777777" w:rsidTr="003140A8">
        <w:tc>
          <w:tcPr>
            <w:tcW w:w="3870" w:type="dxa"/>
          </w:tcPr>
          <w:p w14:paraId="727609EB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5677FB9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E9B9FB7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34B2293" w14:textId="77777777"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13D34" w:rsidRPr="00144E97" w14:paraId="418B1E8A" w14:textId="77777777" w:rsidTr="003140A8">
        <w:tc>
          <w:tcPr>
            <w:tcW w:w="3870" w:type="dxa"/>
          </w:tcPr>
          <w:p w14:paraId="1A7FCD6A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F80E89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E526BFE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05E164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BA4854E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9AE238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66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1DE552DE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A8BDEF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13D34" w:rsidRPr="00144E97" w14:paraId="2DDACB42" w14:textId="77777777" w:rsidTr="003140A8">
        <w:tc>
          <w:tcPr>
            <w:tcW w:w="3870" w:type="dxa"/>
          </w:tcPr>
          <w:p w14:paraId="111F6E20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D08655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3BE5A5F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9DD323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9B9E3BE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62DDF1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AE9524D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070F17" w14:textId="77777777" w:rsidR="00113D34" w:rsidRPr="00144E97" w:rsidRDefault="00113D34" w:rsidP="0011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71782" w:rsidRPr="00144E97" w14:paraId="22067839" w14:textId="77777777" w:rsidTr="003140A8">
        <w:trPr>
          <w:trHeight w:val="362"/>
        </w:trPr>
        <w:tc>
          <w:tcPr>
            <w:tcW w:w="3870" w:type="dxa"/>
          </w:tcPr>
          <w:p w14:paraId="3DB47E04" w14:textId="77777777"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0532D87" w14:textId="77777777"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40A8" w:rsidRPr="00144E97" w14:paraId="70D524BA" w14:textId="77777777" w:rsidTr="003140A8">
        <w:tc>
          <w:tcPr>
            <w:tcW w:w="3870" w:type="dxa"/>
          </w:tcPr>
          <w:p w14:paraId="6D3EF6ED" w14:textId="77777777" w:rsidR="00671782" w:rsidRPr="00144E97" w:rsidRDefault="00671782" w:rsidP="00446EE4">
            <w:pPr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393C23C" w14:textId="77777777" w:rsidR="00671782" w:rsidRPr="00EA6DBA" w:rsidRDefault="00E13455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96,323</w:t>
            </w:r>
          </w:p>
        </w:tc>
        <w:tc>
          <w:tcPr>
            <w:tcW w:w="270" w:type="dxa"/>
          </w:tcPr>
          <w:p w14:paraId="768F2D11" w14:textId="77777777" w:rsidR="00671782" w:rsidRPr="00144E97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0EAFF" w14:textId="77777777" w:rsidR="00671782" w:rsidRPr="00EA6DBA" w:rsidRDefault="00113D34" w:rsidP="00113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98,483</w:t>
            </w:r>
          </w:p>
        </w:tc>
        <w:tc>
          <w:tcPr>
            <w:tcW w:w="270" w:type="dxa"/>
          </w:tcPr>
          <w:p w14:paraId="1D04225D" w14:textId="77777777" w:rsidR="00671782" w:rsidRPr="00144E97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A708A6" w14:textId="7F3B528B" w:rsidR="00671782" w:rsidRPr="00EA6DBA" w:rsidRDefault="00E13455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(28,69</w:t>
            </w:r>
            <w:r w:rsidR="00AE461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03B15B" w14:textId="77777777" w:rsidR="00671782" w:rsidRPr="00EA6DBA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B7BCDC" w14:textId="77777777" w:rsidR="00671782" w:rsidRPr="00EA6DBA" w:rsidRDefault="00113D34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(32,299)</w:t>
            </w:r>
          </w:p>
        </w:tc>
      </w:tr>
      <w:tr w:rsidR="003140A8" w:rsidRPr="00144E97" w14:paraId="266959C5" w14:textId="77777777" w:rsidTr="003140A8">
        <w:tc>
          <w:tcPr>
            <w:tcW w:w="3870" w:type="dxa"/>
          </w:tcPr>
          <w:p w14:paraId="3BEEE77C" w14:textId="77777777" w:rsidR="00671782" w:rsidRPr="00144E97" w:rsidRDefault="00671782" w:rsidP="00446EE4">
            <w:pPr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573359E3" w14:textId="7BFEEFBD" w:rsidR="00671782" w:rsidRPr="00EA6DBA" w:rsidRDefault="00E13455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(28,69</w:t>
            </w:r>
            <w:r w:rsidR="00AE461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0C2B22" w14:textId="77777777" w:rsidR="00671782" w:rsidRPr="00144E97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FB71B" w14:textId="77777777" w:rsidR="00671782" w:rsidRPr="00EA6DBA" w:rsidRDefault="00113D34" w:rsidP="00113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2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(32,299)</w:t>
            </w:r>
          </w:p>
        </w:tc>
        <w:tc>
          <w:tcPr>
            <w:tcW w:w="270" w:type="dxa"/>
          </w:tcPr>
          <w:p w14:paraId="62805508" w14:textId="77777777" w:rsidR="00671782" w:rsidRPr="00144E97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4B0605" w14:textId="5BD60176" w:rsidR="00671782" w:rsidRPr="00EA6DBA" w:rsidRDefault="00E13455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28,69</w:t>
            </w:r>
            <w:r w:rsidR="00AE461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932E029" w14:textId="77777777" w:rsidR="00671782" w:rsidRPr="00EA6DBA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CE3F8F" w14:textId="77777777" w:rsidR="00671782" w:rsidRPr="00EA6DBA" w:rsidRDefault="00113D34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32,299</w:t>
            </w:r>
          </w:p>
        </w:tc>
      </w:tr>
      <w:tr w:rsidR="003140A8" w:rsidRPr="00144E97" w14:paraId="4D1DC2FD" w14:textId="77777777" w:rsidTr="00497F18">
        <w:trPr>
          <w:trHeight w:hRule="exact" w:val="403"/>
        </w:trPr>
        <w:tc>
          <w:tcPr>
            <w:tcW w:w="3870" w:type="dxa"/>
          </w:tcPr>
          <w:p w14:paraId="32A5A81E" w14:textId="77777777" w:rsidR="00671782" w:rsidRPr="00144E97" w:rsidRDefault="00671782" w:rsidP="00446EE4">
            <w:pPr>
              <w:spacing w:line="360" w:lineRule="exact"/>
              <w:ind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2F60AA" w14:textId="77777777" w:rsidR="00671782" w:rsidRPr="00EA6DBA" w:rsidRDefault="00E13455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67,626</w:t>
            </w:r>
          </w:p>
        </w:tc>
        <w:tc>
          <w:tcPr>
            <w:tcW w:w="270" w:type="dxa"/>
          </w:tcPr>
          <w:p w14:paraId="6C9C2475" w14:textId="77777777" w:rsidR="00671782" w:rsidRPr="00EA6DBA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2FA061" w14:textId="77777777" w:rsidR="00671782" w:rsidRPr="00063DCB" w:rsidRDefault="00113D34" w:rsidP="00113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66,184</w:t>
            </w:r>
          </w:p>
        </w:tc>
        <w:tc>
          <w:tcPr>
            <w:tcW w:w="270" w:type="dxa"/>
          </w:tcPr>
          <w:p w14:paraId="67287716" w14:textId="77777777" w:rsidR="00671782" w:rsidRPr="00144E97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6D7CA2" w14:textId="77777777" w:rsidR="00671782" w:rsidRPr="00EA6DBA" w:rsidRDefault="00E13455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530D13" w14:textId="77777777" w:rsidR="00671782" w:rsidRPr="00EA6DBA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294A8C" w14:textId="77777777" w:rsidR="00671782" w:rsidRPr="00EA6DBA" w:rsidRDefault="00113D34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9CE38F5" w14:textId="77777777" w:rsidR="00B85EE4" w:rsidRPr="00446EE4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20"/>
          <w:szCs w:val="20"/>
        </w:rPr>
      </w:pPr>
    </w:p>
    <w:p w14:paraId="476BC8B3" w14:textId="77777777" w:rsidR="00B85EE4" w:rsidRPr="00446EE4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11"/>
        <w:jc w:val="thaiDistribute"/>
        <w:rPr>
          <w:rFonts w:ascii="Angsana New" w:hAnsi="Angsana New"/>
          <w:sz w:val="20"/>
          <w:szCs w:val="20"/>
        </w:rPr>
      </w:pPr>
    </w:p>
    <w:p w14:paraId="613A2CF1" w14:textId="77777777" w:rsidR="00497F18" w:rsidRDefault="0049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rFonts w:ascii="Angsana New" w:eastAsia="MS Mincho" w:hAnsi="Angsana New"/>
          <w:sz w:val="30"/>
          <w:szCs w:val="30"/>
          <w:cs/>
        </w:rPr>
        <w:br w:type="page"/>
      </w:r>
    </w:p>
    <w:p w14:paraId="0CFF4FA0" w14:textId="4763F852" w:rsidR="00B142C4" w:rsidRDefault="00B142C4" w:rsidP="00B14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18"/>
        <w:jc w:val="thaiDistribute"/>
        <w:rPr>
          <w:rFonts w:ascii="Angsana New" w:eastAsia="MS Mincho" w:hAnsi="Angsana New"/>
          <w:sz w:val="30"/>
          <w:szCs w:val="30"/>
        </w:rPr>
      </w:pPr>
      <w:r w:rsidRPr="007647B1">
        <w:rPr>
          <w:rFonts w:ascii="Angsana New" w:eastAsia="MS Mincho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>
        <w:rPr>
          <w:rFonts w:ascii="Angsana New" w:eastAsia="MS Mincho" w:hAnsi="Angsana New" w:hint="cs"/>
          <w:sz w:val="30"/>
          <w:szCs w:val="30"/>
          <w:cs/>
        </w:rPr>
        <w:t>สาม</w:t>
      </w:r>
      <w:r w:rsidRPr="007647B1">
        <w:rPr>
          <w:rFonts w:ascii="Angsana New" w:eastAsia="MS Mincho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eastAsia="MS Mincho" w:hAnsi="Angsana New"/>
          <w:sz w:val="30"/>
          <w:szCs w:val="30"/>
        </w:rPr>
        <w:t xml:space="preserve">                        </w:t>
      </w:r>
      <w:r w:rsidRPr="007647B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47B1">
        <w:rPr>
          <w:rFonts w:ascii="Angsana New" w:eastAsia="MS Mincho" w:hAnsi="Angsana New"/>
          <w:sz w:val="30"/>
          <w:szCs w:val="30"/>
        </w:rPr>
        <w:t>3</w:t>
      </w:r>
      <w:r>
        <w:rPr>
          <w:rFonts w:ascii="Angsana New" w:eastAsia="MS Mincho" w:hAnsi="Angsana New"/>
          <w:sz w:val="30"/>
          <w:szCs w:val="30"/>
        </w:rPr>
        <w:t>1</w:t>
      </w:r>
      <w:r w:rsidRPr="007647B1">
        <w:rPr>
          <w:rFonts w:ascii="Angsana New" w:eastAsia="MS Mincho" w:hAnsi="Angsana New"/>
          <w:sz w:val="30"/>
          <w:szCs w:val="30"/>
        </w:rPr>
        <w:t xml:space="preserve"> </w:t>
      </w:r>
      <w:r>
        <w:rPr>
          <w:rFonts w:ascii="Angsana New" w:eastAsia="MS Mincho" w:hAnsi="Angsana New" w:hint="cs"/>
          <w:sz w:val="30"/>
          <w:szCs w:val="30"/>
          <w:cs/>
        </w:rPr>
        <w:t>มีนาคม</w:t>
      </w:r>
      <w:r w:rsidRPr="007647B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647B1">
        <w:rPr>
          <w:rFonts w:ascii="Angsana New" w:eastAsia="MS Mincho" w:hAnsi="Angsana New"/>
          <w:sz w:val="30"/>
          <w:szCs w:val="30"/>
        </w:rPr>
        <w:t>256</w:t>
      </w:r>
      <w:r>
        <w:rPr>
          <w:rFonts w:ascii="Angsana New" w:eastAsia="MS Mincho" w:hAnsi="Angsana New"/>
          <w:sz w:val="30"/>
          <w:szCs w:val="30"/>
        </w:rPr>
        <w:t xml:space="preserve">4 </w:t>
      </w:r>
      <w:r w:rsidRPr="007647B1">
        <w:rPr>
          <w:rFonts w:ascii="Angsana New" w:eastAsia="MS Mincho" w:hAnsi="Angsana New"/>
          <w:sz w:val="30"/>
          <w:szCs w:val="30"/>
          <w:cs/>
        </w:rPr>
        <w:t>มีดังนี้</w:t>
      </w:r>
    </w:p>
    <w:p w14:paraId="399E6360" w14:textId="77777777" w:rsidR="00B142C4" w:rsidRPr="00DF3F80" w:rsidRDefault="00B142C4" w:rsidP="00B14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260"/>
      </w:tblGrid>
      <w:tr w:rsidR="00AE461C" w14:paraId="69FC3E60" w14:textId="77777777" w:rsidTr="00497F18">
        <w:trPr>
          <w:tblHeader/>
        </w:trPr>
        <w:tc>
          <w:tcPr>
            <w:tcW w:w="4140" w:type="dxa"/>
          </w:tcPr>
          <w:p w14:paraId="4DEFEEF6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8" w:type="dxa"/>
            <w:gridSpan w:val="7"/>
            <w:vAlign w:val="bottom"/>
          </w:tcPr>
          <w:p w14:paraId="7AAD6B59" w14:textId="34677A6B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461C" w14:paraId="5CB5D544" w14:textId="77777777" w:rsidTr="00497F18">
        <w:trPr>
          <w:tblHeader/>
        </w:trPr>
        <w:tc>
          <w:tcPr>
            <w:tcW w:w="4140" w:type="dxa"/>
          </w:tcPr>
          <w:p w14:paraId="28FE4314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60271E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C97401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49C43C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>
              <w:rPr>
                <w:rFonts w:ascii="Angsana New" w:hAnsi="Angsana New"/>
                <w:sz w:val="30"/>
                <w:szCs w:val="30"/>
              </w:rPr>
              <w:t>)/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tcBorders>
              <w:left w:val="nil"/>
            </w:tcBorders>
          </w:tcPr>
          <w:p w14:paraId="4B8FA83B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35ABB5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3093B82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3CD49F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E461C" w14:paraId="53938AA5" w14:textId="77777777" w:rsidTr="00497F18">
        <w:trPr>
          <w:trHeight w:val="1099"/>
          <w:tblHeader/>
        </w:trPr>
        <w:tc>
          <w:tcPr>
            <w:tcW w:w="4140" w:type="dxa"/>
            <w:vAlign w:val="bottom"/>
          </w:tcPr>
          <w:p w14:paraId="46C37522" w14:textId="77777777" w:rsidR="00AE461C" w:rsidRPr="001311B1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11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31BC0745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56FB76A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</w:p>
          <w:p w14:paraId="79DC0CB6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9E08C98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7E5B0B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66028D7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20B7F6C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270" w:type="dxa"/>
            <w:vAlign w:val="bottom"/>
          </w:tcPr>
          <w:p w14:paraId="2E24185E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C7A896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B9B658C" w14:textId="77777777" w:rsidR="00AE461C" w:rsidRPr="00E9547D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B87472" w14:paraId="7263328B" w14:textId="77777777" w:rsidTr="00157ABC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74B98131" w14:textId="77777777" w:rsidR="00B87472" w:rsidRPr="0008536D" w:rsidRDefault="00B87472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08" w:type="dxa"/>
            <w:gridSpan w:val="7"/>
            <w:vAlign w:val="bottom"/>
          </w:tcPr>
          <w:p w14:paraId="2CE543B5" w14:textId="43194085" w:rsidR="00B87472" w:rsidRPr="00157ABC" w:rsidRDefault="00B87472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AB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57A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157AB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E461C" w14:paraId="5BE1E175" w14:textId="77777777" w:rsidTr="00157ABC">
        <w:trPr>
          <w:trHeight w:hRule="exact" w:val="346"/>
          <w:tblHeader/>
        </w:trPr>
        <w:tc>
          <w:tcPr>
            <w:tcW w:w="4140" w:type="dxa"/>
            <w:vAlign w:val="bottom"/>
          </w:tcPr>
          <w:p w14:paraId="43E70130" w14:textId="77777777" w:rsidR="00AE461C" w:rsidRPr="0008536D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53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  <w:vAlign w:val="bottom"/>
          </w:tcPr>
          <w:p w14:paraId="10256F8C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510ED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D6F704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E92FCAA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7F3B62A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BA029C6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6F5377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461C" w14:paraId="257FC7FE" w14:textId="77777777" w:rsidTr="00497F18">
        <w:tc>
          <w:tcPr>
            <w:tcW w:w="4140" w:type="dxa"/>
          </w:tcPr>
          <w:p w14:paraId="03932E8F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79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406DCA63" w14:textId="77777777" w:rsidR="00AE461C" w:rsidRPr="006E384F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EFA18C6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95317A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AB6F0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A8DACC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E9422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E5B5E4" w14:textId="77777777" w:rsidR="00AE461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61C" w14:paraId="7A6EFB55" w14:textId="77777777" w:rsidTr="00497F18">
        <w:tc>
          <w:tcPr>
            <w:tcW w:w="4140" w:type="dxa"/>
          </w:tcPr>
          <w:p w14:paraId="32281EC9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831D1BF" w14:textId="58B42596" w:rsidR="00AE461C" w:rsidRPr="001D6CF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441,232</w:t>
            </w:r>
          </w:p>
        </w:tc>
        <w:tc>
          <w:tcPr>
            <w:tcW w:w="270" w:type="dxa"/>
          </w:tcPr>
          <w:p w14:paraId="3A48663A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068690BF" w14:textId="77777777" w:rsidR="00AE461C" w:rsidRPr="00F13916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(75,558)</w:t>
            </w:r>
          </w:p>
        </w:tc>
        <w:tc>
          <w:tcPr>
            <w:tcW w:w="270" w:type="dxa"/>
          </w:tcPr>
          <w:p w14:paraId="2AD11A0D" w14:textId="77777777" w:rsidR="00AE461C" w:rsidRPr="00EA6DBA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130B4" w14:textId="1BBCA597" w:rsidR="00AE461C" w:rsidRPr="00F13916" w:rsidRDefault="00AE461C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168</w:t>
            </w:r>
          </w:p>
        </w:tc>
        <w:tc>
          <w:tcPr>
            <w:tcW w:w="270" w:type="dxa"/>
          </w:tcPr>
          <w:p w14:paraId="04163AEB" w14:textId="77777777" w:rsidR="00AE461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EEE75" w14:textId="77777777" w:rsidR="00AE461C" w:rsidRPr="00EA6DBA" w:rsidRDefault="00AE461C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365,842</w:t>
            </w:r>
          </w:p>
        </w:tc>
      </w:tr>
      <w:tr w:rsidR="00AE461C" w:rsidRPr="002E100D" w14:paraId="074503B7" w14:textId="77777777" w:rsidTr="00497F18">
        <w:trPr>
          <w:trHeight w:val="353"/>
        </w:trPr>
        <w:tc>
          <w:tcPr>
            <w:tcW w:w="4140" w:type="dxa"/>
          </w:tcPr>
          <w:p w14:paraId="0EACDD40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18B08CFC" w14:textId="7559FD59" w:rsidR="00AE461C" w:rsidRPr="001D6CF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47,728</w:t>
            </w:r>
          </w:p>
        </w:tc>
        <w:tc>
          <w:tcPr>
            <w:tcW w:w="270" w:type="dxa"/>
          </w:tcPr>
          <w:p w14:paraId="481D63E2" w14:textId="77777777" w:rsidR="00AE461C" w:rsidRPr="002E100D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8DA1C1" w14:textId="77777777" w:rsidR="00AE461C" w:rsidRPr="002E100D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1,786</w:t>
            </w:r>
          </w:p>
        </w:tc>
        <w:tc>
          <w:tcPr>
            <w:tcW w:w="270" w:type="dxa"/>
          </w:tcPr>
          <w:p w14:paraId="13C9CAA0" w14:textId="77777777" w:rsidR="00AE461C" w:rsidRPr="00EA6DBA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6F0782" w14:textId="619FAE26" w:rsidR="00AE461C" w:rsidRPr="002E100D" w:rsidRDefault="00AE461C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186</w:t>
            </w:r>
          </w:p>
        </w:tc>
        <w:tc>
          <w:tcPr>
            <w:tcW w:w="270" w:type="dxa"/>
          </w:tcPr>
          <w:p w14:paraId="217FE696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BDD299" w14:textId="77777777" w:rsidR="00AE461C" w:rsidRPr="00EA6DBA" w:rsidRDefault="00AE461C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49,700</w:t>
            </w:r>
          </w:p>
        </w:tc>
      </w:tr>
      <w:tr w:rsidR="00AE461C" w14:paraId="386AA4A3" w14:textId="77777777" w:rsidTr="00497F18">
        <w:tc>
          <w:tcPr>
            <w:tcW w:w="4140" w:type="dxa"/>
          </w:tcPr>
          <w:p w14:paraId="7DAC2592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080" w:type="dxa"/>
          </w:tcPr>
          <w:p w14:paraId="502A44AE" w14:textId="77777777" w:rsidR="00AE461C" w:rsidRPr="001D6CF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11,558</w:t>
            </w:r>
          </w:p>
        </w:tc>
        <w:tc>
          <w:tcPr>
            <w:tcW w:w="270" w:type="dxa"/>
          </w:tcPr>
          <w:p w14:paraId="00999DC2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2045C716" w14:textId="1F989D69" w:rsidR="00AE461C" w:rsidRPr="00F13916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(4,045)</w:t>
            </w:r>
          </w:p>
        </w:tc>
        <w:tc>
          <w:tcPr>
            <w:tcW w:w="270" w:type="dxa"/>
          </w:tcPr>
          <w:p w14:paraId="2BC13D3A" w14:textId="77777777" w:rsidR="00AE461C" w:rsidRPr="00063DCB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69860" w14:textId="77777777" w:rsidR="00AE461C" w:rsidRPr="00F13916" w:rsidRDefault="00AE461C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59</w:t>
            </w:r>
          </w:p>
        </w:tc>
        <w:tc>
          <w:tcPr>
            <w:tcW w:w="270" w:type="dxa"/>
          </w:tcPr>
          <w:p w14:paraId="282062D8" w14:textId="77777777" w:rsidR="00AE461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7CD0FE" w14:textId="77777777" w:rsidR="00AE461C" w:rsidRPr="00063DCB" w:rsidRDefault="00AE461C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7,572</w:t>
            </w:r>
          </w:p>
        </w:tc>
      </w:tr>
      <w:tr w:rsidR="00AE461C" w14:paraId="346F799A" w14:textId="77777777" w:rsidTr="00497F18">
        <w:tc>
          <w:tcPr>
            <w:tcW w:w="4140" w:type="dxa"/>
          </w:tcPr>
          <w:p w14:paraId="6E3AC2ED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5F54E366" w14:textId="33D5D1DC" w:rsidR="00AE461C" w:rsidRPr="001D6CF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2,288</w:t>
            </w:r>
          </w:p>
        </w:tc>
        <w:tc>
          <w:tcPr>
            <w:tcW w:w="270" w:type="dxa"/>
          </w:tcPr>
          <w:p w14:paraId="56A4B012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07039196" w14:textId="77777777" w:rsidR="00AE461C" w:rsidRPr="00F13916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5,457</w:t>
            </w:r>
          </w:p>
        </w:tc>
        <w:tc>
          <w:tcPr>
            <w:tcW w:w="270" w:type="dxa"/>
          </w:tcPr>
          <w:p w14:paraId="67BA1AE0" w14:textId="77777777" w:rsidR="00AE461C" w:rsidRPr="00EA6DBA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A5F650" w14:textId="0D14ABB8" w:rsidR="00AE461C" w:rsidRPr="00F13916" w:rsidRDefault="00AE461C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286</w:t>
            </w:r>
          </w:p>
        </w:tc>
        <w:tc>
          <w:tcPr>
            <w:tcW w:w="270" w:type="dxa"/>
          </w:tcPr>
          <w:p w14:paraId="1EE74D55" w14:textId="77777777" w:rsidR="00AE461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8E696E" w14:textId="1FD1C4CA" w:rsidR="00AE461C" w:rsidRPr="00EA6DBA" w:rsidRDefault="00AE461C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8,031</w:t>
            </w:r>
          </w:p>
        </w:tc>
      </w:tr>
      <w:tr w:rsidR="00AE461C" w14:paraId="24BEA4A6" w14:textId="77777777" w:rsidTr="00497F18">
        <w:tc>
          <w:tcPr>
            <w:tcW w:w="4140" w:type="dxa"/>
          </w:tcPr>
          <w:p w14:paraId="3398DE37" w14:textId="4443753F" w:rsidR="00AE461C" w:rsidRDefault="00AE461C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497F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7F18" w:rsidRPr="00497F18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080" w:type="dxa"/>
          </w:tcPr>
          <w:p w14:paraId="0A91B295" w14:textId="41C455E3" w:rsidR="00AE461C" w:rsidRPr="001D6CF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10,574</w:t>
            </w:r>
          </w:p>
        </w:tc>
        <w:tc>
          <w:tcPr>
            <w:tcW w:w="270" w:type="dxa"/>
          </w:tcPr>
          <w:p w14:paraId="127CC65D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57D29528" w14:textId="23971644" w:rsidR="00AE461C" w:rsidRPr="00F13916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(553)</w:t>
            </w:r>
          </w:p>
        </w:tc>
        <w:tc>
          <w:tcPr>
            <w:tcW w:w="270" w:type="dxa"/>
          </w:tcPr>
          <w:p w14:paraId="187FB475" w14:textId="77777777" w:rsidR="00AE461C" w:rsidRPr="00EA6DBA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A9A95" w14:textId="12D966F6" w:rsidR="00AE461C" w:rsidRPr="00F13916" w:rsidRDefault="00AE461C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376</w:t>
            </w:r>
          </w:p>
        </w:tc>
        <w:tc>
          <w:tcPr>
            <w:tcW w:w="270" w:type="dxa"/>
          </w:tcPr>
          <w:p w14:paraId="41493B2B" w14:textId="77777777" w:rsidR="00AE461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6FAFF9" w14:textId="77777777" w:rsidR="00AE461C" w:rsidRPr="00EA6DBA" w:rsidRDefault="00AE461C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10,397</w:t>
            </w:r>
          </w:p>
        </w:tc>
      </w:tr>
      <w:tr w:rsidR="00AE461C" w14:paraId="1709937B" w14:textId="77777777" w:rsidTr="00497F18">
        <w:tc>
          <w:tcPr>
            <w:tcW w:w="4140" w:type="dxa"/>
          </w:tcPr>
          <w:p w14:paraId="40BF28D4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008E3386" w14:textId="712BC2CE" w:rsidR="00AE461C" w:rsidRPr="001D6CF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22,968</w:t>
            </w:r>
          </w:p>
        </w:tc>
        <w:tc>
          <w:tcPr>
            <w:tcW w:w="270" w:type="dxa"/>
          </w:tcPr>
          <w:p w14:paraId="6A5B3B5F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01A559" w14:textId="4F3DD362" w:rsidR="00AE461C" w:rsidRPr="00F13916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(604)</w:t>
            </w:r>
          </w:p>
        </w:tc>
        <w:tc>
          <w:tcPr>
            <w:tcW w:w="270" w:type="dxa"/>
          </w:tcPr>
          <w:p w14:paraId="7CF03635" w14:textId="77777777" w:rsidR="00AE461C" w:rsidRPr="00EA6DBA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C8CC3" w14:textId="3D9C2101" w:rsidR="00AE461C" w:rsidRPr="00F13916" w:rsidRDefault="00AE461C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394</w:t>
            </w:r>
          </w:p>
        </w:tc>
        <w:tc>
          <w:tcPr>
            <w:tcW w:w="270" w:type="dxa"/>
          </w:tcPr>
          <w:p w14:paraId="4790D1E8" w14:textId="77777777" w:rsidR="00AE461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D18C8C" w14:textId="77777777" w:rsidR="00AE461C" w:rsidRPr="00EA6DBA" w:rsidRDefault="00AE461C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22,758</w:t>
            </w:r>
          </w:p>
        </w:tc>
      </w:tr>
      <w:tr w:rsidR="00AE461C" w14:paraId="25DE147D" w14:textId="77777777" w:rsidTr="00497F18">
        <w:tc>
          <w:tcPr>
            <w:tcW w:w="4140" w:type="dxa"/>
          </w:tcPr>
          <w:p w14:paraId="656B8722" w14:textId="77777777" w:rsidR="00AE461C" w:rsidRDefault="00AE461C" w:rsidP="00E24D2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2C1F0E" w14:textId="77777777" w:rsidR="00AE461C" w:rsidRPr="001D6CF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536,348</w:t>
            </w:r>
          </w:p>
        </w:tc>
        <w:tc>
          <w:tcPr>
            <w:tcW w:w="270" w:type="dxa"/>
          </w:tcPr>
          <w:p w14:paraId="5CB05804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2D7BEC" w14:textId="5C83D058" w:rsidR="00AE461C" w:rsidRPr="00F13916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(73,517)</w:t>
            </w:r>
          </w:p>
        </w:tc>
        <w:tc>
          <w:tcPr>
            <w:tcW w:w="270" w:type="dxa"/>
          </w:tcPr>
          <w:p w14:paraId="65E17914" w14:textId="77777777" w:rsidR="00AE461C" w:rsidRPr="00EA6DBA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EED7D9" w14:textId="77777777" w:rsidR="00AE461C" w:rsidRPr="00F13916" w:rsidRDefault="00AE461C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1,469</w:t>
            </w:r>
          </w:p>
        </w:tc>
        <w:tc>
          <w:tcPr>
            <w:tcW w:w="270" w:type="dxa"/>
          </w:tcPr>
          <w:p w14:paraId="06DB62AC" w14:textId="77777777" w:rsidR="00AE461C" w:rsidRPr="00EA6DBA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6514DC" w14:textId="77777777" w:rsidR="00AE461C" w:rsidRPr="00EA6DBA" w:rsidRDefault="00AE461C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464,300</w:t>
            </w:r>
          </w:p>
        </w:tc>
      </w:tr>
      <w:tr w:rsidR="00AE461C" w14:paraId="14A8B398" w14:textId="77777777" w:rsidTr="00497F18">
        <w:trPr>
          <w:trHeight w:val="233"/>
        </w:trPr>
        <w:tc>
          <w:tcPr>
            <w:tcW w:w="4140" w:type="dxa"/>
          </w:tcPr>
          <w:p w14:paraId="53C4CDB6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1491D7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02BACF6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973AA0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AE17B7D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4B70E8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74FEB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01C9D5" w14:textId="77777777" w:rsidR="00AE461C" w:rsidRDefault="00AE461C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AE461C" w14:paraId="53CD47A1" w14:textId="77777777" w:rsidTr="00497F18">
        <w:trPr>
          <w:trHeight w:val="461"/>
        </w:trPr>
        <w:tc>
          <w:tcPr>
            <w:tcW w:w="4140" w:type="dxa"/>
          </w:tcPr>
          <w:p w14:paraId="26FE7F13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สินภาษีเงินได้รอการตัดบัญชี</w:t>
            </w:r>
          </w:p>
        </w:tc>
        <w:tc>
          <w:tcPr>
            <w:tcW w:w="1080" w:type="dxa"/>
          </w:tcPr>
          <w:p w14:paraId="0C5DBFDE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03965176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38BFDCFB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29B20D39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B21AB3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71A73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7E63F3" w14:textId="77777777" w:rsidR="00AE461C" w:rsidRDefault="00AE461C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AE461C" w14:paraId="1815AB73" w14:textId="77777777" w:rsidTr="00497F18">
        <w:tc>
          <w:tcPr>
            <w:tcW w:w="4140" w:type="dxa"/>
          </w:tcPr>
          <w:p w14:paraId="0541E0FB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</w:tcPr>
          <w:p w14:paraId="4B60A977" w14:textId="77777777" w:rsidR="00AE461C" w:rsidRPr="001D6CF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362,298</w:t>
            </w:r>
          </w:p>
        </w:tc>
        <w:tc>
          <w:tcPr>
            <w:tcW w:w="270" w:type="dxa"/>
          </w:tcPr>
          <w:p w14:paraId="5652217B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DB5110" w14:textId="77777777" w:rsidR="00AE461C" w:rsidRPr="00A274C8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(93,075)</w:t>
            </w:r>
          </w:p>
        </w:tc>
        <w:tc>
          <w:tcPr>
            <w:tcW w:w="270" w:type="dxa"/>
          </w:tcPr>
          <w:p w14:paraId="7D208671" w14:textId="77777777" w:rsidR="00AE461C" w:rsidRPr="006A5FCA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3D289EB" w14:textId="77777777" w:rsidR="00AE461C" w:rsidRPr="006A5FCA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1F01F9BA" w14:textId="77777777" w:rsidR="00AE461C" w:rsidRPr="006A5FCA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D629FE" w14:textId="02581FAA" w:rsidR="00AE461C" w:rsidRPr="00EA6DBA" w:rsidRDefault="00AE461C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269,230</w:t>
            </w:r>
          </w:p>
        </w:tc>
      </w:tr>
      <w:tr w:rsidR="00AE461C" w14:paraId="203EE686" w14:textId="77777777" w:rsidTr="00497F18">
        <w:tc>
          <w:tcPr>
            <w:tcW w:w="4140" w:type="dxa"/>
          </w:tcPr>
          <w:p w14:paraId="125F1AC5" w14:textId="77777777" w:rsidR="00AE461C" w:rsidRDefault="00AE461C" w:rsidP="00E24D2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92AFB0" w14:textId="77777777" w:rsidR="00AE461C" w:rsidRPr="001D6CF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362,298</w:t>
            </w:r>
          </w:p>
        </w:tc>
        <w:tc>
          <w:tcPr>
            <w:tcW w:w="270" w:type="dxa"/>
          </w:tcPr>
          <w:p w14:paraId="476ACEA6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869CBB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(93,075)</w:t>
            </w:r>
          </w:p>
        </w:tc>
        <w:tc>
          <w:tcPr>
            <w:tcW w:w="270" w:type="dxa"/>
          </w:tcPr>
          <w:p w14:paraId="30FE9664" w14:textId="77777777" w:rsidR="00AE461C" w:rsidRPr="006A5FCA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C35E6" w14:textId="77777777" w:rsidR="00AE461C" w:rsidRPr="006A5FCA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680C7B8A" w14:textId="77777777" w:rsidR="00AE461C" w:rsidRPr="006A5FCA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1EC45CF" w14:textId="4A68959C" w:rsidR="00AE461C" w:rsidRPr="00EA6DBA" w:rsidRDefault="00AE461C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269,230</w:t>
            </w:r>
          </w:p>
        </w:tc>
      </w:tr>
      <w:tr w:rsidR="00AE461C" w14:paraId="7ED2CE68" w14:textId="77777777" w:rsidTr="00497F18">
        <w:trPr>
          <w:trHeight w:val="379"/>
        </w:trPr>
        <w:tc>
          <w:tcPr>
            <w:tcW w:w="4140" w:type="dxa"/>
          </w:tcPr>
          <w:p w14:paraId="281E71BB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FDDE9D" w14:textId="77777777" w:rsidR="00AE461C" w:rsidRPr="001D6CFC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174,050</w:t>
            </w:r>
          </w:p>
        </w:tc>
        <w:tc>
          <w:tcPr>
            <w:tcW w:w="270" w:type="dxa"/>
          </w:tcPr>
          <w:p w14:paraId="5051F20B" w14:textId="77777777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BF74FF" w14:textId="26CB330B" w:rsidR="00AE461C" w:rsidRDefault="00AE461C" w:rsidP="00E2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19,558</w:t>
            </w:r>
          </w:p>
        </w:tc>
        <w:tc>
          <w:tcPr>
            <w:tcW w:w="270" w:type="dxa"/>
          </w:tcPr>
          <w:p w14:paraId="4D690ADD" w14:textId="77777777" w:rsidR="00AE461C" w:rsidRPr="006A5FCA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D29447" w14:textId="77777777" w:rsidR="00AE461C" w:rsidRPr="006A5FCA" w:rsidRDefault="00AE461C" w:rsidP="00E24D28">
            <w:pPr>
              <w:pStyle w:val="BodyText"/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1,462</w:t>
            </w:r>
          </w:p>
        </w:tc>
        <w:tc>
          <w:tcPr>
            <w:tcW w:w="270" w:type="dxa"/>
          </w:tcPr>
          <w:p w14:paraId="168F5963" w14:textId="77777777" w:rsidR="00AE461C" w:rsidRPr="006A5FCA" w:rsidRDefault="00AE461C" w:rsidP="00E24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64EC88" w14:textId="77777777" w:rsidR="00AE461C" w:rsidRPr="00EA6DBA" w:rsidRDefault="00AE461C" w:rsidP="0049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195,070</w:t>
            </w:r>
          </w:p>
        </w:tc>
      </w:tr>
    </w:tbl>
    <w:p w14:paraId="7845640A" w14:textId="77777777" w:rsidR="00B142C4" w:rsidRDefault="00B142C4" w:rsidP="00B14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191BC201" w14:textId="30AEEF37" w:rsidR="00B87472" w:rsidRDefault="00B87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58EE6944" w14:textId="77777777" w:rsidR="00B142C4" w:rsidRPr="00B142C4" w:rsidRDefault="00B142C4" w:rsidP="00B14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620"/>
        <w:gridCol w:w="270"/>
        <w:gridCol w:w="1440"/>
        <w:gridCol w:w="90"/>
        <w:gridCol w:w="180"/>
        <w:gridCol w:w="90"/>
        <w:gridCol w:w="236"/>
        <w:gridCol w:w="1024"/>
      </w:tblGrid>
      <w:tr w:rsidR="00B142C4" w14:paraId="21CB70CB" w14:textId="77777777" w:rsidTr="00B87472">
        <w:trPr>
          <w:trHeight w:val="416"/>
          <w:tblHeader/>
        </w:trPr>
        <w:tc>
          <w:tcPr>
            <w:tcW w:w="4392" w:type="dxa"/>
          </w:tcPr>
          <w:p w14:paraId="4D494BCA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8"/>
          </w:tcPr>
          <w:p w14:paraId="0FED686A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42C4" w:rsidRPr="0080491C" w14:paraId="53FE32C7" w14:textId="77777777" w:rsidTr="00B87472">
        <w:trPr>
          <w:tblHeader/>
        </w:trPr>
        <w:tc>
          <w:tcPr>
            <w:tcW w:w="4392" w:type="dxa"/>
          </w:tcPr>
          <w:p w14:paraId="14B2DDC3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CF2364B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5"/>
          </w:tcPr>
          <w:p w14:paraId="6319946A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 w:rsidRPr="00B142C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B142C4">
              <w:rPr>
                <w:rFonts w:ascii="Angsana New" w:hAnsi="Angsana New" w:hint="cs"/>
                <w:sz w:val="30"/>
                <w:szCs w:val="30"/>
              </w:rPr>
              <w:t>)/</w:t>
            </w:r>
          </w:p>
          <w:p w14:paraId="675F970C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250" w:firstLine="360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6" w:type="dxa"/>
          </w:tcPr>
          <w:p w14:paraId="5932A0D1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6505CA1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42C4" w14:paraId="3EFDCB11" w14:textId="77777777" w:rsidTr="00B87472">
        <w:trPr>
          <w:tblHeader/>
        </w:trPr>
        <w:tc>
          <w:tcPr>
            <w:tcW w:w="4392" w:type="dxa"/>
            <w:vAlign w:val="bottom"/>
          </w:tcPr>
          <w:p w14:paraId="59EECF2A" w14:textId="77777777" w:rsidR="00B142C4" w:rsidRPr="00B142C4" w:rsidRDefault="00BF37F0" w:rsidP="00BF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1311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20" w:type="dxa"/>
          </w:tcPr>
          <w:p w14:paraId="398E540D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  <w:p w14:paraId="243B4FBD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6ED769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4A9124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AEDC2E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2341C334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CEA6A59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</w:p>
          <w:p w14:paraId="37FEA49C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142C4" w14:paraId="1CBB32D5" w14:textId="77777777" w:rsidTr="00B87472">
        <w:trPr>
          <w:trHeight w:hRule="exact" w:val="360"/>
          <w:tblHeader/>
        </w:trPr>
        <w:tc>
          <w:tcPr>
            <w:tcW w:w="4392" w:type="dxa"/>
          </w:tcPr>
          <w:p w14:paraId="29640F36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8"/>
          </w:tcPr>
          <w:p w14:paraId="7EA861C1" w14:textId="77777777" w:rsidR="00B142C4" w:rsidRPr="0071769A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76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4D91" w14:paraId="7747EFB6" w14:textId="77777777" w:rsidTr="00B87472">
        <w:trPr>
          <w:trHeight w:hRule="exact" w:val="360"/>
          <w:tblHeader/>
        </w:trPr>
        <w:tc>
          <w:tcPr>
            <w:tcW w:w="4392" w:type="dxa"/>
          </w:tcPr>
          <w:p w14:paraId="5499E9D2" w14:textId="77777777" w:rsidR="00464D91" w:rsidRPr="00464D91" w:rsidRDefault="00464D91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64D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4950" w:type="dxa"/>
            <w:gridSpan w:val="8"/>
          </w:tcPr>
          <w:p w14:paraId="2FAC1254" w14:textId="77777777" w:rsidR="00464D91" w:rsidRPr="00B142C4" w:rsidRDefault="00464D91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142C4" w14:paraId="76E7E0C9" w14:textId="77777777" w:rsidTr="00B87472">
        <w:trPr>
          <w:trHeight w:hRule="exact" w:val="360"/>
        </w:trPr>
        <w:tc>
          <w:tcPr>
            <w:tcW w:w="4392" w:type="dxa"/>
            <w:vAlign w:val="center"/>
          </w:tcPr>
          <w:p w14:paraId="1DC41919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vAlign w:val="center"/>
          </w:tcPr>
          <w:p w14:paraId="070390DA" w14:textId="77777777" w:rsidR="00B142C4" w:rsidRPr="00B142C4" w:rsidRDefault="00B142C4" w:rsidP="00B142C4">
            <w:pPr>
              <w:pStyle w:val="AccPolicyalternative"/>
              <w:spacing w:after="0" w:line="340" w:lineRule="exact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ED8BA96" w14:textId="77777777" w:rsidR="00B142C4" w:rsidRPr="00B142C4" w:rsidRDefault="00B142C4" w:rsidP="00B142C4">
            <w:pPr>
              <w:pStyle w:val="index"/>
              <w:tabs>
                <w:tab w:val="clear" w:pos="1134"/>
              </w:tabs>
              <w:spacing w:after="0" w:line="34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4B7AD998" w14:textId="77777777" w:rsidR="00B142C4" w:rsidRPr="00B142C4" w:rsidRDefault="00B142C4" w:rsidP="00B142C4">
            <w:pPr>
              <w:pStyle w:val="AccPolicyalternative"/>
              <w:spacing w:after="0" w:line="340" w:lineRule="exact"/>
              <w:jc w:val="left"/>
              <w:rPr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2FA7289" w14:textId="77777777" w:rsidR="00B142C4" w:rsidRPr="00B142C4" w:rsidRDefault="00B142C4" w:rsidP="00B142C4">
            <w:pPr>
              <w:pStyle w:val="index"/>
              <w:tabs>
                <w:tab w:val="clear" w:pos="1134"/>
              </w:tabs>
              <w:spacing w:after="0" w:line="34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D08D534" w14:textId="77777777" w:rsidR="00B142C4" w:rsidRPr="00B142C4" w:rsidRDefault="00B142C4" w:rsidP="00B142C4">
            <w:pPr>
              <w:pStyle w:val="AccPolicyalternative"/>
              <w:spacing w:after="0" w:line="340" w:lineRule="exact"/>
              <w:jc w:val="left"/>
              <w:rPr>
                <w:lang w:val="en-US"/>
              </w:rPr>
            </w:pPr>
          </w:p>
        </w:tc>
      </w:tr>
      <w:tr w:rsidR="00B142C4" w14:paraId="40739A90" w14:textId="77777777" w:rsidTr="00B87472">
        <w:trPr>
          <w:trHeight w:hRule="exact" w:val="360"/>
        </w:trPr>
        <w:tc>
          <w:tcPr>
            <w:tcW w:w="4392" w:type="dxa"/>
          </w:tcPr>
          <w:p w14:paraId="38A7885D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0E272FAE" w14:textId="77777777" w:rsidR="00B142C4" w:rsidRPr="00B142C4" w:rsidRDefault="002C1386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62,452</w:t>
            </w:r>
          </w:p>
        </w:tc>
        <w:tc>
          <w:tcPr>
            <w:tcW w:w="270" w:type="dxa"/>
          </w:tcPr>
          <w:p w14:paraId="105CDC2A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5576E257" w14:textId="77777777" w:rsidR="00B142C4" w:rsidRPr="00B142C4" w:rsidRDefault="002C1386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(3,058)</w:t>
            </w:r>
          </w:p>
        </w:tc>
        <w:tc>
          <w:tcPr>
            <w:tcW w:w="270" w:type="dxa"/>
            <w:gridSpan w:val="2"/>
          </w:tcPr>
          <w:p w14:paraId="4CD60E74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AF552BB" w14:textId="77777777" w:rsidR="00B142C4" w:rsidRPr="00B142C4" w:rsidRDefault="002C1386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59,394</w:t>
            </w:r>
          </w:p>
        </w:tc>
      </w:tr>
      <w:tr w:rsidR="00B142C4" w14:paraId="6BAF6575" w14:textId="77777777" w:rsidTr="00B87472">
        <w:trPr>
          <w:trHeight w:hRule="exact" w:val="360"/>
        </w:trPr>
        <w:tc>
          <w:tcPr>
            <w:tcW w:w="4392" w:type="dxa"/>
          </w:tcPr>
          <w:p w14:paraId="2DFD5CDB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620" w:type="dxa"/>
          </w:tcPr>
          <w:p w14:paraId="6BE00F87" w14:textId="77777777" w:rsidR="00B142C4" w:rsidRPr="00B142C4" w:rsidRDefault="002C1386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27,649</w:t>
            </w:r>
          </w:p>
        </w:tc>
        <w:tc>
          <w:tcPr>
            <w:tcW w:w="270" w:type="dxa"/>
          </w:tcPr>
          <w:p w14:paraId="0DC0A34F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3245CB84" w14:textId="77777777" w:rsidR="00B142C4" w:rsidRPr="00B142C4" w:rsidRDefault="002C1386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956</w:t>
            </w:r>
          </w:p>
        </w:tc>
        <w:tc>
          <w:tcPr>
            <w:tcW w:w="270" w:type="dxa"/>
            <w:gridSpan w:val="2"/>
          </w:tcPr>
          <w:p w14:paraId="3A9D5B2C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1BF871E" w14:textId="77777777" w:rsidR="00B142C4" w:rsidRPr="00B142C4" w:rsidRDefault="002C1386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28,605</w:t>
            </w:r>
          </w:p>
        </w:tc>
      </w:tr>
      <w:tr w:rsidR="00B142C4" w14:paraId="79697B0B" w14:textId="77777777" w:rsidTr="00B87472">
        <w:trPr>
          <w:trHeight w:hRule="exact" w:val="360"/>
        </w:trPr>
        <w:tc>
          <w:tcPr>
            <w:tcW w:w="4392" w:type="dxa"/>
          </w:tcPr>
          <w:p w14:paraId="42D4385C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</w:tcPr>
          <w:p w14:paraId="6282E8D4" w14:textId="77777777" w:rsidR="00B142C4" w:rsidRPr="00B142C4" w:rsidRDefault="002C1386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8,382</w:t>
            </w:r>
          </w:p>
        </w:tc>
        <w:tc>
          <w:tcPr>
            <w:tcW w:w="270" w:type="dxa"/>
          </w:tcPr>
          <w:p w14:paraId="532AEAD3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307F8A61" w14:textId="5D331742" w:rsidR="00B142C4" w:rsidRPr="00B142C4" w:rsidRDefault="002C1386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(5</w:t>
            </w:r>
            <w:r w:rsidR="00AE461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gridSpan w:val="2"/>
          </w:tcPr>
          <w:p w14:paraId="27EC6A08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3AC70A0" w14:textId="60895C1D" w:rsidR="00B142C4" w:rsidRPr="00B142C4" w:rsidRDefault="002C1386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8,32</w:t>
            </w:r>
            <w:r w:rsidR="00AE461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</w:t>
            </w:r>
          </w:p>
        </w:tc>
      </w:tr>
      <w:tr w:rsidR="00B142C4" w:rsidRPr="001402D7" w14:paraId="3C34849E" w14:textId="77777777" w:rsidTr="00B87472">
        <w:trPr>
          <w:trHeight w:hRule="exact" w:val="360"/>
        </w:trPr>
        <w:tc>
          <w:tcPr>
            <w:tcW w:w="4392" w:type="dxa"/>
          </w:tcPr>
          <w:p w14:paraId="5EA25BCA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5A84BE5" w14:textId="77777777" w:rsidR="00B142C4" w:rsidRPr="00B142C4" w:rsidRDefault="002C1386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98,483</w:t>
            </w:r>
          </w:p>
        </w:tc>
        <w:tc>
          <w:tcPr>
            <w:tcW w:w="270" w:type="dxa"/>
          </w:tcPr>
          <w:p w14:paraId="74745F2A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73B955" w14:textId="77777777" w:rsidR="00B142C4" w:rsidRPr="00B87472" w:rsidRDefault="002C1386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B87472">
              <w:rPr>
                <w:rFonts w:ascii="Angsana New" w:hAnsi="Angsana New"/>
                <w:b/>
                <w:sz w:val="30"/>
                <w:szCs w:val="30"/>
                <w:lang w:eastAsia="en-GB"/>
              </w:rPr>
              <w:t>(2,160)</w:t>
            </w:r>
          </w:p>
        </w:tc>
        <w:tc>
          <w:tcPr>
            <w:tcW w:w="270" w:type="dxa"/>
            <w:gridSpan w:val="2"/>
          </w:tcPr>
          <w:p w14:paraId="0599BB16" w14:textId="77777777" w:rsidR="00B142C4" w:rsidRPr="00B142C4" w:rsidRDefault="00B142C4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B0039" w14:textId="77777777" w:rsidR="00B142C4" w:rsidRPr="00B142C4" w:rsidRDefault="002C1386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96,323</w:t>
            </w:r>
          </w:p>
        </w:tc>
      </w:tr>
      <w:tr w:rsidR="00B142C4" w14:paraId="20905C01" w14:textId="77777777" w:rsidTr="00B87472">
        <w:trPr>
          <w:trHeight w:hRule="exact" w:val="360"/>
        </w:trPr>
        <w:tc>
          <w:tcPr>
            <w:tcW w:w="4392" w:type="dxa"/>
          </w:tcPr>
          <w:p w14:paraId="45D06941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762C3DE" w14:textId="77777777" w:rsidR="00B142C4" w:rsidRPr="00B142C4" w:rsidRDefault="00B142C4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53011302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6B431B20" w14:textId="77777777" w:rsidR="00B142C4" w:rsidRPr="0071769A" w:rsidRDefault="00B142C4" w:rsidP="00717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08748DF2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7A761F01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42C4" w14:paraId="7BF0D2AD" w14:textId="77777777" w:rsidTr="00B87472">
        <w:trPr>
          <w:trHeight w:hRule="exact" w:val="360"/>
        </w:trPr>
        <w:tc>
          <w:tcPr>
            <w:tcW w:w="4392" w:type="dxa"/>
          </w:tcPr>
          <w:p w14:paraId="5D2668E7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14:paraId="25935E41" w14:textId="77777777" w:rsidR="00B142C4" w:rsidRPr="00B142C4" w:rsidRDefault="00B142C4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193B284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3A342FB2" w14:textId="77777777" w:rsidR="00B142C4" w:rsidRPr="00B142C4" w:rsidRDefault="00B142C4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7F168CE9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F28D144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2C4" w14:paraId="38449088" w14:textId="77777777" w:rsidTr="00B87472">
        <w:trPr>
          <w:trHeight w:hRule="exact" w:val="360"/>
        </w:trPr>
        <w:tc>
          <w:tcPr>
            <w:tcW w:w="4392" w:type="dxa"/>
          </w:tcPr>
          <w:p w14:paraId="60CF20CB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052A05F5" w14:textId="77777777" w:rsidR="00B142C4" w:rsidRPr="00B142C4" w:rsidRDefault="002C1386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32,299</w:t>
            </w:r>
          </w:p>
        </w:tc>
        <w:tc>
          <w:tcPr>
            <w:tcW w:w="270" w:type="dxa"/>
          </w:tcPr>
          <w:p w14:paraId="3833454C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1F63E6A" w14:textId="267C1152" w:rsidR="00B142C4" w:rsidRPr="00B142C4" w:rsidRDefault="002C1386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(3,60</w:t>
            </w:r>
            <w:r w:rsidR="00AE461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gridSpan w:val="2"/>
          </w:tcPr>
          <w:p w14:paraId="7EC53F1F" w14:textId="77777777" w:rsidR="00B142C4" w:rsidRPr="00B142C4" w:rsidRDefault="00B142C4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</w:tcPr>
          <w:p w14:paraId="70138790" w14:textId="4C8D9AD2" w:rsidR="00B142C4" w:rsidRPr="00B142C4" w:rsidRDefault="002C1386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28,6</w:t>
            </w:r>
            <w:r w:rsidR="00497F1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97</w:t>
            </w:r>
          </w:p>
        </w:tc>
      </w:tr>
      <w:tr w:rsidR="00B142C4" w:rsidRPr="00A815E0" w14:paraId="61A0A6C4" w14:textId="77777777" w:rsidTr="00B87472">
        <w:trPr>
          <w:trHeight w:hRule="exact" w:val="360"/>
        </w:trPr>
        <w:tc>
          <w:tcPr>
            <w:tcW w:w="4392" w:type="dxa"/>
          </w:tcPr>
          <w:p w14:paraId="39697691" w14:textId="77777777" w:rsidR="00B142C4" w:rsidRPr="00B142C4" w:rsidRDefault="00B142C4" w:rsidP="00B142C4">
            <w:pPr>
              <w:tabs>
                <w:tab w:val="clear" w:pos="227"/>
              </w:tabs>
              <w:spacing w:line="34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DF66541" w14:textId="77777777" w:rsidR="00B142C4" w:rsidRPr="00B142C4" w:rsidRDefault="002C1386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32,299</w:t>
            </w:r>
          </w:p>
        </w:tc>
        <w:tc>
          <w:tcPr>
            <w:tcW w:w="270" w:type="dxa"/>
          </w:tcPr>
          <w:p w14:paraId="10973A85" w14:textId="77777777" w:rsidR="00B142C4" w:rsidRPr="00B142C4" w:rsidRDefault="00B142C4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3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CB3DF" w14:textId="53832987" w:rsidR="00B142C4" w:rsidRPr="00B87472" w:rsidRDefault="002C1386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B87472">
              <w:rPr>
                <w:rFonts w:ascii="Angsana New" w:hAnsi="Angsana New"/>
                <w:b/>
                <w:sz w:val="30"/>
                <w:szCs w:val="30"/>
                <w:lang w:eastAsia="en-GB"/>
              </w:rPr>
              <w:t>(3,6</w:t>
            </w:r>
            <w:r w:rsidR="00AE461C" w:rsidRPr="00B87472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02</w:t>
            </w:r>
            <w:r w:rsidRPr="00B87472">
              <w:rPr>
                <w:rFonts w:ascii="Angsana New" w:hAnsi="Angsana New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gridSpan w:val="2"/>
          </w:tcPr>
          <w:p w14:paraId="407D244A" w14:textId="77777777" w:rsidR="00B142C4" w:rsidRPr="00B142C4" w:rsidRDefault="00B142C4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E60027" w14:textId="4C5E079F" w:rsidR="00B142C4" w:rsidRPr="00B142C4" w:rsidRDefault="002C1386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28,69</w:t>
            </w:r>
            <w:r w:rsidR="00497F1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</w:p>
        </w:tc>
      </w:tr>
      <w:tr w:rsidR="00B142C4" w14:paraId="517EEA79" w14:textId="77777777" w:rsidTr="00B87472">
        <w:trPr>
          <w:trHeight w:hRule="exact" w:val="360"/>
        </w:trPr>
        <w:tc>
          <w:tcPr>
            <w:tcW w:w="4392" w:type="dxa"/>
          </w:tcPr>
          <w:p w14:paraId="6B2A9BCC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7BED8" w14:textId="77777777" w:rsidR="00B142C4" w:rsidRPr="00B142C4" w:rsidRDefault="002C1386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66,184</w:t>
            </w:r>
          </w:p>
        </w:tc>
        <w:tc>
          <w:tcPr>
            <w:tcW w:w="270" w:type="dxa"/>
            <w:vAlign w:val="bottom"/>
          </w:tcPr>
          <w:p w14:paraId="2A51474D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291EDB" w14:textId="77777777" w:rsidR="00B142C4" w:rsidRPr="00B87472" w:rsidRDefault="002C1386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B87472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1,442</w:t>
            </w:r>
          </w:p>
        </w:tc>
        <w:tc>
          <w:tcPr>
            <w:tcW w:w="270" w:type="dxa"/>
            <w:gridSpan w:val="2"/>
            <w:vAlign w:val="bottom"/>
          </w:tcPr>
          <w:p w14:paraId="43916EC8" w14:textId="77777777" w:rsidR="00B142C4" w:rsidRPr="00B142C4" w:rsidRDefault="00B142C4" w:rsidP="00B14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3C37A" w14:textId="77777777" w:rsidR="00B142C4" w:rsidRPr="00B142C4" w:rsidRDefault="002C1386" w:rsidP="00B14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67,626</w:t>
            </w:r>
          </w:p>
        </w:tc>
      </w:tr>
    </w:tbl>
    <w:p w14:paraId="0CF604EB" w14:textId="77777777" w:rsidR="00E9547D" w:rsidRDefault="00E9547D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527607F" w14:textId="77777777" w:rsidR="00E9547D" w:rsidRPr="00547F95" w:rsidRDefault="00E9547D" w:rsidP="00E95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14:paraId="62ADB9A8" w14:textId="77777777" w:rsidR="007D60D6" w:rsidRDefault="007D6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98F3306" w14:textId="6CFBA583" w:rsidR="003C720C" w:rsidRPr="00C31CFB" w:rsidRDefault="00D830A6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31CF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87E55">
        <w:rPr>
          <w:rFonts w:ascii="Angsana New" w:hAnsi="Angsana New"/>
          <w:b/>
          <w:bCs/>
          <w:sz w:val="30"/>
          <w:szCs w:val="30"/>
        </w:rPr>
        <w:t>0</w:t>
      </w:r>
      <w:r w:rsidR="003C720C" w:rsidRPr="00C31CFB">
        <w:rPr>
          <w:rFonts w:ascii="Angsana New" w:hAnsi="Angsana New"/>
          <w:sz w:val="30"/>
          <w:szCs w:val="30"/>
        </w:rPr>
        <w:tab/>
      </w:r>
      <w:r w:rsidR="003C720C" w:rsidRPr="00C31CFB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55A52779" w14:textId="77777777" w:rsidR="00E6546B" w:rsidRPr="00D34CD2" w:rsidRDefault="00E6546B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3BE832EF" w14:textId="3F67C03F" w:rsidR="000870B9" w:rsidRDefault="00AB28C0" w:rsidP="0008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28C0">
        <w:rPr>
          <w:rFonts w:ascii="Angsana New" w:hAnsi="Angsana New"/>
          <w:sz w:val="30"/>
          <w:szCs w:val="30"/>
          <w:cs/>
        </w:rPr>
        <w:t>รายละเอียดเงินปันผล</w:t>
      </w:r>
      <w:r w:rsidR="00497F18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497F18">
        <w:rPr>
          <w:rFonts w:ascii="Angsana New" w:hAnsi="Angsana New"/>
          <w:sz w:val="30"/>
          <w:szCs w:val="30"/>
        </w:rPr>
        <w:t>2563</w:t>
      </w:r>
      <w:r w:rsidRPr="00AB28C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5F6DCD4" w14:textId="77777777" w:rsidR="00AB28C0" w:rsidRPr="00D34CD2" w:rsidRDefault="00AB28C0" w:rsidP="0008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2070"/>
        <w:gridCol w:w="1620"/>
        <w:gridCol w:w="1297"/>
        <w:gridCol w:w="236"/>
        <w:gridCol w:w="7"/>
        <w:gridCol w:w="1430"/>
      </w:tblGrid>
      <w:tr w:rsidR="00AB28C0" w:rsidRPr="00AB28C0" w14:paraId="4085DA90" w14:textId="77777777" w:rsidTr="002A79C9">
        <w:trPr>
          <w:tblHeader/>
        </w:trPr>
        <w:tc>
          <w:tcPr>
            <w:tcW w:w="2790" w:type="dxa"/>
            <w:vAlign w:val="bottom"/>
          </w:tcPr>
          <w:p w14:paraId="7A82A154" w14:textId="77777777" w:rsidR="00AB28C0" w:rsidRPr="00AB28C0" w:rsidRDefault="00AB28C0" w:rsidP="00AB2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0741E70" w14:textId="77777777" w:rsidR="00AB28C0" w:rsidRPr="00AB28C0" w:rsidRDefault="00AB28C0" w:rsidP="0033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8C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01C0592D" w14:textId="77777777" w:rsidR="00AB28C0" w:rsidRPr="00AB28C0" w:rsidRDefault="00AB28C0" w:rsidP="00AB2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8C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</w:tcPr>
          <w:p w14:paraId="4B29C673" w14:textId="77777777" w:rsidR="00AB28C0" w:rsidRPr="00AB28C0" w:rsidRDefault="00AB28C0" w:rsidP="00AB2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8C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1CAF0A79" w14:textId="77777777" w:rsidR="00AB28C0" w:rsidRPr="00AB28C0" w:rsidRDefault="00AB28C0" w:rsidP="00AB2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02318347" w14:textId="77777777" w:rsidR="00AB28C0" w:rsidRPr="00AB28C0" w:rsidDel="00D43E7A" w:rsidRDefault="00AB28C0" w:rsidP="00AB2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8C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B28C0" w:rsidRPr="00AB28C0" w14:paraId="4CC21A89" w14:textId="77777777" w:rsidTr="002A79C9">
        <w:trPr>
          <w:tblHeader/>
        </w:trPr>
        <w:tc>
          <w:tcPr>
            <w:tcW w:w="2790" w:type="dxa"/>
          </w:tcPr>
          <w:p w14:paraId="6A1EA0C0" w14:textId="4D0241DB" w:rsidR="00AB28C0" w:rsidRPr="00497F18" w:rsidRDefault="00497F18" w:rsidP="00AB2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97F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070" w:type="dxa"/>
          </w:tcPr>
          <w:p w14:paraId="3409DFCF" w14:textId="77777777" w:rsidR="00AB28C0" w:rsidRPr="00AB28C0" w:rsidRDefault="00AB28C0" w:rsidP="00AB2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DBDDEA" w14:textId="77777777" w:rsidR="00AB28C0" w:rsidRPr="00AB28C0" w:rsidRDefault="00AB28C0" w:rsidP="00AB2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02DD526C" w14:textId="77777777" w:rsidR="00AB28C0" w:rsidRPr="001E56FA" w:rsidRDefault="00AB28C0" w:rsidP="00AB2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5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FAFA8CF" w14:textId="77777777" w:rsidR="00AB28C0" w:rsidRPr="001E56FA" w:rsidRDefault="00AB28C0" w:rsidP="00AB2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7" w:type="dxa"/>
            <w:gridSpan w:val="2"/>
          </w:tcPr>
          <w:p w14:paraId="10EC1A85" w14:textId="77777777" w:rsidR="00AB28C0" w:rsidRPr="001E56FA" w:rsidRDefault="00AB28C0" w:rsidP="00AB2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5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53BA" w:rsidRPr="00AB28C0" w14:paraId="4440A707" w14:textId="77777777" w:rsidTr="00D34CD2">
        <w:tc>
          <w:tcPr>
            <w:tcW w:w="2790" w:type="dxa"/>
          </w:tcPr>
          <w:p w14:paraId="4D80D8C7" w14:textId="6D1E5C3A" w:rsidR="00AB28C0" w:rsidRPr="0071769A" w:rsidRDefault="00AB28C0" w:rsidP="00AB2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1769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E862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862B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0" w:type="dxa"/>
          </w:tcPr>
          <w:p w14:paraId="6309306B" w14:textId="77777777" w:rsidR="00AB28C0" w:rsidRPr="00AB28C0" w:rsidRDefault="00AB28C0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FE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34FE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729368D0" w14:textId="77777777" w:rsidR="00AB28C0" w:rsidRPr="00AB28C0" w:rsidRDefault="00AB28C0" w:rsidP="001A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4FEE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7" w:type="dxa"/>
          </w:tcPr>
          <w:p w14:paraId="1C28DBA4" w14:textId="77777777" w:rsidR="00AB28C0" w:rsidRPr="00614284" w:rsidRDefault="00AB28C0" w:rsidP="001A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360" w:lineRule="exact"/>
              <w:ind w:left="-122" w:right="-118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28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1428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14284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43" w:type="dxa"/>
            <w:gridSpan w:val="2"/>
          </w:tcPr>
          <w:p w14:paraId="667EE197" w14:textId="77777777" w:rsidR="00AB28C0" w:rsidRPr="00614284" w:rsidRDefault="00AB28C0" w:rsidP="00E7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CA154D8" w14:textId="77777777" w:rsidR="00AB28C0" w:rsidRPr="00614284" w:rsidRDefault="00AB28C0" w:rsidP="002A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14284">
              <w:rPr>
                <w:rFonts w:asciiTheme="majorBidi" w:hAnsiTheme="majorBidi" w:cstheme="majorBidi"/>
                <w:sz w:val="30"/>
                <w:szCs w:val="30"/>
              </w:rPr>
              <w:t>357.47</w:t>
            </w:r>
          </w:p>
        </w:tc>
      </w:tr>
      <w:tr w:rsidR="00375056" w:rsidRPr="00AB28C0" w14:paraId="6EABBC2F" w14:textId="77777777" w:rsidTr="00D34CD2">
        <w:tc>
          <w:tcPr>
            <w:tcW w:w="2790" w:type="dxa"/>
          </w:tcPr>
          <w:p w14:paraId="7F549919" w14:textId="6864161A" w:rsidR="00375056" w:rsidRPr="0071769A" w:rsidRDefault="00375056" w:rsidP="00AB2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1769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E862B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="00E862B7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2070" w:type="dxa"/>
          </w:tcPr>
          <w:p w14:paraId="6B8240F3" w14:textId="77777777" w:rsidR="00375056" w:rsidRPr="003359AA" w:rsidRDefault="003359AA" w:rsidP="00B8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3359AA"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Pr="003359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359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7F02A7A1" w14:textId="77777777" w:rsidR="00375056" w:rsidRPr="00B67BE2" w:rsidRDefault="00B67BE2" w:rsidP="001A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7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B67BE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7" w:type="dxa"/>
          </w:tcPr>
          <w:p w14:paraId="23E5C759" w14:textId="77777777" w:rsidR="00375056" w:rsidRPr="00614284" w:rsidRDefault="00B67BE2" w:rsidP="001A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360" w:lineRule="exact"/>
              <w:ind w:left="-122" w:right="-118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0.36</w:t>
            </w:r>
          </w:p>
        </w:tc>
        <w:tc>
          <w:tcPr>
            <w:tcW w:w="243" w:type="dxa"/>
            <w:gridSpan w:val="2"/>
          </w:tcPr>
          <w:p w14:paraId="411D5E8C" w14:textId="77777777" w:rsidR="00375056" w:rsidRPr="00614284" w:rsidRDefault="00375056" w:rsidP="00E7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EC10A10" w14:textId="77777777" w:rsidR="00375056" w:rsidRPr="00614284" w:rsidRDefault="00B67BE2" w:rsidP="002A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313.87</w:t>
            </w:r>
          </w:p>
        </w:tc>
      </w:tr>
    </w:tbl>
    <w:p w14:paraId="61673F48" w14:textId="77777777" w:rsidR="00A1295A" w:rsidRPr="00D34CD2" w:rsidRDefault="00A1295A" w:rsidP="00C31CFB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50F3A26B" w14:textId="3FA551B5" w:rsidR="004D7767" w:rsidRPr="00144E97" w:rsidRDefault="00D830A6" w:rsidP="00A97F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D830A6">
        <w:rPr>
          <w:rFonts w:ascii="Angsana New" w:hAnsi="Angsana New" w:cs="Angsana New"/>
          <w:b/>
          <w:bCs/>
          <w:lang w:val="en-US"/>
        </w:rPr>
        <w:t>1</w:t>
      </w:r>
      <w:r w:rsidR="00587E55">
        <w:rPr>
          <w:rFonts w:ascii="Angsana New" w:hAnsi="Angsana New" w:cs="Angsana New"/>
          <w:b/>
          <w:bCs/>
          <w:lang w:val="en-US"/>
        </w:rPr>
        <w:t>1</w:t>
      </w:r>
      <w:r w:rsidR="004D7767" w:rsidRPr="00144E97">
        <w:rPr>
          <w:rFonts w:ascii="Angsana New" w:hAnsi="Angsana New" w:cs="Angsana New"/>
          <w:b/>
          <w:bCs/>
          <w:lang w:val="en-US"/>
        </w:rPr>
        <w:tab/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ภาระผูกพัน</w:t>
      </w:r>
      <w:r w:rsidR="00646E49">
        <w:rPr>
          <w:rFonts w:ascii="Angsana New" w:hAnsi="Angsana New" w:cs="Angsana New"/>
          <w:b/>
          <w:bCs/>
          <w:cs/>
          <w:lang w:val="en-US"/>
        </w:rPr>
        <w:t>กับบุคคลหรือกิจกา</w:t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รที่ไม่เกี่ยวข้องกัน</w:t>
      </w:r>
    </w:p>
    <w:p w14:paraId="2DAAC6FA" w14:textId="77777777" w:rsidR="00A97F8F" w:rsidRPr="00D34CD2" w:rsidRDefault="00A97F8F" w:rsidP="00A97F8F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9"/>
        <w:gridCol w:w="2070"/>
        <w:gridCol w:w="268"/>
        <w:gridCol w:w="1983"/>
      </w:tblGrid>
      <w:tr w:rsidR="0067228A" w:rsidRPr="009C152A" w14:paraId="3F701FAE" w14:textId="77777777" w:rsidTr="001A326A">
        <w:trPr>
          <w:trHeight w:hRule="exact" w:val="360"/>
          <w:tblHeader/>
        </w:trPr>
        <w:tc>
          <w:tcPr>
            <w:tcW w:w="2714" w:type="pct"/>
          </w:tcPr>
          <w:p w14:paraId="0BA03213" w14:textId="77777777" w:rsidR="00A97F8F" w:rsidRPr="007E004C" w:rsidRDefault="007E004C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870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E00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870B9"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0870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5" w:type="pct"/>
          </w:tcPr>
          <w:p w14:paraId="1BADC0CC" w14:textId="77777777" w:rsidR="00A97F8F" w:rsidRPr="00ED730E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73CA06EE" w14:textId="77777777" w:rsidR="00A97F8F" w:rsidRPr="00ED730E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pct"/>
          </w:tcPr>
          <w:p w14:paraId="2878DAD7" w14:textId="77777777" w:rsidR="00A97F8F" w:rsidRPr="00936319" w:rsidRDefault="00A97F8F" w:rsidP="0014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9C152A" w14:paraId="64A1FD30" w14:textId="77777777" w:rsidTr="0071769A">
        <w:trPr>
          <w:trHeight w:hRule="exact" w:val="326"/>
          <w:tblHeader/>
        </w:trPr>
        <w:tc>
          <w:tcPr>
            <w:tcW w:w="2714" w:type="pct"/>
          </w:tcPr>
          <w:p w14:paraId="4B7C2B2E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6" w:type="pct"/>
            <w:gridSpan w:val="3"/>
          </w:tcPr>
          <w:p w14:paraId="75915CCC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9C152A" w14:paraId="6A793978" w14:textId="77777777" w:rsidTr="001A326A">
        <w:trPr>
          <w:trHeight w:hRule="exact" w:val="360"/>
        </w:trPr>
        <w:tc>
          <w:tcPr>
            <w:tcW w:w="2714" w:type="pct"/>
          </w:tcPr>
          <w:p w14:paraId="357AF6AD" w14:textId="77777777" w:rsidR="00121031" w:rsidRPr="00ED730E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95" w:type="pct"/>
          </w:tcPr>
          <w:p w14:paraId="49561553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067D0020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8" w:type="pct"/>
          </w:tcPr>
          <w:p w14:paraId="047A7F7B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7228A" w:rsidRPr="009C152A" w14:paraId="4AF8528E" w14:textId="77777777" w:rsidTr="001A326A">
        <w:trPr>
          <w:trHeight w:hRule="exact" w:val="360"/>
        </w:trPr>
        <w:tc>
          <w:tcPr>
            <w:tcW w:w="2714" w:type="pct"/>
          </w:tcPr>
          <w:p w14:paraId="479E9BBE" w14:textId="77777777" w:rsidR="00121031" w:rsidRPr="00ED730E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095" w:type="pct"/>
          </w:tcPr>
          <w:p w14:paraId="2AC99820" w14:textId="77777777" w:rsidR="00121031" w:rsidRPr="00DD1D5F" w:rsidRDefault="002C1386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7,477</w:t>
            </w:r>
          </w:p>
        </w:tc>
        <w:tc>
          <w:tcPr>
            <w:tcW w:w="142" w:type="pct"/>
          </w:tcPr>
          <w:p w14:paraId="12DDBDC6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48" w:type="pct"/>
          </w:tcPr>
          <w:p w14:paraId="5FC6069B" w14:textId="77777777" w:rsidR="00121031" w:rsidRPr="00ED730E" w:rsidRDefault="002C1386" w:rsidP="002A79C9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2,605</w:t>
            </w:r>
          </w:p>
        </w:tc>
      </w:tr>
      <w:tr w:rsidR="00DD1D5F" w:rsidRPr="009C152A" w14:paraId="211456B2" w14:textId="77777777" w:rsidTr="001A326A">
        <w:trPr>
          <w:trHeight w:hRule="exact" w:val="360"/>
        </w:trPr>
        <w:tc>
          <w:tcPr>
            <w:tcW w:w="2714" w:type="pct"/>
          </w:tcPr>
          <w:p w14:paraId="33840128" w14:textId="77777777" w:rsidR="00DD1D5F" w:rsidRPr="00DD1D5F" w:rsidRDefault="00DD1D5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โปรแกรม</w:t>
            </w:r>
          </w:p>
        </w:tc>
        <w:tc>
          <w:tcPr>
            <w:tcW w:w="1095" w:type="pct"/>
          </w:tcPr>
          <w:p w14:paraId="6A2D20C3" w14:textId="77777777" w:rsidR="00DD1D5F" w:rsidRPr="00ED730E" w:rsidRDefault="002C1386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5,347</w:t>
            </w:r>
          </w:p>
        </w:tc>
        <w:tc>
          <w:tcPr>
            <w:tcW w:w="142" w:type="pct"/>
          </w:tcPr>
          <w:p w14:paraId="604ED2BF" w14:textId="77777777" w:rsidR="00DD1D5F" w:rsidRPr="00ED730E" w:rsidRDefault="00DD1D5F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48" w:type="pct"/>
          </w:tcPr>
          <w:p w14:paraId="4AF7D788" w14:textId="77777777" w:rsidR="00DD1D5F" w:rsidRPr="00ED730E" w:rsidRDefault="002C1386" w:rsidP="00C31CFB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5,347</w:t>
            </w:r>
          </w:p>
        </w:tc>
      </w:tr>
      <w:tr w:rsidR="0067228A" w:rsidRPr="009C152A" w14:paraId="3CC36296" w14:textId="77777777" w:rsidTr="001A326A">
        <w:trPr>
          <w:trHeight w:hRule="exact" w:val="360"/>
        </w:trPr>
        <w:tc>
          <w:tcPr>
            <w:tcW w:w="2714" w:type="pct"/>
          </w:tcPr>
          <w:p w14:paraId="244EBFC9" w14:textId="77777777" w:rsidR="00121031" w:rsidRPr="00ED730E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7C2042AE" w14:textId="77777777" w:rsidR="00121031" w:rsidRPr="00B72AED" w:rsidRDefault="002C1386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12,824</w:t>
            </w:r>
          </w:p>
        </w:tc>
        <w:tc>
          <w:tcPr>
            <w:tcW w:w="142" w:type="pct"/>
          </w:tcPr>
          <w:p w14:paraId="7CAB040B" w14:textId="77777777" w:rsidR="00121031" w:rsidRPr="00B72AED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double" w:sz="4" w:space="0" w:color="auto"/>
            </w:tcBorders>
          </w:tcPr>
          <w:p w14:paraId="47C71D7F" w14:textId="77777777" w:rsidR="00121031" w:rsidRPr="00ED730E" w:rsidRDefault="002C1386" w:rsidP="00C31CFB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7,952</w:t>
            </w:r>
          </w:p>
        </w:tc>
      </w:tr>
      <w:tr w:rsidR="0067228A" w:rsidRPr="00346816" w14:paraId="240450EE" w14:textId="77777777" w:rsidTr="001A326A">
        <w:tc>
          <w:tcPr>
            <w:tcW w:w="2714" w:type="pct"/>
          </w:tcPr>
          <w:p w14:paraId="2EA9D8FA" w14:textId="77777777" w:rsidR="007E004C" w:rsidRPr="00346816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5" w:type="pct"/>
          </w:tcPr>
          <w:p w14:paraId="44F5C969" w14:textId="77777777" w:rsidR="007E004C" w:rsidRPr="00346816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pct"/>
          </w:tcPr>
          <w:p w14:paraId="243C8BC6" w14:textId="77777777" w:rsidR="007E004C" w:rsidRPr="00346816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8" w:type="pct"/>
          </w:tcPr>
          <w:p w14:paraId="41CB0179" w14:textId="77777777" w:rsidR="007E004C" w:rsidRPr="00346816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600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228A" w:rsidRPr="009C152A" w14:paraId="5B4E88B0" w14:textId="77777777" w:rsidTr="001A326A">
        <w:trPr>
          <w:trHeight w:hRule="exact" w:val="374"/>
        </w:trPr>
        <w:tc>
          <w:tcPr>
            <w:tcW w:w="2714" w:type="pct"/>
          </w:tcPr>
          <w:p w14:paraId="54A1895C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95" w:type="pct"/>
          </w:tcPr>
          <w:p w14:paraId="541F7286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79724B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pct"/>
          </w:tcPr>
          <w:p w14:paraId="2F228B80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6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28A" w:rsidRPr="009C152A" w14:paraId="2A0F22A0" w14:textId="77777777" w:rsidTr="001A326A">
        <w:trPr>
          <w:trHeight w:hRule="exact" w:val="374"/>
        </w:trPr>
        <w:tc>
          <w:tcPr>
            <w:tcW w:w="2714" w:type="pct"/>
          </w:tcPr>
          <w:p w14:paraId="6EDEA3F2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95" w:type="pct"/>
          </w:tcPr>
          <w:p w14:paraId="6E447D36" w14:textId="6782DB12" w:rsidR="007E004C" w:rsidRPr="00ED730E" w:rsidRDefault="002C1386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74,34</w:t>
            </w:r>
            <w:r w:rsidR="00587E5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54847C06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pct"/>
          </w:tcPr>
          <w:p w14:paraId="7996D24F" w14:textId="33B0504B" w:rsidR="007E004C" w:rsidRPr="00ED730E" w:rsidRDefault="002C1386" w:rsidP="00C31CFB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74,34</w:t>
            </w:r>
            <w:r w:rsidR="00E862B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67228A" w:rsidRPr="009C152A" w14:paraId="7BFDA050" w14:textId="77777777" w:rsidTr="001A326A">
        <w:trPr>
          <w:trHeight w:hRule="exact" w:val="374"/>
        </w:trPr>
        <w:tc>
          <w:tcPr>
            <w:tcW w:w="2714" w:type="pct"/>
          </w:tcPr>
          <w:p w14:paraId="21B02CC4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  <w:r w:rsidR="00047CA7">
              <w:rPr>
                <w:rFonts w:ascii="Angsana New" w:hAnsi="Angsana New" w:hint="cs"/>
                <w:sz w:val="30"/>
                <w:szCs w:val="30"/>
                <w:cs/>
              </w:rPr>
              <w:t>บริษัทและ</w:t>
            </w:r>
            <w:r w:rsidRPr="00ED730E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095" w:type="pct"/>
          </w:tcPr>
          <w:p w14:paraId="7EB23078" w14:textId="77777777" w:rsidR="007E004C" w:rsidRPr="00ED730E" w:rsidRDefault="002C1386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201,085</w:t>
            </w:r>
          </w:p>
        </w:tc>
        <w:tc>
          <w:tcPr>
            <w:tcW w:w="142" w:type="pct"/>
          </w:tcPr>
          <w:p w14:paraId="14FA608F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pct"/>
          </w:tcPr>
          <w:p w14:paraId="64571641" w14:textId="77777777" w:rsidR="007E004C" w:rsidRPr="00ED730E" w:rsidRDefault="002C1386" w:rsidP="00C31CFB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188,863</w:t>
            </w:r>
          </w:p>
        </w:tc>
      </w:tr>
      <w:tr w:rsidR="0067228A" w:rsidRPr="009C152A" w14:paraId="6EF0B708" w14:textId="77777777" w:rsidTr="001A326A">
        <w:trPr>
          <w:trHeight w:hRule="exact" w:val="374"/>
        </w:trPr>
        <w:tc>
          <w:tcPr>
            <w:tcW w:w="2714" w:type="pct"/>
          </w:tcPr>
          <w:p w14:paraId="4BFC220F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22B3832D" w14:textId="293999F7" w:rsidR="007E004C" w:rsidRPr="001D6F5A" w:rsidRDefault="002C1386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275,</w:t>
            </w:r>
            <w:r w:rsidR="00587E55">
              <w:rPr>
                <w:rFonts w:ascii="Angsana New" w:hAnsi="Angsana New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142" w:type="pct"/>
          </w:tcPr>
          <w:p w14:paraId="5BBC1423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double" w:sz="4" w:space="0" w:color="auto"/>
            </w:tcBorders>
          </w:tcPr>
          <w:p w14:paraId="595D64CB" w14:textId="77777777" w:rsidR="007E004C" w:rsidRPr="00ED730E" w:rsidRDefault="002C1386" w:rsidP="00C31CFB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263,205</w:t>
            </w:r>
          </w:p>
        </w:tc>
      </w:tr>
    </w:tbl>
    <w:p w14:paraId="23AA8E57" w14:textId="77777777" w:rsidR="00936319" w:rsidRPr="001A326A" w:rsidRDefault="00936319" w:rsidP="009915CE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12370C0" w14:textId="77777777" w:rsidR="00813EAE" w:rsidRPr="00EE61C1" w:rsidRDefault="00813EAE" w:rsidP="00446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สัญญาจัดจำหน่ายสินค้าและบริการ</w:t>
      </w:r>
    </w:p>
    <w:p w14:paraId="27A96B17" w14:textId="77777777" w:rsidR="00813EAE" w:rsidRPr="001A326A" w:rsidRDefault="00813EAE" w:rsidP="002B1AD2">
      <w:pPr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297E1611" w14:textId="77777777" w:rsidR="00813EAE" w:rsidRPr="00EE61C1" w:rsidRDefault="00813EAE" w:rsidP="0099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  <w:r w:rsidRPr="00EE61C1">
        <w:rPr>
          <w:rFonts w:ascii="Angsana New" w:hAnsi="Angsana New"/>
          <w:sz w:val="32"/>
          <w:szCs w:val="32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โดยมีค่าตอบแทนที่แตกต่างกันขึ้นอยู่กับปริมาณ</w:t>
      </w:r>
      <w:r w:rsidR="00736B5B" w:rsidRPr="00EE61C1">
        <w:rPr>
          <w:rFonts w:ascii="Angsana New" w:hAnsi="Angsana New"/>
          <w:sz w:val="32"/>
          <w:szCs w:val="32"/>
          <w:cs/>
        </w:rPr>
        <w:t>ของ</w:t>
      </w:r>
      <w:r w:rsidRPr="00EE61C1">
        <w:rPr>
          <w:rFonts w:ascii="Angsana New" w:hAnsi="Angsana New"/>
          <w:sz w:val="32"/>
          <w:szCs w:val="32"/>
          <w:cs/>
        </w:rPr>
        <w:t>ธุรกิจที่กระทำ ค่าตอบแทนที่เรียกเก็บมายังกลุ่มบริษัทมีอัตราที่แน่นอนและมีการปรับปรุงเป็นระยะๆ โดยปกติ</w:t>
      </w:r>
      <w:r w:rsidR="00736B5B" w:rsidRPr="00EE61C1">
        <w:rPr>
          <w:rFonts w:ascii="Angsana New" w:hAnsi="Angsana New"/>
          <w:sz w:val="32"/>
          <w:szCs w:val="32"/>
          <w:cs/>
        </w:rPr>
        <w:t>กลุ่มบริษัท</w:t>
      </w:r>
      <w:r w:rsidRPr="00EE61C1">
        <w:rPr>
          <w:rFonts w:ascii="Angsana New" w:hAnsi="Angsana New"/>
          <w:sz w:val="32"/>
          <w:szCs w:val="32"/>
          <w:cs/>
        </w:rPr>
        <w:t>สามารถยกเลิก</w:t>
      </w:r>
      <w:r w:rsidR="00912A00" w:rsidRPr="00EE61C1">
        <w:rPr>
          <w:rFonts w:ascii="Angsana New" w:hAnsi="Angsana New"/>
          <w:sz w:val="32"/>
          <w:szCs w:val="32"/>
          <w:cs/>
        </w:rPr>
        <w:t>สัญญาได้ภายในหนึ่งปีโดยที่</w:t>
      </w:r>
      <w:r w:rsidRPr="00EE61C1">
        <w:rPr>
          <w:rFonts w:ascii="Angsana New" w:hAnsi="Angsana New"/>
          <w:sz w:val="32"/>
          <w:szCs w:val="32"/>
          <w:cs/>
        </w:rPr>
        <w:t>ไม่มีภาระใดๆ</w:t>
      </w:r>
      <w:r w:rsidR="00912A00" w:rsidRPr="00EE61C1">
        <w:rPr>
          <w:rFonts w:ascii="Angsana New" w:hAnsi="Angsana New"/>
          <w:sz w:val="32"/>
          <w:szCs w:val="32"/>
          <w:cs/>
        </w:rPr>
        <w:t>ที่มีนัยสำคัญ</w:t>
      </w:r>
    </w:p>
    <w:p w14:paraId="6521534E" w14:textId="77777777" w:rsidR="00CE50C9" w:rsidRPr="001A326A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A85BBF7" w14:textId="77777777" w:rsidR="00137B44" w:rsidRPr="00EE61C1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หนี้สินท</w:t>
      </w:r>
      <w:r w:rsidR="00C2344B"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t>ี่อาจ</w:t>
      </w:r>
      <w:r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t>เกิดขึ้น</w:t>
      </w:r>
    </w:p>
    <w:p w14:paraId="0788CA66" w14:textId="77777777" w:rsidR="0021109B" w:rsidRPr="001A326A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5C97277" w14:textId="7AE3D581" w:rsidR="00D34CD2" w:rsidRDefault="00D45663" w:rsidP="0099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E61C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870B9" w:rsidRPr="007647B1">
        <w:rPr>
          <w:rFonts w:ascii="Angsana New" w:eastAsia="MS Mincho" w:hAnsi="Angsana New"/>
          <w:sz w:val="30"/>
          <w:szCs w:val="30"/>
        </w:rPr>
        <w:t>3</w:t>
      </w:r>
      <w:r w:rsidR="000870B9">
        <w:rPr>
          <w:rFonts w:ascii="Angsana New" w:eastAsia="MS Mincho" w:hAnsi="Angsana New"/>
          <w:sz w:val="30"/>
          <w:szCs w:val="30"/>
        </w:rPr>
        <w:t>1</w:t>
      </w:r>
      <w:r w:rsidR="000870B9" w:rsidRPr="007647B1">
        <w:rPr>
          <w:rFonts w:ascii="Angsana New" w:eastAsia="MS Mincho" w:hAnsi="Angsana New"/>
          <w:sz w:val="30"/>
          <w:szCs w:val="30"/>
        </w:rPr>
        <w:t xml:space="preserve"> </w:t>
      </w:r>
      <w:r w:rsidR="000870B9">
        <w:rPr>
          <w:rFonts w:ascii="Angsana New" w:eastAsia="MS Mincho" w:hAnsi="Angsana New" w:hint="cs"/>
          <w:sz w:val="30"/>
          <w:szCs w:val="30"/>
          <w:cs/>
        </w:rPr>
        <w:t>มีนาคม</w:t>
      </w:r>
      <w:r w:rsidRPr="00EE61C1">
        <w:rPr>
          <w:rFonts w:ascii="Angsana New" w:hAnsi="Angsana New" w:hint="cs"/>
          <w:sz w:val="32"/>
          <w:szCs w:val="32"/>
          <w:cs/>
        </w:rPr>
        <w:t xml:space="preserve"> </w:t>
      </w:r>
      <w:r w:rsidR="00CF50EF" w:rsidRPr="00EE61C1">
        <w:rPr>
          <w:rFonts w:ascii="Angsana New" w:hAnsi="Angsana New"/>
          <w:sz w:val="32"/>
          <w:szCs w:val="32"/>
        </w:rPr>
        <w:t>2</w:t>
      </w:r>
      <w:r w:rsidR="00D130F3" w:rsidRPr="00EE61C1">
        <w:rPr>
          <w:rFonts w:ascii="Angsana New" w:hAnsi="Angsana New"/>
          <w:sz w:val="32"/>
          <w:szCs w:val="32"/>
        </w:rPr>
        <w:t>5</w:t>
      </w:r>
      <w:r w:rsidR="00CF50EF" w:rsidRPr="00EE61C1">
        <w:rPr>
          <w:rFonts w:ascii="Angsana New" w:hAnsi="Angsana New"/>
          <w:sz w:val="32"/>
          <w:szCs w:val="32"/>
        </w:rPr>
        <w:t>6</w:t>
      </w:r>
      <w:r w:rsidR="000870B9">
        <w:rPr>
          <w:rFonts w:ascii="Angsana New" w:hAnsi="Angsana New"/>
          <w:sz w:val="32"/>
          <w:szCs w:val="32"/>
        </w:rPr>
        <w:t>4</w:t>
      </w:r>
      <w:r w:rsidRPr="00EE61C1">
        <w:rPr>
          <w:rFonts w:ascii="Angsana New" w:hAnsi="Angsana New"/>
          <w:sz w:val="32"/>
          <w:szCs w:val="32"/>
        </w:rPr>
        <w:t xml:space="preserve"> </w:t>
      </w:r>
      <w:r w:rsidRPr="00EE61C1">
        <w:rPr>
          <w:rFonts w:ascii="Angsana New" w:hAnsi="Angsana New"/>
          <w:sz w:val="32"/>
          <w:szCs w:val="32"/>
          <w:cs/>
        </w:rPr>
        <w:t>บริษัทมี</w:t>
      </w:r>
      <w:r w:rsidRPr="00EE61C1">
        <w:rPr>
          <w:rFonts w:ascii="Angsana New" w:hAnsi="Angsana New" w:hint="cs"/>
          <w:sz w:val="32"/>
          <w:szCs w:val="32"/>
          <w:cs/>
        </w:rPr>
        <w:t>หนี้สินที่อาจเกิดขึ้นกับ</w:t>
      </w:r>
      <w:r w:rsidRPr="00EE61C1">
        <w:rPr>
          <w:rFonts w:ascii="Angsana New" w:hAnsi="Angsana New"/>
          <w:sz w:val="32"/>
          <w:szCs w:val="32"/>
          <w:cs/>
        </w:rPr>
        <w:t>สถาบันการเงินเพื่อค้ำประกัน</w:t>
      </w:r>
      <w:r w:rsidRPr="00EE61C1">
        <w:rPr>
          <w:rFonts w:ascii="Angsana New" w:hAnsi="Angsana New" w:hint="cs"/>
          <w:sz w:val="32"/>
          <w:szCs w:val="32"/>
          <w:cs/>
        </w:rPr>
        <w:t>วงเงินกู้ยืมของบริษัทย่อ</w:t>
      </w:r>
      <w:r w:rsidR="00311595">
        <w:rPr>
          <w:rFonts w:ascii="Angsana New" w:hAnsi="Angsana New" w:hint="cs"/>
          <w:sz w:val="32"/>
          <w:szCs w:val="32"/>
          <w:cs/>
        </w:rPr>
        <w:t>ย</w:t>
      </w:r>
      <w:r w:rsidRPr="00EE61C1">
        <w:rPr>
          <w:rFonts w:ascii="Angsana New" w:hAnsi="Angsana New" w:hint="cs"/>
          <w:sz w:val="32"/>
          <w:szCs w:val="32"/>
          <w:cs/>
        </w:rPr>
        <w:t>หลายแห่ง</w:t>
      </w:r>
      <w:r w:rsidRPr="00EE61C1">
        <w:rPr>
          <w:rFonts w:ascii="Angsana New" w:hAnsi="Angsana New"/>
          <w:sz w:val="32"/>
          <w:szCs w:val="32"/>
          <w:cs/>
        </w:rPr>
        <w:t xml:space="preserve"> เป็นจำนวนเงิ</w:t>
      </w:r>
      <w:r w:rsidRPr="00EE61C1">
        <w:rPr>
          <w:rFonts w:ascii="Angsana New" w:hAnsi="Angsana New" w:hint="cs"/>
          <w:sz w:val="32"/>
          <w:szCs w:val="32"/>
          <w:cs/>
        </w:rPr>
        <w:t>น</w:t>
      </w:r>
      <w:r w:rsidR="005D6333">
        <w:rPr>
          <w:rFonts w:ascii="Angsana New" w:hAnsi="Angsana New"/>
          <w:sz w:val="32"/>
          <w:szCs w:val="32"/>
        </w:rPr>
        <w:t xml:space="preserve"> </w:t>
      </w:r>
      <w:r w:rsidR="002C1386">
        <w:rPr>
          <w:rFonts w:ascii="Angsana New" w:hAnsi="Angsana New"/>
          <w:sz w:val="32"/>
          <w:szCs w:val="32"/>
        </w:rPr>
        <w:t xml:space="preserve">2,458 </w:t>
      </w:r>
      <w:r w:rsidRPr="00EE61C1">
        <w:rPr>
          <w:rFonts w:ascii="Angsana New" w:hAnsi="Angsana New"/>
          <w:sz w:val="32"/>
          <w:szCs w:val="32"/>
          <w:cs/>
        </w:rPr>
        <w:t>ล้านบาท</w:t>
      </w:r>
      <w:r w:rsidR="002F11C5" w:rsidRPr="00EE61C1">
        <w:rPr>
          <w:rFonts w:ascii="Angsana New" w:hAnsi="Angsana New"/>
          <w:sz w:val="32"/>
          <w:szCs w:val="32"/>
        </w:rPr>
        <w:t xml:space="preserve"> </w:t>
      </w:r>
      <w:r w:rsidR="002C1386">
        <w:rPr>
          <w:rFonts w:ascii="Angsana New" w:hAnsi="Angsana New" w:hint="cs"/>
          <w:sz w:val="32"/>
          <w:szCs w:val="32"/>
          <w:cs/>
        </w:rPr>
        <w:t>และ</w:t>
      </w:r>
      <w:r w:rsidR="002C1386">
        <w:rPr>
          <w:rFonts w:ascii="Angsana New" w:hAnsi="Angsana New"/>
          <w:sz w:val="32"/>
          <w:szCs w:val="32"/>
        </w:rPr>
        <w:t xml:space="preserve"> 59</w:t>
      </w:r>
      <w:r w:rsidR="005D6333">
        <w:rPr>
          <w:rFonts w:ascii="Angsana New" w:hAnsi="Angsana New"/>
          <w:sz w:val="32"/>
          <w:szCs w:val="32"/>
        </w:rPr>
        <w:t xml:space="preserve"> </w:t>
      </w:r>
      <w:r w:rsidR="002F11C5" w:rsidRPr="00EE61C1">
        <w:rPr>
          <w:rFonts w:ascii="Angsana New" w:hAnsi="Angsana New" w:hint="cs"/>
          <w:sz w:val="32"/>
          <w:szCs w:val="32"/>
          <w:cs/>
        </w:rPr>
        <w:t xml:space="preserve">ล้านเหรียญสหรัฐอมเริกา </w:t>
      </w:r>
      <w:r w:rsidRPr="00EE61C1">
        <w:rPr>
          <w:rFonts w:ascii="Angsana New" w:hAnsi="Angsana New"/>
          <w:i/>
          <w:iCs/>
          <w:sz w:val="32"/>
          <w:szCs w:val="32"/>
          <w:cs/>
        </w:rPr>
        <w:t>(</w:t>
      </w:r>
      <w:r w:rsidR="00D130F3" w:rsidRPr="00EE61C1">
        <w:rPr>
          <w:rFonts w:ascii="Angsana New" w:hAnsi="Angsana New"/>
          <w:i/>
          <w:iCs/>
          <w:sz w:val="32"/>
          <w:szCs w:val="32"/>
        </w:rPr>
        <w:t>3</w:t>
      </w:r>
      <w:r w:rsidR="00D830A6" w:rsidRPr="00EE61C1">
        <w:rPr>
          <w:rFonts w:ascii="Angsana New" w:hAnsi="Angsana New"/>
          <w:i/>
          <w:iCs/>
          <w:sz w:val="32"/>
          <w:szCs w:val="32"/>
        </w:rPr>
        <w:t>1</w:t>
      </w:r>
      <w:r w:rsidRPr="00EE61C1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EE61C1">
        <w:rPr>
          <w:rFonts w:ascii="Angsana New" w:hAnsi="Angsana New" w:hint="cs"/>
          <w:i/>
          <w:iCs/>
          <w:sz w:val="32"/>
          <w:szCs w:val="32"/>
          <w:cs/>
        </w:rPr>
        <w:t>ธันวาคม</w:t>
      </w:r>
      <w:r w:rsidRPr="00EE61C1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CF50EF" w:rsidRPr="00EE61C1">
        <w:rPr>
          <w:rFonts w:ascii="Angsana New" w:hAnsi="Angsana New"/>
          <w:i/>
          <w:iCs/>
          <w:sz w:val="32"/>
          <w:szCs w:val="32"/>
        </w:rPr>
        <w:t>2</w:t>
      </w:r>
      <w:r w:rsidR="00D130F3" w:rsidRPr="00EE61C1">
        <w:rPr>
          <w:rFonts w:ascii="Angsana New" w:hAnsi="Angsana New"/>
          <w:i/>
          <w:iCs/>
          <w:sz w:val="32"/>
          <w:szCs w:val="32"/>
        </w:rPr>
        <w:t>5</w:t>
      </w:r>
      <w:r w:rsidR="00CF50EF" w:rsidRPr="00EE61C1">
        <w:rPr>
          <w:rFonts w:ascii="Angsana New" w:hAnsi="Angsana New"/>
          <w:i/>
          <w:iCs/>
          <w:sz w:val="32"/>
          <w:szCs w:val="32"/>
        </w:rPr>
        <w:t>6</w:t>
      </w:r>
      <w:r w:rsidR="000870B9">
        <w:rPr>
          <w:rFonts w:ascii="Angsana New" w:hAnsi="Angsana New"/>
          <w:i/>
          <w:iCs/>
          <w:sz w:val="32"/>
          <w:szCs w:val="32"/>
        </w:rPr>
        <w:t>3</w:t>
      </w:r>
      <w:r w:rsidRPr="00EE61C1">
        <w:rPr>
          <w:rFonts w:ascii="Angsana New" w:hAnsi="Angsana New"/>
          <w:i/>
          <w:iCs/>
          <w:sz w:val="32"/>
          <w:szCs w:val="32"/>
        </w:rPr>
        <w:t>:</w:t>
      </w:r>
      <w:r w:rsidR="00E34110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2F11C5" w:rsidRPr="00EE61C1">
        <w:rPr>
          <w:rFonts w:ascii="Angsana New" w:hAnsi="Angsana New"/>
          <w:i/>
          <w:iCs/>
          <w:sz w:val="32"/>
          <w:szCs w:val="32"/>
        </w:rPr>
        <w:t>2,</w:t>
      </w:r>
      <w:r w:rsidR="000870B9">
        <w:rPr>
          <w:rFonts w:ascii="Angsana New" w:hAnsi="Angsana New"/>
          <w:i/>
          <w:iCs/>
          <w:sz w:val="32"/>
          <w:szCs w:val="32"/>
        </w:rPr>
        <w:t>4</w:t>
      </w:r>
      <w:r w:rsidR="002F11C5" w:rsidRPr="00EE61C1">
        <w:rPr>
          <w:rFonts w:ascii="Angsana New" w:hAnsi="Angsana New"/>
          <w:i/>
          <w:iCs/>
          <w:sz w:val="32"/>
          <w:szCs w:val="32"/>
        </w:rPr>
        <w:t>66</w:t>
      </w:r>
      <w:r w:rsidR="00936195" w:rsidRPr="00EE61C1">
        <w:rPr>
          <w:rFonts w:ascii="Angsana New" w:hAnsi="Angsana New"/>
          <w:i/>
          <w:iCs/>
          <w:sz w:val="32"/>
          <w:szCs w:val="32"/>
        </w:rPr>
        <w:t xml:space="preserve"> </w:t>
      </w:r>
      <w:r w:rsidRPr="00EE61C1">
        <w:rPr>
          <w:rFonts w:ascii="Angsana New" w:hAnsi="Angsana New"/>
          <w:i/>
          <w:iCs/>
          <w:sz w:val="32"/>
          <w:szCs w:val="32"/>
          <w:cs/>
        </w:rPr>
        <w:t>ล้านบาท</w:t>
      </w:r>
      <w:r w:rsidR="002F11C5" w:rsidRPr="00EE61C1">
        <w:rPr>
          <w:rFonts w:ascii="Angsana New" w:hAnsi="Angsana New"/>
          <w:i/>
          <w:iCs/>
          <w:sz w:val="32"/>
          <w:szCs w:val="32"/>
        </w:rPr>
        <w:t xml:space="preserve"> </w:t>
      </w:r>
      <w:r w:rsidR="002F11C5" w:rsidRPr="00EE61C1">
        <w:rPr>
          <w:rFonts w:ascii="Angsana New" w:hAnsi="Angsana New" w:hint="cs"/>
          <w:i/>
          <w:iCs/>
          <w:sz w:val="32"/>
          <w:szCs w:val="32"/>
          <w:cs/>
        </w:rPr>
        <w:t xml:space="preserve">และ </w:t>
      </w:r>
      <w:r w:rsidR="002F11C5" w:rsidRPr="00EE61C1">
        <w:rPr>
          <w:rFonts w:ascii="Angsana New" w:hAnsi="Angsana New"/>
          <w:i/>
          <w:iCs/>
          <w:sz w:val="32"/>
          <w:szCs w:val="32"/>
        </w:rPr>
        <w:t xml:space="preserve">59 </w:t>
      </w:r>
      <w:r w:rsidR="002F11C5" w:rsidRPr="00EE61C1">
        <w:rPr>
          <w:rFonts w:ascii="Angsana New" w:hAnsi="Angsana New" w:hint="cs"/>
          <w:i/>
          <w:iCs/>
          <w:sz w:val="32"/>
          <w:szCs w:val="32"/>
          <w:cs/>
        </w:rPr>
        <w:t>ล้านเหรียญสหรัฐอเมริกา</w:t>
      </w:r>
      <w:r w:rsidRPr="00EE61C1">
        <w:rPr>
          <w:rFonts w:ascii="Angsana New" w:hAnsi="Angsana New"/>
          <w:i/>
          <w:iCs/>
          <w:sz w:val="32"/>
          <w:szCs w:val="32"/>
          <w:cs/>
        </w:rPr>
        <w:t>)</w:t>
      </w:r>
    </w:p>
    <w:p w14:paraId="1182AB21" w14:textId="77777777" w:rsidR="00D34CD2" w:rsidRDefault="00D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705C3492" w14:textId="5CE23F42" w:rsidR="00F6013A" w:rsidRPr="00EE61C1" w:rsidRDefault="00D830A6" w:rsidP="00F6013A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E61C1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587E55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F6013A" w:rsidRPr="00EE61C1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6013A" w:rsidRPr="00EE61C1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เหตุการณ</w:t>
      </w:r>
      <w:r w:rsidR="00EA2560" w:rsidRPr="00EE61C1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์</w:t>
      </w:r>
      <w:r w:rsidR="00F6013A" w:rsidRPr="00EE61C1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ภายหลังรอบระยะเวลารายงาน</w:t>
      </w:r>
    </w:p>
    <w:p w14:paraId="1C59AA32" w14:textId="77777777" w:rsidR="00D76B7C" w:rsidRPr="0071769A" w:rsidRDefault="00D76B7C" w:rsidP="008A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36E2FC08" w14:textId="19B076F7" w:rsidR="00446EE4" w:rsidRDefault="00880C40" w:rsidP="00BD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D34CD2">
        <w:rPr>
          <w:rFonts w:ascii="Angsana New" w:hAnsi="Angsana New" w:hint="cs"/>
          <w:sz w:val="30"/>
          <w:szCs w:val="30"/>
          <w:cs/>
        </w:rPr>
        <w:t>ในการประชุม</w:t>
      </w:r>
      <w:r w:rsidR="00D34CD2" w:rsidRPr="00D34CD2">
        <w:rPr>
          <w:rFonts w:ascii="Angsana New" w:hAnsi="Angsana New" w:hint="cs"/>
          <w:sz w:val="30"/>
          <w:szCs w:val="30"/>
          <w:cs/>
        </w:rPr>
        <w:t>สามัญประจำปีของผู้ถือหุ้นของบริษัท</w:t>
      </w:r>
      <w:r w:rsidRPr="00D34CD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34CD2" w:rsidRPr="00D34CD2">
        <w:rPr>
          <w:rFonts w:ascii="Angsana New" w:hAnsi="Angsana New"/>
          <w:sz w:val="30"/>
          <w:szCs w:val="30"/>
        </w:rPr>
        <w:t>5</w:t>
      </w:r>
      <w:r w:rsidR="00D34CD2" w:rsidRPr="00D34CD2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D34CD2">
        <w:rPr>
          <w:rFonts w:ascii="Angsana New" w:hAnsi="Angsana New" w:hint="cs"/>
          <w:sz w:val="30"/>
          <w:szCs w:val="30"/>
          <w:cs/>
        </w:rPr>
        <w:t xml:space="preserve"> </w:t>
      </w:r>
      <w:r w:rsidRPr="00D34CD2">
        <w:rPr>
          <w:rFonts w:ascii="Angsana New" w:hAnsi="Angsana New"/>
          <w:sz w:val="30"/>
          <w:szCs w:val="30"/>
        </w:rPr>
        <w:t>256</w:t>
      </w:r>
      <w:r w:rsidR="00B91308" w:rsidRPr="00D34CD2">
        <w:rPr>
          <w:rFonts w:ascii="Angsana New" w:hAnsi="Angsana New"/>
          <w:sz w:val="30"/>
          <w:szCs w:val="30"/>
        </w:rPr>
        <w:t>4</w:t>
      </w:r>
      <w:r w:rsidRPr="00D34CD2">
        <w:rPr>
          <w:rFonts w:ascii="Angsana New" w:hAnsi="Angsana New"/>
          <w:sz w:val="30"/>
          <w:szCs w:val="30"/>
        </w:rPr>
        <w:t xml:space="preserve"> </w:t>
      </w:r>
      <w:r w:rsidR="00D34CD2" w:rsidRPr="00D34CD2">
        <w:rPr>
          <w:rFonts w:ascii="Angsana New" w:hAnsi="Angsana New" w:hint="cs"/>
          <w:sz w:val="30"/>
          <w:szCs w:val="30"/>
          <w:cs/>
        </w:rPr>
        <w:t>ผู้ถือหุ้น</w:t>
      </w:r>
      <w:r w:rsidRPr="00D34CD2">
        <w:rPr>
          <w:rFonts w:ascii="Angsana New" w:hAnsi="Angsana New" w:hint="cs"/>
          <w:sz w:val="30"/>
          <w:szCs w:val="30"/>
          <w:cs/>
        </w:rPr>
        <w:t>มีมติอนุมัติการ</w:t>
      </w:r>
      <w:r w:rsidR="00D34CD2" w:rsidRPr="00D34CD2">
        <w:rPr>
          <w:rFonts w:ascii="Angsana New" w:hAnsi="Angsana New" w:hint="cs"/>
          <w:sz w:val="30"/>
          <w:szCs w:val="30"/>
          <w:cs/>
        </w:rPr>
        <w:t xml:space="preserve">จัดสรรผลกำไรเป็นเงินปันผลในอัตราหุ้นละ </w:t>
      </w:r>
      <w:r w:rsidR="00D34CD2" w:rsidRPr="00D34CD2">
        <w:rPr>
          <w:rFonts w:ascii="Angsana New" w:hAnsi="Angsana New"/>
          <w:sz w:val="30"/>
          <w:szCs w:val="30"/>
        </w:rPr>
        <w:t xml:space="preserve">0.54 </w:t>
      </w:r>
      <w:r w:rsidR="00D34CD2" w:rsidRPr="00D34CD2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D34CD2" w:rsidRPr="00D34CD2">
        <w:rPr>
          <w:rFonts w:ascii="Angsana New" w:hAnsi="Angsana New"/>
          <w:sz w:val="30"/>
          <w:szCs w:val="30"/>
        </w:rPr>
        <w:t xml:space="preserve">471 </w:t>
      </w:r>
      <w:r w:rsidR="00D34CD2" w:rsidRPr="00D34CD2">
        <w:rPr>
          <w:rFonts w:ascii="Angsana New" w:hAnsi="Angsana New" w:hint="cs"/>
          <w:sz w:val="30"/>
          <w:szCs w:val="30"/>
          <w:cs/>
        </w:rPr>
        <w:t>ล้านบาท โดยเงินปันผลดังกล่าวจะจ่ายให้แก่ผู้ถือหุ้นของบริษัทในเดือนเมษ</w:t>
      </w:r>
      <w:r w:rsidR="00E65D58">
        <w:rPr>
          <w:rFonts w:ascii="Angsana New" w:hAnsi="Angsana New" w:hint="cs"/>
          <w:sz w:val="30"/>
          <w:szCs w:val="30"/>
          <w:cs/>
        </w:rPr>
        <w:t>า</w:t>
      </w:r>
      <w:r w:rsidR="00D34CD2" w:rsidRPr="00D34CD2">
        <w:rPr>
          <w:rFonts w:ascii="Angsana New" w:hAnsi="Angsana New" w:hint="cs"/>
          <w:sz w:val="30"/>
          <w:szCs w:val="30"/>
          <w:cs/>
        </w:rPr>
        <w:t xml:space="preserve">ยน </w:t>
      </w:r>
      <w:r w:rsidR="00D34CD2" w:rsidRPr="00D34CD2">
        <w:rPr>
          <w:rFonts w:ascii="Angsana New" w:hAnsi="Angsana New"/>
          <w:sz w:val="30"/>
          <w:szCs w:val="30"/>
        </w:rPr>
        <w:t>2564</w:t>
      </w:r>
    </w:p>
    <w:p w14:paraId="3CEB9DC4" w14:textId="77777777" w:rsidR="00BD09AD" w:rsidRPr="0071769A" w:rsidRDefault="00BD09AD" w:rsidP="00BD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28833484" w14:textId="4D607888" w:rsidR="00D76B7C" w:rsidRDefault="00D830A6" w:rsidP="00D76B7C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D830A6">
        <w:rPr>
          <w:rFonts w:ascii="Angsana New" w:hAnsi="Angsana New" w:cs="Angsana New"/>
          <w:b/>
          <w:bCs/>
          <w:lang w:val="en-US"/>
        </w:rPr>
        <w:t>1</w:t>
      </w:r>
      <w:r w:rsidR="00587E55">
        <w:rPr>
          <w:rFonts w:ascii="Angsana New" w:hAnsi="Angsana New" w:cs="Angsana New"/>
          <w:b/>
          <w:bCs/>
          <w:lang w:val="en-US"/>
        </w:rPr>
        <w:t>3</w:t>
      </w:r>
      <w:r w:rsidR="00D76B7C" w:rsidRPr="00D76B7C">
        <w:rPr>
          <w:rFonts w:ascii="Angsana New" w:hAnsi="Angsana New" w:cs="Angsana New"/>
          <w:b/>
          <w:bCs/>
          <w:lang w:val="en-US"/>
        </w:rPr>
        <w:t xml:space="preserve"> </w:t>
      </w:r>
      <w:r w:rsidR="00D76B7C">
        <w:rPr>
          <w:rFonts w:ascii="Angsana New" w:hAnsi="Angsana New" w:cs="Angsana New"/>
          <w:b/>
          <w:bCs/>
          <w:lang w:val="en-US"/>
        </w:rPr>
        <w:tab/>
      </w:r>
      <w:r w:rsidR="00D76B7C" w:rsidRPr="009C152A">
        <w:rPr>
          <w:rFonts w:ascii="Angsana New" w:hAnsi="Angsana New" w:cs="Angsana New" w:hint="cs"/>
          <w:b/>
          <w:bCs/>
          <w:cs/>
          <w:lang w:val="en-US"/>
        </w:rPr>
        <w:t>การจัดประเภทรายการใหม่</w:t>
      </w:r>
    </w:p>
    <w:p w14:paraId="4C826CEA" w14:textId="77777777" w:rsidR="00D76B7C" w:rsidRPr="0071769A" w:rsidRDefault="00D76B7C" w:rsidP="00D76B7C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4299395B" w14:textId="1256A35A" w:rsidR="00D76B7C" w:rsidRDefault="00D76B7C" w:rsidP="005B046D">
      <w:pPr>
        <w:pStyle w:val="a"/>
        <w:tabs>
          <w:tab w:val="clear" w:pos="1080"/>
        </w:tabs>
        <w:ind w:left="540" w:right="18"/>
        <w:jc w:val="thaiDistribute"/>
        <w:rPr>
          <w:rFonts w:ascii="Angsana New" w:hAnsi="Angsana New" w:cs="Angsana New"/>
          <w:lang w:val="en-US"/>
        </w:rPr>
      </w:pPr>
      <w:r w:rsidRPr="00587E55">
        <w:rPr>
          <w:rFonts w:ascii="Angsana New" w:hAnsi="Angsana New" w:cs="Angsana New" w:hint="cs"/>
          <w:cs/>
          <w:lang w:val="en-US"/>
        </w:rPr>
        <w:t xml:space="preserve">รายการบางรายการในงบการเงินระหว่างกาลปี </w:t>
      </w:r>
      <w:r w:rsidR="00CF50EF" w:rsidRPr="00587E55">
        <w:rPr>
          <w:rFonts w:ascii="Angsana New" w:hAnsi="Angsana New" w:cs="Angsana New" w:hint="cs"/>
          <w:lang w:val="en-US"/>
        </w:rPr>
        <w:t>2</w:t>
      </w:r>
      <w:r w:rsidR="00D130F3" w:rsidRPr="00587E55">
        <w:rPr>
          <w:rFonts w:ascii="Angsana New" w:hAnsi="Angsana New" w:cs="Angsana New" w:hint="cs"/>
          <w:lang w:val="en-US"/>
        </w:rPr>
        <w:t>5</w:t>
      </w:r>
      <w:r w:rsidR="00CF50EF" w:rsidRPr="00587E55">
        <w:rPr>
          <w:rFonts w:ascii="Angsana New" w:hAnsi="Angsana New" w:cs="Angsana New" w:hint="cs"/>
          <w:lang w:val="en-US"/>
        </w:rPr>
        <w:t>6</w:t>
      </w:r>
      <w:r w:rsidR="000870B9" w:rsidRPr="00587E55">
        <w:rPr>
          <w:rFonts w:ascii="Angsana New" w:hAnsi="Angsana New" w:cs="Angsana New"/>
          <w:lang w:val="en-US"/>
        </w:rPr>
        <w:t>3</w:t>
      </w:r>
      <w:r w:rsidRPr="00587E55">
        <w:rPr>
          <w:rFonts w:ascii="Angsana New" w:hAnsi="Angsana New" w:cs="Angsana New" w:hint="cs"/>
          <w:lang w:val="en-US"/>
        </w:rPr>
        <w:t xml:space="preserve"> </w:t>
      </w:r>
      <w:r w:rsidRPr="00587E55">
        <w:rPr>
          <w:rFonts w:ascii="Angsana New" w:hAnsi="Angsana New" w:cs="Angsana New" w:hint="cs"/>
          <w:cs/>
          <w:lang w:val="en-US"/>
        </w:rPr>
        <w:t xml:space="preserve">ได้มีการจัดประเภทรายการใหม่เพื่อให้สอดคล้องกับการนำเสนองบการเงินระหว่างกาลปี </w:t>
      </w:r>
      <w:r w:rsidR="00CF50EF" w:rsidRPr="00587E55">
        <w:rPr>
          <w:rFonts w:ascii="Angsana New" w:hAnsi="Angsana New" w:cs="Angsana New" w:hint="cs"/>
          <w:lang w:val="en-US"/>
        </w:rPr>
        <w:t>2</w:t>
      </w:r>
      <w:r w:rsidR="00D130F3" w:rsidRPr="00587E55">
        <w:rPr>
          <w:rFonts w:ascii="Angsana New" w:hAnsi="Angsana New" w:cs="Angsana New" w:hint="cs"/>
          <w:lang w:val="en-US"/>
        </w:rPr>
        <w:t>5</w:t>
      </w:r>
      <w:r w:rsidR="00CF50EF" w:rsidRPr="00587E55">
        <w:rPr>
          <w:rFonts w:ascii="Angsana New" w:hAnsi="Angsana New" w:cs="Angsana New" w:hint="cs"/>
          <w:lang w:val="en-US"/>
        </w:rPr>
        <w:t>6</w:t>
      </w:r>
      <w:r w:rsidR="000870B9" w:rsidRPr="00587E55">
        <w:rPr>
          <w:rFonts w:ascii="Angsana New" w:hAnsi="Angsana New" w:cs="Angsana New"/>
          <w:lang w:val="en-US"/>
        </w:rPr>
        <w:t>4</w:t>
      </w:r>
      <w:r w:rsidRPr="00587E55">
        <w:rPr>
          <w:rFonts w:ascii="Angsana New" w:hAnsi="Angsana New" w:cs="Angsana New" w:hint="cs"/>
          <w:cs/>
          <w:lang w:val="en-US"/>
        </w:rPr>
        <w:t xml:space="preserve"> การจัดป</w:t>
      </w:r>
      <w:r w:rsidR="00FB2EF1" w:rsidRPr="00587E55">
        <w:rPr>
          <w:rFonts w:ascii="Angsana New" w:hAnsi="Angsana New" w:cs="Angsana New" w:hint="cs"/>
          <w:cs/>
          <w:lang w:val="en-US"/>
        </w:rPr>
        <w:t>ร</w:t>
      </w:r>
      <w:r w:rsidRPr="00587E55">
        <w:rPr>
          <w:rFonts w:ascii="Angsana New" w:hAnsi="Angsana New" w:cs="Angsana New" w:hint="cs"/>
          <w:cs/>
          <w:lang w:val="en-US"/>
        </w:rPr>
        <w:t>ะเภทรายการที่มีสาระสำคัญมีดังต่อไปนี้</w:t>
      </w:r>
    </w:p>
    <w:p w14:paraId="20C5770F" w14:textId="5275393D" w:rsidR="00587E55" w:rsidRPr="0071769A" w:rsidRDefault="00587E55" w:rsidP="005B046D">
      <w:pPr>
        <w:pStyle w:val="a"/>
        <w:tabs>
          <w:tab w:val="clear" w:pos="1080"/>
        </w:tabs>
        <w:ind w:left="540" w:right="18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587E55" w:rsidRPr="00EE0338" w14:paraId="59F8FC49" w14:textId="77777777" w:rsidTr="00D34CD2">
        <w:trPr>
          <w:trHeight w:hRule="exact" w:val="360"/>
          <w:tblHeader/>
        </w:trPr>
        <w:tc>
          <w:tcPr>
            <w:tcW w:w="3888" w:type="dxa"/>
          </w:tcPr>
          <w:p w14:paraId="66B297D8" w14:textId="77777777" w:rsidR="00587E55" w:rsidRPr="00EE61C1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14:paraId="6C7830E7" w14:textId="605B58CF" w:rsidR="00587E55" w:rsidRPr="00EE61C1" w:rsidRDefault="00587E55" w:rsidP="00B87472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587E55" w:rsidRPr="00956384" w14:paraId="1FF393D7" w14:textId="77777777" w:rsidTr="00D34CD2">
        <w:trPr>
          <w:trHeight w:hRule="exact" w:val="360"/>
          <w:tblHeader/>
        </w:trPr>
        <w:tc>
          <w:tcPr>
            <w:tcW w:w="3888" w:type="dxa"/>
          </w:tcPr>
          <w:p w14:paraId="3FF36BCA" w14:textId="77777777" w:rsidR="00587E55" w:rsidRPr="00EE61C1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787AF41A" w14:textId="77777777" w:rsidR="00587E55" w:rsidRPr="00EE61C1" w:rsidRDefault="00587E55" w:rsidP="00B87472">
            <w:pPr>
              <w:pStyle w:val="BodyText"/>
              <w:spacing w:after="0" w:line="240" w:lineRule="auto"/>
              <w:ind w:right="-405" w:firstLine="2118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87E55" w:rsidRPr="00956384" w14:paraId="3B55944A" w14:textId="77777777" w:rsidTr="0071769A">
        <w:trPr>
          <w:trHeight w:hRule="exact" w:val="778"/>
          <w:tblHeader/>
        </w:trPr>
        <w:tc>
          <w:tcPr>
            <w:tcW w:w="3888" w:type="dxa"/>
          </w:tcPr>
          <w:p w14:paraId="5E7B6576" w14:textId="77777777" w:rsidR="00587E55" w:rsidRPr="00EE61C1" w:rsidRDefault="00587E55" w:rsidP="00B87472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F04F36" w14:textId="77777777" w:rsidR="00587E55" w:rsidRPr="00EE61C1" w:rsidRDefault="00587E55" w:rsidP="00B87472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1BA150" w14:textId="77777777" w:rsidR="00587E55" w:rsidRPr="00EE61C1" w:rsidRDefault="00587E55" w:rsidP="00B87472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5308339B" w14:textId="77777777" w:rsidR="00587E55" w:rsidRPr="00EE61C1" w:rsidRDefault="00587E55" w:rsidP="00B87472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14:paraId="7CB0AE53" w14:textId="77777777" w:rsidR="00587E55" w:rsidRPr="00EE61C1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11CB15F" w14:textId="77777777" w:rsidR="00587E55" w:rsidRPr="00EE61C1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CD4FDE" w14:textId="77777777" w:rsidR="00587E55" w:rsidRPr="00EE61C1" w:rsidRDefault="00587E55" w:rsidP="00B8747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7DE6FE" w14:textId="77777777" w:rsidR="00587E55" w:rsidRPr="00EE61C1" w:rsidRDefault="00587E55" w:rsidP="00B8747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14:paraId="001374F8" w14:textId="77777777" w:rsidR="00587E55" w:rsidRPr="00EE61C1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57B07A5" w14:textId="77777777" w:rsidR="00587E55" w:rsidRPr="00EE61C1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E0E53C" w14:textId="77777777" w:rsidR="00587E55" w:rsidRPr="00EE61C1" w:rsidRDefault="00587E55" w:rsidP="00B87472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5DC7214E" w14:textId="77777777" w:rsidR="00587E55" w:rsidRPr="00EE61C1" w:rsidRDefault="00587E55" w:rsidP="00B87472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587E55" w:rsidRPr="00956384" w14:paraId="17B5DAF7" w14:textId="77777777" w:rsidTr="00D34CD2">
        <w:trPr>
          <w:trHeight w:hRule="exact" w:val="360"/>
          <w:tblHeader/>
        </w:trPr>
        <w:tc>
          <w:tcPr>
            <w:tcW w:w="3888" w:type="dxa"/>
          </w:tcPr>
          <w:p w14:paraId="5D26A463" w14:textId="77777777" w:rsidR="00587E55" w:rsidRPr="00EE61C1" w:rsidRDefault="00587E55" w:rsidP="00B87472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14:paraId="2E7D4B13" w14:textId="77777777" w:rsidR="00587E55" w:rsidRPr="00EE61C1" w:rsidRDefault="00587E55" w:rsidP="0092733D">
            <w:pPr>
              <w:pStyle w:val="BodyText"/>
              <w:spacing w:after="0" w:line="240" w:lineRule="auto"/>
              <w:ind w:left="-127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7E55" w:rsidRPr="00956384" w14:paraId="1BD94B60" w14:textId="77777777" w:rsidTr="0071769A">
        <w:trPr>
          <w:trHeight w:hRule="exact" w:val="389"/>
        </w:trPr>
        <w:tc>
          <w:tcPr>
            <w:tcW w:w="3888" w:type="dxa"/>
          </w:tcPr>
          <w:p w14:paraId="369DFF03" w14:textId="77777777" w:rsidR="00587E55" w:rsidRPr="00EE61C1" w:rsidRDefault="00587E55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664CE24A" w14:textId="77777777" w:rsidR="00587E55" w:rsidRPr="00EE61C1" w:rsidRDefault="00587E55" w:rsidP="00B8747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E9226AC" w14:textId="77777777" w:rsidR="00587E55" w:rsidRPr="00EE61C1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E25CA4" w14:textId="77777777" w:rsidR="00587E55" w:rsidRPr="00EE61C1" w:rsidRDefault="00587E55" w:rsidP="00B87472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08D659" w14:textId="77777777" w:rsidR="00587E55" w:rsidRPr="00EE61C1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13D4D9" w14:textId="77777777" w:rsidR="00587E55" w:rsidRPr="00EE61C1" w:rsidRDefault="00587E55" w:rsidP="00B8747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7E55" w:rsidRPr="009F2754" w14:paraId="053F009A" w14:textId="77777777" w:rsidTr="0071769A">
        <w:trPr>
          <w:trHeight w:hRule="exact" w:val="389"/>
        </w:trPr>
        <w:tc>
          <w:tcPr>
            <w:tcW w:w="3888" w:type="dxa"/>
          </w:tcPr>
          <w:p w14:paraId="1C7ECA56" w14:textId="709FC16A" w:rsidR="00587E55" w:rsidRPr="00587E55" w:rsidRDefault="00587E55" w:rsidP="0071769A">
            <w:pPr>
              <w:pStyle w:val="BodyText"/>
              <w:tabs>
                <w:tab w:val="clear" w:pos="227"/>
              </w:tabs>
              <w:spacing w:after="0" w:line="240" w:lineRule="auto"/>
              <w:ind w:left="256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7E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Pr="00587E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87E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87E55">
              <w:rPr>
                <w:rFonts w:ascii="Angsana New" w:hAnsi="Angsana New"/>
                <w:b/>
                <w:bCs/>
                <w:i/>
                <w:iCs/>
                <w:color w:val="FFFFFF"/>
                <w:sz w:val="30"/>
                <w:szCs w:val="30"/>
              </w:rPr>
              <w:t xml:space="preserve"> </w:t>
            </w:r>
            <w:r w:rsidRPr="00587E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47250ADA" w14:textId="77777777" w:rsidR="00587E55" w:rsidRDefault="00587E55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731E1D37" w14:textId="77777777" w:rsidR="00587E55" w:rsidRPr="00EE61C1" w:rsidRDefault="00587E55" w:rsidP="00B87472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53C6E2" w14:textId="77777777" w:rsidR="00587E55" w:rsidRDefault="00587E55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A01A856" w14:textId="77777777" w:rsidR="00587E55" w:rsidRPr="00EE61C1" w:rsidRDefault="00587E55" w:rsidP="00B87472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A3DC16" w14:textId="77777777" w:rsidR="00587E55" w:rsidRDefault="00587E55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 w:line="240" w:lineRule="auto"/>
              <w:ind w:left="370" w:hanging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7E55" w:rsidRPr="009F2754" w14:paraId="27105C93" w14:textId="77777777" w:rsidTr="0071769A">
        <w:trPr>
          <w:trHeight w:hRule="exact" w:val="389"/>
        </w:trPr>
        <w:tc>
          <w:tcPr>
            <w:tcW w:w="3888" w:type="dxa"/>
          </w:tcPr>
          <w:p w14:paraId="284C438D" w14:textId="2D48A81E" w:rsidR="00587E55" w:rsidRPr="00EE61C1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E55">
              <w:rPr>
                <w:rFonts w:ascii="Angsana New" w:hAnsi="Angsana New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1530" w:type="dxa"/>
            <w:vAlign w:val="bottom"/>
          </w:tcPr>
          <w:p w14:paraId="10C83BA9" w14:textId="267EF8A7" w:rsidR="00587E55" w:rsidRPr="009949D8" w:rsidRDefault="00587E55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1,903,324</w:t>
            </w:r>
          </w:p>
        </w:tc>
        <w:tc>
          <w:tcPr>
            <w:tcW w:w="450" w:type="dxa"/>
            <w:vAlign w:val="bottom"/>
          </w:tcPr>
          <w:p w14:paraId="6CA58826" w14:textId="77777777" w:rsidR="00587E55" w:rsidRPr="00EE61C1" w:rsidRDefault="00587E55" w:rsidP="00B87472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651E21" w14:textId="4906715D" w:rsidR="00587E55" w:rsidRDefault="00587E55" w:rsidP="00D33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(1,662)</w:t>
            </w:r>
          </w:p>
        </w:tc>
        <w:tc>
          <w:tcPr>
            <w:tcW w:w="450" w:type="dxa"/>
            <w:vAlign w:val="bottom"/>
          </w:tcPr>
          <w:p w14:paraId="3341A970" w14:textId="77777777" w:rsidR="00587E55" w:rsidRPr="00EE61C1" w:rsidRDefault="00587E55" w:rsidP="00B87472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0DF22B" w14:textId="3BBF1DA7" w:rsidR="00587E55" w:rsidRDefault="00587E55" w:rsidP="00660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240" w:lineRule="auto"/>
              <w:ind w:left="-110" w:hanging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1,901,662</w:t>
            </w:r>
          </w:p>
        </w:tc>
      </w:tr>
      <w:tr w:rsidR="00587E55" w:rsidRPr="009F2754" w14:paraId="0AB08D5F" w14:textId="77777777" w:rsidTr="0071769A">
        <w:trPr>
          <w:trHeight w:hRule="exact" w:val="389"/>
        </w:trPr>
        <w:tc>
          <w:tcPr>
            <w:tcW w:w="3888" w:type="dxa"/>
          </w:tcPr>
          <w:p w14:paraId="7A2D5160" w14:textId="77777777" w:rsidR="00587E55" w:rsidRPr="00EE61C1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  <w:vAlign w:val="bottom"/>
          </w:tcPr>
          <w:p w14:paraId="3797D639" w14:textId="30829400" w:rsidR="00587E55" w:rsidRPr="009949D8" w:rsidRDefault="00587E55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463,205</w:t>
            </w:r>
          </w:p>
        </w:tc>
        <w:tc>
          <w:tcPr>
            <w:tcW w:w="450" w:type="dxa"/>
            <w:vAlign w:val="bottom"/>
          </w:tcPr>
          <w:p w14:paraId="57021668" w14:textId="77777777" w:rsidR="00587E55" w:rsidRPr="00EE61C1" w:rsidRDefault="00587E55" w:rsidP="00B87472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227B7C" w14:textId="08574625" w:rsidR="00587E55" w:rsidRPr="009949D8" w:rsidRDefault="00587E55" w:rsidP="00D33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22,586</w:t>
            </w:r>
          </w:p>
        </w:tc>
        <w:tc>
          <w:tcPr>
            <w:tcW w:w="450" w:type="dxa"/>
            <w:vAlign w:val="bottom"/>
          </w:tcPr>
          <w:p w14:paraId="73E80681" w14:textId="77777777" w:rsidR="00587E55" w:rsidRPr="00EE61C1" w:rsidRDefault="00587E55" w:rsidP="00B87472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4E877D" w14:textId="2FA5D8B7" w:rsidR="00587E55" w:rsidRPr="009949D8" w:rsidRDefault="00587E55" w:rsidP="00660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240" w:lineRule="auto"/>
              <w:ind w:left="-110" w:hanging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485,791</w:t>
            </w:r>
          </w:p>
        </w:tc>
      </w:tr>
      <w:tr w:rsidR="00587E55" w:rsidRPr="009F2754" w14:paraId="3872DA09" w14:textId="77777777" w:rsidTr="0071769A">
        <w:trPr>
          <w:trHeight w:hRule="exact" w:val="389"/>
        </w:trPr>
        <w:tc>
          <w:tcPr>
            <w:tcW w:w="3888" w:type="dxa"/>
          </w:tcPr>
          <w:p w14:paraId="322C2983" w14:textId="77777777" w:rsidR="00587E55" w:rsidRPr="00EE61C1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634162AD" w14:textId="633F2142" w:rsidR="00587E55" w:rsidRPr="009949D8" w:rsidRDefault="00587E55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326,390</w:t>
            </w:r>
          </w:p>
        </w:tc>
        <w:tc>
          <w:tcPr>
            <w:tcW w:w="450" w:type="dxa"/>
          </w:tcPr>
          <w:p w14:paraId="5E7369C0" w14:textId="77777777" w:rsidR="00587E55" w:rsidRPr="00EE61C1" w:rsidRDefault="00587E55" w:rsidP="00B87472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ACE1F7" w14:textId="5ADDB6E4" w:rsidR="00587E55" w:rsidRPr="009949D8" w:rsidRDefault="00587E55" w:rsidP="00D33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(20,924)</w:t>
            </w:r>
          </w:p>
        </w:tc>
        <w:tc>
          <w:tcPr>
            <w:tcW w:w="450" w:type="dxa"/>
          </w:tcPr>
          <w:p w14:paraId="5F6573D4" w14:textId="77777777" w:rsidR="00587E55" w:rsidRPr="00EE61C1" w:rsidRDefault="00587E55" w:rsidP="00B87472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2198792" w14:textId="60A68FE1" w:rsidR="00587E55" w:rsidRPr="009949D8" w:rsidRDefault="00587E55" w:rsidP="00660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240" w:lineRule="auto"/>
              <w:ind w:left="-110" w:hanging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305,466</w:t>
            </w:r>
          </w:p>
        </w:tc>
      </w:tr>
      <w:tr w:rsidR="00587E55" w:rsidRPr="00956384" w14:paraId="3F638C2E" w14:textId="77777777" w:rsidTr="00D34CD2">
        <w:trPr>
          <w:trHeight w:hRule="exact" w:val="432"/>
        </w:trPr>
        <w:tc>
          <w:tcPr>
            <w:tcW w:w="3888" w:type="dxa"/>
          </w:tcPr>
          <w:p w14:paraId="292357A0" w14:textId="77777777" w:rsidR="00587E55" w:rsidRPr="00EE61C1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E54C1F" w14:textId="77777777" w:rsidR="00587E55" w:rsidRPr="00EE61C1" w:rsidRDefault="00587E55" w:rsidP="00B8747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36A6278A" w14:textId="77777777" w:rsidR="00587E55" w:rsidRPr="00EE61C1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47B0A7" w14:textId="77777777" w:rsidR="00587E55" w:rsidRPr="00D33CC7" w:rsidRDefault="00587E55" w:rsidP="00D33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D33C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1C50B024" w14:textId="77777777" w:rsidR="00587E55" w:rsidRPr="00EE61C1" w:rsidRDefault="00587E55" w:rsidP="00B8747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8214C4" w14:textId="77777777" w:rsidR="00587E55" w:rsidRPr="00EE61C1" w:rsidRDefault="00587E55" w:rsidP="00B8747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905868B" w14:textId="77777777" w:rsidR="00587E55" w:rsidRPr="0071769A" w:rsidRDefault="00587E55" w:rsidP="00587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587E55" w:rsidRPr="00EE0338" w14:paraId="51A6C237" w14:textId="77777777" w:rsidTr="00D34CD2">
        <w:trPr>
          <w:trHeight w:hRule="exact" w:val="360"/>
        </w:trPr>
        <w:tc>
          <w:tcPr>
            <w:tcW w:w="3888" w:type="dxa"/>
          </w:tcPr>
          <w:p w14:paraId="1407676D" w14:textId="77777777" w:rsidR="00587E55" w:rsidRPr="00956384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14:paraId="7B178DC5" w14:textId="41771660" w:rsidR="00587E55" w:rsidRPr="00EE0338" w:rsidRDefault="00587E55" w:rsidP="00B87472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587E55" w:rsidRPr="00956384" w14:paraId="31D4B0AB" w14:textId="77777777" w:rsidTr="00D34CD2">
        <w:trPr>
          <w:trHeight w:hRule="exact" w:val="360"/>
        </w:trPr>
        <w:tc>
          <w:tcPr>
            <w:tcW w:w="3888" w:type="dxa"/>
          </w:tcPr>
          <w:p w14:paraId="0575975E" w14:textId="77777777" w:rsidR="00587E55" w:rsidRPr="00956384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0B3CAD65" w14:textId="77777777" w:rsidR="00587E55" w:rsidRPr="00EE0338" w:rsidRDefault="00587E55" w:rsidP="00B87472">
            <w:pPr>
              <w:pStyle w:val="BodyText"/>
              <w:spacing w:after="0" w:line="240" w:lineRule="auto"/>
              <w:ind w:right="-405" w:firstLine="1758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7E55" w:rsidRPr="00956384" w14:paraId="637AC54D" w14:textId="77777777" w:rsidTr="0071769A">
        <w:trPr>
          <w:trHeight w:hRule="exact" w:val="778"/>
        </w:trPr>
        <w:tc>
          <w:tcPr>
            <w:tcW w:w="3888" w:type="dxa"/>
          </w:tcPr>
          <w:p w14:paraId="478A53B5" w14:textId="77777777" w:rsidR="00587E55" w:rsidRPr="00DC339C" w:rsidRDefault="00587E55" w:rsidP="00B87472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0BA1A73" w14:textId="77777777" w:rsidR="00587E55" w:rsidRPr="00DC339C" w:rsidRDefault="00587E55" w:rsidP="00B87472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95837F" w14:textId="77777777" w:rsidR="00587E55" w:rsidRPr="00EE0338" w:rsidRDefault="00587E55" w:rsidP="00B87472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68E2712E" w14:textId="77777777" w:rsidR="00587E55" w:rsidRPr="00EE0338" w:rsidRDefault="00587E55" w:rsidP="00B87472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14:paraId="521CEDF1" w14:textId="77777777" w:rsidR="00587E55" w:rsidRPr="00EE0338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AE11689" w14:textId="77777777" w:rsidR="00587E55" w:rsidRPr="00EE0338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2A5365" w14:textId="77777777" w:rsidR="00587E55" w:rsidRPr="00EE0338" w:rsidRDefault="00587E55" w:rsidP="00B8747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ACE2A6D" w14:textId="77777777" w:rsidR="00587E55" w:rsidRPr="00EE0338" w:rsidRDefault="00587E55" w:rsidP="00B8747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14:paraId="123E5E2F" w14:textId="77777777" w:rsidR="00587E55" w:rsidRPr="00EE0338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DAFE898" w14:textId="77777777" w:rsidR="00587E55" w:rsidRPr="00EE0338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7AFFE9" w14:textId="77777777" w:rsidR="00587E55" w:rsidRDefault="00587E55" w:rsidP="00B87472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69B86EAD" w14:textId="77777777" w:rsidR="00587E55" w:rsidRPr="00EE0338" w:rsidRDefault="00587E55" w:rsidP="00B87472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587E55" w:rsidRPr="00956384" w14:paraId="6B54725A" w14:textId="77777777" w:rsidTr="00D34CD2">
        <w:trPr>
          <w:trHeight w:hRule="exact" w:val="360"/>
        </w:trPr>
        <w:tc>
          <w:tcPr>
            <w:tcW w:w="3888" w:type="dxa"/>
          </w:tcPr>
          <w:p w14:paraId="77F00EBC" w14:textId="77777777" w:rsidR="00587E55" w:rsidRPr="00DC339C" w:rsidRDefault="00587E55" w:rsidP="00B87472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14:paraId="4F72347D" w14:textId="77777777" w:rsidR="00587E55" w:rsidRPr="00CC0D5E" w:rsidRDefault="00587E55" w:rsidP="0092733D">
            <w:pPr>
              <w:pStyle w:val="BodyText"/>
              <w:spacing w:after="0" w:line="240" w:lineRule="auto"/>
              <w:ind w:left="-127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7E55" w:rsidRPr="00956384" w14:paraId="3073409F" w14:textId="77777777" w:rsidTr="0071769A">
        <w:trPr>
          <w:trHeight w:hRule="exact" w:val="389"/>
        </w:trPr>
        <w:tc>
          <w:tcPr>
            <w:tcW w:w="3888" w:type="dxa"/>
          </w:tcPr>
          <w:p w14:paraId="21B3E9D2" w14:textId="77777777" w:rsidR="00587E55" w:rsidRPr="00C6098E" w:rsidRDefault="00587E55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0E1DF256" w14:textId="77777777" w:rsidR="00587E55" w:rsidRPr="00956384" w:rsidRDefault="00587E55" w:rsidP="00B8747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DE686F0" w14:textId="77777777" w:rsidR="00587E55" w:rsidRPr="00956384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D379C7" w14:textId="77777777" w:rsidR="00587E55" w:rsidRPr="00956384" w:rsidRDefault="00587E55" w:rsidP="00B87472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6EF3CA44" w14:textId="77777777" w:rsidR="00587E55" w:rsidRPr="00956384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A38007" w14:textId="77777777" w:rsidR="00587E55" w:rsidRPr="00956384" w:rsidRDefault="00587E55" w:rsidP="00B8747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7E55" w:rsidRPr="009F2754" w14:paraId="6AE7C31A" w14:textId="77777777" w:rsidTr="0071769A">
        <w:trPr>
          <w:trHeight w:hRule="exact" w:val="389"/>
        </w:trPr>
        <w:tc>
          <w:tcPr>
            <w:tcW w:w="3888" w:type="dxa"/>
          </w:tcPr>
          <w:p w14:paraId="44514C53" w14:textId="08B79C98" w:rsidR="00587E55" w:rsidRPr="00587E55" w:rsidRDefault="00587E55" w:rsidP="0071769A">
            <w:pPr>
              <w:pStyle w:val="BodyText"/>
              <w:tabs>
                <w:tab w:val="clear" w:pos="227"/>
              </w:tabs>
              <w:spacing w:after="0" w:line="240" w:lineRule="auto"/>
              <w:ind w:left="256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7E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Pr="00587E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87E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87E55">
              <w:rPr>
                <w:rFonts w:ascii="Angsana New" w:hAnsi="Angsana New"/>
                <w:b/>
                <w:bCs/>
                <w:i/>
                <w:iCs/>
                <w:color w:val="FFFFFF"/>
                <w:sz w:val="30"/>
                <w:szCs w:val="30"/>
              </w:rPr>
              <w:t xml:space="preserve"> </w:t>
            </w:r>
            <w:r w:rsidRPr="00587E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7DE9F7F8" w14:textId="77777777" w:rsidR="00587E55" w:rsidRDefault="00587E55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13DAF3E9" w14:textId="77777777" w:rsidR="00587E55" w:rsidRPr="00427E15" w:rsidRDefault="00587E55" w:rsidP="00B87472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1CBED36" w14:textId="77777777" w:rsidR="00587E55" w:rsidRDefault="00587E55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175819F8" w14:textId="77777777" w:rsidR="00587E55" w:rsidRPr="00427E15" w:rsidRDefault="00587E55" w:rsidP="00B87472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E90168" w14:textId="77777777" w:rsidR="00587E55" w:rsidRDefault="00587E55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left="-110" w:hanging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7E55" w:rsidRPr="009F2754" w14:paraId="0AC804C3" w14:textId="77777777" w:rsidTr="0071769A">
        <w:trPr>
          <w:trHeight w:hRule="exact" w:val="389"/>
        </w:trPr>
        <w:tc>
          <w:tcPr>
            <w:tcW w:w="3888" w:type="dxa"/>
          </w:tcPr>
          <w:p w14:paraId="38CF541A" w14:textId="2C6659AC" w:rsidR="00587E55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7E55">
              <w:rPr>
                <w:rFonts w:ascii="Angsana New" w:hAnsi="Angsana New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1530" w:type="dxa"/>
            <w:vAlign w:val="bottom"/>
          </w:tcPr>
          <w:p w14:paraId="04DA3307" w14:textId="6E178B6A" w:rsidR="00587E55" w:rsidRDefault="00587E55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474,387</w:t>
            </w:r>
          </w:p>
        </w:tc>
        <w:tc>
          <w:tcPr>
            <w:tcW w:w="450" w:type="dxa"/>
            <w:vAlign w:val="bottom"/>
          </w:tcPr>
          <w:p w14:paraId="41E45541" w14:textId="77777777" w:rsidR="00587E55" w:rsidRPr="00427E15" w:rsidRDefault="00587E55" w:rsidP="00B87472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A783EA" w14:textId="3DDA839D" w:rsidR="00587E55" w:rsidRDefault="00587E55" w:rsidP="00D33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(1,662)</w:t>
            </w:r>
          </w:p>
        </w:tc>
        <w:tc>
          <w:tcPr>
            <w:tcW w:w="450" w:type="dxa"/>
            <w:vAlign w:val="bottom"/>
          </w:tcPr>
          <w:p w14:paraId="087C9808" w14:textId="77777777" w:rsidR="00587E55" w:rsidRPr="00427E15" w:rsidRDefault="00587E55" w:rsidP="00B87472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EE10D4D" w14:textId="518E77EB" w:rsidR="00587E55" w:rsidRDefault="00587E55" w:rsidP="00660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240" w:lineRule="auto"/>
              <w:ind w:left="-110" w:hanging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472,725</w:t>
            </w:r>
          </w:p>
        </w:tc>
      </w:tr>
      <w:tr w:rsidR="00587E55" w:rsidRPr="009F2754" w14:paraId="7A69CA17" w14:textId="77777777" w:rsidTr="0071769A">
        <w:trPr>
          <w:trHeight w:hRule="exact" w:val="389"/>
        </w:trPr>
        <w:tc>
          <w:tcPr>
            <w:tcW w:w="3888" w:type="dxa"/>
          </w:tcPr>
          <w:p w14:paraId="5082D074" w14:textId="77777777" w:rsidR="00587E55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  <w:vAlign w:val="bottom"/>
          </w:tcPr>
          <w:p w14:paraId="4583D0ED" w14:textId="4D2D1254" w:rsidR="00587E55" w:rsidRPr="009949D8" w:rsidRDefault="00587E55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93,526</w:t>
            </w:r>
          </w:p>
        </w:tc>
        <w:tc>
          <w:tcPr>
            <w:tcW w:w="450" w:type="dxa"/>
            <w:vAlign w:val="bottom"/>
          </w:tcPr>
          <w:p w14:paraId="6CF2E551" w14:textId="77777777" w:rsidR="00587E55" w:rsidRPr="00427E15" w:rsidRDefault="00587E55" w:rsidP="00B87472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5450BB" w14:textId="75A5A679" w:rsidR="00587E55" w:rsidRPr="009949D8" w:rsidRDefault="00587E55" w:rsidP="00D33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17,346</w:t>
            </w:r>
          </w:p>
        </w:tc>
        <w:tc>
          <w:tcPr>
            <w:tcW w:w="450" w:type="dxa"/>
            <w:vAlign w:val="bottom"/>
          </w:tcPr>
          <w:p w14:paraId="66A9FCF5" w14:textId="77777777" w:rsidR="00587E55" w:rsidRPr="00427E15" w:rsidRDefault="00587E55" w:rsidP="00B87472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25A39D8" w14:textId="36A7746A" w:rsidR="00587E55" w:rsidRPr="009949D8" w:rsidRDefault="00587E55" w:rsidP="00660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240" w:lineRule="auto"/>
              <w:ind w:left="-110" w:hanging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110,872</w:t>
            </w:r>
          </w:p>
        </w:tc>
      </w:tr>
      <w:tr w:rsidR="00587E55" w:rsidRPr="009F2754" w14:paraId="14948C08" w14:textId="77777777" w:rsidTr="0071769A">
        <w:trPr>
          <w:trHeight w:hRule="exact" w:val="389"/>
        </w:trPr>
        <w:tc>
          <w:tcPr>
            <w:tcW w:w="3888" w:type="dxa"/>
          </w:tcPr>
          <w:p w14:paraId="477ABE27" w14:textId="77777777" w:rsidR="00587E55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4ADDCA4A" w14:textId="0D8D38D4" w:rsidR="00587E55" w:rsidRPr="009949D8" w:rsidRDefault="00587E55" w:rsidP="00B87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88,050</w:t>
            </w:r>
          </w:p>
        </w:tc>
        <w:tc>
          <w:tcPr>
            <w:tcW w:w="450" w:type="dxa"/>
          </w:tcPr>
          <w:p w14:paraId="39A656D8" w14:textId="77777777" w:rsidR="00587E55" w:rsidRPr="00427E15" w:rsidRDefault="00587E55" w:rsidP="00B87472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D5E6DC4" w14:textId="7C036521" w:rsidR="00587E55" w:rsidRPr="009949D8" w:rsidRDefault="00587E55" w:rsidP="00D33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(15,684)</w:t>
            </w:r>
          </w:p>
        </w:tc>
        <w:tc>
          <w:tcPr>
            <w:tcW w:w="450" w:type="dxa"/>
          </w:tcPr>
          <w:p w14:paraId="6AA5D51D" w14:textId="77777777" w:rsidR="00587E55" w:rsidRPr="00427E15" w:rsidRDefault="00587E55" w:rsidP="00B87472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ED9C5D" w14:textId="7CADDA9E" w:rsidR="00587E55" w:rsidRPr="009949D8" w:rsidRDefault="00587E55" w:rsidP="00660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240" w:lineRule="auto"/>
              <w:ind w:left="370" w:hanging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</w:p>
        </w:tc>
      </w:tr>
      <w:tr w:rsidR="00587E55" w:rsidRPr="00956384" w14:paraId="6BE58BB7" w14:textId="77777777" w:rsidTr="0071769A">
        <w:trPr>
          <w:trHeight w:hRule="exact" w:val="489"/>
        </w:trPr>
        <w:tc>
          <w:tcPr>
            <w:tcW w:w="3888" w:type="dxa"/>
          </w:tcPr>
          <w:p w14:paraId="21CCC648" w14:textId="77777777" w:rsidR="00587E55" w:rsidRPr="00956384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DF748C" w14:textId="77777777" w:rsidR="00587E55" w:rsidRPr="00427E15" w:rsidRDefault="00587E55" w:rsidP="00B8747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62870822" w14:textId="77777777" w:rsidR="00587E55" w:rsidRPr="00427E15" w:rsidRDefault="00587E55" w:rsidP="00B8747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14FE20E" w14:textId="77777777" w:rsidR="00587E55" w:rsidRPr="00D33CC7" w:rsidRDefault="00587E55" w:rsidP="00D33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D33C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20A02DE5" w14:textId="77777777" w:rsidR="00587E55" w:rsidRPr="00427E15" w:rsidRDefault="00587E55" w:rsidP="00B8747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0D78F1" w14:textId="77777777" w:rsidR="00587E55" w:rsidRPr="00427E15" w:rsidRDefault="00587E55" w:rsidP="00B8747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8D4D5CA" w14:textId="3CA7BFD3" w:rsidR="00DE30D0" w:rsidRPr="00D34CD2" w:rsidRDefault="00DE30D0" w:rsidP="00D34CD2">
      <w:pPr>
        <w:pStyle w:val="a"/>
        <w:tabs>
          <w:tab w:val="clear" w:pos="1080"/>
          <w:tab w:val="left" w:pos="963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sectPr w:rsidR="00DE30D0" w:rsidRPr="00D34CD2" w:rsidSect="001F5F9E">
      <w:headerReference w:type="default" r:id="rId21"/>
      <w:footerReference w:type="default" r:id="rId22"/>
      <w:type w:val="nextColumn"/>
      <w:pgSz w:w="11909" w:h="16834" w:code="9"/>
      <w:pgMar w:top="691" w:right="83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4312C" w14:textId="77777777" w:rsidR="00716CD3" w:rsidRDefault="00716CD3" w:rsidP="00FC04D5">
      <w:r>
        <w:separator/>
      </w:r>
    </w:p>
  </w:endnote>
  <w:endnote w:type="continuationSeparator" w:id="0">
    <w:p w14:paraId="53771674" w14:textId="77777777" w:rsidR="00716CD3" w:rsidRDefault="00716CD3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E1664" w14:textId="0A14E6A2" w:rsidR="005079E5" w:rsidRPr="00223FE5" w:rsidRDefault="005079E5" w:rsidP="00A73C5C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D830A6">
      <w:rPr>
        <w:rFonts w:ascii="Angsana New" w:hAnsi="Angsana New"/>
        <w:sz w:val="30"/>
        <w:szCs w:val="30"/>
        <w:lang w:val="en-US"/>
      </w:rPr>
      <w:t>1</w:t>
    </w:r>
    <w:r>
      <w:rPr>
        <w:rFonts w:ascii="Angsana New" w:hAnsi="Angsana New"/>
        <w:sz w:val="30"/>
        <w:szCs w:val="30"/>
        <w:lang w:val="en-US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6435541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4724D2EE" w14:textId="77777777" w:rsidR="005079E5" w:rsidRPr="00B30661" w:rsidRDefault="005079E5" w:rsidP="00B3066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30661">
          <w:rPr>
            <w:rFonts w:ascii="Angsana New" w:hAnsi="Angsana New" w:hint="cs"/>
            <w:sz w:val="30"/>
            <w:szCs w:val="30"/>
          </w:rPr>
          <w:fldChar w:fldCharType="begin"/>
        </w:r>
        <w:r w:rsidRPr="00B30661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B30661">
          <w:rPr>
            <w:rFonts w:ascii="Angsana New" w:hAnsi="Angsana New" w:hint="cs"/>
            <w:sz w:val="30"/>
            <w:szCs w:val="30"/>
          </w:rPr>
          <w:fldChar w:fldCharType="separate"/>
        </w:r>
        <w:r w:rsidRPr="00B318DE">
          <w:rPr>
            <w:rFonts w:ascii="Angsana New" w:hAnsi="Angsana New"/>
            <w:noProof/>
            <w:sz w:val="30"/>
            <w:szCs w:val="30"/>
            <w:lang w:val="en-US"/>
          </w:rPr>
          <w:t>23</w:t>
        </w:r>
        <w:r w:rsidRPr="00B30661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118458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07C206B" w14:textId="77777777" w:rsidR="005079E5" w:rsidRPr="00B30661" w:rsidRDefault="005079E5" w:rsidP="00B3066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30661">
          <w:rPr>
            <w:rFonts w:ascii="Angsana New" w:hAnsi="Angsana New" w:hint="cs"/>
            <w:sz w:val="30"/>
            <w:szCs w:val="30"/>
          </w:rPr>
          <w:fldChar w:fldCharType="begin"/>
        </w:r>
        <w:r w:rsidRPr="00B30661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B30661">
          <w:rPr>
            <w:rFonts w:ascii="Angsana New" w:hAnsi="Angsana New" w:hint="cs"/>
            <w:sz w:val="30"/>
            <w:szCs w:val="30"/>
          </w:rPr>
          <w:fldChar w:fldCharType="separate"/>
        </w:r>
        <w:r w:rsidRPr="00B318DE">
          <w:rPr>
            <w:rFonts w:ascii="Angsana New" w:hAnsi="Angsana New"/>
            <w:noProof/>
            <w:sz w:val="30"/>
            <w:szCs w:val="30"/>
            <w:lang w:val="en-US"/>
          </w:rPr>
          <w:t>24</w:t>
        </w:r>
        <w:r w:rsidRPr="00B30661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4413183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64BF16D" w14:textId="77777777" w:rsidR="005079E5" w:rsidRPr="00B30661" w:rsidRDefault="005079E5" w:rsidP="00B3066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30661">
          <w:rPr>
            <w:rFonts w:ascii="Angsana New" w:hAnsi="Angsana New" w:hint="cs"/>
            <w:sz w:val="30"/>
            <w:szCs w:val="30"/>
          </w:rPr>
          <w:fldChar w:fldCharType="begin"/>
        </w:r>
        <w:r w:rsidRPr="00B30661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B30661">
          <w:rPr>
            <w:rFonts w:ascii="Angsana New" w:hAnsi="Angsana New" w:hint="cs"/>
            <w:sz w:val="30"/>
            <w:szCs w:val="30"/>
          </w:rPr>
          <w:fldChar w:fldCharType="separate"/>
        </w:r>
        <w:r w:rsidRPr="00B318DE">
          <w:rPr>
            <w:rFonts w:ascii="Angsana New" w:hAnsi="Angsana New"/>
            <w:noProof/>
            <w:sz w:val="30"/>
            <w:szCs w:val="30"/>
            <w:lang w:val="en-US"/>
          </w:rPr>
          <w:t>25</w:t>
        </w:r>
        <w:r w:rsidRPr="00B30661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935F1E" w14:textId="77777777" w:rsidR="005079E5" w:rsidRPr="00860E15" w:rsidRDefault="005079E5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31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40B4F297" w14:textId="77777777" w:rsidR="005079E5" w:rsidRPr="00D8432A" w:rsidRDefault="005079E5" w:rsidP="004E27B1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43B32" w14:textId="77777777" w:rsidR="005079E5" w:rsidRPr="00860E15" w:rsidRDefault="005079E5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35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185FBC71" w14:textId="77777777" w:rsidR="005079E5" w:rsidRPr="00D8432A" w:rsidRDefault="005079E5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1C8FC" w14:textId="77777777" w:rsidR="005079E5" w:rsidRPr="00860E15" w:rsidRDefault="005079E5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8D875FA" w14:textId="77777777" w:rsidR="005079E5" w:rsidRPr="00D8432A" w:rsidRDefault="005079E5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CB274" w14:textId="77777777" w:rsidR="00716CD3" w:rsidRDefault="00716CD3" w:rsidP="00FC04D5">
      <w:r>
        <w:separator/>
      </w:r>
    </w:p>
  </w:footnote>
  <w:footnote w:type="continuationSeparator" w:id="0">
    <w:p w14:paraId="6D6BE01D" w14:textId="77777777" w:rsidR="00716CD3" w:rsidRDefault="00716CD3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A1DE0" w14:textId="77777777" w:rsidR="005079E5" w:rsidRPr="003B5EBA" w:rsidRDefault="005079E5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11901C7" w14:textId="77777777" w:rsidR="005079E5" w:rsidRPr="003B5EBA" w:rsidRDefault="005079E5" w:rsidP="00B72E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765FC3F" w14:textId="19195230" w:rsidR="005079E5" w:rsidRPr="00AF256D" w:rsidRDefault="005079E5" w:rsidP="00B72E5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งวดสามเดือนวันที่ </w:t>
    </w:r>
    <w:r w:rsidRPr="00BF20C3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BF20C3">
      <w:rPr>
        <w:rFonts w:ascii="Angsana New" w:hAnsi="Angsana New" w:cs="Angsana New"/>
        <w:sz w:val="32"/>
        <w:szCs w:val="32"/>
        <w:lang w:bidi="th-TH"/>
      </w:rPr>
      <w:t xml:space="preserve">2564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0E8AC545" w14:textId="77777777" w:rsidR="005079E5" w:rsidRPr="00A34F3C" w:rsidRDefault="005079E5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E6D92" w14:textId="77777777" w:rsidR="005079E5" w:rsidRPr="003B5EBA" w:rsidRDefault="005079E5" w:rsidP="00BE64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0EE7201" w14:textId="77777777" w:rsidR="005079E5" w:rsidRPr="003B5EBA" w:rsidRDefault="005079E5" w:rsidP="00BE64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6983C7F" w14:textId="520BEF55" w:rsidR="005079E5" w:rsidRPr="00AF256D" w:rsidRDefault="005079E5" w:rsidP="00BE645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งวดสามเดือนวันที่ </w:t>
    </w:r>
    <w:r w:rsidRPr="00BF20C3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BF20C3">
      <w:rPr>
        <w:rFonts w:ascii="Angsana New" w:hAnsi="Angsana New" w:cs="Angsana New"/>
        <w:sz w:val="32"/>
        <w:szCs w:val="32"/>
        <w:lang w:bidi="th-TH"/>
      </w:rPr>
      <w:t xml:space="preserve">2564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3955AD74" w14:textId="77777777" w:rsidR="005079E5" w:rsidRPr="00C040FD" w:rsidRDefault="005079E5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10A37" w14:textId="77777777" w:rsidR="005079E5" w:rsidRPr="003B5EBA" w:rsidRDefault="005079E5" w:rsidP="00BE64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C91C91B" w14:textId="77777777" w:rsidR="005079E5" w:rsidRPr="003B5EBA" w:rsidRDefault="005079E5" w:rsidP="00BE64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FDCE495" w14:textId="558125F0" w:rsidR="005079E5" w:rsidRPr="00AF256D" w:rsidRDefault="005079E5" w:rsidP="00BE645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งวดสามเดือนวันที่ </w:t>
    </w:r>
    <w:r w:rsidRPr="00BF20C3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BF20C3">
      <w:rPr>
        <w:rFonts w:ascii="Angsana New" w:hAnsi="Angsana New" w:cs="Angsana New"/>
        <w:sz w:val="32"/>
        <w:szCs w:val="32"/>
        <w:lang w:bidi="th-TH"/>
      </w:rPr>
      <w:t xml:space="preserve">2564 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7839DE73" w14:textId="77777777" w:rsidR="005079E5" w:rsidRPr="00C040FD" w:rsidRDefault="005079E5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BED43" w14:textId="77777777" w:rsidR="005079E5" w:rsidRPr="003B5EBA" w:rsidRDefault="005079E5" w:rsidP="00BE64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5BA05F3" w14:textId="77777777" w:rsidR="005079E5" w:rsidRPr="003B5EBA" w:rsidRDefault="005079E5" w:rsidP="00BE64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2EBA8DE" w14:textId="65BA164D" w:rsidR="005079E5" w:rsidRPr="00AF00DD" w:rsidRDefault="005079E5" w:rsidP="00BE645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th-TH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งวดสามเดือนวันที่ </w:t>
    </w:r>
    <w:r w:rsidRPr="00BF20C3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BF20C3">
      <w:rPr>
        <w:rFonts w:ascii="Angsana New" w:hAnsi="Angsana New" w:cs="Angsana New"/>
        <w:sz w:val="32"/>
        <w:szCs w:val="32"/>
        <w:lang w:bidi="th-TH"/>
      </w:rPr>
      <w:t xml:space="preserve">2564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5647B133" w14:textId="77777777" w:rsidR="005079E5" w:rsidRPr="00C040FD" w:rsidRDefault="005079E5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3F3CF" w14:textId="77777777" w:rsidR="005079E5" w:rsidRPr="003B5EBA" w:rsidRDefault="005079E5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A7D2C2E" w14:textId="77777777" w:rsidR="005079E5" w:rsidRPr="003B5EBA" w:rsidRDefault="005079E5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F14D4B4" w14:textId="41C7B9BE" w:rsidR="005079E5" w:rsidRPr="00AF256D" w:rsidRDefault="005079E5" w:rsidP="00BC1F1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งวดสามเดือนวันที่ </w:t>
    </w:r>
    <w:r w:rsidRPr="00BF20C3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BF20C3">
      <w:rPr>
        <w:rFonts w:ascii="Angsana New" w:hAnsi="Angsana New" w:cs="Angsana New"/>
        <w:sz w:val="32"/>
        <w:szCs w:val="32"/>
        <w:lang w:bidi="th-TH"/>
      </w:rPr>
      <w:t xml:space="preserve">2564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4D30B7C2" w14:textId="77777777" w:rsidR="005079E5" w:rsidRPr="00600CDA" w:rsidRDefault="005079E5" w:rsidP="00485DC7">
    <w:pPr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6C5EC" w14:textId="77777777" w:rsidR="005079E5" w:rsidRPr="003B5EBA" w:rsidRDefault="005079E5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C13BC49" w14:textId="77777777" w:rsidR="005079E5" w:rsidRPr="003B5EBA" w:rsidRDefault="005079E5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C2B1649" w14:textId="61EE28E8" w:rsidR="005079E5" w:rsidRPr="00B278DB" w:rsidRDefault="005079E5" w:rsidP="00BC1F1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งวดสามเดือนวันที่ </w:t>
    </w:r>
    <w:r w:rsidRPr="00BF20C3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BF20C3">
      <w:rPr>
        <w:rFonts w:ascii="Angsana New" w:hAnsi="Angsana New" w:cs="Angsana New"/>
        <w:sz w:val="32"/>
        <w:szCs w:val="32"/>
        <w:lang w:bidi="th-TH"/>
      </w:rPr>
      <w:t xml:space="preserve">2564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0C02B93A" w14:textId="77777777" w:rsidR="005079E5" w:rsidRPr="00164EBE" w:rsidRDefault="005079E5" w:rsidP="00485DC7">
    <w:pPr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A3713" w14:textId="77777777" w:rsidR="005079E5" w:rsidRPr="003B5EBA" w:rsidRDefault="005079E5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44FBA07" w14:textId="77777777" w:rsidR="005079E5" w:rsidRPr="003B5EBA" w:rsidRDefault="005079E5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1A08E8F" w14:textId="1E0F1126" w:rsidR="005079E5" w:rsidRPr="00AF256D" w:rsidRDefault="005079E5" w:rsidP="006179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งวดสามเดือนวันที่ </w:t>
    </w:r>
    <w:r w:rsidRPr="00BF20C3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BF20C3">
      <w:rPr>
        <w:rFonts w:ascii="Angsana New" w:hAnsi="Angsana New" w:cs="Angsana New"/>
        <w:sz w:val="32"/>
        <w:szCs w:val="32"/>
        <w:lang w:bidi="th-TH"/>
      </w:rPr>
      <w:t xml:space="preserve">2564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789F2FE" w14:textId="77777777" w:rsidR="005079E5" w:rsidRPr="001C28F5" w:rsidRDefault="005079E5" w:rsidP="00485DC7">
    <w:pPr>
      <w:rPr>
        <w:rFonts w:ascii="Angsana New" w:hAnsi="Angsana New"/>
        <w:b/>
        <w:bCs/>
        <w:sz w:val="32"/>
        <w:szCs w:val="32"/>
        <w:lang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EE189" w14:textId="77777777" w:rsidR="005079E5" w:rsidRPr="003B5EBA" w:rsidRDefault="005079E5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FF09ED" w14:textId="77777777" w:rsidR="005079E5" w:rsidRPr="003B5EBA" w:rsidRDefault="005079E5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22CBC0B" w14:textId="1753213B" w:rsidR="005079E5" w:rsidRPr="00AF256D" w:rsidRDefault="005079E5" w:rsidP="006179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งวดสามเดือนวันที่ </w:t>
    </w:r>
    <w:r w:rsidRPr="00BF20C3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BF20C3">
      <w:rPr>
        <w:rFonts w:ascii="Angsana New" w:hAnsi="Angsana New" w:cs="Angsana New"/>
        <w:sz w:val="32"/>
        <w:szCs w:val="32"/>
        <w:lang w:bidi="th-TH"/>
      </w:rPr>
      <w:t xml:space="preserve">2564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093697B0" w14:textId="77777777" w:rsidR="005079E5" w:rsidRPr="001C28F5" w:rsidRDefault="005079E5" w:rsidP="00485DC7">
    <w:pPr>
      <w:rPr>
        <w:rFonts w:ascii="Angsana New" w:hAnsi="Angsana New"/>
        <w:b/>
        <w:bCs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5A2"/>
    <w:rsid w:val="00010997"/>
    <w:rsid w:val="00011695"/>
    <w:rsid w:val="0001222E"/>
    <w:rsid w:val="00012CB3"/>
    <w:rsid w:val="00015615"/>
    <w:rsid w:val="00015AFF"/>
    <w:rsid w:val="000161D3"/>
    <w:rsid w:val="000165FA"/>
    <w:rsid w:val="00016872"/>
    <w:rsid w:val="00016AB9"/>
    <w:rsid w:val="00020F3F"/>
    <w:rsid w:val="00021948"/>
    <w:rsid w:val="00021FF3"/>
    <w:rsid w:val="0002247C"/>
    <w:rsid w:val="000224FA"/>
    <w:rsid w:val="000232D6"/>
    <w:rsid w:val="00023D95"/>
    <w:rsid w:val="00023FC6"/>
    <w:rsid w:val="00024041"/>
    <w:rsid w:val="00024112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5508"/>
    <w:rsid w:val="000369B4"/>
    <w:rsid w:val="00037E0F"/>
    <w:rsid w:val="00037F6E"/>
    <w:rsid w:val="00040E04"/>
    <w:rsid w:val="00040E3F"/>
    <w:rsid w:val="0004175D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11B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5263"/>
    <w:rsid w:val="00055C43"/>
    <w:rsid w:val="000560F0"/>
    <w:rsid w:val="000566A8"/>
    <w:rsid w:val="00056D4D"/>
    <w:rsid w:val="000571CC"/>
    <w:rsid w:val="00057454"/>
    <w:rsid w:val="00057CF9"/>
    <w:rsid w:val="00057D84"/>
    <w:rsid w:val="000601B2"/>
    <w:rsid w:val="0006039A"/>
    <w:rsid w:val="000603C2"/>
    <w:rsid w:val="00060C6A"/>
    <w:rsid w:val="0006150B"/>
    <w:rsid w:val="00061B3C"/>
    <w:rsid w:val="00061BAA"/>
    <w:rsid w:val="00061CFB"/>
    <w:rsid w:val="000621C2"/>
    <w:rsid w:val="00062511"/>
    <w:rsid w:val="00062DD2"/>
    <w:rsid w:val="00062DE0"/>
    <w:rsid w:val="000630FB"/>
    <w:rsid w:val="000639F1"/>
    <w:rsid w:val="00063C0F"/>
    <w:rsid w:val="00063DCB"/>
    <w:rsid w:val="0006578C"/>
    <w:rsid w:val="00065B57"/>
    <w:rsid w:val="0006670C"/>
    <w:rsid w:val="00066CA5"/>
    <w:rsid w:val="00066D5F"/>
    <w:rsid w:val="00067A04"/>
    <w:rsid w:val="00067B51"/>
    <w:rsid w:val="0007025E"/>
    <w:rsid w:val="00070612"/>
    <w:rsid w:val="00070B78"/>
    <w:rsid w:val="000713B2"/>
    <w:rsid w:val="0007213B"/>
    <w:rsid w:val="00072196"/>
    <w:rsid w:val="000723A8"/>
    <w:rsid w:val="000727AC"/>
    <w:rsid w:val="0007326A"/>
    <w:rsid w:val="00073842"/>
    <w:rsid w:val="00073912"/>
    <w:rsid w:val="00074310"/>
    <w:rsid w:val="0007503A"/>
    <w:rsid w:val="00075099"/>
    <w:rsid w:val="0007541B"/>
    <w:rsid w:val="0007594A"/>
    <w:rsid w:val="00075CAE"/>
    <w:rsid w:val="00075E1C"/>
    <w:rsid w:val="000765CB"/>
    <w:rsid w:val="00076F39"/>
    <w:rsid w:val="00077363"/>
    <w:rsid w:val="00080C86"/>
    <w:rsid w:val="00080E97"/>
    <w:rsid w:val="00081EAC"/>
    <w:rsid w:val="0008292C"/>
    <w:rsid w:val="00083AF8"/>
    <w:rsid w:val="000843DE"/>
    <w:rsid w:val="000847DC"/>
    <w:rsid w:val="00084AAE"/>
    <w:rsid w:val="0008536D"/>
    <w:rsid w:val="000856C4"/>
    <w:rsid w:val="000857FC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A03"/>
    <w:rsid w:val="00092E4E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950"/>
    <w:rsid w:val="00095A3E"/>
    <w:rsid w:val="00095BCF"/>
    <w:rsid w:val="00095CC4"/>
    <w:rsid w:val="00095D9E"/>
    <w:rsid w:val="0009625A"/>
    <w:rsid w:val="000963E2"/>
    <w:rsid w:val="00096AFB"/>
    <w:rsid w:val="0009705C"/>
    <w:rsid w:val="000973E5"/>
    <w:rsid w:val="000975FF"/>
    <w:rsid w:val="00097626"/>
    <w:rsid w:val="0009787C"/>
    <w:rsid w:val="00097DFC"/>
    <w:rsid w:val="000A0940"/>
    <w:rsid w:val="000A0C94"/>
    <w:rsid w:val="000A0F75"/>
    <w:rsid w:val="000A153B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0EE3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A38"/>
    <w:rsid w:val="000C404D"/>
    <w:rsid w:val="000C4185"/>
    <w:rsid w:val="000C4BFB"/>
    <w:rsid w:val="000C4DA6"/>
    <w:rsid w:val="000C4F03"/>
    <w:rsid w:val="000C55AF"/>
    <w:rsid w:val="000C5A7F"/>
    <w:rsid w:val="000C5BD4"/>
    <w:rsid w:val="000C5E24"/>
    <w:rsid w:val="000C60CC"/>
    <w:rsid w:val="000C62A3"/>
    <w:rsid w:val="000C638E"/>
    <w:rsid w:val="000C6756"/>
    <w:rsid w:val="000C6AE5"/>
    <w:rsid w:val="000D0793"/>
    <w:rsid w:val="000D079E"/>
    <w:rsid w:val="000D0A1F"/>
    <w:rsid w:val="000D1258"/>
    <w:rsid w:val="000D2103"/>
    <w:rsid w:val="000D22B4"/>
    <w:rsid w:val="000D26D9"/>
    <w:rsid w:val="000D31F9"/>
    <w:rsid w:val="000D37D5"/>
    <w:rsid w:val="000D3899"/>
    <w:rsid w:val="000D4A59"/>
    <w:rsid w:val="000D4FC6"/>
    <w:rsid w:val="000D6694"/>
    <w:rsid w:val="000D6A81"/>
    <w:rsid w:val="000D7C48"/>
    <w:rsid w:val="000D7C7C"/>
    <w:rsid w:val="000E0E97"/>
    <w:rsid w:val="000E0FDE"/>
    <w:rsid w:val="000E140D"/>
    <w:rsid w:val="000E15D0"/>
    <w:rsid w:val="000E1C92"/>
    <w:rsid w:val="000E27A6"/>
    <w:rsid w:val="000E36E3"/>
    <w:rsid w:val="000E3AC2"/>
    <w:rsid w:val="000E3AD0"/>
    <w:rsid w:val="000E3E2A"/>
    <w:rsid w:val="000E3FA7"/>
    <w:rsid w:val="000E4D8E"/>
    <w:rsid w:val="000E63B3"/>
    <w:rsid w:val="000E66BF"/>
    <w:rsid w:val="000E6C8F"/>
    <w:rsid w:val="000E701D"/>
    <w:rsid w:val="000E73AF"/>
    <w:rsid w:val="000E7F82"/>
    <w:rsid w:val="000F004D"/>
    <w:rsid w:val="000F0E70"/>
    <w:rsid w:val="000F0EE1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7D4"/>
    <w:rsid w:val="000F7BF9"/>
    <w:rsid w:val="0010007E"/>
    <w:rsid w:val="00100970"/>
    <w:rsid w:val="00100B3C"/>
    <w:rsid w:val="00101573"/>
    <w:rsid w:val="00101ACF"/>
    <w:rsid w:val="00103507"/>
    <w:rsid w:val="001042AC"/>
    <w:rsid w:val="00104CA6"/>
    <w:rsid w:val="00105857"/>
    <w:rsid w:val="00105903"/>
    <w:rsid w:val="001114B0"/>
    <w:rsid w:val="00111C99"/>
    <w:rsid w:val="00112424"/>
    <w:rsid w:val="001128E2"/>
    <w:rsid w:val="0011294C"/>
    <w:rsid w:val="00112B9D"/>
    <w:rsid w:val="00113617"/>
    <w:rsid w:val="00113957"/>
    <w:rsid w:val="00113CC7"/>
    <w:rsid w:val="00113D34"/>
    <w:rsid w:val="00114184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09A"/>
    <w:rsid w:val="00121E9E"/>
    <w:rsid w:val="00121EE8"/>
    <w:rsid w:val="00122106"/>
    <w:rsid w:val="001221BE"/>
    <w:rsid w:val="00122766"/>
    <w:rsid w:val="0012298C"/>
    <w:rsid w:val="00122FE6"/>
    <w:rsid w:val="00123917"/>
    <w:rsid w:val="00123FB2"/>
    <w:rsid w:val="001252FB"/>
    <w:rsid w:val="00125625"/>
    <w:rsid w:val="00126275"/>
    <w:rsid w:val="00126AB9"/>
    <w:rsid w:val="0012709F"/>
    <w:rsid w:val="0012768E"/>
    <w:rsid w:val="00127B9E"/>
    <w:rsid w:val="001308E3"/>
    <w:rsid w:val="001311B1"/>
    <w:rsid w:val="0013147E"/>
    <w:rsid w:val="00131729"/>
    <w:rsid w:val="00132152"/>
    <w:rsid w:val="00132359"/>
    <w:rsid w:val="00132955"/>
    <w:rsid w:val="00132DA8"/>
    <w:rsid w:val="0013306B"/>
    <w:rsid w:val="001341FB"/>
    <w:rsid w:val="001342E3"/>
    <w:rsid w:val="001370DA"/>
    <w:rsid w:val="00137B44"/>
    <w:rsid w:val="00137B81"/>
    <w:rsid w:val="001402D7"/>
    <w:rsid w:val="001404CA"/>
    <w:rsid w:val="00140B82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60D8"/>
    <w:rsid w:val="00146178"/>
    <w:rsid w:val="001473A3"/>
    <w:rsid w:val="001476EC"/>
    <w:rsid w:val="0014783F"/>
    <w:rsid w:val="00147EC3"/>
    <w:rsid w:val="00150CA8"/>
    <w:rsid w:val="001513BD"/>
    <w:rsid w:val="0015170D"/>
    <w:rsid w:val="00151A5F"/>
    <w:rsid w:val="00151EA7"/>
    <w:rsid w:val="00152276"/>
    <w:rsid w:val="00152574"/>
    <w:rsid w:val="00152D8C"/>
    <w:rsid w:val="0015457F"/>
    <w:rsid w:val="001546DB"/>
    <w:rsid w:val="00154BCC"/>
    <w:rsid w:val="0015528E"/>
    <w:rsid w:val="001555AE"/>
    <w:rsid w:val="00155C40"/>
    <w:rsid w:val="00155ED5"/>
    <w:rsid w:val="0015630D"/>
    <w:rsid w:val="001569A1"/>
    <w:rsid w:val="00156C17"/>
    <w:rsid w:val="001571A7"/>
    <w:rsid w:val="001571C9"/>
    <w:rsid w:val="00157ABC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0E3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2016"/>
    <w:rsid w:val="00193491"/>
    <w:rsid w:val="001941A8"/>
    <w:rsid w:val="001941FD"/>
    <w:rsid w:val="0019431F"/>
    <w:rsid w:val="001945A5"/>
    <w:rsid w:val="0019465C"/>
    <w:rsid w:val="00194D44"/>
    <w:rsid w:val="0019508F"/>
    <w:rsid w:val="00195859"/>
    <w:rsid w:val="0019660E"/>
    <w:rsid w:val="0019673B"/>
    <w:rsid w:val="00196F10"/>
    <w:rsid w:val="00197361"/>
    <w:rsid w:val="00197387"/>
    <w:rsid w:val="001973EB"/>
    <w:rsid w:val="001977EC"/>
    <w:rsid w:val="001A0DFF"/>
    <w:rsid w:val="001A15CC"/>
    <w:rsid w:val="001A196E"/>
    <w:rsid w:val="001A1B56"/>
    <w:rsid w:val="001A1C3F"/>
    <w:rsid w:val="001A215B"/>
    <w:rsid w:val="001A22C2"/>
    <w:rsid w:val="001A24A5"/>
    <w:rsid w:val="001A2A65"/>
    <w:rsid w:val="001A2D22"/>
    <w:rsid w:val="001A326A"/>
    <w:rsid w:val="001A3811"/>
    <w:rsid w:val="001A3956"/>
    <w:rsid w:val="001A3C71"/>
    <w:rsid w:val="001A41DD"/>
    <w:rsid w:val="001A441F"/>
    <w:rsid w:val="001A5559"/>
    <w:rsid w:val="001A56B6"/>
    <w:rsid w:val="001A5788"/>
    <w:rsid w:val="001A5907"/>
    <w:rsid w:val="001A5CC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1EDA"/>
    <w:rsid w:val="001C216D"/>
    <w:rsid w:val="001C28F5"/>
    <w:rsid w:val="001C3E90"/>
    <w:rsid w:val="001C3F56"/>
    <w:rsid w:val="001C43B2"/>
    <w:rsid w:val="001C4568"/>
    <w:rsid w:val="001C470F"/>
    <w:rsid w:val="001C4F19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4C28"/>
    <w:rsid w:val="001D58B7"/>
    <w:rsid w:val="001D5CB3"/>
    <w:rsid w:val="001D6378"/>
    <w:rsid w:val="001D6CFC"/>
    <w:rsid w:val="001D6F5A"/>
    <w:rsid w:val="001D7050"/>
    <w:rsid w:val="001D7473"/>
    <w:rsid w:val="001D7F1D"/>
    <w:rsid w:val="001E00E1"/>
    <w:rsid w:val="001E022B"/>
    <w:rsid w:val="001E239D"/>
    <w:rsid w:val="001E292E"/>
    <w:rsid w:val="001E294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6FA"/>
    <w:rsid w:val="001E5824"/>
    <w:rsid w:val="001E6125"/>
    <w:rsid w:val="001E6523"/>
    <w:rsid w:val="001E6650"/>
    <w:rsid w:val="001E6E46"/>
    <w:rsid w:val="001E76F3"/>
    <w:rsid w:val="001F0DF5"/>
    <w:rsid w:val="001F0FDE"/>
    <w:rsid w:val="001F22B0"/>
    <w:rsid w:val="001F23AE"/>
    <w:rsid w:val="001F32AE"/>
    <w:rsid w:val="001F39F7"/>
    <w:rsid w:val="001F3F0A"/>
    <w:rsid w:val="001F401F"/>
    <w:rsid w:val="001F4573"/>
    <w:rsid w:val="001F4C6B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89"/>
    <w:rsid w:val="002014B2"/>
    <w:rsid w:val="00201EBA"/>
    <w:rsid w:val="00201F6F"/>
    <w:rsid w:val="0020201E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D11"/>
    <w:rsid w:val="0021109B"/>
    <w:rsid w:val="00211F37"/>
    <w:rsid w:val="00212D5D"/>
    <w:rsid w:val="00212EE5"/>
    <w:rsid w:val="002132A7"/>
    <w:rsid w:val="002141D2"/>
    <w:rsid w:val="00214686"/>
    <w:rsid w:val="0021478F"/>
    <w:rsid w:val="00214AA2"/>
    <w:rsid w:val="0021500F"/>
    <w:rsid w:val="00215519"/>
    <w:rsid w:val="00215BDC"/>
    <w:rsid w:val="002166E1"/>
    <w:rsid w:val="00216DD0"/>
    <w:rsid w:val="00217FB0"/>
    <w:rsid w:val="00221710"/>
    <w:rsid w:val="00221B99"/>
    <w:rsid w:val="00221C2A"/>
    <w:rsid w:val="00221D0B"/>
    <w:rsid w:val="002229D4"/>
    <w:rsid w:val="00222C6F"/>
    <w:rsid w:val="00222C99"/>
    <w:rsid w:val="00223989"/>
    <w:rsid w:val="00223D23"/>
    <w:rsid w:val="00223FE5"/>
    <w:rsid w:val="00224537"/>
    <w:rsid w:val="00224C6F"/>
    <w:rsid w:val="002251C4"/>
    <w:rsid w:val="002251C7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1FB9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8D"/>
    <w:rsid w:val="00261AFB"/>
    <w:rsid w:val="00261B9B"/>
    <w:rsid w:val="0026220A"/>
    <w:rsid w:val="00262748"/>
    <w:rsid w:val="002634D3"/>
    <w:rsid w:val="00263A70"/>
    <w:rsid w:val="00264A45"/>
    <w:rsid w:val="00265DB5"/>
    <w:rsid w:val="00265EC5"/>
    <w:rsid w:val="00266642"/>
    <w:rsid w:val="00266C20"/>
    <w:rsid w:val="002678C6"/>
    <w:rsid w:val="00267D23"/>
    <w:rsid w:val="00267E8F"/>
    <w:rsid w:val="002707AE"/>
    <w:rsid w:val="00271BF6"/>
    <w:rsid w:val="00271F99"/>
    <w:rsid w:val="00272402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6F"/>
    <w:rsid w:val="00275FC4"/>
    <w:rsid w:val="002764C3"/>
    <w:rsid w:val="0027710D"/>
    <w:rsid w:val="00277C81"/>
    <w:rsid w:val="002800F6"/>
    <w:rsid w:val="00280552"/>
    <w:rsid w:val="00281124"/>
    <w:rsid w:val="002816EF"/>
    <w:rsid w:val="00281A78"/>
    <w:rsid w:val="00281BB7"/>
    <w:rsid w:val="00281CCC"/>
    <w:rsid w:val="00282B9F"/>
    <w:rsid w:val="00282E10"/>
    <w:rsid w:val="00283CA8"/>
    <w:rsid w:val="002841E5"/>
    <w:rsid w:val="002841FB"/>
    <w:rsid w:val="00284AAA"/>
    <w:rsid w:val="00285200"/>
    <w:rsid w:val="00285800"/>
    <w:rsid w:val="00285917"/>
    <w:rsid w:val="00285D30"/>
    <w:rsid w:val="002860AE"/>
    <w:rsid w:val="00286750"/>
    <w:rsid w:val="002869DF"/>
    <w:rsid w:val="00286CBC"/>
    <w:rsid w:val="002873E8"/>
    <w:rsid w:val="0029035F"/>
    <w:rsid w:val="002913C8"/>
    <w:rsid w:val="002914C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16D4"/>
    <w:rsid w:val="002A1A34"/>
    <w:rsid w:val="002A1E98"/>
    <w:rsid w:val="002A250A"/>
    <w:rsid w:val="002A35E2"/>
    <w:rsid w:val="002A36B8"/>
    <w:rsid w:val="002A3B3C"/>
    <w:rsid w:val="002A524F"/>
    <w:rsid w:val="002A5468"/>
    <w:rsid w:val="002A5804"/>
    <w:rsid w:val="002A5BC9"/>
    <w:rsid w:val="002A683F"/>
    <w:rsid w:val="002A7511"/>
    <w:rsid w:val="002A79C9"/>
    <w:rsid w:val="002A7A10"/>
    <w:rsid w:val="002A7E90"/>
    <w:rsid w:val="002A7F68"/>
    <w:rsid w:val="002B1248"/>
    <w:rsid w:val="002B1859"/>
    <w:rsid w:val="002B1AD2"/>
    <w:rsid w:val="002B1D98"/>
    <w:rsid w:val="002B31D2"/>
    <w:rsid w:val="002B36C7"/>
    <w:rsid w:val="002B36CF"/>
    <w:rsid w:val="002B3B38"/>
    <w:rsid w:val="002B4C03"/>
    <w:rsid w:val="002B5997"/>
    <w:rsid w:val="002B625A"/>
    <w:rsid w:val="002B6362"/>
    <w:rsid w:val="002B6AC4"/>
    <w:rsid w:val="002B7544"/>
    <w:rsid w:val="002C0633"/>
    <w:rsid w:val="002C0A75"/>
    <w:rsid w:val="002C0A93"/>
    <w:rsid w:val="002C0B4D"/>
    <w:rsid w:val="002C0E8F"/>
    <w:rsid w:val="002C1386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70A"/>
    <w:rsid w:val="002C6F6A"/>
    <w:rsid w:val="002C7101"/>
    <w:rsid w:val="002C71C3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73D6"/>
    <w:rsid w:val="002D7D30"/>
    <w:rsid w:val="002E0298"/>
    <w:rsid w:val="002E0822"/>
    <w:rsid w:val="002E100D"/>
    <w:rsid w:val="002E25F9"/>
    <w:rsid w:val="002E32CD"/>
    <w:rsid w:val="002E4603"/>
    <w:rsid w:val="002E4FBA"/>
    <w:rsid w:val="002E5832"/>
    <w:rsid w:val="002E625C"/>
    <w:rsid w:val="002E6A90"/>
    <w:rsid w:val="002E70BA"/>
    <w:rsid w:val="002E785A"/>
    <w:rsid w:val="002E7BD5"/>
    <w:rsid w:val="002F03C2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7F1"/>
    <w:rsid w:val="002F5B8D"/>
    <w:rsid w:val="002F5F40"/>
    <w:rsid w:val="002F6371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AB5"/>
    <w:rsid w:val="003114DD"/>
    <w:rsid w:val="00311595"/>
    <w:rsid w:val="003116E5"/>
    <w:rsid w:val="00311A46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530"/>
    <w:rsid w:val="003201E3"/>
    <w:rsid w:val="003207F7"/>
    <w:rsid w:val="00320B2A"/>
    <w:rsid w:val="003210B0"/>
    <w:rsid w:val="003214B2"/>
    <w:rsid w:val="00321D4F"/>
    <w:rsid w:val="0032282D"/>
    <w:rsid w:val="0032297D"/>
    <w:rsid w:val="0032316A"/>
    <w:rsid w:val="00323846"/>
    <w:rsid w:val="003246D3"/>
    <w:rsid w:val="00324B53"/>
    <w:rsid w:val="00324BF9"/>
    <w:rsid w:val="00325B55"/>
    <w:rsid w:val="003274FE"/>
    <w:rsid w:val="0032761E"/>
    <w:rsid w:val="003302C0"/>
    <w:rsid w:val="00330356"/>
    <w:rsid w:val="003307A8"/>
    <w:rsid w:val="0033143A"/>
    <w:rsid w:val="00332BC9"/>
    <w:rsid w:val="00332DC4"/>
    <w:rsid w:val="0033459F"/>
    <w:rsid w:val="00334D4D"/>
    <w:rsid w:val="003359AA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397"/>
    <w:rsid w:val="003623A0"/>
    <w:rsid w:val="00363BB5"/>
    <w:rsid w:val="00364345"/>
    <w:rsid w:val="0036436B"/>
    <w:rsid w:val="003644B7"/>
    <w:rsid w:val="00364BE2"/>
    <w:rsid w:val="00364EDE"/>
    <w:rsid w:val="003652A0"/>
    <w:rsid w:val="003652FF"/>
    <w:rsid w:val="0036654D"/>
    <w:rsid w:val="00366973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4C0A"/>
    <w:rsid w:val="00375056"/>
    <w:rsid w:val="0037602E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2236"/>
    <w:rsid w:val="00382C71"/>
    <w:rsid w:val="00382CBD"/>
    <w:rsid w:val="00382DDC"/>
    <w:rsid w:val="00382F0C"/>
    <w:rsid w:val="0038306E"/>
    <w:rsid w:val="0038412B"/>
    <w:rsid w:val="00384359"/>
    <w:rsid w:val="003850A5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A24"/>
    <w:rsid w:val="00395712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1C12"/>
    <w:rsid w:val="003C1C16"/>
    <w:rsid w:val="003C1C47"/>
    <w:rsid w:val="003C1F20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4619"/>
    <w:rsid w:val="003C563A"/>
    <w:rsid w:val="003C663D"/>
    <w:rsid w:val="003C6D08"/>
    <w:rsid w:val="003C6F2B"/>
    <w:rsid w:val="003C70BB"/>
    <w:rsid w:val="003C720C"/>
    <w:rsid w:val="003C739A"/>
    <w:rsid w:val="003C780E"/>
    <w:rsid w:val="003C781F"/>
    <w:rsid w:val="003C7875"/>
    <w:rsid w:val="003D1B06"/>
    <w:rsid w:val="003D1C68"/>
    <w:rsid w:val="003D1D13"/>
    <w:rsid w:val="003D1F21"/>
    <w:rsid w:val="003D2C24"/>
    <w:rsid w:val="003D3724"/>
    <w:rsid w:val="003D3DF0"/>
    <w:rsid w:val="003D417C"/>
    <w:rsid w:val="003D6961"/>
    <w:rsid w:val="003D69E6"/>
    <w:rsid w:val="003D7206"/>
    <w:rsid w:val="003D7362"/>
    <w:rsid w:val="003D76C2"/>
    <w:rsid w:val="003D7705"/>
    <w:rsid w:val="003D7B93"/>
    <w:rsid w:val="003D7E3B"/>
    <w:rsid w:val="003E0A1A"/>
    <w:rsid w:val="003E1282"/>
    <w:rsid w:val="003E147A"/>
    <w:rsid w:val="003E195F"/>
    <w:rsid w:val="003E19FB"/>
    <w:rsid w:val="003E2ADC"/>
    <w:rsid w:val="003E2CC3"/>
    <w:rsid w:val="003E3E58"/>
    <w:rsid w:val="003E49C3"/>
    <w:rsid w:val="003E49DC"/>
    <w:rsid w:val="003E5CC4"/>
    <w:rsid w:val="003E64B8"/>
    <w:rsid w:val="003E6504"/>
    <w:rsid w:val="003E73E7"/>
    <w:rsid w:val="003E74AE"/>
    <w:rsid w:val="003E77CF"/>
    <w:rsid w:val="003E7FBE"/>
    <w:rsid w:val="003F07C1"/>
    <w:rsid w:val="003F091C"/>
    <w:rsid w:val="003F18CD"/>
    <w:rsid w:val="003F19FF"/>
    <w:rsid w:val="003F1B2F"/>
    <w:rsid w:val="003F1BF6"/>
    <w:rsid w:val="003F2AD6"/>
    <w:rsid w:val="003F2CD1"/>
    <w:rsid w:val="003F2D12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1EEE"/>
    <w:rsid w:val="0040205B"/>
    <w:rsid w:val="0040224C"/>
    <w:rsid w:val="00402622"/>
    <w:rsid w:val="0040312D"/>
    <w:rsid w:val="004033D0"/>
    <w:rsid w:val="00404E8E"/>
    <w:rsid w:val="004051B7"/>
    <w:rsid w:val="00405450"/>
    <w:rsid w:val="00405E40"/>
    <w:rsid w:val="00405FB1"/>
    <w:rsid w:val="00406029"/>
    <w:rsid w:val="00406561"/>
    <w:rsid w:val="00406820"/>
    <w:rsid w:val="00407161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42F"/>
    <w:rsid w:val="004128A9"/>
    <w:rsid w:val="00412CC5"/>
    <w:rsid w:val="00412FF0"/>
    <w:rsid w:val="00414560"/>
    <w:rsid w:val="004149AA"/>
    <w:rsid w:val="00414C82"/>
    <w:rsid w:val="00415050"/>
    <w:rsid w:val="004151BA"/>
    <w:rsid w:val="004152A4"/>
    <w:rsid w:val="00415858"/>
    <w:rsid w:val="004161E0"/>
    <w:rsid w:val="00416733"/>
    <w:rsid w:val="0041701B"/>
    <w:rsid w:val="00417761"/>
    <w:rsid w:val="00417820"/>
    <w:rsid w:val="00417AC0"/>
    <w:rsid w:val="00417E2C"/>
    <w:rsid w:val="00420080"/>
    <w:rsid w:val="0042020E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3856"/>
    <w:rsid w:val="00423A5C"/>
    <w:rsid w:val="00423BBA"/>
    <w:rsid w:val="00424391"/>
    <w:rsid w:val="0042487A"/>
    <w:rsid w:val="004250BA"/>
    <w:rsid w:val="004253C3"/>
    <w:rsid w:val="004255F2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49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57CF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3E0A"/>
    <w:rsid w:val="00444012"/>
    <w:rsid w:val="0044481A"/>
    <w:rsid w:val="00445105"/>
    <w:rsid w:val="00445400"/>
    <w:rsid w:val="004455EA"/>
    <w:rsid w:val="0044585A"/>
    <w:rsid w:val="00446EE4"/>
    <w:rsid w:val="00446F2D"/>
    <w:rsid w:val="0044720D"/>
    <w:rsid w:val="004479C8"/>
    <w:rsid w:val="004501C2"/>
    <w:rsid w:val="00450466"/>
    <w:rsid w:val="00450896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3F0F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7B"/>
    <w:rsid w:val="00463818"/>
    <w:rsid w:val="0046388A"/>
    <w:rsid w:val="00464011"/>
    <w:rsid w:val="00464D91"/>
    <w:rsid w:val="004656F8"/>
    <w:rsid w:val="00465B0C"/>
    <w:rsid w:val="00466866"/>
    <w:rsid w:val="00466CDE"/>
    <w:rsid w:val="0046712E"/>
    <w:rsid w:val="0047026B"/>
    <w:rsid w:val="004702EB"/>
    <w:rsid w:val="00470589"/>
    <w:rsid w:val="004709C1"/>
    <w:rsid w:val="00471350"/>
    <w:rsid w:val="004717EA"/>
    <w:rsid w:val="00472977"/>
    <w:rsid w:val="00472A4E"/>
    <w:rsid w:val="00473045"/>
    <w:rsid w:val="00473217"/>
    <w:rsid w:val="00473E7A"/>
    <w:rsid w:val="00474155"/>
    <w:rsid w:val="004743A5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49F"/>
    <w:rsid w:val="00492843"/>
    <w:rsid w:val="004939C0"/>
    <w:rsid w:val="004940A4"/>
    <w:rsid w:val="004949E4"/>
    <w:rsid w:val="00494A1E"/>
    <w:rsid w:val="00494E43"/>
    <w:rsid w:val="00495979"/>
    <w:rsid w:val="0049636A"/>
    <w:rsid w:val="00496645"/>
    <w:rsid w:val="00496B1D"/>
    <w:rsid w:val="00496BA2"/>
    <w:rsid w:val="00496CD8"/>
    <w:rsid w:val="0049707D"/>
    <w:rsid w:val="0049795C"/>
    <w:rsid w:val="00497F18"/>
    <w:rsid w:val="004A046F"/>
    <w:rsid w:val="004A0A9F"/>
    <w:rsid w:val="004A144E"/>
    <w:rsid w:val="004A1AAC"/>
    <w:rsid w:val="004A1D96"/>
    <w:rsid w:val="004A20BF"/>
    <w:rsid w:val="004A3246"/>
    <w:rsid w:val="004A4424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9C"/>
    <w:rsid w:val="004B1F2C"/>
    <w:rsid w:val="004B2220"/>
    <w:rsid w:val="004B2CE4"/>
    <w:rsid w:val="004B3495"/>
    <w:rsid w:val="004B4272"/>
    <w:rsid w:val="004B4290"/>
    <w:rsid w:val="004B43A2"/>
    <w:rsid w:val="004B55B4"/>
    <w:rsid w:val="004B6FEC"/>
    <w:rsid w:val="004B71BE"/>
    <w:rsid w:val="004B7842"/>
    <w:rsid w:val="004B79CB"/>
    <w:rsid w:val="004B7A32"/>
    <w:rsid w:val="004B7DFF"/>
    <w:rsid w:val="004C03BE"/>
    <w:rsid w:val="004C0A09"/>
    <w:rsid w:val="004C0A72"/>
    <w:rsid w:val="004C0F10"/>
    <w:rsid w:val="004C1190"/>
    <w:rsid w:val="004C1322"/>
    <w:rsid w:val="004C1B53"/>
    <w:rsid w:val="004C1BF8"/>
    <w:rsid w:val="004C32CC"/>
    <w:rsid w:val="004C3551"/>
    <w:rsid w:val="004C3809"/>
    <w:rsid w:val="004C449F"/>
    <w:rsid w:val="004C4A3D"/>
    <w:rsid w:val="004C4A61"/>
    <w:rsid w:val="004C4B7E"/>
    <w:rsid w:val="004C52E4"/>
    <w:rsid w:val="004C582F"/>
    <w:rsid w:val="004C5DFE"/>
    <w:rsid w:val="004C69E3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981"/>
    <w:rsid w:val="004D6E57"/>
    <w:rsid w:val="004D6FCA"/>
    <w:rsid w:val="004D7625"/>
    <w:rsid w:val="004D7767"/>
    <w:rsid w:val="004D7C0D"/>
    <w:rsid w:val="004E08A4"/>
    <w:rsid w:val="004E0C06"/>
    <w:rsid w:val="004E0ED4"/>
    <w:rsid w:val="004E0F3D"/>
    <w:rsid w:val="004E1368"/>
    <w:rsid w:val="004E1927"/>
    <w:rsid w:val="004E27B1"/>
    <w:rsid w:val="004E2AF2"/>
    <w:rsid w:val="004E2BEA"/>
    <w:rsid w:val="004E3A1B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CF5"/>
    <w:rsid w:val="004F0FEF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1EE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9E5"/>
    <w:rsid w:val="00507A3B"/>
    <w:rsid w:val="005105FA"/>
    <w:rsid w:val="00510D5D"/>
    <w:rsid w:val="00510E50"/>
    <w:rsid w:val="00511A83"/>
    <w:rsid w:val="00511ED5"/>
    <w:rsid w:val="00512351"/>
    <w:rsid w:val="005125F2"/>
    <w:rsid w:val="005134A4"/>
    <w:rsid w:val="00514061"/>
    <w:rsid w:val="00515AE3"/>
    <w:rsid w:val="00515D39"/>
    <w:rsid w:val="0051609B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B1A"/>
    <w:rsid w:val="005260C4"/>
    <w:rsid w:val="005264A0"/>
    <w:rsid w:val="0052751E"/>
    <w:rsid w:val="0052793E"/>
    <w:rsid w:val="00527EAE"/>
    <w:rsid w:val="005311C6"/>
    <w:rsid w:val="00531665"/>
    <w:rsid w:val="005321A4"/>
    <w:rsid w:val="0053453F"/>
    <w:rsid w:val="005347CE"/>
    <w:rsid w:val="00534BDA"/>
    <w:rsid w:val="005355E9"/>
    <w:rsid w:val="00535838"/>
    <w:rsid w:val="00535E34"/>
    <w:rsid w:val="005363AE"/>
    <w:rsid w:val="005364A3"/>
    <w:rsid w:val="005372AD"/>
    <w:rsid w:val="005373C2"/>
    <w:rsid w:val="00537754"/>
    <w:rsid w:val="00537A0B"/>
    <w:rsid w:val="0054073B"/>
    <w:rsid w:val="00540A35"/>
    <w:rsid w:val="00540A8B"/>
    <w:rsid w:val="00540EF7"/>
    <w:rsid w:val="0054121F"/>
    <w:rsid w:val="00541A3B"/>
    <w:rsid w:val="00541D09"/>
    <w:rsid w:val="005421E3"/>
    <w:rsid w:val="005429C1"/>
    <w:rsid w:val="0054390F"/>
    <w:rsid w:val="00544643"/>
    <w:rsid w:val="005446D9"/>
    <w:rsid w:val="00544BD9"/>
    <w:rsid w:val="00546D9C"/>
    <w:rsid w:val="00547DD9"/>
    <w:rsid w:val="00550893"/>
    <w:rsid w:val="00550F61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653C"/>
    <w:rsid w:val="005667B5"/>
    <w:rsid w:val="005667B8"/>
    <w:rsid w:val="005667FA"/>
    <w:rsid w:val="00566F52"/>
    <w:rsid w:val="00567042"/>
    <w:rsid w:val="005678D1"/>
    <w:rsid w:val="00570093"/>
    <w:rsid w:val="00570866"/>
    <w:rsid w:val="00570956"/>
    <w:rsid w:val="00570D42"/>
    <w:rsid w:val="00571447"/>
    <w:rsid w:val="00571D98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1A7"/>
    <w:rsid w:val="005851FF"/>
    <w:rsid w:val="00585B42"/>
    <w:rsid w:val="00585CE3"/>
    <w:rsid w:val="00585D12"/>
    <w:rsid w:val="00585FC2"/>
    <w:rsid w:val="005862A4"/>
    <w:rsid w:val="00586418"/>
    <w:rsid w:val="00586EC2"/>
    <w:rsid w:val="00587358"/>
    <w:rsid w:val="0058769E"/>
    <w:rsid w:val="00587E55"/>
    <w:rsid w:val="005902AE"/>
    <w:rsid w:val="0059081E"/>
    <w:rsid w:val="00590A7D"/>
    <w:rsid w:val="0059125B"/>
    <w:rsid w:val="00591DD7"/>
    <w:rsid w:val="005924E0"/>
    <w:rsid w:val="0059258E"/>
    <w:rsid w:val="00592EE7"/>
    <w:rsid w:val="00593330"/>
    <w:rsid w:val="0059389C"/>
    <w:rsid w:val="005938D3"/>
    <w:rsid w:val="00593B85"/>
    <w:rsid w:val="00594CEA"/>
    <w:rsid w:val="005953A0"/>
    <w:rsid w:val="005959D4"/>
    <w:rsid w:val="00595A37"/>
    <w:rsid w:val="005966EE"/>
    <w:rsid w:val="00596974"/>
    <w:rsid w:val="005969E5"/>
    <w:rsid w:val="005971DC"/>
    <w:rsid w:val="00597487"/>
    <w:rsid w:val="005976AE"/>
    <w:rsid w:val="005A024C"/>
    <w:rsid w:val="005A13E8"/>
    <w:rsid w:val="005A13EC"/>
    <w:rsid w:val="005A2652"/>
    <w:rsid w:val="005A302B"/>
    <w:rsid w:val="005A41DA"/>
    <w:rsid w:val="005A42DF"/>
    <w:rsid w:val="005A47D8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46D"/>
    <w:rsid w:val="005B09AA"/>
    <w:rsid w:val="005B0C0F"/>
    <w:rsid w:val="005B1410"/>
    <w:rsid w:val="005B1647"/>
    <w:rsid w:val="005B16A1"/>
    <w:rsid w:val="005B2240"/>
    <w:rsid w:val="005B27D2"/>
    <w:rsid w:val="005B2AB7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5B3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19A"/>
    <w:rsid w:val="005C3ADC"/>
    <w:rsid w:val="005C45FF"/>
    <w:rsid w:val="005C505B"/>
    <w:rsid w:val="005C5343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851"/>
    <w:rsid w:val="005D2BDA"/>
    <w:rsid w:val="005D2EC3"/>
    <w:rsid w:val="005D32D9"/>
    <w:rsid w:val="005D339C"/>
    <w:rsid w:val="005D38C0"/>
    <w:rsid w:val="005D482F"/>
    <w:rsid w:val="005D4F33"/>
    <w:rsid w:val="005D5909"/>
    <w:rsid w:val="005D5AF3"/>
    <w:rsid w:val="005D6333"/>
    <w:rsid w:val="005D652E"/>
    <w:rsid w:val="005D65F6"/>
    <w:rsid w:val="005D6857"/>
    <w:rsid w:val="005D72B8"/>
    <w:rsid w:val="005E0857"/>
    <w:rsid w:val="005E0BEC"/>
    <w:rsid w:val="005E1250"/>
    <w:rsid w:val="005E197A"/>
    <w:rsid w:val="005E2404"/>
    <w:rsid w:val="005E2668"/>
    <w:rsid w:val="005E2CEC"/>
    <w:rsid w:val="005E33EE"/>
    <w:rsid w:val="005E3E4E"/>
    <w:rsid w:val="005E3E5F"/>
    <w:rsid w:val="005E5C35"/>
    <w:rsid w:val="005E6052"/>
    <w:rsid w:val="005E6306"/>
    <w:rsid w:val="005E6BDF"/>
    <w:rsid w:val="005E77AD"/>
    <w:rsid w:val="005F015D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EB2"/>
    <w:rsid w:val="005F50D9"/>
    <w:rsid w:val="005F5AF7"/>
    <w:rsid w:val="005F6124"/>
    <w:rsid w:val="005F6176"/>
    <w:rsid w:val="005F67D9"/>
    <w:rsid w:val="005F6916"/>
    <w:rsid w:val="005F6923"/>
    <w:rsid w:val="005F7A39"/>
    <w:rsid w:val="0060047D"/>
    <w:rsid w:val="00600CDA"/>
    <w:rsid w:val="00600DD7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4EBC"/>
    <w:rsid w:val="00605453"/>
    <w:rsid w:val="0060619C"/>
    <w:rsid w:val="0060686E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5F3"/>
    <w:rsid w:val="00612C2A"/>
    <w:rsid w:val="00612FA0"/>
    <w:rsid w:val="00614284"/>
    <w:rsid w:val="00614E23"/>
    <w:rsid w:val="00615005"/>
    <w:rsid w:val="00615275"/>
    <w:rsid w:val="00615324"/>
    <w:rsid w:val="006154A5"/>
    <w:rsid w:val="0061566B"/>
    <w:rsid w:val="00615E7D"/>
    <w:rsid w:val="006160BB"/>
    <w:rsid w:val="00616986"/>
    <w:rsid w:val="0061752C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302C0"/>
    <w:rsid w:val="00630864"/>
    <w:rsid w:val="00630BB8"/>
    <w:rsid w:val="0063147B"/>
    <w:rsid w:val="0063158D"/>
    <w:rsid w:val="006316AB"/>
    <w:rsid w:val="00631849"/>
    <w:rsid w:val="00632612"/>
    <w:rsid w:val="006329BB"/>
    <w:rsid w:val="006339B1"/>
    <w:rsid w:val="00633DE0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6CF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958"/>
    <w:rsid w:val="00655C5A"/>
    <w:rsid w:val="00655CF0"/>
    <w:rsid w:val="00656CB5"/>
    <w:rsid w:val="006571AA"/>
    <w:rsid w:val="00657320"/>
    <w:rsid w:val="00657BE8"/>
    <w:rsid w:val="006601F0"/>
    <w:rsid w:val="00660216"/>
    <w:rsid w:val="00660750"/>
    <w:rsid w:val="00660E60"/>
    <w:rsid w:val="00660F49"/>
    <w:rsid w:val="006610A1"/>
    <w:rsid w:val="00661F86"/>
    <w:rsid w:val="00662A02"/>
    <w:rsid w:val="00662C79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B0C"/>
    <w:rsid w:val="00671464"/>
    <w:rsid w:val="00671782"/>
    <w:rsid w:val="00671E31"/>
    <w:rsid w:val="0067228A"/>
    <w:rsid w:val="00673504"/>
    <w:rsid w:val="00673625"/>
    <w:rsid w:val="00674B52"/>
    <w:rsid w:val="00674D31"/>
    <w:rsid w:val="00674DE1"/>
    <w:rsid w:val="00674FAD"/>
    <w:rsid w:val="00675204"/>
    <w:rsid w:val="00675909"/>
    <w:rsid w:val="0067594F"/>
    <w:rsid w:val="00675A4E"/>
    <w:rsid w:val="00675F67"/>
    <w:rsid w:val="006766CF"/>
    <w:rsid w:val="00677170"/>
    <w:rsid w:val="00677744"/>
    <w:rsid w:val="006779A7"/>
    <w:rsid w:val="00677BE6"/>
    <w:rsid w:val="00680921"/>
    <w:rsid w:val="00680A5B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7048"/>
    <w:rsid w:val="006A03F1"/>
    <w:rsid w:val="006A07D9"/>
    <w:rsid w:val="006A0D15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C28"/>
    <w:rsid w:val="006A5E0E"/>
    <w:rsid w:val="006A5F99"/>
    <w:rsid w:val="006A5FCA"/>
    <w:rsid w:val="006A5FCD"/>
    <w:rsid w:val="006A66F3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10F6"/>
    <w:rsid w:val="006B1F98"/>
    <w:rsid w:val="006B2B7B"/>
    <w:rsid w:val="006B2DD8"/>
    <w:rsid w:val="006B3832"/>
    <w:rsid w:val="006B397A"/>
    <w:rsid w:val="006B3A81"/>
    <w:rsid w:val="006B3FED"/>
    <w:rsid w:val="006B4542"/>
    <w:rsid w:val="006B50A7"/>
    <w:rsid w:val="006B50B4"/>
    <w:rsid w:val="006B5570"/>
    <w:rsid w:val="006B5627"/>
    <w:rsid w:val="006B672E"/>
    <w:rsid w:val="006B67A8"/>
    <w:rsid w:val="006B6DDD"/>
    <w:rsid w:val="006B7813"/>
    <w:rsid w:val="006B7ABD"/>
    <w:rsid w:val="006B7DF0"/>
    <w:rsid w:val="006C070A"/>
    <w:rsid w:val="006C0B22"/>
    <w:rsid w:val="006C0C02"/>
    <w:rsid w:val="006C0F5D"/>
    <w:rsid w:val="006C1724"/>
    <w:rsid w:val="006C1A96"/>
    <w:rsid w:val="006C1C6D"/>
    <w:rsid w:val="006C20DE"/>
    <w:rsid w:val="006C30FC"/>
    <w:rsid w:val="006C3253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6023"/>
    <w:rsid w:val="006C62E0"/>
    <w:rsid w:val="006C63DE"/>
    <w:rsid w:val="006C6810"/>
    <w:rsid w:val="006C7220"/>
    <w:rsid w:val="006D089C"/>
    <w:rsid w:val="006D0D13"/>
    <w:rsid w:val="006D1640"/>
    <w:rsid w:val="006D189F"/>
    <w:rsid w:val="006D1904"/>
    <w:rsid w:val="006D23B4"/>
    <w:rsid w:val="006D2467"/>
    <w:rsid w:val="006D283A"/>
    <w:rsid w:val="006D2DBB"/>
    <w:rsid w:val="006D4303"/>
    <w:rsid w:val="006D437B"/>
    <w:rsid w:val="006D4BE2"/>
    <w:rsid w:val="006D4CB4"/>
    <w:rsid w:val="006D6712"/>
    <w:rsid w:val="006D69EF"/>
    <w:rsid w:val="006D69F3"/>
    <w:rsid w:val="006D74A0"/>
    <w:rsid w:val="006E05E5"/>
    <w:rsid w:val="006E0AC8"/>
    <w:rsid w:val="006E0D5A"/>
    <w:rsid w:val="006E0ED2"/>
    <w:rsid w:val="006E13FB"/>
    <w:rsid w:val="006E1476"/>
    <w:rsid w:val="006E27D0"/>
    <w:rsid w:val="006E37DA"/>
    <w:rsid w:val="006E42F8"/>
    <w:rsid w:val="006E441D"/>
    <w:rsid w:val="006E45C3"/>
    <w:rsid w:val="006E588D"/>
    <w:rsid w:val="006E58D5"/>
    <w:rsid w:val="006E5F5F"/>
    <w:rsid w:val="006E6759"/>
    <w:rsid w:val="006E6C79"/>
    <w:rsid w:val="006E7306"/>
    <w:rsid w:val="006E7852"/>
    <w:rsid w:val="006E79A5"/>
    <w:rsid w:val="006E7CA8"/>
    <w:rsid w:val="006F067C"/>
    <w:rsid w:val="006F0E89"/>
    <w:rsid w:val="006F16E0"/>
    <w:rsid w:val="006F3076"/>
    <w:rsid w:val="006F35B1"/>
    <w:rsid w:val="006F3DBF"/>
    <w:rsid w:val="006F4735"/>
    <w:rsid w:val="006F5648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5375"/>
    <w:rsid w:val="00705BF6"/>
    <w:rsid w:val="007060B8"/>
    <w:rsid w:val="00706842"/>
    <w:rsid w:val="00707700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B0F"/>
    <w:rsid w:val="00713CBA"/>
    <w:rsid w:val="00714294"/>
    <w:rsid w:val="0071494D"/>
    <w:rsid w:val="007152CE"/>
    <w:rsid w:val="0071588C"/>
    <w:rsid w:val="00715F22"/>
    <w:rsid w:val="00715FF7"/>
    <w:rsid w:val="007165AC"/>
    <w:rsid w:val="00716CD3"/>
    <w:rsid w:val="0071769A"/>
    <w:rsid w:val="00720029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630"/>
    <w:rsid w:val="00725A8F"/>
    <w:rsid w:val="00726556"/>
    <w:rsid w:val="00726579"/>
    <w:rsid w:val="00726C54"/>
    <w:rsid w:val="00726FAC"/>
    <w:rsid w:val="00727188"/>
    <w:rsid w:val="00727C0D"/>
    <w:rsid w:val="0073000D"/>
    <w:rsid w:val="00730D4E"/>
    <w:rsid w:val="007310B3"/>
    <w:rsid w:val="00731697"/>
    <w:rsid w:val="00731904"/>
    <w:rsid w:val="00731D58"/>
    <w:rsid w:val="00733CE6"/>
    <w:rsid w:val="00734C15"/>
    <w:rsid w:val="00734E7D"/>
    <w:rsid w:val="00734FEE"/>
    <w:rsid w:val="00735099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58A"/>
    <w:rsid w:val="00750D32"/>
    <w:rsid w:val="00750D83"/>
    <w:rsid w:val="00750DB0"/>
    <w:rsid w:val="00750F2A"/>
    <w:rsid w:val="00750FDE"/>
    <w:rsid w:val="00751A0E"/>
    <w:rsid w:val="00751C03"/>
    <w:rsid w:val="007520FF"/>
    <w:rsid w:val="0075289A"/>
    <w:rsid w:val="00752E00"/>
    <w:rsid w:val="00752E5E"/>
    <w:rsid w:val="007533F3"/>
    <w:rsid w:val="00754C1F"/>
    <w:rsid w:val="00755D98"/>
    <w:rsid w:val="00756851"/>
    <w:rsid w:val="00756A4A"/>
    <w:rsid w:val="00756D7B"/>
    <w:rsid w:val="00757377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89"/>
    <w:rsid w:val="00762F3B"/>
    <w:rsid w:val="0076331E"/>
    <w:rsid w:val="00763891"/>
    <w:rsid w:val="007639AB"/>
    <w:rsid w:val="00763E5B"/>
    <w:rsid w:val="00764B17"/>
    <w:rsid w:val="00764B2C"/>
    <w:rsid w:val="00764B85"/>
    <w:rsid w:val="0076502C"/>
    <w:rsid w:val="00766106"/>
    <w:rsid w:val="00766C46"/>
    <w:rsid w:val="00766C68"/>
    <w:rsid w:val="00767059"/>
    <w:rsid w:val="007675CA"/>
    <w:rsid w:val="00767B3D"/>
    <w:rsid w:val="0077024D"/>
    <w:rsid w:val="007709CD"/>
    <w:rsid w:val="00771374"/>
    <w:rsid w:val="00771A87"/>
    <w:rsid w:val="007720CA"/>
    <w:rsid w:val="00772591"/>
    <w:rsid w:val="00772A30"/>
    <w:rsid w:val="00772C5B"/>
    <w:rsid w:val="0077305A"/>
    <w:rsid w:val="0077307D"/>
    <w:rsid w:val="007734B4"/>
    <w:rsid w:val="007736EF"/>
    <w:rsid w:val="00774301"/>
    <w:rsid w:val="00774D22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55C6"/>
    <w:rsid w:val="0078565A"/>
    <w:rsid w:val="0078605F"/>
    <w:rsid w:val="00786C38"/>
    <w:rsid w:val="00787EB4"/>
    <w:rsid w:val="00787EBB"/>
    <w:rsid w:val="00790557"/>
    <w:rsid w:val="00790C44"/>
    <w:rsid w:val="0079137D"/>
    <w:rsid w:val="00792188"/>
    <w:rsid w:val="0079274A"/>
    <w:rsid w:val="0079281D"/>
    <w:rsid w:val="0079409E"/>
    <w:rsid w:val="00794DD0"/>
    <w:rsid w:val="007950D9"/>
    <w:rsid w:val="0079603F"/>
    <w:rsid w:val="007966B6"/>
    <w:rsid w:val="00796A80"/>
    <w:rsid w:val="00796B4F"/>
    <w:rsid w:val="007978BB"/>
    <w:rsid w:val="007A0B99"/>
    <w:rsid w:val="007A15C8"/>
    <w:rsid w:val="007A1F5E"/>
    <w:rsid w:val="007A22C9"/>
    <w:rsid w:val="007A24C0"/>
    <w:rsid w:val="007A26C8"/>
    <w:rsid w:val="007A2B9C"/>
    <w:rsid w:val="007A3412"/>
    <w:rsid w:val="007A3B1E"/>
    <w:rsid w:val="007A5136"/>
    <w:rsid w:val="007A5C3D"/>
    <w:rsid w:val="007A61D4"/>
    <w:rsid w:val="007A65A1"/>
    <w:rsid w:val="007A6F59"/>
    <w:rsid w:val="007A76CC"/>
    <w:rsid w:val="007A797F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83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9E1"/>
    <w:rsid w:val="007D60D6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1D9A"/>
    <w:rsid w:val="007E221F"/>
    <w:rsid w:val="007E24C1"/>
    <w:rsid w:val="007E2CC4"/>
    <w:rsid w:val="007E31C5"/>
    <w:rsid w:val="007E3C18"/>
    <w:rsid w:val="007E49C3"/>
    <w:rsid w:val="007E4AE9"/>
    <w:rsid w:val="007E4D32"/>
    <w:rsid w:val="007E5491"/>
    <w:rsid w:val="007E56D0"/>
    <w:rsid w:val="007E609E"/>
    <w:rsid w:val="007E7476"/>
    <w:rsid w:val="007E7487"/>
    <w:rsid w:val="007E7CFB"/>
    <w:rsid w:val="007E7E42"/>
    <w:rsid w:val="007E7FB6"/>
    <w:rsid w:val="007F0354"/>
    <w:rsid w:val="007F061F"/>
    <w:rsid w:val="007F0AB9"/>
    <w:rsid w:val="007F135D"/>
    <w:rsid w:val="007F15B8"/>
    <w:rsid w:val="007F1D76"/>
    <w:rsid w:val="007F2177"/>
    <w:rsid w:val="007F36AE"/>
    <w:rsid w:val="007F4796"/>
    <w:rsid w:val="007F4BE8"/>
    <w:rsid w:val="007F512E"/>
    <w:rsid w:val="007F75D0"/>
    <w:rsid w:val="007F77BB"/>
    <w:rsid w:val="00800DB5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65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60"/>
    <w:rsid w:val="00820347"/>
    <w:rsid w:val="0082058A"/>
    <w:rsid w:val="00820848"/>
    <w:rsid w:val="008217E3"/>
    <w:rsid w:val="00821D6E"/>
    <w:rsid w:val="00821F8B"/>
    <w:rsid w:val="00822352"/>
    <w:rsid w:val="008226E0"/>
    <w:rsid w:val="00823471"/>
    <w:rsid w:val="00823762"/>
    <w:rsid w:val="0082409C"/>
    <w:rsid w:val="008252B4"/>
    <w:rsid w:val="00825559"/>
    <w:rsid w:val="008259DB"/>
    <w:rsid w:val="00825F59"/>
    <w:rsid w:val="00827791"/>
    <w:rsid w:val="00827EA2"/>
    <w:rsid w:val="00830171"/>
    <w:rsid w:val="008308AF"/>
    <w:rsid w:val="008308C9"/>
    <w:rsid w:val="00831813"/>
    <w:rsid w:val="00831BDC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F8"/>
    <w:rsid w:val="00834943"/>
    <w:rsid w:val="00835018"/>
    <w:rsid w:val="008350F7"/>
    <w:rsid w:val="0083568A"/>
    <w:rsid w:val="00835CAE"/>
    <w:rsid w:val="0083645B"/>
    <w:rsid w:val="008378D5"/>
    <w:rsid w:val="00837EA7"/>
    <w:rsid w:val="0084012C"/>
    <w:rsid w:val="0084096D"/>
    <w:rsid w:val="00841068"/>
    <w:rsid w:val="0084137B"/>
    <w:rsid w:val="008416FB"/>
    <w:rsid w:val="008417F9"/>
    <w:rsid w:val="00842B99"/>
    <w:rsid w:val="00842C24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D01"/>
    <w:rsid w:val="00847E2C"/>
    <w:rsid w:val="00847E7C"/>
    <w:rsid w:val="008502D2"/>
    <w:rsid w:val="008503B6"/>
    <w:rsid w:val="0085051A"/>
    <w:rsid w:val="008509BA"/>
    <w:rsid w:val="00850D01"/>
    <w:rsid w:val="00851330"/>
    <w:rsid w:val="00851AFB"/>
    <w:rsid w:val="00851B97"/>
    <w:rsid w:val="008529DA"/>
    <w:rsid w:val="00852CF7"/>
    <w:rsid w:val="008531A0"/>
    <w:rsid w:val="00854144"/>
    <w:rsid w:val="00854E9E"/>
    <w:rsid w:val="0085507A"/>
    <w:rsid w:val="00855E5A"/>
    <w:rsid w:val="0085643D"/>
    <w:rsid w:val="00856776"/>
    <w:rsid w:val="00856F13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D54"/>
    <w:rsid w:val="00887355"/>
    <w:rsid w:val="008875B8"/>
    <w:rsid w:val="008876F0"/>
    <w:rsid w:val="008919F3"/>
    <w:rsid w:val="0089240E"/>
    <w:rsid w:val="008937B9"/>
    <w:rsid w:val="0089426E"/>
    <w:rsid w:val="00895DE4"/>
    <w:rsid w:val="00896F08"/>
    <w:rsid w:val="00897026"/>
    <w:rsid w:val="008977B2"/>
    <w:rsid w:val="00897B38"/>
    <w:rsid w:val="008A070D"/>
    <w:rsid w:val="008A0B42"/>
    <w:rsid w:val="008A0D82"/>
    <w:rsid w:val="008A1FA5"/>
    <w:rsid w:val="008A2C99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463"/>
    <w:rsid w:val="008C1E46"/>
    <w:rsid w:val="008C20FC"/>
    <w:rsid w:val="008C3A43"/>
    <w:rsid w:val="008C40FF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17A5"/>
    <w:rsid w:val="008D1D05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D5D"/>
    <w:rsid w:val="008E03F2"/>
    <w:rsid w:val="008E0593"/>
    <w:rsid w:val="008E1662"/>
    <w:rsid w:val="008E1B5F"/>
    <w:rsid w:val="008E1BCF"/>
    <w:rsid w:val="008E2AD5"/>
    <w:rsid w:val="008E362D"/>
    <w:rsid w:val="008E36CE"/>
    <w:rsid w:val="008E3B71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C75"/>
    <w:rsid w:val="008F7E99"/>
    <w:rsid w:val="008F7FCF"/>
    <w:rsid w:val="00900235"/>
    <w:rsid w:val="009003A5"/>
    <w:rsid w:val="00900564"/>
    <w:rsid w:val="00900C3D"/>
    <w:rsid w:val="00900CFE"/>
    <w:rsid w:val="00900E7B"/>
    <w:rsid w:val="009010FE"/>
    <w:rsid w:val="00901899"/>
    <w:rsid w:val="009027C9"/>
    <w:rsid w:val="00902FB5"/>
    <w:rsid w:val="0090343E"/>
    <w:rsid w:val="00904268"/>
    <w:rsid w:val="00904D01"/>
    <w:rsid w:val="00904F16"/>
    <w:rsid w:val="00904F26"/>
    <w:rsid w:val="00904F47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F3A"/>
    <w:rsid w:val="00911092"/>
    <w:rsid w:val="009122C3"/>
    <w:rsid w:val="00912567"/>
    <w:rsid w:val="00912A00"/>
    <w:rsid w:val="009138E9"/>
    <w:rsid w:val="00913B07"/>
    <w:rsid w:val="00913C97"/>
    <w:rsid w:val="009144CD"/>
    <w:rsid w:val="00914D2B"/>
    <w:rsid w:val="0091527D"/>
    <w:rsid w:val="0091628C"/>
    <w:rsid w:val="009172B5"/>
    <w:rsid w:val="00920118"/>
    <w:rsid w:val="00920220"/>
    <w:rsid w:val="00920DDC"/>
    <w:rsid w:val="00920F16"/>
    <w:rsid w:val="009216A1"/>
    <w:rsid w:val="00921A81"/>
    <w:rsid w:val="00921AEA"/>
    <w:rsid w:val="0092397C"/>
    <w:rsid w:val="0092417C"/>
    <w:rsid w:val="009243C8"/>
    <w:rsid w:val="009248C7"/>
    <w:rsid w:val="009249CD"/>
    <w:rsid w:val="00924A43"/>
    <w:rsid w:val="0092509B"/>
    <w:rsid w:val="00925601"/>
    <w:rsid w:val="00926408"/>
    <w:rsid w:val="0092733D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B80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096A"/>
    <w:rsid w:val="009418F5"/>
    <w:rsid w:val="00941E67"/>
    <w:rsid w:val="009423AB"/>
    <w:rsid w:val="00942F65"/>
    <w:rsid w:val="00943525"/>
    <w:rsid w:val="00943F70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2021"/>
    <w:rsid w:val="009527E0"/>
    <w:rsid w:val="00953C16"/>
    <w:rsid w:val="00953CAE"/>
    <w:rsid w:val="00953D78"/>
    <w:rsid w:val="00953F70"/>
    <w:rsid w:val="009543EB"/>
    <w:rsid w:val="009546C1"/>
    <w:rsid w:val="00954996"/>
    <w:rsid w:val="00954C99"/>
    <w:rsid w:val="00955B92"/>
    <w:rsid w:val="00955F58"/>
    <w:rsid w:val="00956009"/>
    <w:rsid w:val="009565DE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404E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13E3"/>
    <w:rsid w:val="009714A7"/>
    <w:rsid w:val="00972354"/>
    <w:rsid w:val="00972780"/>
    <w:rsid w:val="009728CC"/>
    <w:rsid w:val="009734A1"/>
    <w:rsid w:val="0097370E"/>
    <w:rsid w:val="00973AB8"/>
    <w:rsid w:val="00973FA0"/>
    <w:rsid w:val="00973FAC"/>
    <w:rsid w:val="00975AF9"/>
    <w:rsid w:val="00976813"/>
    <w:rsid w:val="009806B9"/>
    <w:rsid w:val="0098099A"/>
    <w:rsid w:val="00980E15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4C7B"/>
    <w:rsid w:val="00995061"/>
    <w:rsid w:val="0099507A"/>
    <w:rsid w:val="0099522E"/>
    <w:rsid w:val="0099648F"/>
    <w:rsid w:val="0099664C"/>
    <w:rsid w:val="00996B37"/>
    <w:rsid w:val="00996C5A"/>
    <w:rsid w:val="00997CF9"/>
    <w:rsid w:val="009A0005"/>
    <w:rsid w:val="009A040A"/>
    <w:rsid w:val="009A138E"/>
    <w:rsid w:val="009A17EF"/>
    <w:rsid w:val="009A20BB"/>
    <w:rsid w:val="009A27FF"/>
    <w:rsid w:val="009A341E"/>
    <w:rsid w:val="009A3BFB"/>
    <w:rsid w:val="009A48CA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D3"/>
    <w:rsid w:val="009B75F0"/>
    <w:rsid w:val="009C008B"/>
    <w:rsid w:val="009C00A8"/>
    <w:rsid w:val="009C0211"/>
    <w:rsid w:val="009C04DF"/>
    <w:rsid w:val="009C0C1E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C37"/>
    <w:rsid w:val="009C5C94"/>
    <w:rsid w:val="009C5CAA"/>
    <w:rsid w:val="009C5DAE"/>
    <w:rsid w:val="009C66B9"/>
    <w:rsid w:val="009C690F"/>
    <w:rsid w:val="009C6E66"/>
    <w:rsid w:val="009C70F3"/>
    <w:rsid w:val="009C7271"/>
    <w:rsid w:val="009D0232"/>
    <w:rsid w:val="009D0737"/>
    <w:rsid w:val="009D12F8"/>
    <w:rsid w:val="009D1FF3"/>
    <w:rsid w:val="009D2262"/>
    <w:rsid w:val="009D2A76"/>
    <w:rsid w:val="009D2DEC"/>
    <w:rsid w:val="009D2FFA"/>
    <w:rsid w:val="009D350F"/>
    <w:rsid w:val="009D3986"/>
    <w:rsid w:val="009D4917"/>
    <w:rsid w:val="009D4D2C"/>
    <w:rsid w:val="009D50A5"/>
    <w:rsid w:val="009D5C92"/>
    <w:rsid w:val="009D5F34"/>
    <w:rsid w:val="009D696B"/>
    <w:rsid w:val="009D7022"/>
    <w:rsid w:val="009D7082"/>
    <w:rsid w:val="009D742D"/>
    <w:rsid w:val="009D7979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02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65B"/>
    <w:rsid w:val="009F121D"/>
    <w:rsid w:val="009F13DF"/>
    <w:rsid w:val="009F1AB4"/>
    <w:rsid w:val="009F2180"/>
    <w:rsid w:val="009F2754"/>
    <w:rsid w:val="009F2F04"/>
    <w:rsid w:val="009F2FAE"/>
    <w:rsid w:val="009F318D"/>
    <w:rsid w:val="009F3314"/>
    <w:rsid w:val="009F49A2"/>
    <w:rsid w:val="009F55E4"/>
    <w:rsid w:val="009F5B1C"/>
    <w:rsid w:val="009F5CB3"/>
    <w:rsid w:val="009F61B1"/>
    <w:rsid w:val="009F6569"/>
    <w:rsid w:val="009F739B"/>
    <w:rsid w:val="009F7C16"/>
    <w:rsid w:val="00A00260"/>
    <w:rsid w:val="00A00477"/>
    <w:rsid w:val="00A0194A"/>
    <w:rsid w:val="00A01C73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6C8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557"/>
    <w:rsid w:val="00A22607"/>
    <w:rsid w:val="00A22A82"/>
    <w:rsid w:val="00A230EE"/>
    <w:rsid w:val="00A231AE"/>
    <w:rsid w:val="00A2406C"/>
    <w:rsid w:val="00A24547"/>
    <w:rsid w:val="00A245CC"/>
    <w:rsid w:val="00A264CC"/>
    <w:rsid w:val="00A265B4"/>
    <w:rsid w:val="00A26DCB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0E99"/>
    <w:rsid w:val="00A411FB"/>
    <w:rsid w:val="00A417B0"/>
    <w:rsid w:val="00A419B3"/>
    <w:rsid w:val="00A41CE7"/>
    <w:rsid w:val="00A42E09"/>
    <w:rsid w:val="00A43014"/>
    <w:rsid w:val="00A43513"/>
    <w:rsid w:val="00A435C5"/>
    <w:rsid w:val="00A4396C"/>
    <w:rsid w:val="00A442F9"/>
    <w:rsid w:val="00A4440E"/>
    <w:rsid w:val="00A44BE6"/>
    <w:rsid w:val="00A44CFF"/>
    <w:rsid w:val="00A456C9"/>
    <w:rsid w:val="00A45CA3"/>
    <w:rsid w:val="00A4600F"/>
    <w:rsid w:val="00A46C80"/>
    <w:rsid w:val="00A4716E"/>
    <w:rsid w:val="00A47D46"/>
    <w:rsid w:val="00A50A5D"/>
    <w:rsid w:val="00A50C25"/>
    <w:rsid w:val="00A510BA"/>
    <w:rsid w:val="00A518DC"/>
    <w:rsid w:val="00A52822"/>
    <w:rsid w:val="00A5286F"/>
    <w:rsid w:val="00A53238"/>
    <w:rsid w:val="00A53254"/>
    <w:rsid w:val="00A535D8"/>
    <w:rsid w:val="00A53DBA"/>
    <w:rsid w:val="00A54A04"/>
    <w:rsid w:val="00A54C30"/>
    <w:rsid w:val="00A55721"/>
    <w:rsid w:val="00A56312"/>
    <w:rsid w:val="00A56C97"/>
    <w:rsid w:val="00A56CA1"/>
    <w:rsid w:val="00A56F88"/>
    <w:rsid w:val="00A572A4"/>
    <w:rsid w:val="00A578DD"/>
    <w:rsid w:val="00A579CE"/>
    <w:rsid w:val="00A57A5F"/>
    <w:rsid w:val="00A608E7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52C2"/>
    <w:rsid w:val="00A7725A"/>
    <w:rsid w:val="00A803B7"/>
    <w:rsid w:val="00A80889"/>
    <w:rsid w:val="00A808B5"/>
    <w:rsid w:val="00A80932"/>
    <w:rsid w:val="00A810EB"/>
    <w:rsid w:val="00A815E0"/>
    <w:rsid w:val="00A817B0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6EE"/>
    <w:rsid w:val="00A85C41"/>
    <w:rsid w:val="00A86506"/>
    <w:rsid w:val="00A868DA"/>
    <w:rsid w:val="00A87109"/>
    <w:rsid w:val="00A8799E"/>
    <w:rsid w:val="00A909EB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2514"/>
    <w:rsid w:val="00AA25E1"/>
    <w:rsid w:val="00AA28F1"/>
    <w:rsid w:val="00AA2AD2"/>
    <w:rsid w:val="00AA321E"/>
    <w:rsid w:val="00AA34CA"/>
    <w:rsid w:val="00AA3C09"/>
    <w:rsid w:val="00AA43FD"/>
    <w:rsid w:val="00AA4AC1"/>
    <w:rsid w:val="00AA4D89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8C0"/>
    <w:rsid w:val="00AB2949"/>
    <w:rsid w:val="00AB3166"/>
    <w:rsid w:val="00AB371B"/>
    <w:rsid w:val="00AB3835"/>
    <w:rsid w:val="00AB3A24"/>
    <w:rsid w:val="00AB3AAF"/>
    <w:rsid w:val="00AB44A3"/>
    <w:rsid w:val="00AB586D"/>
    <w:rsid w:val="00AB60CE"/>
    <w:rsid w:val="00AB6952"/>
    <w:rsid w:val="00AB6A31"/>
    <w:rsid w:val="00AB6B4F"/>
    <w:rsid w:val="00AB6D05"/>
    <w:rsid w:val="00AB70ED"/>
    <w:rsid w:val="00AB712D"/>
    <w:rsid w:val="00AB735B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42D4"/>
    <w:rsid w:val="00AC4376"/>
    <w:rsid w:val="00AC4B2D"/>
    <w:rsid w:val="00AC57FB"/>
    <w:rsid w:val="00AC580D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FFC"/>
    <w:rsid w:val="00AD30B9"/>
    <w:rsid w:val="00AD3384"/>
    <w:rsid w:val="00AD3EED"/>
    <w:rsid w:val="00AD408D"/>
    <w:rsid w:val="00AD40B6"/>
    <w:rsid w:val="00AD435B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0F5A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61C"/>
    <w:rsid w:val="00AE49AA"/>
    <w:rsid w:val="00AE4AD3"/>
    <w:rsid w:val="00AE4C89"/>
    <w:rsid w:val="00AE4CCD"/>
    <w:rsid w:val="00AE4F97"/>
    <w:rsid w:val="00AE517E"/>
    <w:rsid w:val="00AE58E4"/>
    <w:rsid w:val="00AE6AEB"/>
    <w:rsid w:val="00AE711A"/>
    <w:rsid w:val="00AE78E9"/>
    <w:rsid w:val="00AF00DD"/>
    <w:rsid w:val="00AF0315"/>
    <w:rsid w:val="00AF0410"/>
    <w:rsid w:val="00AF050B"/>
    <w:rsid w:val="00AF0CF0"/>
    <w:rsid w:val="00AF12D8"/>
    <w:rsid w:val="00AF1419"/>
    <w:rsid w:val="00AF14C1"/>
    <w:rsid w:val="00AF1D76"/>
    <w:rsid w:val="00AF2C89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A7E"/>
    <w:rsid w:val="00B03DDD"/>
    <w:rsid w:val="00B0414E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446F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0D45"/>
    <w:rsid w:val="00B215FD"/>
    <w:rsid w:val="00B217C7"/>
    <w:rsid w:val="00B21CFF"/>
    <w:rsid w:val="00B21F88"/>
    <w:rsid w:val="00B21F94"/>
    <w:rsid w:val="00B22D9C"/>
    <w:rsid w:val="00B22EB3"/>
    <w:rsid w:val="00B23AA8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FCB"/>
    <w:rsid w:val="00B30075"/>
    <w:rsid w:val="00B30661"/>
    <w:rsid w:val="00B3066D"/>
    <w:rsid w:val="00B3071A"/>
    <w:rsid w:val="00B31706"/>
    <w:rsid w:val="00B318DE"/>
    <w:rsid w:val="00B321AE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3E2"/>
    <w:rsid w:val="00B43CE1"/>
    <w:rsid w:val="00B4477F"/>
    <w:rsid w:val="00B44817"/>
    <w:rsid w:val="00B45224"/>
    <w:rsid w:val="00B452F1"/>
    <w:rsid w:val="00B46770"/>
    <w:rsid w:val="00B46823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968"/>
    <w:rsid w:val="00B532DB"/>
    <w:rsid w:val="00B5354B"/>
    <w:rsid w:val="00B5369D"/>
    <w:rsid w:val="00B53A19"/>
    <w:rsid w:val="00B54024"/>
    <w:rsid w:val="00B540DD"/>
    <w:rsid w:val="00B540EB"/>
    <w:rsid w:val="00B5422A"/>
    <w:rsid w:val="00B54F11"/>
    <w:rsid w:val="00B556BD"/>
    <w:rsid w:val="00B557D3"/>
    <w:rsid w:val="00B56263"/>
    <w:rsid w:val="00B56BF2"/>
    <w:rsid w:val="00B5734B"/>
    <w:rsid w:val="00B60657"/>
    <w:rsid w:val="00B60C81"/>
    <w:rsid w:val="00B611FE"/>
    <w:rsid w:val="00B61C0A"/>
    <w:rsid w:val="00B61CCF"/>
    <w:rsid w:val="00B628BC"/>
    <w:rsid w:val="00B629C0"/>
    <w:rsid w:val="00B62EDE"/>
    <w:rsid w:val="00B62F04"/>
    <w:rsid w:val="00B630F0"/>
    <w:rsid w:val="00B6310E"/>
    <w:rsid w:val="00B63C32"/>
    <w:rsid w:val="00B63D74"/>
    <w:rsid w:val="00B63F8D"/>
    <w:rsid w:val="00B64805"/>
    <w:rsid w:val="00B64F1C"/>
    <w:rsid w:val="00B6558D"/>
    <w:rsid w:val="00B659F5"/>
    <w:rsid w:val="00B661DF"/>
    <w:rsid w:val="00B667AD"/>
    <w:rsid w:val="00B6698E"/>
    <w:rsid w:val="00B672E9"/>
    <w:rsid w:val="00B6795F"/>
    <w:rsid w:val="00B67BE2"/>
    <w:rsid w:val="00B708C6"/>
    <w:rsid w:val="00B713A6"/>
    <w:rsid w:val="00B720F3"/>
    <w:rsid w:val="00B72AED"/>
    <w:rsid w:val="00B72E5D"/>
    <w:rsid w:val="00B73158"/>
    <w:rsid w:val="00B73C70"/>
    <w:rsid w:val="00B73CA6"/>
    <w:rsid w:val="00B743BC"/>
    <w:rsid w:val="00B750DF"/>
    <w:rsid w:val="00B75E18"/>
    <w:rsid w:val="00B75F19"/>
    <w:rsid w:val="00B76024"/>
    <w:rsid w:val="00B76658"/>
    <w:rsid w:val="00B769E9"/>
    <w:rsid w:val="00B76F36"/>
    <w:rsid w:val="00B77598"/>
    <w:rsid w:val="00B77BCE"/>
    <w:rsid w:val="00B77F1C"/>
    <w:rsid w:val="00B8008C"/>
    <w:rsid w:val="00B801EB"/>
    <w:rsid w:val="00B806F4"/>
    <w:rsid w:val="00B80AF5"/>
    <w:rsid w:val="00B80BDE"/>
    <w:rsid w:val="00B80CA4"/>
    <w:rsid w:val="00B81689"/>
    <w:rsid w:val="00B82B16"/>
    <w:rsid w:val="00B82CAD"/>
    <w:rsid w:val="00B834CA"/>
    <w:rsid w:val="00B83A24"/>
    <w:rsid w:val="00B83C32"/>
    <w:rsid w:val="00B83D15"/>
    <w:rsid w:val="00B843DA"/>
    <w:rsid w:val="00B8527A"/>
    <w:rsid w:val="00B855C8"/>
    <w:rsid w:val="00B85EE4"/>
    <w:rsid w:val="00B8698C"/>
    <w:rsid w:val="00B86D23"/>
    <w:rsid w:val="00B86E8D"/>
    <w:rsid w:val="00B87472"/>
    <w:rsid w:val="00B8782B"/>
    <w:rsid w:val="00B87F43"/>
    <w:rsid w:val="00B90055"/>
    <w:rsid w:val="00B90CB2"/>
    <w:rsid w:val="00B91308"/>
    <w:rsid w:val="00B91537"/>
    <w:rsid w:val="00B9164F"/>
    <w:rsid w:val="00B9292F"/>
    <w:rsid w:val="00B92BDE"/>
    <w:rsid w:val="00B9325F"/>
    <w:rsid w:val="00B937BD"/>
    <w:rsid w:val="00B93D12"/>
    <w:rsid w:val="00B94250"/>
    <w:rsid w:val="00B94A90"/>
    <w:rsid w:val="00B95167"/>
    <w:rsid w:val="00B9524D"/>
    <w:rsid w:val="00B952CE"/>
    <w:rsid w:val="00B95973"/>
    <w:rsid w:val="00B95B22"/>
    <w:rsid w:val="00B96259"/>
    <w:rsid w:val="00B96F0D"/>
    <w:rsid w:val="00B975B1"/>
    <w:rsid w:val="00B97753"/>
    <w:rsid w:val="00BA1876"/>
    <w:rsid w:val="00BA192F"/>
    <w:rsid w:val="00BA1EBC"/>
    <w:rsid w:val="00BA262A"/>
    <w:rsid w:val="00BA2889"/>
    <w:rsid w:val="00BA2981"/>
    <w:rsid w:val="00BA32B8"/>
    <w:rsid w:val="00BA386C"/>
    <w:rsid w:val="00BA4729"/>
    <w:rsid w:val="00BA493D"/>
    <w:rsid w:val="00BA5FB1"/>
    <w:rsid w:val="00BA62BF"/>
    <w:rsid w:val="00BA63C7"/>
    <w:rsid w:val="00BA6B94"/>
    <w:rsid w:val="00BA721A"/>
    <w:rsid w:val="00BA7359"/>
    <w:rsid w:val="00BA7722"/>
    <w:rsid w:val="00BB01BA"/>
    <w:rsid w:val="00BB0847"/>
    <w:rsid w:val="00BB0FE6"/>
    <w:rsid w:val="00BB114A"/>
    <w:rsid w:val="00BB191C"/>
    <w:rsid w:val="00BB23B8"/>
    <w:rsid w:val="00BB29AC"/>
    <w:rsid w:val="00BB2F18"/>
    <w:rsid w:val="00BB3D41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B7E"/>
    <w:rsid w:val="00BC53D2"/>
    <w:rsid w:val="00BC55DF"/>
    <w:rsid w:val="00BC61B2"/>
    <w:rsid w:val="00BC61C2"/>
    <w:rsid w:val="00BC672D"/>
    <w:rsid w:val="00BC726F"/>
    <w:rsid w:val="00BD040A"/>
    <w:rsid w:val="00BD09AD"/>
    <w:rsid w:val="00BD201F"/>
    <w:rsid w:val="00BD23C1"/>
    <w:rsid w:val="00BD255A"/>
    <w:rsid w:val="00BD3B61"/>
    <w:rsid w:val="00BD3CD2"/>
    <w:rsid w:val="00BD3E64"/>
    <w:rsid w:val="00BD5151"/>
    <w:rsid w:val="00BD6811"/>
    <w:rsid w:val="00BD6A2D"/>
    <w:rsid w:val="00BD6F10"/>
    <w:rsid w:val="00BD734E"/>
    <w:rsid w:val="00BD7985"/>
    <w:rsid w:val="00BE02D3"/>
    <w:rsid w:val="00BE1140"/>
    <w:rsid w:val="00BE1793"/>
    <w:rsid w:val="00BE1D0C"/>
    <w:rsid w:val="00BE2D07"/>
    <w:rsid w:val="00BE3E57"/>
    <w:rsid w:val="00BE428B"/>
    <w:rsid w:val="00BE4681"/>
    <w:rsid w:val="00BE49F3"/>
    <w:rsid w:val="00BE6361"/>
    <w:rsid w:val="00BE645D"/>
    <w:rsid w:val="00BE7033"/>
    <w:rsid w:val="00BE737A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7F0"/>
    <w:rsid w:val="00BF386F"/>
    <w:rsid w:val="00BF414E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40FD"/>
    <w:rsid w:val="00C0415A"/>
    <w:rsid w:val="00C05890"/>
    <w:rsid w:val="00C06A92"/>
    <w:rsid w:val="00C06ECC"/>
    <w:rsid w:val="00C076F7"/>
    <w:rsid w:val="00C07847"/>
    <w:rsid w:val="00C07C69"/>
    <w:rsid w:val="00C07CC2"/>
    <w:rsid w:val="00C07F98"/>
    <w:rsid w:val="00C10324"/>
    <w:rsid w:val="00C105EC"/>
    <w:rsid w:val="00C10C83"/>
    <w:rsid w:val="00C110E1"/>
    <w:rsid w:val="00C11401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F4D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762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932"/>
    <w:rsid w:val="00C504C5"/>
    <w:rsid w:val="00C50C47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34A"/>
    <w:rsid w:val="00C555D6"/>
    <w:rsid w:val="00C55C45"/>
    <w:rsid w:val="00C5641C"/>
    <w:rsid w:val="00C564A6"/>
    <w:rsid w:val="00C568AC"/>
    <w:rsid w:val="00C57750"/>
    <w:rsid w:val="00C60051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CD7"/>
    <w:rsid w:val="00C725E3"/>
    <w:rsid w:val="00C72731"/>
    <w:rsid w:val="00C72B76"/>
    <w:rsid w:val="00C72C5A"/>
    <w:rsid w:val="00C72FC8"/>
    <w:rsid w:val="00C7315E"/>
    <w:rsid w:val="00C73E31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4A14"/>
    <w:rsid w:val="00C84B3B"/>
    <w:rsid w:val="00C84F51"/>
    <w:rsid w:val="00C857A0"/>
    <w:rsid w:val="00C85836"/>
    <w:rsid w:val="00C85A28"/>
    <w:rsid w:val="00C85BFE"/>
    <w:rsid w:val="00C85D92"/>
    <w:rsid w:val="00C8664F"/>
    <w:rsid w:val="00C867B5"/>
    <w:rsid w:val="00C869FE"/>
    <w:rsid w:val="00C86E93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5AC"/>
    <w:rsid w:val="00C956F9"/>
    <w:rsid w:val="00C9618A"/>
    <w:rsid w:val="00C96303"/>
    <w:rsid w:val="00C96421"/>
    <w:rsid w:val="00C96623"/>
    <w:rsid w:val="00C96D80"/>
    <w:rsid w:val="00C972D5"/>
    <w:rsid w:val="00CA01CD"/>
    <w:rsid w:val="00CA0E91"/>
    <w:rsid w:val="00CA12AA"/>
    <w:rsid w:val="00CA1555"/>
    <w:rsid w:val="00CA1BBD"/>
    <w:rsid w:val="00CA4237"/>
    <w:rsid w:val="00CA4714"/>
    <w:rsid w:val="00CA4B8B"/>
    <w:rsid w:val="00CA556A"/>
    <w:rsid w:val="00CA56BF"/>
    <w:rsid w:val="00CA5896"/>
    <w:rsid w:val="00CA593E"/>
    <w:rsid w:val="00CA5A2C"/>
    <w:rsid w:val="00CA67BA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C049A"/>
    <w:rsid w:val="00CC0A49"/>
    <w:rsid w:val="00CC0D5E"/>
    <w:rsid w:val="00CC2C79"/>
    <w:rsid w:val="00CC34E6"/>
    <w:rsid w:val="00CC4957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1DA4"/>
    <w:rsid w:val="00CD1FB0"/>
    <w:rsid w:val="00CD251F"/>
    <w:rsid w:val="00CD25D3"/>
    <w:rsid w:val="00CD2C1A"/>
    <w:rsid w:val="00CD330B"/>
    <w:rsid w:val="00CD335A"/>
    <w:rsid w:val="00CD39B8"/>
    <w:rsid w:val="00CD3AB6"/>
    <w:rsid w:val="00CD445D"/>
    <w:rsid w:val="00CD4502"/>
    <w:rsid w:val="00CD4ADF"/>
    <w:rsid w:val="00CD521D"/>
    <w:rsid w:val="00CD59AA"/>
    <w:rsid w:val="00CD5BBE"/>
    <w:rsid w:val="00CD5E4A"/>
    <w:rsid w:val="00CD67B7"/>
    <w:rsid w:val="00CE0166"/>
    <w:rsid w:val="00CE06FE"/>
    <w:rsid w:val="00CE077E"/>
    <w:rsid w:val="00CE1371"/>
    <w:rsid w:val="00CE1538"/>
    <w:rsid w:val="00CE16E2"/>
    <w:rsid w:val="00CE234F"/>
    <w:rsid w:val="00CE236B"/>
    <w:rsid w:val="00CE2534"/>
    <w:rsid w:val="00CE341D"/>
    <w:rsid w:val="00CE344D"/>
    <w:rsid w:val="00CE35D3"/>
    <w:rsid w:val="00CE3873"/>
    <w:rsid w:val="00CE4028"/>
    <w:rsid w:val="00CE4041"/>
    <w:rsid w:val="00CE4335"/>
    <w:rsid w:val="00CE4A53"/>
    <w:rsid w:val="00CE4C26"/>
    <w:rsid w:val="00CE50C9"/>
    <w:rsid w:val="00CE5101"/>
    <w:rsid w:val="00CE5299"/>
    <w:rsid w:val="00CE564A"/>
    <w:rsid w:val="00CE5910"/>
    <w:rsid w:val="00CE5BA8"/>
    <w:rsid w:val="00CE72A8"/>
    <w:rsid w:val="00CE7517"/>
    <w:rsid w:val="00CE7720"/>
    <w:rsid w:val="00CE7834"/>
    <w:rsid w:val="00CF0112"/>
    <w:rsid w:val="00CF0272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61B0"/>
    <w:rsid w:val="00D0689B"/>
    <w:rsid w:val="00D07269"/>
    <w:rsid w:val="00D0756A"/>
    <w:rsid w:val="00D07AE2"/>
    <w:rsid w:val="00D07EDE"/>
    <w:rsid w:val="00D10004"/>
    <w:rsid w:val="00D10FE2"/>
    <w:rsid w:val="00D111A3"/>
    <w:rsid w:val="00D114EC"/>
    <w:rsid w:val="00D122D7"/>
    <w:rsid w:val="00D130F3"/>
    <w:rsid w:val="00D13714"/>
    <w:rsid w:val="00D13A98"/>
    <w:rsid w:val="00D13BC3"/>
    <w:rsid w:val="00D13D72"/>
    <w:rsid w:val="00D14A19"/>
    <w:rsid w:val="00D14CDB"/>
    <w:rsid w:val="00D153BD"/>
    <w:rsid w:val="00D16390"/>
    <w:rsid w:val="00D16AC6"/>
    <w:rsid w:val="00D16B1B"/>
    <w:rsid w:val="00D17278"/>
    <w:rsid w:val="00D17F6E"/>
    <w:rsid w:val="00D20C60"/>
    <w:rsid w:val="00D20FED"/>
    <w:rsid w:val="00D2108D"/>
    <w:rsid w:val="00D2118E"/>
    <w:rsid w:val="00D21B4B"/>
    <w:rsid w:val="00D21D8E"/>
    <w:rsid w:val="00D22839"/>
    <w:rsid w:val="00D23576"/>
    <w:rsid w:val="00D239C8"/>
    <w:rsid w:val="00D24500"/>
    <w:rsid w:val="00D248FF"/>
    <w:rsid w:val="00D24A01"/>
    <w:rsid w:val="00D25410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94C"/>
    <w:rsid w:val="00D30987"/>
    <w:rsid w:val="00D32393"/>
    <w:rsid w:val="00D324F5"/>
    <w:rsid w:val="00D32A4B"/>
    <w:rsid w:val="00D32A58"/>
    <w:rsid w:val="00D3312B"/>
    <w:rsid w:val="00D33CC7"/>
    <w:rsid w:val="00D34460"/>
    <w:rsid w:val="00D34531"/>
    <w:rsid w:val="00D34574"/>
    <w:rsid w:val="00D3483E"/>
    <w:rsid w:val="00D34A2F"/>
    <w:rsid w:val="00D34BBB"/>
    <w:rsid w:val="00D34CD2"/>
    <w:rsid w:val="00D34D46"/>
    <w:rsid w:val="00D35477"/>
    <w:rsid w:val="00D35584"/>
    <w:rsid w:val="00D355FF"/>
    <w:rsid w:val="00D3560F"/>
    <w:rsid w:val="00D36565"/>
    <w:rsid w:val="00D36939"/>
    <w:rsid w:val="00D36AA8"/>
    <w:rsid w:val="00D36ECC"/>
    <w:rsid w:val="00D371A3"/>
    <w:rsid w:val="00D371D3"/>
    <w:rsid w:val="00D37DDF"/>
    <w:rsid w:val="00D40366"/>
    <w:rsid w:val="00D4058D"/>
    <w:rsid w:val="00D406B0"/>
    <w:rsid w:val="00D40DE7"/>
    <w:rsid w:val="00D41663"/>
    <w:rsid w:val="00D42FAF"/>
    <w:rsid w:val="00D4317B"/>
    <w:rsid w:val="00D43287"/>
    <w:rsid w:val="00D432EA"/>
    <w:rsid w:val="00D43572"/>
    <w:rsid w:val="00D43EF3"/>
    <w:rsid w:val="00D44848"/>
    <w:rsid w:val="00D44CF5"/>
    <w:rsid w:val="00D45027"/>
    <w:rsid w:val="00D45063"/>
    <w:rsid w:val="00D45663"/>
    <w:rsid w:val="00D46236"/>
    <w:rsid w:val="00D4636F"/>
    <w:rsid w:val="00D46670"/>
    <w:rsid w:val="00D468AD"/>
    <w:rsid w:val="00D46B9D"/>
    <w:rsid w:val="00D474AA"/>
    <w:rsid w:val="00D47532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B13"/>
    <w:rsid w:val="00D56EA6"/>
    <w:rsid w:val="00D5729F"/>
    <w:rsid w:val="00D57FBE"/>
    <w:rsid w:val="00D61AF6"/>
    <w:rsid w:val="00D62C09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72D"/>
    <w:rsid w:val="00D677ED"/>
    <w:rsid w:val="00D7053D"/>
    <w:rsid w:val="00D7077E"/>
    <w:rsid w:val="00D71B22"/>
    <w:rsid w:val="00D723E0"/>
    <w:rsid w:val="00D72A7A"/>
    <w:rsid w:val="00D73502"/>
    <w:rsid w:val="00D73CCD"/>
    <w:rsid w:val="00D74194"/>
    <w:rsid w:val="00D7432A"/>
    <w:rsid w:val="00D74B22"/>
    <w:rsid w:val="00D7501A"/>
    <w:rsid w:val="00D75277"/>
    <w:rsid w:val="00D75477"/>
    <w:rsid w:val="00D754A7"/>
    <w:rsid w:val="00D760FC"/>
    <w:rsid w:val="00D764CF"/>
    <w:rsid w:val="00D76B38"/>
    <w:rsid w:val="00D76B7C"/>
    <w:rsid w:val="00D76FC3"/>
    <w:rsid w:val="00D7779F"/>
    <w:rsid w:val="00D77915"/>
    <w:rsid w:val="00D77A3C"/>
    <w:rsid w:val="00D804E3"/>
    <w:rsid w:val="00D80AB7"/>
    <w:rsid w:val="00D80C5C"/>
    <w:rsid w:val="00D8135E"/>
    <w:rsid w:val="00D819ED"/>
    <w:rsid w:val="00D82610"/>
    <w:rsid w:val="00D83065"/>
    <w:rsid w:val="00D830A6"/>
    <w:rsid w:val="00D83228"/>
    <w:rsid w:val="00D832D2"/>
    <w:rsid w:val="00D83AB6"/>
    <w:rsid w:val="00D84080"/>
    <w:rsid w:val="00D8432A"/>
    <w:rsid w:val="00D84511"/>
    <w:rsid w:val="00D84FEB"/>
    <w:rsid w:val="00D85313"/>
    <w:rsid w:val="00D85938"/>
    <w:rsid w:val="00D86293"/>
    <w:rsid w:val="00D8688F"/>
    <w:rsid w:val="00D869F0"/>
    <w:rsid w:val="00D86C63"/>
    <w:rsid w:val="00D87AAB"/>
    <w:rsid w:val="00D87DB5"/>
    <w:rsid w:val="00D90B8C"/>
    <w:rsid w:val="00D916B7"/>
    <w:rsid w:val="00D91826"/>
    <w:rsid w:val="00D91A54"/>
    <w:rsid w:val="00D91D99"/>
    <w:rsid w:val="00D926CC"/>
    <w:rsid w:val="00D94597"/>
    <w:rsid w:val="00D948FE"/>
    <w:rsid w:val="00D94D1F"/>
    <w:rsid w:val="00D94F5B"/>
    <w:rsid w:val="00D961A6"/>
    <w:rsid w:val="00D96FC1"/>
    <w:rsid w:val="00D97015"/>
    <w:rsid w:val="00D9708C"/>
    <w:rsid w:val="00D97A3A"/>
    <w:rsid w:val="00D97C98"/>
    <w:rsid w:val="00D97EB3"/>
    <w:rsid w:val="00DA0747"/>
    <w:rsid w:val="00DA0D30"/>
    <w:rsid w:val="00DA23F9"/>
    <w:rsid w:val="00DA256B"/>
    <w:rsid w:val="00DA2F63"/>
    <w:rsid w:val="00DA3488"/>
    <w:rsid w:val="00DA34DF"/>
    <w:rsid w:val="00DA3AAB"/>
    <w:rsid w:val="00DA4ADB"/>
    <w:rsid w:val="00DA562F"/>
    <w:rsid w:val="00DA5815"/>
    <w:rsid w:val="00DA5D56"/>
    <w:rsid w:val="00DA62A0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0CA"/>
    <w:rsid w:val="00DB321D"/>
    <w:rsid w:val="00DB3A9E"/>
    <w:rsid w:val="00DB4C3C"/>
    <w:rsid w:val="00DB4E41"/>
    <w:rsid w:val="00DB5895"/>
    <w:rsid w:val="00DB5BAD"/>
    <w:rsid w:val="00DB727F"/>
    <w:rsid w:val="00DC0A10"/>
    <w:rsid w:val="00DC1581"/>
    <w:rsid w:val="00DC18AC"/>
    <w:rsid w:val="00DC212C"/>
    <w:rsid w:val="00DC22A2"/>
    <w:rsid w:val="00DC2494"/>
    <w:rsid w:val="00DC2522"/>
    <w:rsid w:val="00DC2961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744"/>
    <w:rsid w:val="00DD27F5"/>
    <w:rsid w:val="00DD2D13"/>
    <w:rsid w:val="00DD3E6D"/>
    <w:rsid w:val="00DD40F1"/>
    <w:rsid w:val="00DD588C"/>
    <w:rsid w:val="00DD599E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40A0"/>
    <w:rsid w:val="00DE40D2"/>
    <w:rsid w:val="00DE588A"/>
    <w:rsid w:val="00DE5B81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FBD"/>
    <w:rsid w:val="00DF586A"/>
    <w:rsid w:val="00DF6004"/>
    <w:rsid w:val="00DF676C"/>
    <w:rsid w:val="00DF6D4F"/>
    <w:rsid w:val="00DF74BC"/>
    <w:rsid w:val="00E00229"/>
    <w:rsid w:val="00E00B6B"/>
    <w:rsid w:val="00E00B77"/>
    <w:rsid w:val="00E00B84"/>
    <w:rsid w:val="00E00D4F"/>
    <w:rsid w:val="00E0181B"/>
    <w:rsid w:val="00E019E0"/>
    <w:rsid w:val="00E01DCA"/>
    <w:rsid w:val="00E02B90"/>
    <w:rsid w:val="00E03239"/>
    <w:rsid w:val="00E03774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98E"/>
    <w:rsid w:val="00E10BA2"/>
    <w:rsid w:val="00E11A21"/>
    <w:rsid w:val="00E11CF7"/>
    <w:rsid w:val="00E12116"/>
    <w:rsid w:val="00E1244D"/>
    <w:rsid w:val="00E12472"/>
    <w:rsid w:val="00E13455"/>
    <w:rsid w:val="00E13BFD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7CE"/>
    <w:rsid w:val="00E218CC"/>
    <w:rsid w:val="00E21A76"/>
    <w:rsid w:val="00E21ABB"/>
    <w:rsid w:val="00E21B51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4D28"/>
    <w:rsid w:val="00E25946"/>
    <w:rsid w:val="00E259C5"/>
    <w:rsid w:val="00E25C0E"/>
    <w:rsid w:val="00E2626E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3A"/>
    <w:rsid w:val="00E33A75"/>
    <w:rsid w:val="00E3403D"/>
    <w:rsid w:val="00E34110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61F"/>
    <w:rsid w:val="00E42CAC"/>
    <w:rsid w:val="00E44A04"/>
    <w:rsid w:val="00E452C7"/>
    <w:rsid w:val="00E45378"/>
    <w:rsid w:val="00E45A9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C85"/>
    <w:rsid w:val="00E5461F"/>
    <w:rsid w:val="00E552E0"/>
    <w:rsid w:val="00E553E6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3A39"/>
    <w:rsid w:val="00E63EA3"/>
    <w:rsid w:val="00E643C8"/>
    <w:rsid w:val="00E6475B"/>
    <w:rsid w:val="00E6546B"/>
    <w:rsid w:val="00E658F9"/>
    <w:rsid w:val="00E65D35"/>
    <w:rsid w:val="00E65D58"/>
    <w:rsid w:val="00E66154"/>
    <w:rsid w:val="00E66B10"/>
    <w:rsid w:val="00E66FB9"/>
    <w:rsid w:val="00E707CB"/>
    <w:rsid w:val="00E70B43"/>
    <w:rsid w:val="00E70CA5"/>
    <w:rsid w:val="00E70E03"/>
    <w:rsid w:val="00E72FF2"/>
    <w:rsid w:val="00E7355D"/>
    <w:rsid w:val="00E73C15"/>
    <w:rsid w:val="00E7482E"/>
    <w:rsid w:val="00E753BA"/>
    <w:rsid w:val="00E757B0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4501"/>
    <w:rsid w:val="00E850B8"/>
    <w:rsid w:val="00E854D5"/>
    <w:rsid w:val="00E85624"/>
    <w:rsid w:val="00E85892"/>
    <w:rsid w:val="00E85A6E"/>
    <w:rsid w:val="00E862B7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3CEA"/>
    <w:rsid w:val="00E9444C"/>
    <w:rsid w:val="00E94BCC"/>
    <w:rsid w:val="00E9547D"/>
    <w:rsid w:val="00E956B7"/>
    <w:rsid w:val="00E96034"/>
    <w:rsid w:val="00E9648B"/>
    <w:rsid w:val="00E968EC"/>
    <w:rsid w:val="00E96D2E"/>
    <w:rsid w:val="00E97238"/>
    <w:rsid w:val="00E97EE1"/>
    <w:rsid w:val="00E97F30"/>
    <w:rsid w:val="00EA1574"/>
    <w:rsid w:val="00EA15D0"/>
    <w:rsid w:val="00EA244B"/>
    <w:rsid w:val="00EA2560"/>
    <w:rsid w:val="00EA3AEC"/>
    <w:rsid w:val="00EA3FB2"/>
    <w:rsid w:val="00EA4476"/>
    <w:rsid w:val="00EA4E0E"/>
    <w:rsid w:val="00EA5316"/>
    <w:rsid w:val="00EA58F6"/>
    <w:rsid w:val="00EA6294"/>
    <w:rsid w:val="00EA695C"/>
    <w:rsid w:val="00EA6AD1"/>
    <w:rsid w:val="00EA6DBA"/>
    <w:rsid w:val="00EA73F4"/>
    <w:rsid w:val="00EA777A"/>
    <w:rsid w:val="00EA7BF0"/>
    <w:rsid w:val="00EA7F50"/>
    <w:rsid w:val="00EB018C"/>
    <w:rsid w:val="00EB095A"/>
    <w:rsid w:val="00EB0F93"/>
    <w:rsid w:val="00EB12F0"/>
    <w:rsid w:val="00EB1707"/>
    <w:rsid w:val="00EB1EFE"/>
    <w:rsid w:val="00EB2018"/>
    <w:rsid w:val="00EB237F"/>
    <w:rsid w:val="00EB24DE"/>
    <w:rsid w:val="00EB2675"/>
    <w:rsid w:val="00EB2921"/>
    <w:rsid w:val="00EB2C33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2411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2374"/>
    <w:rsid w:val="00ED2583"/>
    <w:rsid w:val="00ED3702"/>
    <w:rsid w:val="00ED3F1C"/>
    <w:rsid w:val="00ED4842"/>
    <w:rsid w:val="00ED49EF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5BB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731"/>
    <w:rsid w:val="00EF4D9E"/>
    <w:rsid w:val="00EF4FC1"/>
    <w:rsid w:val="00EF50E5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715"/>
    <w:rsid w:val="00F10977"/>
    <w:rsid w:val="00F10BD2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652C"/>
    <w:rsid w:val="00F165F9"/>
    <w:rsid w:val="00F16AD0"/>
    <w:rsid w:val="00F176EF"/>
    <w:rsid w:val="00F179F6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5246"/>
    <w:rsid w:val="00F26414"/>
    <w:rsid w:val="00F26D19"/>
    <w:rsid w:val="00F2763B"/>
    <w:rsid w:val="00F27D91"/>
    <w:rsid w:val="00F30205"/>
    <w:rsid w:val="00F3064D"/>
    <w:rsid w:val="00F30653"/>
    <w:rsid w:val="00F30FAF"/>
    <w:rsid w:val="00F30FC6"/>
    <w:rsid w:val="00F319DA"/>
    <w:rsid w:val="00F31EA3"/>
    <w:rsid w:val="00F33978"/>
    <w:rsid w:val="00F33EB0"/>
    <w:rsid w:val="00F34504"/>
    <w:rsid w:val="00F34CEF"/>
    <w:rsid w:val="00F34EED"/>
    <w:rsid w:val="00F35700"/>
    <w:rsid w:val="00F3624F"/>
    <w:rsid w:val="00F36278"/>
    <w:rsid w:val="00F36CDD"/>
    <w:rsid w:val="00F370FA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F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5087"/>
    <w:rsid w:val="00F55B3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5ABA"/>
    <w:rsid w:val="00F65E0F"/>
    <w:rsid w:val="00F67672"/>
    <w:rsid w:val="00F67B81"/>
    <w:rsid w:val="00F70F82"/>
    <w:rsid w:val="00F71274"/>
    <w:rsid w:val="00F714AD"/>
    <w:rsid w:val="00F71A8A"/>
    <w:rsid w:val="00F72681"/>
    <w:rsid w:val="00F7278F"/>
    <w:rsid w:val="00F729D7"/>
    <w:rsid w:val="00F72E0F"/>
    <w:rsid w:val="00F74821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456"/>
    <w:rsid w:val="00F81B87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4FA4"/>
    <w:rsid w:val="00F85CCE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BD2"/>
    <w:rsid w:val="00F94C7D"/>
    <w:rsid w:val="00F950CA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2E"/>
    <w:rsid w:val="00FA1D59"/>
    <w:rsid w:val="00FA1E5A"/>
    <w:rsid w:val="00FA2D05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EF1"/>
    <w:rsid w:val="00FB3387"/>
    <w:rsid w:val="00FB453A"/>
    <w:rsid w:val="00FB457E"/>
    <w:rsid w:val="00FB4BBA"/>
    <w:rsid w:val="00FB55A6"/>
    <w:rsid w:val="00FB7117"/>
    <w:rsid w:val="00FB7F82"/>
    <w:rsid w:val="00FC04D5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27D"/>
    <w:rsid w:val="00FE175E"/>
    <w:rsid w:val="00FE19BB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EC7846A"/>
  <w15:docId w15:val="{439CB70D-26CD-45FA-9F28-0E6B103C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31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AB28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CA57A-5737-4230-895F-C9FC0F317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24</Pages>
  <Words>5240</Words>
  <Characters>24325</Characters>
  <Application>Microsoft Office Word</Application>
  <DocSecurity>0</DocSecurity>
  <Lines>202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Somjai, Nigonyanont</cp:lastModifiedBy>
  <cp:revision>3</cp:revision>
  <cp:lastPrinted>2021-05-06T09:03:00Z</cp:lastPrinted>
  <dcterms:created xsi:type="dcterms:W3CDTF">2021-05-10T14:08:00Z</dcterms:created>
  <dcterms:modified xsi:type="dcterms:W3CDTF">2021-05-10T14:09:00Z</dcterms:modified>
</cp:coreProperties>
</file>