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1CFF1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666ECF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59DC62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0C7B1C4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08D620DC" w14:textId="77777777" w:rsidR="005455AA" w:rsidRPr="00560C4E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560C4E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560C4E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ADC76CF" w14:textId="00C5E153" w:rsidR="002B7D0A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00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6C6BC70" w14:textId="7AAEDD5D" w:rsidR="002B7D0A" w:rsidRPr="00560C4E" w:rsidRDefault="00833A36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560C4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2208E" w:rsidRPr="00560C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560C4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2208E" w:rsidRPr="00560C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560C4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936F0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137FB56" w14:textId="77777777" w:rsidR="002B7D0A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B20C9B" w14:textId="02A4DDEE" w:rsidR="00531252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00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89A3B40" w14:textId="77777777" w:rsidR="006F59B5" w:rsidRPr="00560C4E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560C4E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560C4E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560C4E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560C4E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560C4E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560C4E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77777777" w:rsidR="003B7427" w:rsidRPr="00560C4E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FC36D0" w14:textId="77777777" w:rsidR="00F276D0" w:rsidRPr="00560C4E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560C4E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560C4E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C4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60C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60C4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560C4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507EB8DA" w14:textId="77777777" w:rsidR="00B86AB5" w:rsidRPr="00560C4E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560C4E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560C4E">
        <w:rPr>
          <w:rFonts w:ascii="Angsana New" w:hAnsi="Angsana New"/>
          <w:b/>
          <w:bCs/>
          <w:sz w:val="30"/>
          <w:szCs w:val="30"/>
        </w:rPr>
        <w:t>(</w:t>
      </w:r>
      <w:r w:rsidRPr="00560C4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560C4E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77777777" w:rsidR="00B86AB5" w:rsidRPr="00560C4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15F88D73" w14:textId="77777777" w:rsidR="00F15A70" w:rsidRPr="00560C4E" w:rsidRDefault="00F15A70" w:rsidP="00F15A70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560C4E">
        <w:rPr>
          <w:rFonts w:asciiTheme="majorBidi" w:hAnsiTheme="majorBidi" w:cstheme="majorBidi"/>
          <w:spacing w:val="-2"/>
          <w:cs/>
        </w:rPr>
        <w:t>ข้าพเจ้า</w:t>
      </w:r>
      <w:r w:rsidRPr="00560C4E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560C4E">
        <w:rPr>
          <w:rFonts w:asciiTheme="majorBidi" w:hAnsiTheme="majorBidi" w:cstheme="majorBidi"/>
          <w:spacing w:val="-2"/>
          <w:cs/>
        </w:rPr>
        <w:t>ร</w:t>
      </w:r>
      <w:r w:rsidRPr="00560C4E">
        <w:rPr>
          <w:rFonts w:asciiTheme="majorBidi" w:hAnsiTheme="majorBidi" w:cstheme="majorBidi"/>
          <w:spacing w:val="-10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ณ</w:t>
      </w:r>
      <w:r w:rsidRPr="00560C4E">
        <w:rPr>
          <w:rFonts w:asciiTheme="majorBidi" w:hAnsiTheme="majorBidi" w:cstheme="majorBidi"/>
          <w:spacing w:val="-8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วันที่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31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มีนาคม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/>
          <w:spacing w:val="-2"/>
          <w:cs/>
        </w:rPr>
        <w:t>2564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                  </w:t>
      </w:r>
      <w:r w:rsidRPr="00560C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>
        <w:rPr>
          <w:rFonts w:asciiTheme="majorBidi" w:hAnsiTheme="majorBidi" w:cstheme="majorBidi"/>
          <w:spacing w:val="-2"/>
          <w:lang w:val="en-US"/>
        </w:rPr>
        <w:t>31</w:t>
      </w:r>
      <w:r w:rsidRPr="00560C4E">
        <w:rPr>
          <w:rFonts w:asciiTheme="majorBidi" w:hAnsiTheme="majorBidi" w:cstheme="majorBidi"/>
          <w:spacing w:val="-2"/>
          <w:cs/>
        </w:rPr>
        <w:t xml:space="preserve"> มีนาคม </w:t>
      </w:r>
      <w:r>
        <w:rPr>
          <w:rFonts w:asciiTheme="majorBidi" w:hAnsiTheme="majorBidi" w:cstheme="majorBidi"/>
          <w:spacing w:val="-2"/>
          <w:lang w:val="en-US"/>
        </w:rPr>
        <w:t>2564</w:t>
      </w:r>
      <w:r w:rsidRPr="00560C4E">
        <w:rPr>
          <w:rFonts w:asciiTheme="majorBidi" w:hAnsiTheme="majorBidi" w:cstheme="majorBidi"/>
          <w:spacing w:val="-2"/>
          <w:cs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560C4E">
        <w:rPr>
          <w:rFonts w:asciiTheme="majorBidi" w:hAnsiTheme="majorBidi" w:cs="Angsana New"/>
          <w:spacing w:val="-2"/>
          <w:lang w:val="en-US"/>
        </w:rPr>
        <w:t>(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560C4E">
        <w:rPr>
          <w:rFonts w:asciiTheme="majorBidi" w:hAnsiTheme="majorBidi" w:cs="Angsana New"/>
          <w:spacing w:val="-2"/>
          <w:lang w:val="en-US"/>
        </w:rPr>
        <w:t>)</w:t>
      </w:r>
      <w:r w:rsidRPr="00560C4E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560C4E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560C4E">
        <w:rPr>
          <w:rFonts w:asciiTheme="majorBidi" w:hAnsiTheme="majorBidi" w:cs="Angsana New"/>
          <w:spacing w:val="-2"/>
          <w:lang w:val="en-US"/>
        </w:rPr>
        <w:t xml:space="preserve">34 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>
        <w:rPr>
          <w:rFonts w:asciiTheme="majorBidi" w:hAnsiTheme="majorBidi" w:cs="Angsana New"/>
          <w:spacing w:val="-2"/>
          <w:lang w:val="en-US"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560C4E">
        <w:rPr>
          <w:rFonts w:asciiTheme="majorBidi" w:hAnsiTheme="majorBidi" w:cs="Angsana New"/>
          <w:spacing w:val="-2"/>
          <w:cs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573B6E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8FF62D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9E40912" w14:textId="77777777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CC085" w14:textId="77777777" w:rsidR="00F15A70" w:rsidRPr="00560C4E" w:rsidRDefault="00F15A70" w:rsidP="00F15A70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รหัส</w:t>
      </w:r>
      <w:r w:rsidRPr="00560C4E">
        <w:rPr>
          <w:rFonts w:asciiTheme="majorBidi" w:hAnsiTheme="majorBidi" w:cstheme="majorBidi"/>
          <w:sz w:val="30"/>
          <w:szCs w:val="30"/>
        </w:rPr>
        <w:t xml:space="preserve"> 2410 “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0C4E">
        <w:rPr>
          <w:rFonts w:asciiTheme="majorBidi" w:hAnsiTheme="majorBidi" w:cstheme="majorBidi"/>
          <w:sz w:val="30"/>
          <w:szCs w:val="30"/>
        </w:rPr>
        <w:t>”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Pr="00560C4E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560C4E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</w:t>
      </w:r>
      <w:r w:rsidRPr="00560C4E">
        <w:rPr>
          <w:rFonts w:asciiTheme="majorBidi" w:hAnsiTheme="majorBidi" w:cstheme="majorBidi"/>
          <w:sz w:val="30"/>
          <w:szCs w:val="30"/>
        </w:rPr>
        <w:t xml:space="preserve">     </w:t>
      </w:r>
      <w:r w:rsidRPr="00560C4E">
        <w:rPr>
          <w:rFonts w:asciiTheme="majorBidi" w:hAnsiTheme="majorBidi" w:cstheme="majorBidi"/>
          <w:sz w:val="30"/>
          <w:szCs w:val="30"/>
          <w:cs/>
        </w:rPr>
        <w:t>ที่มีนัยสำคัญทั้งหมดซึ่งอาจพบได้จากการตรวจสอบ</w:t>
      </w:r>
      <w:r w:rsidRPr="00560C4E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Pr="00560C4E">
        <w:rPr>
          <w:rFonts w:asciiTheme="majorBidi" w:hAnsiTheme="majorBidi"/>
          <w:sz w:val="30"/>
          <w:szCs w:val="30"/>
          <w:cs/>
        </w:rPr>
        <w:br/>
      </w:r>
      <w:r w:rsidRPr="00560C4E">
        <w:rPr>
          <w:rFonts w:asciiTheme="majorBidi" w:hAnsiTheme="majorBidi" w:hint="cs"/>
          <w:sz w:val="30"/>
          <w:szCs w:val="30"/>
          <w:cs/>
        </w:rPr>
        <w:t>ระหว่างกาลที่สอบทาน</w:t>
      </w:r>
    </w:p>
    <w:p w14:paraId="16FD9E62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B1C422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BE1E79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A3E4CC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28D1B9C" w14:textId="77777777" w:rsidR="0045388B" w:rsidRPr="00560C4E" w:rsidRDefault="0045388B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B34E398" w14:textId="77777777" w:rsidR="00D83FAC" w:rsidRDefault="00D83FAC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62C0750" w14:textId="77777777" w:rsidR="00D83FAC" w:rsidRDefault="00D83FAC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A70DCD3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6D47BB8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09B365C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       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60C4E">
        <w:rPr>
          <w:rFonts w:asciiTheme="majorBidi" w:hAnsiTheme="majorBidi" w:cstheme="majorBidi"/>
          <w:sz w:val="30"/>
          <w:szCs w:val="30"/>
        </w:rPr>
        <w:t>34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D812C35" w14:textId="77777777" w:rsidR="00F15A70" w:rsidRPr="00560C4E" w:rsidRDefault="00F15A70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F89BD5A" w14:textId="77777777" w:rsidR="00F15A70" w:rsidRPr="00560C4E" w:rsidRDefault="00F15A70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2320635" w14:textId="77777777" w:rsidR="00F15A70" w:rsidRPr="00560C4E" w:rsidRDefault="00F15A70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2424D0EF" w14:textId="77777777" w:rsidR="00F15A70" w:rsidRPr="00560C4E" w:rsidRDefault="00F15A70" w:rsidP="00F15A70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</w:rPr>
        <w:t>กฤติกา ก๋งเกิด</w:t>
      </w:r>
      <w:r w:rsidRPr="00560C4E">
        <w:rPr>
          <w:rFonts w:asciiTheme="majorBidi" w:hAnsiTheme="majorBidi" w:cstheme="majorBidi"/>
          <w:lang w:val="en-US"/>
        </w:rPr>
        <w:t>)</w:t>
      </w:r>
    </w:p>
    <w:p w14:paraId="337024B6" w14:textId="77777777" w:rsidR="00F15A70" w:rsidRPr="00560C4E" w:rsidRDefault="00F15A70" w:rsidP="00F15A70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560C4E">
        <w:rPr>
          <w:rFonts w:asciiTheme="majorBidi" w:hAnsiTheme="majorBidi" w:cstheme="majorBidi"/>
          <w:cs/>
        </w:rPr>
        <w:t>ผู้สอบบัญชีรับอนุญาต</w:t>
      </w:r>
    </w:p>
    <w:p w14:paraId="703D2352" w14:textId="77777777" w:rsidR="00F15A70" w:rsidRPr="00560C4E" w:rsidRDefault="00F15A70" w:rsidP="00F15A70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 xml:space="preserve">เลขทะเบียน </w:t>
      </w:r>
      <w:r>
        <w:rPr>
          <w:rFonts w:asciiTheme="majorBidi" w:hAnsiTheme="majorBidi" w:cstheme="majorBidi"/>
          <w:lang w:val="en-US"/>
        </w:rPr>
        <w:t>10634</w:t>
      </w:r>
    </w:p>
    <w:p w14:paraId="7480EC62" w14:textId="77777777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96583" w14:textId="77777777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AB81A72" w14:textId="77777777" w:rsidR="00F15A70" w:rsidRPr="00560C4E" w:rsidRDefault="00F15A70" w:rsidP="00F15A70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60C4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3DB68AD" w14:textId="77777777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431BAFB0" w14:textId="77777777" w:rsidR="005438D7" w:rsidRPr="00560C4E" w:rsidRDefault="005438D7" w:rsidP="00236606">
      <w:pPr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sectPr w:rsidR="005438D7" w:rsidRPr="00560C4E" w:rsidSect="00E06C1E">
      <w:headerReference w:type="default" r:id="rId12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6ED3D" w14:textId="77777777" w:rsidR="00E3370D" w:rsidRDefault="00E3370D" w:rsidP="004956B4">
      <w:r>
        <w:separator/>
      </w:r>
    </w:p>
  </w:endnote>
  <w:endnote w:type="continuationSeparator" w:id="0">
    <w:p w14:paraId="347E4698" w14:textId="77777777" w:rsidR="00E3370D" w:rsidRDefault="00E3370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96BDA" w14:textId="77777777" w:rsidR="004D3B76" w:rsidRDefault="004D3B76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>
      <w:rPr>
        <w:rStyle w:val="PageNumber"/>
        <w:noProof/>
        <w:cs/>
      </w:rPr>
      <w:t>7</w:t>
    </w:r>
    <w:r>
      <w:rPr>
        <w:rStyle w:val="PageNumber"/>
        <w:cs/>
      </w:rPr>
      <w:fldChar w:fldCharType="end"/>
    </w:r>
  </w:p>
  <w:p w14:paraId="13DB47A4" w14:textId="77777777" w:rsidR="004D3B76" w:rsidRDefault="004D3B76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F860" w14:textId="77777777" w:rsidR="004D3B76" w:rsidRPr="006F59B5" w:rsidRDefault="004D3B7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4D3B76" w:rsidRPr="007661AC" w:rsidRDefault="004D3B7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B79B1" w14:textId="77777777" w:rsidR="004D3B76" w:rsidRPr="007661AC" w:rsidRDefault="004D3B76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D8334" w14:textId="77777777" w:rsidR="00E3370D" w:rsidRDefault="00E3370D" w:rsidP="004956B4">
      <w:r>
        <w:separator/>
      </w:r>
    </w:p>
  </w:footnote>
  <w:footnote w:type="continuationSeparator" w:id="0">
    <w:p w14:paraId="3574E741" w14:textId="77777777" w:rsidR="00E3370D" w:rsidRDefault="00E3370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9FFAA" w14:textId="77777777" w:rsidR="004D3B76" w:rsidRDefault="004D3B7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C20C7A" w14:textId="77777777" w:rsidR="004D3B76" w:rsidRDefault="004D3B7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657792" w14:textId="77777777" w:rsidR="004D3B76" w:rsidRPr="006F59B5" w:rsidRDefault="004D3B7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8C6F1" w14:textId="77777777" w:rsidR="004D3B76" w:rsidRPr="00E06C1E" w:rsidRDefault="004D3B76" w:rsidP="00E06C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6" w15:restartNumberingAfterBreak="0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7" w15:restartNumberingAfterBreak="0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9"/>
  </w:num>
  <w:num w:numId="14">
    <w:abstractNumId w:val="22"/>
  </w:num>
  <w:num w:numId="15">
    <w:abstractNumId w:val="26"/>
  </w:num>
  <w:num w:numId="16">
    <w:abstractNumId w:val="42"/>
  </w:num>
  <w:num w:numId="17">
    <w:abstractNumId w:val="43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4"/>
  </w:num>
  <w:num w:numId="28">
    <w:abstractNumId w:val="40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8"/>
  </w:num>
  <w:num w:numId="37">
    <w:abstractNumId w:val="20"/>
  </w:num>
  <w:num w:numId="38">
    <w:abstractNumId w:val="41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6"/>
  </w:num>
  <w:num w:numId="44">
    <w:abstractNumId w:val="35"/>
  </w:num>
  <w:num w:numId="45">
    <w:abstractNumId w:val="33"/>
  </w:num>
  <w:num w:numId="46">
    <w:abstractNumId w:val="37"/>
  </w:num>
  <w:num w:numId="47">
    <w:abstractNumId w:val="44"/>
  </w:num>
  <w:num w:numId="48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F19"/>
    <w:rsid w:val="00032181"/>
    <w:rsid w:val="000325A4"/>
    <w:rsid w:val="000327A5"/>
    <w:rsid w:val="00032D4D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2008"/>
    <w:rsid w:val="00042173"/>
    <w:rsid w:val="00043372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74"/>
    <w:rsid w:val="000800A1"/>
    <w:rsid w:val="000802CE"/>
    <w:rsid w:val="000804CC"/>
    <w:rsid w:val="00081C07"/>
    <w:rsid w:val="00081EEE"/>
    <w:rsid w:val="00081EFD"/>
    <w:rsid w:val="000820E2"/>
    <w:rsid w:val="00082C57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ECA"/>
    <w:rsid w:val="000A207B"/>
    <w:rsid w:val="000A2D5B"/>
    <w:rsid w:val="000A2DD6"/>
    <w:rsid w:val="000A3DD7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267"/>
    <w:rsid w:val="000B2FA2"/>
    <w:rsid w:val="000B37D0"/>
    <w:rsid w:val="000B3CCA"/>
    <w:rsid w:val="000B42C8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5A9"/>
    <w:rsid w:val="000C0946"/>
    <w:rsid w:val="000C120A"/>
    <w:rsid w:val="000C18CE"/>
    <w:rsid w:val="000C2E69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4782"/>
    <w:rsid w:val="000E4AE5"/>
    <w:rsid w:val="000E5290"/>
    <w:rsid w:val="000E54CF"/>
    <w:rsid w:val="000E558A"/>
    <w:rsid w:val="000E6192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AC7"/>
    <w:rsid w:val="000F6E36"/>
    <w:rsid w:val="000F6FF8"/>
    <w:rsid w:val="000F717A"/>
    <w:rsid w:val="000F7429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A0F"/>
    <w:rsid w:val="00130FA8"/>
    <w:rsid w:val="00131197"/>
    <w:rsid w:val="001313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26B6"/>
    <w:rsid w:val="001726FD"/>
    <w:rsid w:val="00172A69"/>
    <w:rsid w:val="00172B9D"/>
    <w:rsid w:val="001738E5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67E"/>
    <w:rsid w:val="00195AFA"/>
    <w:rsid w:val="00195BA8"/>
    <w:rsid w:val="001965F4"/>
    <w:rsid w:val="00196A5F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B01A0"/>
    <w:rsid w:val="001B02D0"/>
    <w:rsid w:val="001B0C74"/>
    <w:rsid w:val="001B0F3C"/>
    <w:rsid w:val="001B18E3"/>
    <w:rsid w:val="001B1C98"/>
    <w:rsid w:val="001B20F7"/>
    <w:rsid w:val="001B2428"/>
    <w:rsid w:val="001B253E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4AE7"/>
    <w:rsid w:val="001C5F69"/>
    <w:rsid w:val="001C644B"/>
    <w:rsid w:val="001C66BB"/>
    <w:rsid w:val="001C76B8"/>
    <w:rsid w:val="001C78D2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75A"/>
    <w:rsid w:val="001D38DA"/>
    <w:rsid w:val="001D3A47"/>
    <w:rsid w:val="001D3C3D"/>
    <w:rsid w:val="001D4C33"/>
    <w:rsid w:val="001D511D"/>
    <w:rsid w:val="001D5714"/>
    <w:rsid w:val="001D59CA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EC5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606"/>
    <w:rsid w:val="00236D3C"/>
    <w:rsid w:val="00236DAD"/>
    <w:rsid w:val="002377FE"/>
    <w:rsid w:val="00237C2A"/>
    <w:rsid w:val="0024021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4607"/>
    <w:rsid w:val="00254EC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7827"/>
    <w:rsid w:val="00280344"/>
    <w:rsid w:val="0028098B"/>
    <w:rsid w:val="002813DD"/>
    <w:rsid w:val="00281D41"/>
    <w:rsid w:val="002823F0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C8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327A"/>
    <w:rsid w:val="002F3A72"/>
    <w:rsid w:val="002F4D6A"/>
    <w:rsid w:val="002F53B8"/>
    <w:rsid w:val="002F5BF7"/>
    <w:rsid w:val="002F682D"/>
    <w:rsid w:val="002F6A04"/>
    <w:rsid w:val="002F7562"/>
    <w:rsid w:val="002F79B7"/>
    <w:rsid w:val="002F7AFB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33"/>
    <w:rsid w:val="003057D6"/>
    <w:rsid w:val="00305908"/>
    <w:rsid w:val="00305961"/>
    <w:rsid w:val="00305A09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DA0"/>
    <w:rsid w:val="00332735"/>
    <w:rsid w:val="00332921"/>
    <w:rsid w:val="00332B32"/>
    <w:rsid w:val="00333109"/>
    <w:rsid w:val="003340BD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47F"/>
    <w:rsid w:val="00346806"/>
    <w:rsid w:val="00346D0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1619"/>
    <w:rsid w:val="00371785"/>
    <w:rsid w:val="003721D3"/>
    <w:rsid w:val="003724D8"/>
    <w:rsid w:val="00372BB3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EE"/>
    <w:rsid w:val="00377A0C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38"/>
    <w:rsid w:val="0038385D"/>
    <w:rsid w:val="003838B6"/>
    <w:rsid w:val="00384378"/>
    <w:rsid w:val="00384C7A"/>
    <w:rsid w:val="00384D8B"/>
    <w:rsid w:val="00387E9E"/>
    <w:rsid w:val="003904D8"/>
    <w:rsid w:val="0039058D"/>
    <w:rsid w:val="0039184C"/>
    <w:rsid w:val="00391D76"/>
    <w:rsid w:val="00391FA3"/>
    <w:rsid w:val="003928EB"/>
    <w:rsid w:val="00392923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C0AE3"/>
    <w:rsid w:val="003C0EF4"/>
    <w:rsid w:val="003C211C"/>
    <w:rsid w:val="003C2149"/>
    <w:rsid w:val="003C2455"/>
    <w:rsid w:val="003C2D59"/>
    <w:rsid w:val="003C3DCC"/>
    <w:rsid w:val="003C4CD3"/>
    <w:rsid w:val="003C50B0"/>
    <w:rsid w:val="003C5391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889"/>
    <w:rsid w:val="003D5040"/>
    <w:rsid w:val="003D58CD"/>
    <w:rsid w:val="003D5C4F"/>
    <w:rsid w:val="003D6108"/>
    <w:rsid w:val="003D6D13"/>
    <w:rsid w:val="003D740C"/>
    <w:rsid w:val="003D7CBF"/>
    <w:rsid w:val="003D7D4A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19E"/>
    <w:rsid w:val="004064F4"/>
    <w:rsid w:val="00406EC6"/>
    <w:rsid w:val="004071F4"/>
    <w:rsid w:val="00407530"/>
    <w:rsid w:val="0040771E"/>
    <w:rsid w:val="004104E9"/>
    <w:rsid w:val="004107E9"/>
    <w:rsid w:val="00410906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D2F"/>
    <w:rsid w:val="00420C65"/>
    <w:rsid w:val="00420ED8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467"/>
    <w:rsid w:val="004334CB"/>
    <w:rsid w:val="004335E7"/>
    <w:rsid w:val="0043383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75B"/>
    <w:rsid w:val="004844A5"/>
    <w:rsid w:val="00484C14"/>
    <w:rsid w:val="00484F5F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9AE"/>
    <w:rsid w:val="00492BF1"/>
    <w:rsid w:val="00492C57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860"/>
    <w:rsid w:val="004C12C3"/>
    <w:rsid w:val="004C1497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424"/>
    <w:rsid w:val="004C7D6E"/>
    <w:rsid w:val="004D0335"/>
    <w:rsid w:val="004D0505"/>
    <w:rsid w:val="004D1399"/>
    <w:rsid w:val="004D2626"/>
    <w:rsid w:val="004D31E0"/>
    <w:rsid w:val="004D32B6"/>
    <w:rsid w:val="004D357B"/>
    <w:rsid w:val="004D3A84"/>
    <w:rsid w:val="004D3B30"/>
    <w:rsid w:val="004D3B76"/>
    <w:rsid w:val="004D3C14"/>
    <w:rsid w:val="004D42DC"/>
    <w:rsid w:val="004D45D8"/>
    <w:rsid w:val="004D4C42"/>
    <w:rsid w:val="004D4EE5"/>
    <w:rsid w:val="004D5169"/>
    <w:rsid w:val="004D577A"/>
    <w:rsid w:val="004D594E"/>
    <w:rsid w:val="004D5E4A"/>
    <w:rsid w:val="004D5F20"/>
    <w:rsid w:val="004D609F"/>
    <w:rsid w:val="004D60FE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AE7"/>
    <w:rsid w:val="004E4AE8"/>
    <w:rsid w:val="004E533B"/>
    <w:rsid w:val="004E5369"/>
    <w:rsid w:val="004E53FD"/>
    <w:rsid w:val="004E5669"/>
    <w:rsid w:val="004E5950"/>
    <w:rsid w:val="004E6754"/>
    <w:rsid w:val="004E6FC1"/>
    <w:rsid w:val="004E7004"/>
    <w:rsid w:val="004E74F6"/>
    <w:rsid w:val="004E7600"/>
    <w:rsid w:val="004E7F4C"/>
    <w:rsid w:val="004F0195"/>
    <w:rsid w:val="004F0240"/>
    <w:rsid w:val="004F0947"/>
    <w:rsid w:val="004F13A1"/>
    <w:rsid w:val="004F1C30"/>
    <w:rsid w:val="004F24C7"/>
    <w:rsid w:val="004F26F9"/>
    <w:rsid w:val="004F2B33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57"/>
    <w:rsid w:val="004F6704"/>
    <w:rsid w:val="004F6996"/>
    <w:rsid w:val="004F6EAB"/>
    <w:rsid w:val="004F6EF1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7B7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F31"/>
    <w:rsid w:val="0054763F"/>
    <w:rsid w:val="005476D2"/>
    <w:rsid w:val="00547C2C"/>
    <w:rsid w:val="00547C33"/>
    <w:rsid w:val="00547EE9"/>
    <w:rsid w:val="00547FBD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A06"/>
    <w:rsid w:val="005B5B3C"/>
    <w:rsid w:val="005B66AD"/>
    <w:rsid w:val="005B6A7C"/>
    <w:rsid w:val="005B75D2"/>
    <w:rsid w:val="005B75E5"/>
    <w:rsid w:val="005C02E0"/>
    <w:rsid w:val="005C0577"/>
    <w:rsid w:val="005C0711"/>
    <w:rsid w:val="005C20B5"/>
    <w:rsid w:val="005C20B7"/>
    <w:rsid w:val="005C215A"/>
    <w:rsid w:val="005C2177"/>
    <w:rsid w:val="005C21AE"/>
    <w:rsid w:val="005C2BD0"/>
    <w:rsid w:val="005C30E1"/>
    <w:rsid w:val="005C31B6"/>
    <w:rsid w:val="005C42AC"/>
    <w:rsid w:val="005C471F"/>
    <w:rsid w:val="005C4B7A"/>
    <w:rsid w:val="005C4EAC"/>
    <w:rsid w:val="005C5BF2"/>
    <w:rsid w:val="005C5C10"/>
    <w:rsid w:val="005C63AB"/>
    <w:rsid w:val="005C6B07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B9F"/>
    <w:rsid w:val="005F1BA9"/>
    <w:rsid w:val="005F2203"/>
    <w:rsid w:val="005F27C4"/>
    <w:rsid w:val="005F3A59"/>
    <w:rsid w:val="005F3AFE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1523"/>
    <w:rsid w:val="0060170D"/>
    <w:rsid w:val="0060206F"/>
    <w:rsid w:val="006023E6"/>
    <w:rsid w:val="006025DF"/>
    <w:rsid w:val="0060307E"/>
    <w:rsid w:val="006030D0"/>
    <w:rsid w:val="006033E5"/>
    <w:rsid w:val="00603630"/>
    <w:rsid w:val="00603A08"/>
    <w:rsid w:val="00604197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F46"/>
    <w:rsid w:val="00644003"/>
    <w:rsid w:val="006442D0"/>
    <w:rsid w:val="00645643"/>
    <w:rsid w:val="00645787"/>
    <w:rsid w:val="006458C7"/>
    <w:rsid w:val="00646741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FD7"/>
    <w:rsid w:val="006574F6"/>
    <w:rsid w:val="006574FD"/>
    <w:rsid w:val="006578C6"/>
    <w:rsid w:val="00657982"/>
    <w:rsid w:val="00660227"/>
    <w:rsid w:val="006605B3"/>
    <w:rsid w:val="00660682"/>
    <w:rsid w:val="00661133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BEC"/>
    <w:rsid w:val="00675F44"/>
    <w:rsid w:val="0067627D"/>
    <w:rsid w:val="00676624"/>
    <w:rsid w:val="00676920"/>
    <w:rsid w:val="00676D50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409B"/>
    <w:rsid w:val="00684150"/>
    <w:rsid w:val="006842CD"/>
    <w:rsid w:val="00685444"/>
    <w:rsid w:val="0068573E"/>
    <w:rsid w:val="00691240"/>
    <w:rsid w:val="00691CB5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759"/>
    <w:rsid w:val="006A7792"/>
    <w:rsid w:val="006A7ADF"/>
    <w:rsid w:val="006A7E91"/>
    <w:rsid w:val="006A7EC4"/>
    <w:rsid w:val="006A7FE5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7C9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D75"/>
    <w:rsid w:val="006E1309"/>
    <w:rsid w:val="006E17B5"/>
    <w:rsid w:val="006E25E6"/>
    <w:rsid w:val="006E2DF3"/>
    <w:rsid w:val="006E31A3"/>
    <w:rsid w:val="006E41D5"/>
    <w:rsid w:val="006E433D"/>
    <w:rsid w:val="006E4C39"/>
    <w:rsid w:val="006E57BD"/>
    <w:rsid w:val="006E5F72"/>
    <w:rsid w:val="006E6143"/>
    <w:rsid w:val="006E6A0A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771"/>
    <w:rsid w:val="006F507D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94B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57C"/>
    <w:rsid w:val="00746D4F"/>
    <w:rsid w:val="00746EF2"/>
    <w:rsid w:val="007475E8"/>
    <w:rsid w:val="0074790F"/>
    <w:rsid w:val="00747957"/>
    <w:rsid w:val="00747AF1"/>
    <w:rsid w:val="00747FAA"/>
    <w:rsid w:val="00750F5A"/>
    <w:rsid w:val="0075316F"/>
    <w:rsid w:val="007540DD"/>
    <w:rsid w:val="0075474E"/>
    <w:rsid w:val="007549F8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F2D"/>
    <w:rsid w:val="00797926"/>
    <w:rsid w:val="00797AD6"/>
    <w:rsid w:val="007A0FF7"/>
    <w:rsid w:val="007A1160"/>
    <w:rsid w:val="007A1CF8"/>
    <w:rsid w:val="007A1E69"/>
    <w:rsid w:val="007A2345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C8"/>
    <w:rsid w:val="007B2EE2"/>
    <w:rsid w:val="007B306A"/>
    <w:rsid w:val="007B32F9"/>
    <w:rsid w:val="007B39DE"/>
    <w:rsid w:val="007B40C1"/>
    <w:rsid w:val="007B45F0"/>
    <w:rsid w:val="007B45F5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26D"/>
    <w:rsid w:val="007B777E"/>
    <w:rsid w:val="007B7BDC"/>
    <w:rsid w:val="007B7ECE"/>
    <w:rsid w:val="007C02A3"/>
    <w:rsid w:val="007C0355"/>
    <w:rsid w:val="007C089C"/>
    <w:rsid w:val="007C12D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680"/>
    <w:rsid w:val="007E7FD2"/>
    <w:rsid w:val="007F05B3"/>
    <w:rsid w:val="007F08DB"/>
    <w:rsid w:val="007F19C0"/>
    <w:rsid w:val="007F2E76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852"/>
    <w:rsid w:val="00803F3C"/>
    <w:rsid w:val="00803FD5"/>
    <w:rsid w:val="00804CFE"/>
    <w:rsid w:val="0080522B"/>
    <w:rsid w:val="008056F9"/>
    <w:rsid w:val="00805774"/>
    <w:rsid w:val="00805E11"/>
    <w:rsid w:val="00805F71"/>
    <w:rsid w:val="00806301"/>
    <w:rsid w:val="00806908"/>
    <w:rsid w:val="00806EE9"/>
    <w:rsid w:val="008071C1"/>
    <w:rsid w:val="008073CC"/>
    <w:rsid w:val="008073E5"/>
    <w:rsid w:val="00807567"/>
    <w:rsid w:val="0081044E"/>
    <w:rsid w:val="00810517"/>
    <w:rsid w:val="00810A38"/>
    <w:rsid w:val="00810AF4"/>
    <w:rsid w:val="00810CFB"/>
    <w:rsid w:val="00811084"/>
    <w:rsid w:val="00811098"/>
    <w:rsid w:val="0081130A"/>
    <w:rsid w:val="0081130E"/>
    <w:rsid w:val="00811B08"/>
    <w:rsid w:val="00811B44"/>
    <w:rsid w:val="008124B1"/>
    <w:rsid w:val="00812AD7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C97"/>
    <w:rsid w:val="00820004"/>
    <w:rsid w:val="00820178"/>
    <w:rsid w:val="008208E3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B09"/>
    <w:rsid w:val="00857BA5"/>
    <w:rsid w:val="008601D5"/>
    <w:rsid w:val="00860498"/>
    <w:rsid w:val="0086066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44E"/>
    <w:rsid w:val="00872702"/>
    <w:rsid w:val="00873C57"/>
    <w:rsid w:val="008743DF"/>
    <w:rsid w:val="008746CA"/>
    <w:rsid w:val="008747DB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731"/>
    <w:rsid w:val="0089549B"/>
    <w:rsid w:val="00895570"/>
    <w:rsid w:val="00895673"/>
    <w:rsid w:val="00895DBA"/>
    <w:rsid w:val="00895F72"/>
    <w:rsid w:val="008961EA"/>
    <w:rsid w:val="008962AC"/>
    <w:rsid w:val="00896379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367"/>
    <w:rsid w:val="008B6E98"/>
    <w:rsid w:val="008B6EA1"/>
    <w:rsid w:val="008B7C98"/>
    <w:rsid w:val="008C0417"/>
    <w:rsid w:val="008C0478"/>
    <w:rsid w:val="008C0B7B"/>
    <w:rsid w:val="008C1040"/>
    <w:rsid w:val="008C2D9E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C8D"/>
    <w:rsid w:val="008D7B40"/>
    <w:rsid w:val="008D7E68"/>
    <w:rsid w:val="008E0671"/>
    <w:rsid w:val="008E06FA"/>
    <w:rsid w:val="008E0ED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D10"/>
    <w:rsid w:val="008E5F42"/>
    <w:rsid w:val="008E7120"/>
    <w:rsid w:val="008E7164"/>
    <w:rsid w:val="008E75D7"/>
    <w:rsid w:val="008E7659"/>
    <w:rsid w:val="008E7666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1950"/>
    <w:rsid w:val="00911CBA"/>
    <w:rsid w:val="00912C9C"/>
    <w:rsid w:val="009138BE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1D28"/>
    <w:rsid w:val="00922044"/>
    <w:rsid w:val="00922F2C"/>
    <w:rsid w:val="00923452"/>
    <w:rsid w:val="00923466"/>
    <w:rsid w:val="009236F3"/>
    <w:rsid w:val="009247EC"/>
    <w:rsid w:val="0092491C"/>
    <w:rsid w:val="009249A5"/>
    <w:rsid w:val="00924D33"/>
    <w:rsid w:val="0092546F"/>
    <w:rsid w:val="00925707"/>
    <w:rsid w:val="00925E9A"/>
    <w:rsid w:val="00926980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B2E"/>
    <w:rsid w:val="00965B5A"/>
    <w:rsid w:val="0096664F"/>
    <w:rsid w:val="00966787"/>
    <w:rsid w:val="00966D5E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0BF8"/>
    <w:rsid w:val="00981DD9"/>
    <w:rsid w:val="00982193"/>
    <w:rsid w:val="0098260C"/>
    <w:rsid w:val="009827E5"/>
    <w:rsid w:val="009838C7"/>
    <w:rsid w:val="009839E6"/>
    <w:rsid w:val="00983F16"/>
    <w:rsid w:val="0098419E"/>
    <w:rsid w:val="0098566D"/>
    <w:rsid w:val="00985B11"/>
    <w:rsid w:val="00985E7A"/>
    <w:rsid w:val="00986667"/>
    <w:rsid w:val="009868FF"/>
    <w:rsid w:val="00987545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C86"/>
    <w:rsid w:val="009E12DA"/>
    <w:rsid w:val="009E1374"/>
    <w:rsid w:val="009E15DC"/>
    <w:rsid w:val="009E187E"/>
    <w:rsid w:val="009E208A"/>
    <w:rsid w:val="009E232C"/>
    <w:rsid w:val="009E29CD"/>
    <w:rsid w:val="009E4919"/>
    <w:rsid w:val="009E4C26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892"/>
    <w:rsid w:val="009F290E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3D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30CFB"/>
    <w:rsid w:val="00A313EB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CE"/>
    <w:rsid w:val="00A362DA"/>
    <w:rsid w:val="00A36636"/>
    <w:rsid w:val="00A36E31"/>
    <w:rsid w:val="00A36FC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17C"/>
    <w:rsid w:val="00A71302"/>
    <w:rsid w:val="00A71428"/>
    <w:rsid w:val="00A715C0"/>
    <w:rsid w:val="00A71783"/>
    <w:rsid w:val="00A717E6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201F"/>
    <w:rsid w:val="00A92B4D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933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51F"/>
    <w:rsid w:val="00AC7F8B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60FD"/>
    <w:rsid w:val="00AE6707"/>
    <w:rsid w:val="00AE70CD"/>
    <w:rsid w:val="00AE77D8"/>
    <w:rsid w:val="00AE7E1C"/>
    <w:rsid w:val="00AE7F54"/>
    <w:rsid w:val="00AE7F65"/>
    <w:rsid w:val="00AF022B"/>
    <w:rsid w:val="00AF075E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30B92"/>
    <w:rsid w:val="00B3158B"/>
    <w:rsid w:val="00B31F50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72B"/>
    <w:rsid w:val="00B4795F"/>
    <w:rsid w:val="00B50319"/>
    <w:rsid w:val="00B515B5"/>
    <w:rsid w:val="00B5161D"/>
    <w:rsid w:val="00B51B51"/>
    <w:rsid w:val="00B5348E"/>
    <w:rsid w:val="00B542DA"/>
    <w:rsid w:val="00B54749"/>
    <w:rsid w:val="00B54AF4"/>
    <w:rsid w:val="00B54EFD"/>
    <w:rsid w:val="00B55397"/>
    <w:rsid w:val="00B559DD"/>
    <w:rsid w:val="00B55D33"/>
    <w:rsid w:val="00B56299"/>
    <w:rsid w:val="00B56AC5"/>
    <w:rsid w:val="00B577E9"/>
    <w:rsid w:val="00B57F45"/>
    <w:rsid w:val="00B57FA6"/>
    <w:rsid w:val="00B605C7"/>
    <w:rsid w:val="00B60715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348"/>
    <w:rsid w:val="00B76B0E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E27"/>
    <w:rsid w:val="00B82FF6"/>
    <w:rsid w:val="00B833EE"/>
    <w:rsid w:val="00B83842"/>
    <w:rsid w:val="00B8410B"/>
    <w:rsid w:val="00B84390"/>
    <w:rsid w:val="00B84569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7B"/>
    <w:rsid w:val="00BB07C3"/>
    <w:rsid w:val="00BB0941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32FA"/>
    <w:rsid w:val="00BD3815"/>
    <w:rsid w:val="00BD4A05"/>
    <w:rsid w:val="00BD4D54"/>
    <w:rsid w:val="00BD503E"/>
    <w:rsid w:val="00BD5224"/>
    <w:rsid w:val="00BD546D"/>
    <w:rsid w:val="00BD5985"/>
    <w:rsid w:val="00BD5EDC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E07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488"/>
    <w:rsid w:val="00C1380F"/>
    <w:rsid w:val="00C13D7B"/>
    <w:rsid w:val="00C13F3E"/>
    <w:rsid w:val="00C14140"/>
    <w:rsid w:val="00C14B62"/>
    <w:rsid w:val="00C14B86"/>
    <w:rsid w:val="00C14D41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6144"/>
    <w:rsid w:val="00C26466"/>
    <w:rsid w:val="00C26542"/>
    <w:rsid w:val="00C2693F"/>
    <w:rsid w:val="00C276A9"/>
    <w:rsid w:val="00C30A1E"/>
    <w:rsid w:val="00C30C59"/>
    <w:rsid w:val="00C30CF6"/>
    <w:rsid w:val="00C3185C"/>
    <w:rsid w:val="00C320C1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ACD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419C"/>
    <w:rsid w:val="00C5435D"/>
    <w:rsid w:val="00C55716"/>
    <w:rsid w:val="00C55863"/>
    <w:rsid w:val="00C55D51"/>
    <w:rsid w:val="00C57366"/>
    <w:rsid w:val="00C57AE7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61BE"/>
    <w:rsid w:val="00C7642F"/>
    <w:rsid w:val="00C76C8D"/>
    <w:rsid w:val="00C76CE2"/>
    <w:rsid w:val="00C76CEF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899"/>
    <w:rsid w:val="00C86B89"/>
    <w:rsid w:val="00C87447"/>
    <w:rsid w:val="00C9027C"/>
    <w:rsid w:val="00C90A05"/>
    <w:rsid w:val="00C9140A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6338"/>
    <w:rsid w:val="00CA6BF5"/>
    <w:rsid w:val="00CA6C1E"/>
    <w:rsid w:val="00CA6F3B"/>
    <w:rsid w:val="00CA719C"/>
    <w:rsid w:val="00CA7550"/>
    <w:rsid w:val="00CA766A"/>
    <w:rsid w:val="00CA7F5B"/>
    <w:rsid w:val="00CB0B4C"/>
    <w:rsid w:val="00CB1283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811"/>
    <w:rsid w:val="00CB6072"/>
    <w:rsid w:val="00CB6BA5"/>
    <w:rsid w:val="00CB7534"/>
    <w:rsid w:val="00CB7692"/>
    <w:rsid w:val="00CB77F3"/>
    <w:rsid w:val="00CC03E6"/>
    <w:rsid w:val="00CC0431"/>
    <w:rsid w:val="00CC11AE"/>
    <w:rsid w:val="00CC1F9C"/>
    <w:rsid w:val="00CC2710"/>
    <w:rsid w:val="00CC28EF"/>
    <w:rsid w:val="00CC29F3"/>
    <w:rsid w:val="00CC2D37"/>
    <w:rsid w:val="00CC30FD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6065"/>
    <w:rsid w:val="00CC60EA"/>
    <w:rsid w:val="00CC62C8"/>
    <w:rsid w:val="00CC64B1"/>
    <w:rsid w:val="00CC6F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15"/>
    <w:rsid w:val="00CD3EAA"/>
    <w:rsid w:val="00CD3F4E"/>
    <w:rsid w:val="00CD4587"/>
    <w:rsid w:val="00CD4902"/>
    <w:rsid w:val="00CD49DB"/>
    <w:rsid w:val="00CD5340"/>
    <w:rsid w:val="00CD5690"/>
    <w:rsid w:val="00CD5DDD"/>
    <w:rsid w:val="00CD6476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CF76FC"/>
    <w:rsid w:val="00CF7EA4"/>
    <w:rsid w:val="00D00292"/>
    <w:rsid w:val="00D00398"/>
    <w:rsid w:val="00D00B76"/>
    <w:rsid w:val="00D012A7"/>
    <w:rsid w:val="00D01442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F12"/>
    <w:rsid w:val="00D11482"/>
    <w:rsid w:val="00D114F0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86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4"/>
    <w:rsid w:val="00D4543B"/>
    <w:rsid w:val="00D46722"/>
    <w:rsid w:val="00D46735"/>
    <w:rsid w:val="00D4674A"/>
    <w:rsid w:val="00D4680B"/>
    <w:rsid w:val="00D4768D"/>
    <w:rsid w:val="00D50026"/>
    <w:rsid w:val="00D5003D"/>
    <w:rsid w:val="00D50CDB"/>
    <w:rsid w:val="00D51B44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0C1"/>
    <w:rsid w:val="00D7528D"/>
    <w:rsid w:val="00D755DC"/>
    <w:rsid w:val="00D75CE5"/>
    <w:rsid w:val="00D7609F"/>
    <w:rsid w:val="00D76567"/>
    <w:rsid w:val="00D7674A"/>
    <w:rsid w:val="00D76906"/>
    <w:rsid w:val="00D76EC2"/>
    <w:rsid w:val="00D773EA"/>
    <w:rsid w:val="00D77C35"/>
    <w:rsid w:val="00D77D0C"/>
    <w:rsid w:val="00D80281"/>
    <w:rsid w:val="00D80BED"/>
    <w:rsid w:val="00D80DB3"/>
    <w:rsid w:val="00D813EC"/>
    <w:rsid w:val="00D81AB5"/>
    <w:rsid w:val="00D81E23"/>
    <w:rsid w:val="00D82071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639"/>
    <w:rsid w:val="00D86711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F4D"/>
    <w:rsid w:val="00DA1349"/>
    <w:rsid w:val="00DA14FB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7041"/>
    <w:rsid w:val="00DA718A"/>
    <w:rsid w:val="00DA785F"/>
    <w:rsid w:val="00DA7A3B"/>
    <w:rsid w:val="00DA7D07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712"/>
    <w:rsid w:val="00DF7069"/>
    <w:rsid w:val="00DF712F"/>
    <w:rsid w:val="00DF7546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EF8"/>
    <w:rsid w:val="00E06314"/>
    <w:rsid w:val="00E0641C"/>
    <w:rsid w:val="00E066A2"/>
    <w:rsid w:val="00E06C1E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337A"/>
    <w:rsid w:val="00E233A7"/>
    <w:rsid w:val="00E24285"/>
    <w:rsid w:val="00E243FA"/>
    <w:rsid w:val="00E24931"/>
    <w:rsid w:val="00E24BED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457"/>
    <w:rsid w:val="00E31E1C"/>
    <w:rsid w:val="00E3228D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ED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1159"/>
    <w:rsid w:val="00E92007"/>
    <w:rsid w:val="00E92552"/>
    <w:rsid w:val="00E926AA"/>
    <w:rsid w:val="00E92807"/>
    <w:rsid w:val="00E9296D"/>
    <w:rsid w:val="00E92B1E"/>
    <w:rsid w:val="00E92E10"/>
    <w:rsid w:val="00E93795"/>
    <w:rsid w:val="00E93A8A"/>
    <w:rsid w:val="00E93ADC"/>
    <w:rsid w:val="00E93FD8"/>
    <w:rsid w:val="00E9413A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0B9"/>
    <w:rsid w:val="00EB2138"/>
    <w:rsid w:val="00EB2212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F01"/>
    <w:rsid w:val="00EC4B0B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C3A"/>
    <w:rsid w:val="00EE32B4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A87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BAD"/>
    <w:rsid w:val="00F35242"/>
    <w:rsid w:val="00F363FA"/>
    <w:rsid w:val="00F3765F"/>
    <w:rsid w:val="00F407B5"/>
    <w:rsid w:val="00F4085F"/>
    <w:rsid w:val="00F412C1"/>
    <w:rsid w:val="00F418B7"/>
    <w:rsid w:val="00F42404"/>
    <w:rsid w:val="00F4281C"/>
    <w:rsid w:val="00F42851"/>
    <w:rsid w:val="00F428AF"/>
    <w:rsid w:val="00F431A5"/>
    <w:rsid w:val="00F431B3"/>
    <w:rsid w:val="00F43242"/>
    <w:rsid w:val="00F4445A"/>
    <w:rsid w:val="00F44AA6"/>
    <w:rsid w:val="00F44D2E"/>
    <w:rsid w:val="00F44EFA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983"/>
    <w:rsid w:val="00F61CDC"/>
    <w:rsid w:val="00F61D9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3E7"/>
    <w:rsid w:val="00F66CB2"/>
    <w:rsid w:val="00F672F7"/>
    <w:rsid w:val="00F67376"/>
    <w:rsid w:val="00F67540"/>
    <w:rsid w:val="00F700B4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569"/>
    <w:rsid w:val="00FC4519"/>
    <w:rsid w:val="00FC4932"/>
    <w:rsid w:val="00FC4CC4"/>
    <w:rsid w:val="00FC561D"/>
    <w:rsid w:val="00FC5DB4"/>
    <w:rsid w:val="00FC6676"/>
    <w:rsid w:val="00FC6709"/>
    <w:rsid w:val="00FC70D4"/>
    <w:rsid w:val="00FC7640"/>
    <w:rsid w:val="00FC7831"/>
    <w:rsid w:val="00FC78C0"/>
    <w:rsid w:val="00FC78CF"/>
    <w:rsid w:val="00FC7A47"/>
    <w:rsid w:val="00FD0226"/>
    <w:rsid w:val="00FD02E0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83"/>
    <w:rsid w:val="00FF1EA9"/>
    <w:rsid w:val="00FF249B"/>
    <w:rsid w:val="00FF28A2"/>
    <w:rsid w:val="00FF28BF"/>
    <w:rsid w:val="00FF2D8D"/>
    <w:rsid w:val="00FF3831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9327C-C647-47E1-B8DD-FC4164B3F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5855</TotalTime>
  <Pages>3</Pages>
  <Words>395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cp:lastModifiedBy>Orathai, Nuchprasert</cp:lastModifiedBy>
  <cp:revision>1308</cp:revision>
  <cp:lastPrinted>2020-05-11T03:37:00Z</cp:lastPrinted>
  <dcterms:created xsi:type="dcterms:W3CDTF">2018-04-27T15:58:00Z</dcterms:created>
  <dcterms:modified xsi:type="dcterms:W3CDTF">2021-05-10T09:23:00Z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