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80EB4" w14:textId="77777777" w:rsidR="005A1A67" w:rsidRPr="006F6C88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6F6C88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6F6C88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6F6C88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6F6C88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7433F81B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08C22464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6F6C88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1F761BAF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ลูกหนี้การค้า</w:t>
      </w:r>
    </w:p>
    <w:p w14:paraId="1110D8AD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Pr="006F6C88">
        <w:rPr>
          <w:rFonts w:ascii="Angsana New" w:hAnsi="Angsana New" w:hint="cs"/>
          <w:sz w:val="28"/>
          <w:szCs w:val="28"/>
          <w:cs/>
        </w:rPr>
        <w:t>ร่วม</w:t>
      </w:r>
    </w:p>
    <w:p w14:paraId="4E551EFE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เงินลงทุนใน</w:t>
      </w:r>
      <w:r w:rsidRPr="006F6C88">
        <w:rPr>
          <w:rFonts w:ascii="Angsana New" w:hAnsi="Angsana New" w:hint="cs"/>
          <w:sz w:val="28"/>
          <w:szCs w:val="28"/>
          <w:cs/>
        </w:rPr>
        <w:t>บริษัทย่อย</w:t>
      </w:r>
    </w:p>
    <w:p w14:paraId="3292CE51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4501BD50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6E32282A" w:rsidR="00BE6589" w:rsidRPr="00676D5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153BD410" w14:textId="735D6086" w:rsidR="00676D50" w:rsidRPr="006F6C88" w:rsidRDefault="00676D50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val="th-TH"/>
        </w:rPr>
        <w:t>เงินปันผล</w:t>
      </w:r>
    </w:p>
    <w:p w14:paraId="26F7B085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165FE760" w14:textId="77777777" w:rsidR="00BE6589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783BFCA1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6D4C5A22" w14:textId="77777777" w:rsidR="00BE6589" w:rsidRPr="006F6C88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60C4E">
        <w:rPr>
          <w:rFonts w:ascii="Angsana New" w:hAnsi="Angsana New"/>
          <w:sz w:val="30"/>
          <w:szCs w:val="30"/>
          <w:cs/>
        </w:rPr>
        <w:br w:type="page"/>
      </w:r>
      <w:r w:rsidR="00BE6589" w:rsidRPr="006F6C8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6F6C88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F6C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13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</w:p>
    <w:p w14:paraId="00C86B67" w14:textId="125B8FD2" w:rsidR="001C41B1" w:rsidRPr="00BE6589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CD1228" w14:textId="77777777" w:rsidR="00CF0EEB" w:rsidRPr="00560C4E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 w:rsidRPr="00560C4E">
        <w:rPr>
          <w:rFonts w:asciiTheme="majorBidi" w:hAnsiTheme="majorBidi" w:cstheme="majorBidi"/>
          <w:b/>
          <w:bCs/>
          <w:sz w:val="30"/>
          <w:szCs w:val="30"/>
          <w:rtl/>
          <w:lang w:val="th-TH"/>
        </w:rPr>
        <w:t xml:space="preserve"> </w:t>
      </w:r>
    </w:p>
    <w:p w14:paraId="0D3E43CE" w14:textId="77777777" w:rsidR="00CF0EEB" w:rsidRPr="00BD1713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89D0378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6F6C88">
        <w:rPr>
          <w:rFonts w:asciiTheme="majorBidi" w:hAnsiTheme="majorBidi" w:cstheme="majorBidi"/>
          <w:sz w:val="28"/>
          <w:szCs w:val="28"/>
        </w:rPr>
        <w:t>“</w:t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F6C88">
        <w:rPr>
          <w:rFonts w:asciiTheme="majorBidi" w:hAnsiTheme="majorBidi" w:cstheme="majorBidi"/>
          <w:sz w:val="28"/>
          <w:szCs w:val="28"/>
        </w:rPr>
        <w:t>”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Pr="006F6C88">
        <w:rPr>
          <w:rFonts w:asciiTheme="majorBidi" w:hAnsiTheme="majorBidi" w:cstheme="majorBidi"/>
          <w:sz w:val="28"/>
          <w:szCs w:val="28"/>
        </w:rPr>
        <w:t>2532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โดย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บริษัทมีสถานที่ตั้งปัจจุบัน ดังนี้ </w:t>
      </w:r>
    </w:p>
    <w:p w14:paraId="7A9AE157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BE6589" w:rsidRPr="006F6C88" w14:paraId="6F4EF37F" w14:textId="77777777" w:rsidTr="00891C2F">
        <w:tc>
          <w:tcPr>
            <w:tcW w:w="2160" w:type="dxa"/>
            <w:shd w:val="clear" w:color="auto" w:fill="auto"/>
          </w:tcPr>
          <w:p w14:paraId="22C3C323" w14:textId="77777777" w:rsidR="00BE6589" w:rsidRPr="006F6C88" w:rsidRDefault="00BE6589" w:rsidP="00891C2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14:paraId="4B21EB5C" w14:textId="77777777" w:rsidR="00BE6589" w:rsidRPr="006F6C88" w:rsidRDefault="00BE6589" w:rsidP="0089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อำเภอเมือง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จังหวัดสมุทรปราการ  </w:t>
            </w:r>
          </w:p>
        </w:tc>
      </w:tr>
      <w:tr w:rsidR="00BE6589" w:rsidRPr="006F6C88" w14:paraId="33FEC6D6" w14:textId="77777777" w:rsidTr="00891C2F">
        <w:tc>
          <w:tcPr>
            <w:tcW w:w="2160" w:type="dxa"/>
            <w:shd w:val="clear" w:color="auto" w:fill="auto"/>
          </w:tcPr>
          <w:p w14:paraId="42E04F7D" w14:textId="77777777" w:rsidR="00BE6589" w:rsidRPr="006F6C88" w:rsidRDefault="00BE6589" w:rsidP="00891C2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(ข) โรงงาน       </w:t>
            </w:r>
          </w:p>
        </w:tc>
        <w:tc>
          <w:tcPr>
            <w:tcW w:w="7020" w:type="dxa"/>
            <w:shd w:val="clear" w:color="auto" w:fill="auto"/>
          </w:tcPr>
          <w:p w14:paraId="32564E18" w14:textId="77777777" w:rsidR="00BE6589" w:rsidRPr="006F6C88" w:rsidRDefault="00BE6589" w:rsidP="0089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อำเภอเมือง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จังหวัดสมุทรปราการ  </w:t>
            </w:r>
          </w:p>
        </w:tc>
      </w:tr>
    </w:tbl>
    <w:p w14:paraId="501ECA98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F14AA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ผู้ถือหุ้นรายใหญ่ในระหว่างงวดได้แก่ </w:t>
      </w:r>
    </w:p>
    <w:p w14:paraId="1CD8A9BB" w14:textId="77777777" w:rsidR="00BE6589" w:rsidRPr="006F6C88" w:rsidRDefault="00BE6589" w:rsidP="00BE6589">
      <w:pPr>
        <w:pStyle w:val="ListParagraph"/>
        <w:numPr>
          <w:ilvl w:val="0"/>
          <w:numId w:val="24"/>
        </w:numPr>
        <w:ind w:right="-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</w:t>
      </w:r>
      <w:r>
        <w:rPr>
          <w:rFonts w:asciiTheme="majorBidi" w:hAnsiTheme="majorBidi" w:cstheme="majorBidi"/>
          <w:spacing w:val="-4"/>
          <w:sz w:val="28"/>
          <w:szCs w:val="28"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ถือหุ้นรวมร้อยละ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เป็นนิติบุคคลที่จัดตั้งขึ้นใน                   และกลุ่มว่องวัฒนโรจน์          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ประเทศไทย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14:paraId="3EF43AF5" w14:textId="77777777" w:rsidR="00BE6589" w:rsidRPr="006F6C88" w:rsidRDefault="00BE6589" w:rsidP="00BE658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</w:t>
      </w:r>
      <w:r>
        <w:rPr>
          <w:rFonts w:asciiTheme="majorBidi" w:hAnsiTheme="majorBidi" w:cstheme="majorBidi"/>
          <w:spacing w:val="-4"/>
          <w:sz w:val="28"/>
          <w:szCs w:val="28"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14:paraId="3A86A28B" w14:textId="77777777" w:rsidR="00BE6589" w:rsidRPr="006F6C88" w:rsidRDefault="00BE6589" w:rsidP="00BE658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ถือหุ้นร้อยละ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14:paraId="5A168AA8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D238E8" w14:textId="77777777" w:rsidR="00BE6589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บริษัทและบริษัทย่อยดำเนินธุรกิจหลักเกี่ยวกับการผลิตและจำหน่ายอาหารทะเล อาหารสำเร็จรูปและอาหารกึ่งสำเร็จรูป</w:t>
      </w:r>
      <w:r>
        <w:rPr>
          <w:rFonts w:asciiTheme="majorBidi" w:hAnsiTheme="majorBidi" w:cstheme="majorBidi"/>
          <w:sz w:val="28"/>
          <w:szCs w:val="28"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Pr="006F6C88">
        <w:rPr>
          <w:rFonts w:asciiTheme="majorBidi" w:hAnsiTheme="majorBidi" w:cstheme="majorBidi" w:hint="cs"/>
          <w:sz w:val="28"/>
          <w:szCs w:val="28"/>
          <w:cs/>
        </w:rPr>
        <w:t>และให้บริการรับฝากห้องเย็นและขนส่งห้องเย็น</w:t>
      </w:r>
    </w:p>
    <w:p w14:paraId="117D98AF" w14:textId="77777777" w:rsidR="00F17CEC" w:rsidRPr="006F6C88" w:rsidRDefault="00F17CEC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560C4E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BD1713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5C2DA526" w14:textId="77777777" w:rsidR="00A33382" w:rsidRPr="000471E7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71E7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5E258290" w14:textId="77777777" w:rsidR="002E164A" w:rsidRPr="006F6C88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991C11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F6C88">
        <w:rPr>
          <w:rFonts w:ascii="Angsana New" w:hAnsi="Angsana New"/>
          <w:sz w:val="28"/>
          <w:szCs w:val="28"/>
        </w:rPr>
        <w:t xml:space="preserve">34 </w:t>
      </w:r>
      <w:r w:rsidRPr="006F6C88">
        <w:rPr>
          <w:rFonts w:ascii="Angsana New" w:hAnsi="Angsana New"/>
          <w:sz w:val="28"/>
          <w:szCs w:val="28"/>
          <w:cs/>
        </w:rPr>
        <w:t>เรื่อง</w:t>
      </w:r>
      <w:r>
        <w:rPr>
          <w:rFonts w:ascii="Angsana New" w:hAnsi="Angsana New"/>
          <w:sz w:val="28"/>
          <w:szCs w:val="28"/>
        </w:rPr>
        <w:br/>
      </w:r>
      <w:r w:rsidRPr="006F6C88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F6C88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F6C88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6F6C88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F6C88">
        <w:rPr>
          <w:rFonts w:ascii="Angsana New" w:hAnsi="Angsana New"/>
          <w:sz w:val="28"/>
          <w:szCs w:val="28"/>
        </w:rPr>
        <w:t xml:space="preserve"> </w:t>
      </w:r>
    </w:p>
    <w:p w14:paraId="49D68FEB" w14:textId="77777777" w:rsidR="00BE6589" w:rsidRPr="004F491C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BF8BF" w14:textId="77777777" w:rsidR="00BE6589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F491C">
        <w:rPr>
          <w:rFonts w:ascii="Angsana New" w:hAnsi="Angsana New"/>
          <w:sz w:val="28"/>
          <w:szCs w:val="28"/>
        </w:rPr>
        <w:t xml:space="preserve"> 31 </w:t>
      </w:r>
      <w:r w:rsidRPr="004F491C">
        <w:rPr>
          <w:rFonts w:ascii="Angsana New" w:hAnsi="Angsana New"/>
          <w:sz w:val="28"/>
          <w:szCs w:val="28"/>
          <w:cs/>
        </w:rPr>
        <w:t>ธันวาคม</w:t>
      </w:r>
      <w:r w:rsidRPr="004F491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</w:p>
    <w:p w14:paraId="2E629114" w14:textId="77777777" w:rsidR="00BE6589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E6AD699" w14:textId="77777777" w:rsidR="00BE6589" w:rsidRPr="00B91C3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B91C35">
        <w:rPr>
          <w:rFonts w:ascii="Angsana New" w:hAnsi="Angsana New"/>
          <w:sz w:val="28"/>
          <w:szCs w:val="28"/>
          <w:cs/>
        </w:rPr>
        <w:lastRenderedPageBreak/>
        <w:t>กลุ่มบริษัทได้</w:t>
      </w:r>
      <w:r w:rsidRPr="00B91C35">
        <w:rPr>
          <w:rFonts w:ascii="Angsana New" w:hAnsi="Angsana New" w:hint="cs"/>
          <w:sz w:val="28"/>
          <w:szCs w:val="28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B91C35">
        <w:rPr>
          <w:rFonts w:ascii="Angsana New" w:hAnsi="Angsana New"/>
          <w:sz w:val="28"/>
          <w:szCs w:val="28"/>
          <w:cs/>
        </w:rPr>
        <w:t xml:space="preserve"> </w:t>
      </w:r>
      <w:r w:rsidRPr="00B91C35">
        <w:rPr>
          <w:rFonts w:ascii="Angsana New" w:hAnsi="Angsana New"/>
          <w:sz w:val="28"/>
          <w:szCs w:val="28"/>
        </w:rPr>
        <w:t xml:space="preserve">1 </w:t>
      </w:r>
      <w:r w:rsidRPr="00B91C35">
        <w:rPr>
          <w:rFonts w:ascii="Angsana New" w:hAnsi="Angsana New" w:hint="cs"/>
          <w:sz w:val="28"/>
          <w:szCs w:val="28"/>
          <w:cs/>
        </w:rPr>
        <w:t>มกราคม</w:t>
      </w:r>
      <w:r w:rsidRPr="00B91C35">
        <w:rPr>
          <w:rFonts w:ascii="Angsana New" w:hAnsi="Angsana New"/>
          <w:sz w:val="28"/>
          <w:szCs w:val="28"/>
          <w:cs/>
        </w:rPr>
        <w:t xml:space="preserve"> </w:t>
      </w:r>
      <w:r w:rsidRPr="00B91C35">
        <w:rPr>
          <w:rFonts w:ascii="Angsana New" w:hAnsi="Angsana New"/>
          <w:sz w:val="28"/>
          <w:szCs w:val="28"/>
        </w:rPr>
        <w:t>2564</w:t>
      </w:r>
      <w:r w:rsidRPr="00B91C35">
        <w:rPr>
          <w:rFonts w:ascii="Angsana New" w:hAnsi="Angsana New"/>
          <w:sz w:val="28"/>
          <w:szCs w:val="28"/>
          <w:cs/>
        </w:rPr>
        <w:t xml:space="preserve"> และไม่ได้</w:t>
      </w:r>
      <w:r w:rsidRPr="00B91C35">
        <w:rPr>
          <w:rFonts w:ascii="Angsana New" w:hAnsi="Angsana New" w:hint="cs"/>
          <w:sz w:val="28"/>
          <w:szCs w:val="28"/>
          <w:cs/>
        </w:rPr>
        <w:t>นำมาตรฐานการรายงานทางการเงินที่ยังไม่มีผลบังคับใช้มา</w:t>
      </w:r>
      <w:r w:rsidRPr="00B91C35">
        <w:rPr>
          <w:rFonts w:ascii="Angsana New" w:hAnsi="Angsana New"/>
          <w:sz w:val="28"/>
          <w:szCs w:val="28"/>
          <w:cs/>
        </w:rPr>
        <w:t xml:space="preserve">ถือปฏิบัติก่อนวันที่มีผลบังคับใช้ </w:t>
      </w:r>
      <w:r w:rsidRPr="00B91C35">
        <w:rPr>
          <w:rFonts w:ascii="Angsana New" w:hAnsi="Angsana New" w:hint="cs"/>
          <w:sz w:val="28"/>
          <w:szCs w:val="28"/>
          <w:cs/>
        </w:rPr>
        <w:t>ทั้งนี้ การถือปฏิบัติดังกล่าว</w:t>
      </w:r>
      <w:r w:rsidRPr="00B91C35">
        <w:rPr>
          <w:rFonts w:ascii="Angsana New" w:hAnsi="Angsana New"/>
          <w:sz w:val="28"/>
          <w:szCs w:val="28"/>
          <w:cs/>
        </w:rPr>
        <w:t>ไม่มีผลกระทบ</w:t>
      </w:r>
      <w:r w:rsidRPr="00B91C35">
        <w:rPr>
          <w:rFonts w:ascii="Angsana New" w:hAnsi="Angsana New" w:hint="cs"/>
          <w:sz w:val="28"/>
          <w:szCs w:val="28"/>
          <w:cs/>
        </w:rPr>
        <w:t>อย่างมีสาระสำคัญ</w:t>
      </w:r>
      <w:r w:rsidRPr="00B91C35">
        <w:rPr>
          <w:rFonts w:ascii="Angsana New" w:hAnsi="Angsana New"/>
          <w:sz w:val="28"/>
          <w:szCs w:val="28"/>
          <w:cs/>
        </w:rPr>
        <w:t>ต่องบการเงิน</w:t>
      </w:r>
      <w:r w:rsidRPr="00B91C35">
        <w:rPr>
          <w:rFonts w:ascii="Angsana New" w:hAnsi="Angsana New"/>
          <w:sz w:val="28"/>
          <w:szCs w:val="28"/>
        </w:rPr>
        <w:t xml:space="preserve"> </w:t>
      </w:r>
    </w:p>
    <w:p w14:paraId="63B7A351" w14:textId="77777777" w:rsidR="00BE6589" w:rsidRPr="008C4B04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7013E75" w14:textId="77777777" w:rsidR="00BE6589" w:rsidRPr="00766BFF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  <w:lang w:val="en-GB"/>
        </w:rPr>
      </w:pPr>
      <w:r w:rsidRPr="00B91C35">
        <w:rPr>
          <w:rFonts w:ascii="Angsana New" w:hAnsi="Angsana New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>
        <w:rPr>
          <w:rFonts w:ascii="Angsana New" w:hAnsi="Angsana New"/>
          <w:sz w:val="28"/>
          <w:szCs w:val="28"/>
          <w:cs/>
        </w:rPr>
        <w:br/>
      </w:r>
      <w:r w:rsidRPr="00B91C35">
        <w:rPr>
          <w:rFonts w:ascii="Angsana New" w:hAnsi="Angsana New"/>
          <w:sz w:val="28"/>
          <w:szCs w:val="28"/>
          <w:cs/>
        </w:rPr>
        <w:t xml:space="preserve">งวดปัจจุบันมาถือปฏิบัติในการจัดทำงบการเงินนี้ก่อนวันที่มีผลบังคับใช้ </w:t>
      </w:r>
      <w:r>
        <w:rPr>
          <w:rFonts w:ascii="Angsana New" w:hAnsi="Angsana New" w:hint="cs"/>
          <w:sz w:val="28"/>
          <w:szCs w:val="28"/>
          <w:cs/>
        </w:rPr>
        <w:t>กลุ่มบริษัทได้ประเมินผลกระทบที่อาจเกิดขึ้นต่อ</w:t>
      </w:r>
      <w:r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82E005A" w14:textId="77777777" w:rsidR="00471DA8" w:rsidRPr="004F491C" w:rsidRDefault="00471DA8" w:rsidP="0019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0448D" w14:textId="23ED1A82" w:rsidR="00A33382" w:rsidRPr="004F491C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491C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</w:t>
      </w:r>
      <w:r w:rsidR="00084A7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4F491C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การประมาณการ</w:t>
      </w:r>
      <w:r w:rsidR="00084A76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และนโยบายการบัญชี</w:t>
      </w:r>
    </w:p>
    <w:p w14:paraId="5839C39C" w14:textId="77777777" w:rsidR="00A33382" w:rsidRPr="004F491C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77777777" w:rsidR="00BE6589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>การบัญชีขอ</w:t>
      </w:r>
      <w:r w:rsidRPr="004F491C">
        <w:rPr>
          <w:rFonts w:ascii="Angsana New" w:hAnsi="Angsana New" w:hint="cs"/>
          <w:sz w:val="28"/>
          <w:szCs w:val="28"/>
          <w:cs/>
        </w:rPr>
        <w:t>ง</w:t>
      </w:r>
      <w:r w:rsidRPr="004F491C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F491C">
        <w:rPr>
          <w:rFonts w:ascii="Angsana New" w:hAnsi="Angsana New" w:hint="cs"/>
          <w:sz w:val="28"/>
          <w:szCs w:val="28"/>
          <w:cs/>
        </w:rPr>
        <w:t>ไว้</w:t>
      </w:r>
      <w:r w:rsidRPr="004F491C">
        <w:rPr>
          <w:rFonts w:ascii="Angsana New" w:hAnsi="Angsana New"/>
          <w:sz w:val="28"/>
          <w:szCs w:val="28"/>
          <w:cs/>
        </w:rPr>
        <w:t>ในงบการเงินสำหรับ</w:t>
      </w:r>
      <w:r w:rsidRPr="004F491C"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4F491C">
        <w:rPr>
          <w:rFonts w:ascii="Angsana New" w:hAnsi="Angsana New"/>
          <w:sz w:val="28"/>
          <w:szCs w:val="28"/>
        </w:rPr>
        <w:t xml:space="preserve">31 </w:t>
      </w:r>
      <w:r w:rsidRPr="004F491C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4F491C">
        <w:rPr>
          <w:rFonts w:ascii="Angsana New" w:hAnsi="Angsana New"/>
          <w:sz w:val="28"/>
          <w:szCs w:val="28"/>
          <w:cs/>
        </w:rPr>
        <w:t xml:space="preserve"> </w:t>
      </w:r>
    </w:p>
    <w:p w14:paraId="1EC1B80A" w14:textId="77777777" w:rsidR="00F17CEC" w:rsidRPr="004F491C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3DFAC889" w:rsidR="00B907E7" w:rsidRPr="00BE340B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00384B9" w14:textId="77777777" w:rsidR="00C8301D" w:rsidRPr="006F6C88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990CC" w14:textId="77777777" w:rsidR="00BE6589" w:rsidRPr="006F6C88" w:rsidRDefault="00BE6589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ความสัมพันธ์ที่มีกับบริษัทย่อยและบริษัทร่วมได้เปิดเผยในหมายเหตุข้อ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6F6C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6</w:t>
      </w:r>
      <w:r w:rsidRPr="006F6C88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สำหรับความสัมพันธ์กับผู้บริหารสำคัญ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และบุคคลหรือกิจการอื่นที่เกี่ยวข้องกัน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71BB9">
        <w:rPr>
          <w:rFonts w:asciiTheme="majorBidi" w:hAnsiTheme="majorBidi" w:cstheme="majorBidi"/>
          <w:b/>
          <w:sz w:val="28"/>
          <w:szCs w:val="28"/>
          <w:cs/>
        </w:rPr>
        <w:t>นโยบายการกำหนดราคา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ไม่มีการเปลี่ยนแปลงอย่างมีสาระสำคัญใน</w:t>
      </w:r>
      <w:r>
        <w:rPr>
          <w:rFonts w:asciiTheme="majorBidi" w:hAnsiTheme="majorBidi" w:cstheme="majorBidi"/>
          <w:b/>
          <w:sz w:val="28"/>
          <w:szCs w:val="28"/>
        </w:rPr>
        <w:br/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ระหว่างงวด</w:t>
      </w:r>
    </w:p>
    <w:p w14:paraId="2D029745" w14:textId="77777777" w:rsidR="00CC556C" w:rsidRPr="008522C5" w:rsidRDefault="00CC556C" w:rsidP="00CC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  <w:highlight w:val="yellow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4B6EC1" w:rsidRPr="006F6C88" w14:paraId="2FEF4848" w14:textId="77777777" w:rsidTr="00E73050">
        <w:trPr>
          <w:trHeight w:hRule="exact" w:val="374"/>
          <w:tblHeader/>
        </w:trPr>
        <w:tc>
          <w:tcPr>
            <w:tcW w:w="4230" w:type="dxa"/>
          </w:tcPr>
          <w:p w14:paraId="5EF79188" w14:textId="4EBC2A45" w:rsidR="004B6EC1" w:rsidRPr="006F6C88" w:rsidRDefault="00CC5147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1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5A970A09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68F03B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27D4F608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78F" w:rsidRPr="006F6C88" w14:paraId="7AE8713F" w14:textId="77777777" w:rsidTr="00E73050">
        <w:trPr>
          <w:trHeight w:hRule="exact" w:val="374"/>
          <w:tblHeader/>
        </w:trPr>
        <w:tc>
          <w:tcPr>
            <w:tcW w:w="4230" w:type="dxa"/>
          </w:tcPr>
          <w:p w14:paraId="09B4AE8D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73991A21" w14:textId="2CBC58E5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538C6C0F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1A4FE5" w14:textId="406B30B3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577D2DF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E15DD9" w14:textId="4D1EA199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0DA2772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28238C" w14:textId="60345F4A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B6EC1" w:rsidRPr="006F6C88" w14:paraId="662D1663" w14:textId="77777777" w:rsidTr="00E73050">
        <w:trPr>
          <w:trHeight w:hRule="exact" w:val="374"/>
          <w:tblHeader/>
        </w:trPr>
        <w:tc>
          <w:tcPr>
            <w:tcW w:w="4230" w:type="dxa"/>
          </w:tcPr>
          <w:p w14:paraId="424D715A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30026017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6EC1" w:rsidRPr="006F6C88" w14:paraId="48B2116F" w14:textId="77777777" w:rsidTr="00E73050">
        <w:trPr>
          <w:trHeight w:hRule="exact" w:val="374"/>
          <w:tblHeader/>
        </w:trPr>
        <w:tc>
          <w:tcPr>
            <w:tcW w:w="4230" w:type="dxa"/>
          </w:tcPr>
          <w:p w14:paraId="6AC0D178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230CBF4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50CFD93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68B124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60A087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FB04A1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D670F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8978ABB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22C5" w:rsidRPr="006F6C88" w14:paraId="18B43207" w14:textId="77777777" w:rsidTr="00E73050">
        <w:trPr>
          <w:trHeight w:hRule="exact" w:val="374"/>
        </w:trPr>
        <w:tc>
          <w:tcPr>
            <w:tcW w:w="4230" w:type="dxa"/>
          </w:tcPr>
          <w:p w14:paraId="72539F92" w14:textId="39D5EA24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0D1D927D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2896EFF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D73FF36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127489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0D9545" w14:textId="22323279" w:rsidR="008522C5" w:rsidRPr="006F6C88" w:rsidRDefault="00AE77D8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</w:t>
            </w:r>
            <w:r w:rsidR="003F2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270" w:type="dxa"/>
          </w:tcPr>
          <w:p w14:paraId="2D24485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F71381" w14:textId="5D977208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,130</w:t>
            </w:r>
          </w:p>
        </w:tc>
      </w:tr>
      <w:tr w:rsidR="008522C5" w:rsidRPr="006F6C88" w14:paraId="6737B958" w14:textId="77777777" w:rsidTr="00E73050">
        <w:trPr>
          <w:trHeight w:hRule="exact" w:val="374"/>
        </w:trPr>
        <w:tc>
          <w:tcPr>
            <w:tcW w:w="4230" w:type="dxa"/>
          </w:tcPr>
          <w:p w14:paraId="53EFFB2D" w14:textId="77777777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3883D5E0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4B0B4C3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13742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5B0747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332135" w14:textId="3FD35830" w:rsidR="008522C5" w:rsidRPr="006F6C88" w:rsidRDefault="00AE77D8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257,665</w:t>
            </w:r>
          </w:p>
        </w:tc>
        <w:tc>
          <w:tcPr>
            <w:tcW w:w="270" w:type="dxa"/>
          </w:tcPr>
          <w:p w14:paraId="768DD61A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A5B9A35" w14:textId="5F859EE4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</w:p>
        </w:tc>
      </w:tr>
      <w:tr w:rsidR="008522C5" w:rsidRPr="006F6C88" w14:paraId="75B5F99F" w14:textId="77777777" w:rsidTr="00E73050">
        <w:trPr>
          <w:trHeight w:hRule="exact" w:val="374"/>
        </w:trPr>
        <w:tc>
          <w:tcPr>
            <w:tcW w:w="4230" w:type="dxa"/>
          </w:tcPr>
          <w:p w14:paraId="5FCE59DB" w14:textId="1392DF59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0A5A0E30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BDF02EE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58046D7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2A92E6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277DD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CD5238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2D80EA0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22C5" w:rsidRPr="006F6C88" w14:paraId="53075C61" w14:textId="77777777" w:rsidTr="00E73050">
        <w:trPr>
          <w:trHeight w:hRule="exact" w:val="374"/>
        </w:trPr>
        <w:tc>
          <w:tcPr>
            <w:tcW w:w="4230" w:type="dxa"/>
          </w:tcPr>
          <w:p w14:paraId="61363F5F" w14:textId="1E6B4E2F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792A0E07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D691FAC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4F0F083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47A210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11CCD" w14:textId="568290A6" w:rsidR="008522C5" w:rsidRPr="006F6C88" w:rsidRDefault="00B9192B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8,552</w:t>
            </w:r>
          </w:p>
        </w:tc>
        <w:tc>
          <w:tcPr>
            <w:tcW w:w="270" w:type="dxa"/>
          </w:tcPr>
          <w:p w14:paraId="465AA7E8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EE85B68" w14:textId="009AEEAE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</w:tr>
      <w:tr w:rsidR="008522C5" w:rsidRPr="006F6C88" w14:paraId="77AA8B0C" w14:textId="77777777" w:rsidTr="00E73050">
        <w:trPr>
          <w:trHeight w:hRule="exact" w:val="374"/>
        </w:trPr>
        <w:tc>
          <w:tcPr>
            <w:tcW w:w="4230" w:type="dxa"/>
          </w:tcPr>
          <w:p w14:paraId="5C6FC689" w14:textId="77777777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472052AE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E10C00B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3A42FE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CD81F5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F8F30" w14:textId="53EA9E0D" w:rsidR="008522C5" w:rsidRPr="006F6C88" w:rsidRDefault="00B9192B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1,727</w:t>
            </w:r>
          </w:p>
        </w:tc>
        <w:tc>
          <w:tcPr>
            <w:tcW w:w="270" w:type="dxa"/>
          </w:tcPr>
          <w:p w14:paraId="4124EF97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10854D0" w14:textId="27E4D323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045</w:t>
            </w:r>
          </w:p>
        </w:tc>
      </w:tr>
      <w:tr w:rsidR="008522C5" w:rsidRPr="006F6C88" w14:paraId="568EE63E" w14:textId="77777777" w:rsidTr="00E73050">
        <w:trPr>
          <w:trHeight w:hRule="exact" w:val="374"/>
        </w:trPr>
        <w:tc>
          <w:tcPr>
            <w:tcW w:w="4230" w:type="dxa"/>
          </w:tcPr>
          <w:p w14:paraId="64A5433E" w14:textId="77777777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3119357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44E4713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A096EE9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F08D4E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69A6B3" w14:textId="7CC599F5" w:rsidR="008522C5" w:rsidRPr="006F6C88" w:rsidRDefault="00B9192B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70" w:type="dxa"/>
          </w:tcPr>
          <w:p w14:paraId="712D1829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A04D5E7" w14:textId="4D5417AD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</w:tr>
      <w:tr w:rsidR="008522C5" w:rsidRPr="006F6C88" w14:paraId="0CF320FB" w14:textId="77777777" w:rsidTr="00E73050">
        <w:trPr>
          <w:trHeight w:hRule="exact" w:val="374"/>
        </w:trPr>
        <w:tc>
          <w:tcPr>
            <w:tcW w:w="4230" w:type="dxa"/>
          </w:tcPr>
          <w:p w14:paraId="4323C4DF" w14:textId="77777777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4E446B83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1DD6BE3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680C18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8C23C3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4EEFE" w14:textId="77DE22AB" w:rsidR="008522C5" w:rsidRPr="006F6C88" w:rsidRDefault="0096533C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4291697B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F885A0A" w14:textId="2D437E63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8522C5" w:rsidRPr="006F6C88" w14:paraId="5BF6E683" w14:textId="77777777" w:rsidTr="00E73050">
        <w:trPr>
          <w:trHeight w:hRule="exact" w:val="374"/>
        </w:trPr>
        <w:tc>
          <w:tcPr>
            <w:tcW w:w="4230" w:type="dxa"/>
          </w:tcPr>
          <w:p w14:paraId="6644ED83" w14:textId="77777777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7D589A7F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B2BE728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E4FCE75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B0520C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84D6F" w14:textId="2D2AC212" w:rsidR="008522C5" w:rsidRPr="006F6C88" w:rsidRDefault="0096533C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31CF6235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BF75EA5" w14:textId="70C22B4C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2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</w:tr>
      <w:tr w:rsidR="008522C5" w:rsidRPr="006F6C88" w14:paraId="03AB9186" w14:textId="77777777" w:rsidTr="00E73050">
        <w:trPr>
          <w:trHeight w:hRule="exact" w:val="374"/>
        </w:trPr>
        <w:tc>
          <w:tcPr>
            <w:tcW w:w="4230" w:type="dxa"/>
          </w:tcPr>
          <w:p w14:paraId="6AC838EE" w14:textId="777F3912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1E3CE166" w14:textId="602405F8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09FBEED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B6C5EC5" w14:textId="6105E55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7C68C8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CCA9DA" w14:textId="3AF8FEA5" w:rsidR="008522C5" w:rsidRPr="009E12DA" w:rsidRDefault="0096533C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189D114D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AD6940" w14:textId="07F5826F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8522C5" w:rsidRPr="006F6C88" w14:paraId="0D11A328" w14:textId="77777777" w:rsidTr="00E73050">
        <w:trPr>
          <w:trHeight w:hRule="exact" w:val="374"/>
        </w:trPr>
        <w:tc>
          <w:tcPr>
            <w:tcW w:w="4230" w:type="dxa"/>
          </w:tcPr>
          <w:p w14:paraId="29F6121F" w14:textId="77777777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1062" w:type="dxa"/>
          </w:tcPr>
          <w:p w14:paraId="602203A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F22590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B97B245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9EDA4F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29C8FE" w14:textId="7A683ECE" w:rsidR="008522C5" w:rsidRPr="006F6C88" w:rsidRDefault="00CA2D8A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270" w:type="dxa"/>
          </w:tcPr>
          <w:p w14:paraId="001065E9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0224083" w14:textId="5087421D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8522C5" w:rsidRPr="006F6C88" w14:paraId="4E3A65AC" w14:textId="77777777" w:rsidTr="00E73050">
        <w:trPr>
          <w:trHeight w:hRule="exact" w:val="374"/>
        </w:trPr>
        <w:tc>
          <w:tcPr>
            <w:tcW w:w="4230" w:type="dxa"/>
          </w:tcPr>
          <w:p w14:paraId="259929F3" w14:textId="77777777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7FEB0D50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76AC58C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629861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091DE9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D1E0F" w14:textId="2A0E66C4" w:rsidR="008522C5" w:rsidRPr="006F6C88" w:rsidRDefault="00966D5E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3,835</w:t>
            </w:r>
          </w:p>
        </w:tc>
        <w:tc>
          <w:tcPr>
            <w:tcW w:w="270" w:type="dxa"/>
          </w:tcPr>
          <w:p w14:paraId="1206D196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A31A73" w14:textId="4A45512E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</w:p>
        </w:tc>
      </w:tr>
      <w:tr w:rsidR="008522C5" w:rsidRPr="006F6C88" w14:paraId="4F62EBED" w14:textId="77777777" w:rsidTr="00E73050">
        <w:trPr>
          <w:trHeight w:hRule="exact" w:val="374"/>
        </w:trPr>
        <w:tc>
          <w:tcPr>
            <w:tcW w:w="4230" w:type="dxa"/>
          </w:tcPr>
          <w:p w14:paraId="315B64A8" w14:textId="36EF295F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377A0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1A314D76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07565D5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2D07E88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325CF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1E6072" w14:textId="614B3AA2" w:rsidR="008522C5" w:rsidRPr="006F6C88" w:rsidRDefault="00377A0C" w:rsidP="00377A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7B66E52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5711C99" w14:textId="1A278FC4" w:rsidR="008522C5" w:rsidRPr="006F6C88" w:rsidRDefault="00377A0C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</w:tr>
      <w:tr w:rsidR="00BF6F4E" w:rsidRPr="00CE7CD9" w14:paraId="70F4F842" w14:textId="77777777" w:rsidTr="00CE7CD9">
        <w:trPr>
          <w:trHeight w:hRule="exact" w:val="353"/>
        </w:trPr>
        <w:tc>
          <w:tcPr>
            <w:tcW w:w="4230" w:type="dxa"/>
          </w:tcPr>
          <w:p w14:paraId="501491A1" w14:textId="77777777" w:rsidR="00BF6F4E" w:rsidRPr="00CE7CD9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0239C8A" w14:textId="77777777" w:rsidR="00BF6F4E" w:rsidRPr="00CE7CD9" w:rsidRDefault="00BF6F4E" w:rsidP="00BF6F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3925D0" w14:textId="77777777" w:rsidR="00BF6F4E" w:rsidRPr="00CE7CD9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86C6191" w14:textId="77777777" w:rsidR="00BF6F4E" w:rsidRPr="00CE7CD9" w:rsidRDefault="00BF6F4E" w:rsidP="00BF6F4E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8030A" w14:textId="77777777" w:rsidR="00BF6F4E" w:rsidRPr="00CE7CD9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C99125" w14:textId="77777777" w:rsidR="00BF6F4E" w:rsidRPr="00CE7CD9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D1EB51" w14:textId="77777777" w:rsidR="00BF6F4E" w:rsidRPr="00CE7CD9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A3D6915" w14:textId="77777777" w:rsidR="00BF6F4E" w:rsidRPr="00CE7CD9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F6F4E" w:rsidRPr="006F6C88" w14:paraId="272D1F77" w14:textId="77777777" w:rsidTr="00E73050">
        <w:trPr>
          <w:trHeight w:hRule="exact" w:val="374"/>
        </w:trPr>
        <w:tc>
          <w:tcPr>
            <w:tcW w:w="4230" w:type="dxa"/>
          </w:tcPr>
          <w:p w14:paraId="00E4ED92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697ABB9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247BDA5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E730C6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EB0718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FF861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2C899A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4BB0EA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22C5" w:rsidRPr="006F6C88" w14:paraId="272A3AEA" w14:textId="77777777" w:rsidTr="00E73050">
        <w:trPr>
          <w:trHeight w:hRule="exact" w:val="374"/>
        </w:trPr>
        <w:tc>
          <w:tcPr>
            <w:tcW w:w="4230" w:type="dxa"/>
          </w:tcPr>
          <w:p w14:paraId="6102F487" w14:textId="77777777" w:rsidR="008522C5" w:rsidRPr="006F6C88" w:rsidRDefault="008522C5" w:rsidP="0085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496BD595" w14:textId="3B7FFC08" w:rsidR="008522C5" w:rsidRPr="006F6C88" w:rsidRDefault="00B85684" w:rsidP="00B856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43" w:type="dxa"/>
          </w:tcPr>
          <w:p w14:paraId="48ED8D3F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C5074BD" w14:textId="168A4C6E" w:rsidR="008522C5" w:rsidRPr="006F6C88" w:rsidRDefault="008522C5" w:rsidP="008522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159B621C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50F91C9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15875AE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A76DBF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6F4E" w:rsidRPr="00271BB9" w14:paraId="69BC3CAE" w14:textId="77777777" w:rsidTr="00CA2F0D">
        <w:trPr>
          <w:trHeight w:hRule="exact" w:val="344"/>
        </w:trPr>
        <w:tc>
          <w:tcPr>
            <w:tcW w:w="4230" w:type="dxa"/>
          </w:tcPr>
          <w:p w14:paraId="1A22E6AC" w14:textId="77777777" w:rsidR="00BF6F4E" w:rsidRPr="00271BB9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47F808C9" w14:textId="77777777" w:rsidR="00BF6F4E" w:rsidRPr="00271BB9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1175D89F" w14:textId="77777777" w:rsidR="00BF6F4E" w:rsidRPr="00271BB9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7103F7D1" w14:textId="77777777" w:rsidR="00BF6F4E" w:rsidRPr="00271BB9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04705A3" w14:textId="77777777" w:rsidR="00BF6F4E" w:rsidRPr="00271BB9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7FB009AA" w14:textId="77777777" w:rsidR="00BF6F4E" w:rsidRPr="00271BB9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F6FBB97" w14:textId="77777777" w:rsidR="00BF6F4E" w:rsidRPr="00271BB9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1C7C5B03" w14:textId="77777777" w:rsidR="00BF6F4E" w:rsidRPr="00271BB9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F6F4E" w:rsidRPr="006F6C88" w14:paraId="20615597" w14:textId="77777777" w:rsidTr="00E73050">
        <w:trPr>
          <w:trHeight w:hRule="exact" w:val="374"/>
        </w:trPr>
        <w:tc>
          <w:tcPr>
            <w:tcW w:w="4230" w:type="dxa"/>
          </w:tcPr>
          <w:p w14:paraId="7570E10F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0676F45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8852B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4D94D22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70DC5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2621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397CF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7D137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F4E" w:rsidRPr="006F6C88" w14:paraId="7792C069" w14:textId="77777777" w:rsidTr="00E73050">
        <w:trPr>
          <w:trHeight w:hRule="exact" w:val="374"/>
        </w:trPr>
        <w:tc>
          <w:tcPr>
            <w:tcW w:w="4230" w:type="dxa"/>
          </w:tcPr>
          <w:p w14:paraId="511D37BA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68EFCB6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25B6A1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802B4C0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DCF7E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1F1DB4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C3527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E4065E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22C5" w:rsidRPr="006F6C88" w14:paraId="746D677A" w14:textId="77777777" w:rsidTr="00E73050">
        <w:trPr>
          <w:trHeight w:hRule="exact" w:val="416"/>
        </w:trPr>
        <w:tc>
          <w:tcPr>
            <w:tcW w:w="4230" w:type="dxa"/>
          </w:tcPr>
          <w:p w14:paraId="53EC6664" w14:textId="77777777" w:rsidR="008522C5" w:rsidRPr="006F6C88" w:rsidRDefault="008522C5" w:rsidP="008522C5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2F20FA0C" w14:textId="52BE2105" w:rsidR="008522C5" w:rsidRPr="006F6C88" w:rsidRDefault="00AA736D" w:rsidP="008522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6,901</w:t>
            </w:r>
          </w:p>
        </w:tc>
        <w:tc>
          <w:tcPr>
            <w:tcW w:w="243" w:type="dxa"/>
          </w:tcPr>
          <w:p w14:paraId="1F257188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8139B5" w14:textId="3898B733" w:rsidR="008522C5" w:rsidRPr="006F6C88" w:rsidRDefault="008522C5" w:rsidP="008522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6,650</w:t>
            </w:r>
          </w:p>
        </w:tc>
        <w:tc>
          <w:tcPr>
            <w:tcW w:w="270" w:type="dxa"/>
          </w:tcPr>
          <w:p w14:paraId="4A8FC3A6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18A8E" w14:textId="12D960BA" w:rsidR="008522C5" w:rsidRPr="006F6C88" w:rsidRDefault="00AA736D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6,121</w:t>
            </w:r>
          </w:p>
        </w:tc>
        <w:tc>
          <w:tcPr>
            <w:tcW w:w="270" w:type="dxa"/>
          </w:tcPr>
          <w:p w14:paraId="3B3D157F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16E6D8C" w14:textId="2DA2F8BF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6,031</w:t>
            </w:r>
          </w:p>
        </w:tc>
      </w:tr>
      <w:tr w:rsidR="008522C5" w:rsidRPr="006F6C88" w14:paraId="036C8E8C" w14:textId="77777777" w:rsidTr="00E73050">
        <w:trPr>
          <w:trHeight w:hRule="exact" w:val="374"/>
        </w:trPr>
        <w:tc>
          <w:tcPr>
            <w:tcW w:w="4230" w:type="dxa"/>
          </w:tcPr>
          <w:p w14:paraId="2427A86F" w14:textId="77777777" w:rsidR="008522C5" w:rsidRPr="006F6C88" w:rsidRDefault="008522C5" w:rsidP="008522C5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0758092" w14:textId="48D325B6" w:rsidR="008522C5" w:rsidRPr="006F6C88" w:rsidRDefault="00AA736D" w:rsidP="008522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43" w:type="dxa"/>
          </w:tcPr>
          <w:p w14:paraId="56D21723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4CE7919" w14:textId="32E78C78" w:rsidR="008522C5" w:rsidRPr="006F6C88" w:rsidRDefault="008522C5" w:rsidP="008522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100896B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89B947" w14:textId="0FAC9939" w:rsidR="008522C5" w:rsidRPr="006F6C88" w:rsidRDefault="00AA736D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22959C61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9D08EE" w14:textId="4D1567AB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8522C5" w:rsidRPr="006F6C88" w14:paraId="39F853B7" w14:textId="77777777" w:rsidTr="00E73050">
        <w:trPr>
          <w:trHeight w:hRule="exact" w:val="374"/>
        </w:trPr>
        <w:tc>
          <w:tcPr>
            <w:tcW w:w="4230" w:type="dxa"/>
          </w:tcPr>
          <w:p w14:paraId="76A53C8A" w14:textId="77777777" w:rsidR="008522C5" w:rsidRPr="006F6C88" w:rsidRDefault="008522C5" w:rsidP="008522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10765D" w14:textId="4CCEE7F6" w:rsidR="008522C5" w:rsidRPr="006F6C88" w:rsidRDefault="00AA736D" w:rsidP="008522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7,019</w:t>
            </w:r>
          </w:p>
        </w:tc>
        <w:tc>
          <w:tcPr>
            <w:tcW w:w="243" w:type="dxa"/>
          </w:tcPr>
          <w:p w14:paraId="5E99ADEB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8B1EBEF" w14:textId="6703A1E6" w:rsidR="008522C5" w:rsidRPr="006F6C88" w:rsidRDefault="008522C5" w:rsidP="008522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6,764</w:t>
            </w:r>
          </w:p>
        </w:tc>
        <w:tc>
          <w:tcPr>
            <w:tcW w:w="270" w:type="dxa"/>
          </w:tcPr>
          <w:p w14:paraId="6CB50850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0CD2C1" w14:textId="1E13DA96" w:rsidR="008522C5" w:rsidRPr="006F6C88" w:rsidRDefault="00AA736D" w:rsidP="008522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6,239</w:t>
            </w:r>
          </w:p>
        </w:tc>
        <w:tc>
          <w:tcPr>
            <w:tcW w:w="270" w:type="dxa"/>
          </w:tcPr>
          <w:p w14:paraId="1EFE3352" w14:textId="77777777" w:rsidR="008522C5" w:rsidRPr="006F6C88" w:rsidRDefault="008522C5" w:rsidP="008522C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9039859" w14:textId="592E6C38" w:rsidR="008522C5" w:rsidRPr="006F6C88" w:rsidRDefault="008522C5" w:rsidP="008522C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6,145</w:t>
            </w:r>
          </w:p>
        </w:tc>
      </w:tr>
      <w:tr w:rsidR="00BF6F4E" w:rsidRPr="00CA2F0D" w14:paraId="6F31A1FB" w14:textId="77777777" w:rsidTr="00CE7CD9">
        <w:trPr>
          <w:trHeight w:hRule="exact" w:val="356"/>
        </w:trPr>
        <w:tc>
          <w:tcPr>
            <w:tcW w:w="4230" w:type="dxa"/>
          </w:tcPr>
          <w:p w14:paraId="06B074F7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83E745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4C1D1A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0562E3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AF5C6E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79CA1F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4BB8CA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FCF9B3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03F31D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926404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E13EE68" w14:textId="77777777" w:rsidR="00BF6F4E" w:rsidRPr="00CA2F0D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DADD67C" w14:textId="77777777" w:rsidR="00BF6F4E" w:rsidRPr="00CA2F0D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10A308F" w14:textId="77777777" w:rsidR="00BF6F4E" w:rsidRPr="00CA2F0D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1EF5ABCD" w14:textId="77777777" w:rsidR="00BF6F4E" w:rsidRPr="00CA2F0D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CCA6BF" w14:textId="77777777" w:rsidR="00BF6F4E" w:rsidRPr="00CA2F0D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25CDF8" w14:textId="77777777" w:rsidR="00BF6F4E" w:rsidRPr="00CA2F0D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C5B821A" w14:textId="77777777" w:rsidR="00BF6F4E" w:rsidRPr="00CA2F0D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6D9B0592" w14:textId="77777777" w:rsidR="00BF6F4E" w:rsidRPr="00CA2F0D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F4E" w:rsidRPr="006F6C88" w14:paraId="36DA5261" w14:textId="77777777" w:rsidTr="00E73050">
        <w:trPr>
          <w:trHeight w:hRule="exact" w:val="374"/>
        </w:trPr>
        <w:tc>
          <w:tcPr>
            <w:tcW w:w="4230" w:type="dxa"/>
          </w:tcPr>
          <w:p w14:paraId="5E200268" w14:textId="632E677D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0D09431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75FDE7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3E6408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46C8A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C4BF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4B1D64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EB37D4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61CBF" w:rsidRPr="006F6C88" w14:paraId="7C0BB87A" w14:textId="77777777" w:rsidTr="00E73050">
        <w:trPr>
          <w:trHeight w:hRule="exact" w:val="374"/>
        </w:trPr>
        <w:tc>
          <w:tcPr>
            <w:tcW w:w="4230" w:type="dxa"/>
          </w:tcPr>
          <w:p w14:paraId="70972C8D" w14:textId="66D48105" w:rsidR="00961CBF" w:rsidRPr="006F6C88" w:rsidRDefault="00961CBF" w:rsidP="0096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72950AD7" w14:textId="5287583A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</w:t>
            </w:r>
            <w:r w:rsidR="00934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1,248</w:t>
            </w:r>
          </w:p>
        </w:tc>
        <w:tc>
          <w:tcPr>
            <w:tcW w:w="243" w:type="dxa"/>
          </w:tcPr>
          <w:p w14:paraId="5ACDD06A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4C16B85" w14:textId="7DB93345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1,168,350</w:t>
            </w:r>
          </w:p>
        </w:tc>
        <w:tc>
          <w:tcPr>
            <w:tcW w:w="270" w:type="dxa"/>
          </w:tcPr>
          <w:p w14:paraId="2B468E35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CA4645" w14:textId="4F70B31E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18,739</w:t>
            </w:r>
          </w:p>
        </w:tc>
        <w:tc>
          <w:tcPr>
            <w:tcW w:w="270" w:type="dxa"/>
          </w:tcPr>
          <w:p w14:paraId="06F695B1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CD96BDC" w14:textId="14169CED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23,777</w:t>
            </w:r>
          </w:p>
        </w:tc>
      </w:tr>
      <w:tr w:rsidR="00961CBF" w:rsidRPr="006F6C88" w14:paraId="057FFE31" w14:textId="77777777" w:rsidTr="00E73050">
        <w:trPr>
          <w:trHeight w:hRule="exact" w:val="374"/>
        </w:trPr>
        <w:tc>
          <w:tcPr>
            <w:tcW w:w="4230" w:type="dxa"/>
          </w:tcPr>
          <w:p w14:paraId="68B10D30" w14:textId="77777777" w:rsidR="00961CBF" w:rsidRPr="006F6C88" w:rsidRDefault="00961CBF" w:rsidP="0096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B53E7CA" w14:textId="2753B4F4" w:rsidR="00961CBF" w:rsidRPr="006F6C88" w:rsidRDefault="00B856D3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3,907</w:t>
            </w:r>
          </w:p>
        </w:tc>
        <w:tc>
          <w:tcPr>
            <w:tcW w:w="243" w:type="dxa"/>
          </w:tcPr>
          <w:p w14:paraId="0CF02C2B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DB23CB" w14:textId="667ABB06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11,816</w:t>
            </w:r>
          </w:p>
        </w:tc>
        <w:tc>
          <w:tcPr>
            <w:tcW w:w="270" w:type="dxa"/>
          </w:tcPr>
          <w:p w14:paraId="15F9091A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DEE2B8" w14:textId="31946788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AC7021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0456802D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61CBF" w:rsidRPr="006F6C88" w14:paraId="2F287B26" w14:textId="77777777" w:rsidTr="00E73050">
        <w:trPr>
          <w:trHeight w:hRule="exact" w:val="374"/>
        </w:trPr>
        <w:tc>
          <w:tcPr>
            <w:tcW w:w="4230" w:type="dxa"/>
          </w:tcPr>
          <w:p w14:paraId="1A4747FD" w14:textId="77777777" w:rsidR="00961CBF" w:rsidRPr="006F6C88" w:rsidRDefault="00961CBF" w:rsidP="0096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3BA17280" w14:textId="20C3695D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4,103</w:t>
            </w:r>
          </w:p>
        </w:tc>
        <w:tc>
          <w:tcPr>
            <w:tcW w:w="243" w:type="dxa"/>
          </w:tcPr>
          <w:p w14:paraId="3BB27E2E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99F70D8" w14:textId="1214B7B0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4,792</w:t>
            </w:r>
          </w:p>
        </w:tc>
        <w:tc>
          <w:tcPr>
            <w:tcW w:w="270" w:type="dxa"/>
          </w:tcPr>
          <w:p w14:paraId="04B8E8E9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CBEF56" w14:textId="5E94CD43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A99506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C6FEC4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61CBF" w:rsidRPr="006F6C88" w14:paraId="6D783020" w14:textId="77777777" w:rsidTr="00E73050">
        <w:trPr>
          <w:trHeight w:hRule="exact" w:val="374"/>
        </w:trPr>
        <w:tc>
          <w:tcPr>
            <w:tcW w:w="4230" w:type="dxa"/>
          </w:tcPr>
          <w:p w14:paraId="3F092165" w14:textId="77777777" w:rsidR="00961CBF" w:rsidRPr="006F6C88" w:rsidRDefault="00961CBF" w:rsidP="0096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5C52E932" w14:textId="51944105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1,082</w:t>
            </w:r>
          </w:p>
        </w:tc>
        <w:tc>
          <w:tcPr>
            <w:tcW w:w="243" w:type="dxa"/>
          </w:tcPr>
          <w:p w14:paraId="73C90445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B5B47F" w14:textId="4D8792C5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1,109</w:t>
            </w:r>
          </w:p>
        </w:tc>
        <w:tc>
          <w:tcPr>
            <w:tcW w:w="270" w:type="dxa"/>
          </w:tcPr>
          <w:p w14:paraId="32DA0F21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33829" w14:textId="3F8F3468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0E5F34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670D5B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61CBF" w:rsidRPr="006F6C88" w14:paraId="7726625E" w14:textId="77777777" w:rsidTr="00E73050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36DB342F" w14:textId="77777777" w:rsidR="00961CBF" w:rsidRPr="006F6C88" w:rsidRDefault="00961CBF" w:rsidP="0096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126DD2F5" w14:textId="583724DF" w:rsidR="00961CBF" w:rsidRPr="006F6C88" w:rsidRDefault="00C90A05" w:rsidP="00C90A0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A42B95A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0CCD7BF4" w14:textId="2AF8885F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4218F357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3C372E" w14:textId="456728A8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1DD319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2385BCB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61CBF" w:rsidRPr="006F6C88" w14:paraId="4613CC3A" w14:textId="77777777" w:rsidTr="00E73050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1698B872" w14:textId="77777777" w:rsidR="00961CBF" w:rsidRPr="006F6C88" w:rsidRDefault="00961CBF" w:rsidP="0096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7BE8B079" w14:textId="1BAA543C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43" w:type="dxa"/>
            <w:shd w:val="clear" w:color="auto" w:fill="auto"/>
          </w:tcPr>
          <w:p w14:paraId="28C7019A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5953D4B" w14:textId="2AD9F334" w:rsidR="00961CBF" w:rsidRPr="006F6C88" w:rsidRDefault="00961CBF" w:rsidP="00961C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795D69F8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B73586" w14:textId="706E36FE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8D14D9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9658106" w14:textId="77777777" w:rsidR="00961CBF" w:rsidRPr="006F6C88" w:rsidRDefault="00961CBF" w:rsidP="00961CB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B1130A0" w14:textId="4D07A521" w:rsidR="000F6AC7" w:rsidRDefault="000F6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14:paraId="581A4F38" w14:textId="6CD70E3A" w:rsidR="003E409D" w:rsidRDefault="003E409D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="00B12CC7" w:rsidRPr="007330BD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7330BD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B936F0" w:rsidRPr="007330BD">
        <w:rPr>
          <w:rFonts w:asciiTheme="majorBidi" w:hAnsiTheme="majorBidi" w:cstheme="majorBidi"/>
          <w:sz w:val="28"/>
          <w:szCs w:val="28"/>
          <w:lang w:eastAsia="ja-JP"/>
        </w:rPr>
        <w:t>2564</w:t>
      </w:r>
      <w:r w:rsidR="001D278F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6A7759">
        <w:rPr>
          <w:rFonts w:asciiTheme="majorBidi" w:hAnsiTheme="majorBidi" w:cstheme="majorBidi"/>
          <w:sz w:val="28"/>
          <w:szCs w:val="28"/>
          <w:lang w:eastAsia="ja-JP"/>
        </w:rPr>
        <w:t>525.9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A40240">
        <w:rPr>
          <w:rFonts w:asciiTheme="majorBidi" w:hAnsiTheme="majorBidi" w:cstheme="majorBidi"/>
          <w:sz w:val="28"/>
          <w:szCs w:val="28"/>
          <w:lang w:eastAsia="ja-JP"/>
        </w:rPr>
        <w:t xml:space="preserve">257.7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="008F2DE3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6A7759" w:rsidRPr="006A7759">
        <w:rPr>
          <w:rFonts w:asciiTheme="majorBidi" w:hAnsiTheme="majorBidi" w:cstheme="majorBidi"/>
          <w:sz w:val="28"/>
          <w:szCs w:val="28"/>
          <w:lang w:eastAsia="ja-JP"/>
        </w:rPr>
        <w:t>268</w:t>
      </w:r>
      <w:r w:rsidR="008F2DE3" w:rsidRPr="006A7759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6A7759" w:rsidRPr="006A7759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1D278F" w:rsidRPr="008E2122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8E212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="00B936F0" w:rsidRPr="008E2122">
        <w:rPr>
          <w:rFonts w:asciiTheme="majorBidi" w:hAnsiTheme="majorBidi" w:cstheme="majorBidi"/>
          <w:sz w:val="28"/>
          <w:szCs w:val="28"/>
          <w:lang w:eastAsia="ja-JP"/>
        </w:rPr>
        <w:t>2564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353FA9A8" w14:textId="665C5397" w:rsidR="0037016C" w:rsidRDefault="0037016C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2E95E4DC" w14:textId="77777777" w:rsidR="007E049E" w:rsidRPr="006F6C88" w:rsidRDefault="007E049E" w:rsidP="007E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>
        <w:rPr>
          <w:rFonts w:asciiTheme="majorBidi" w:hAnsiTheme="majorBidi" w:cstheme="majorBidi"/>
          <w:sz w:val="28"/>
          <w:szCs w:val="28"/>
          <w:lang w:eastAsia="ja-JP"/>
        </w:rPr>
        <w:t>2563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449.1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220.0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>
        <w:rPr>
          <w:rFonts w:asciiTheme="majorBidi" w:hAnsiTheme="majorBidi" w:cstheme="majorBidi"/>
          <w:sz w:val="28"/>
          <w:szCs w:val="28"/>
          <w:lang w:eastAsia="ja-JP"/>
        </w:rPr>
        <w:t>2563</w:t>
      </w:r>
    </w:p>
    <w:p w14:paraId="47798D1C" w14:textId="77777777" w:rsidR="007E049E" w:rsidRPr="006F6C88" w:rsidRDefault="007E049E" w:rsidP="007E049E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92F6873" w14:textId="77777777" w:rsidR="002C1D59" w:rsidRDefault="002C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D274610" w14:textId="4AC6CAE2" w:rsidR="007E049E" w:rsidRDefault="007E049E" w:rsidP="007E049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6F6C88">
        <w:rPr>
          <w:rFonts w:asciiTheme="majorBidi" w:hAnsiTheme="majorBidi" w:cstheme="majorBidi"/>
          <w:sz w:val="28"/>
          <w:szCs w:val="28"/>
        </w:rPr>
        <w:t>31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 </w:t>
      </w:r>
      <w:r w:rsidRPr="006F6C88">
        <w:rPr>
          <w:rFonts w:asciiTheme="majorBidi" w:hAnsiTheme="majorBidi" w:cstheme="majorBidi"/>
          <w:sz w:val="28"/>
          <w:szCs w:val="28"/>
        </w:rPr>
        <w:t xml:space="preserve">6.8 </w:t>
      </w:r>
      <w:r w:rsidRPr="006F6C8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: 6.8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47622867" w14:textId="77777777" w:rsidR="002C1D59" w:rsidRPr="006F6C88" w:rsidRDefault="002C1D59" w:rsidP="007E049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BB3BDB3" w14:textId="77777777" w:rsidR="007E049E" w:rsidRPr="006F6C88" w:rsidRDefault="007E049E" w:rsidP="007E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Pr="006F6C88">
        <w:rPr>
          <w:rFonts w:asciiTheme="majorBidi" w:hAnsiTheme="majorBidi" w:cstheme="majorBidi"/>
          <w:bCs/>
          <w:sz w:val="28"/>
          <w:szCs w:val="28"/>
        </w:rPr>
        <w:t>31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มีนาคม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sz w:val="28"/>
          <w:szCs w:val="28"/>
        </w:rPr>
        <w:t xml:space="preserve"> 31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C6545A1" w14:textId="77777777" w:rsidR="003F7D59" w:rsidRPr="006F6C88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3F7D59" w:rsidRPr="006F6C88" w14:paraId="21D90682" w14:textId="77777777" w:rsidTr="00926980">
        <w:trPr>
          <w:trHeight w:val="403"/>
          <w:tblHeader/>
        </w:trPr>
        <w:tc>
          <w:tcPr>
            <w:tcW w:w="4320" w:type="dxa"/>
          </w:tcPr>
          <w:p w14:paraId="342D293A" w14:textId="0830E034" w:rsidR="003F7D59" w:rsidRPr="006F6C88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3935396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A8035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4"/>
          </w:tcPr>
          <w:p w14:paraId="76151524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DA7D5C"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F2208E" w:rsidRPr="006F6C88" w14:paraId="29755DA8" w14:textId="77777777" w:rsidTr="00926980">
        <w:trPr>
          <w:trHeight w:val="403"/>
          <w:tblHeader/>
        </w:trPr>
        <w:tc>
          <w:tcPr>
            <w:tcW w:w="4320" w:type="dxa"/>
          </w:tcPr>
          <w:p w14:paraId="1DDB6998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6EA0D3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01C5F66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848DFD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481D2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91F9F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1F2E579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FE1EE07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278F" w:rsidRPr="006F6C88" w14:paraId="1095349D" w14:textId="77777777" w:rsidTr="00926980">
        <w:trPr>
          <w:trHeight w:val="403"/>
          <w:tblHeader/>
        </w:trPr>
        <w:tc>
          <w:tcPr>
            <w:tcW w:w="4320" w:type="dxa"/>
          </w:tcPr>
          <w:p w14:paraId="1696CB14" w14:textId="5615D5AD" w:rsidR="001D278F" w:rsidRPr="008D7B40" w:rsidRDefault="008D7B4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B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31F977F6" w14:textId="155BEF9A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A7BECF6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3E75FB" w14:textId="3D0F32E4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A40E52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A37071" w14:textId="3E4A7BC2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571D7B2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09D09F" w14:textId="6D57A008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7A81" w:rsidRPr="006F6C88" w14:paraId="33602747" w14:textId="77777777" w:rsidTr="00926980">
        <w:trPr>
          <w:trHeight w:val="403"/>
        </w:trPr>
        <w:tc>
          <w:tcPr>
            <w:tcW w:w="4320" w:type="dxa"/>
          </w:tcPr>
          <w:p w14:paraId="47101E23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15" w:type="dxa"/>
            <w:gridSpan w:val="8"/>
          </w:tcPr>
          <w:p w14:paraId="5060F9E8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D31" w:rsidRPr="006F6C88" w14:paraId="6A79C27A" w14:textId="77777777" w:rsidTr="00926980">
        <w:trPr>
          <w:trHeight w:val="371"/>
        </w:trPr>
        <w:tc>
          <w:tcPr>
            <w:tcW w:w="4320" w:type="dxa"/>
          </w:tcPr>
          <w:p w14:paraId="0ACF9B26" w14:textId="77777777" w:rsidR="00167D31" w:rsidRPr="006F6C88" w:rsidRDefault="00167D31" w:rsidP="00167D3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97FB7CD" w14:textId="77777777" w:rsidR="004F0240" w:rsidRPr="006F6C88" w:rsidRDefault="004F0240" w:rsidP="000744C3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BB19C1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D7B245" w14:textId="77777777" w:rsidR="00167D31" w:rsidRPr="000A647C" w:rsidRDefault="00167D31" w:rsidP="000744C3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EBA89" w14:textId="77777777" w:rsidR="00167D31" w:rsidRPr="000A647C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A6FFD3" w14:textId="14A9AA8D" w:rsidR="00167D31" w:rsidRPr="000A647C" w:rsidRDefault="005255F1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35,861</w:t>
            </w:r>
          </w:p>
        </w:tc>
        <w:tc>
          <w:tcPr>
            <w:tcW w:w="243" w:type="dxa"/>
          </w:tcPr>
          <w:p w14:paraId="1CB1046A" w14:textId="77777777" w:rsidR="00167D31" w:rsidRPr="000A647C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4E032A47" w14:textId="244FB3BD" w:rsidR="00167D31" w:rsidRPr="000A647C" w:rsidRDefault="00F95E0A" w:rsidP="000A647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56,028</w:t>
            </w:r>
          </w:p>
        </w:tc>
      </w:tr>
      <w:tr w:rsidR="00167D31" w:rsidRPr="006F6C88" w14:paraId="3DB5DABC" w14:textId="77777777" w:rsidTr="00926980">
        <w:trPr>
          <w:trHeight w:val="335"/>
        </w:trPr>
        <w:tc>
          <w:tcPr>
            <w:tcW w:w="4320" w:type="dxa"/>
          </w:tcPr>
          <w:p w14:paraId="5C26B69C" w14:textId="77777777" w:rsidR="00167D31" w:rsidRPr="006F6C88" w:rsidRDefault="00167D31" w:rsidP="00167D3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3854EA" w14:textId="5C6BEECA" w:rsidR="00167D31" w:rsidRPr="00B25F16" w:rsidRDefault="000E5290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226,988</w:t>
            </w:r>
          </w:p>
        </w:tc>
        <w:tc>
          <w:tcPr>
            <w:tcW w:w="236" w:type="dxa"/>
          </w:tcPr>
          <w:p w14:paraId="101E7179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AF3E7F9" w14:textId="3034DB69" w:rsidR="00167D31" w:rsidRPr="000A647C" w:rsidRDefault="00F95E0A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167,622</w:t>
            </w:r>
          </w:p>
        </w:tc>
        <w:tc>
          <w:tcPr>
            <w:tcW w:w="270" w:type="dxa"/>
          </w:tcPr>
          <w:p w14:paraId="7A17446C" w14:textId="77777777" w:rsidR="00167D31" w:rsidRPr="000A647C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8E4EF" w14:textId="5772134A" w:rsidR="00167D31" w:rsidRPr="000A647C" w:rsidRDefault="005255F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5,505</w:t>
            </w:r>
          </w:p>
        </w:tc>
        <w:tc>
          <w:tcPr>
            <w:tcW w:w="243" w:type="dxa"/>
          </w:tcPr>
          <w:p w14:paraId="0F638EDA" w14:textId="77777777" w:rsidR="00167D31" w:rsidRPr="000A647C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796BF57E" w14:textId="3C7268D6" w:rsidR="00167D31" w:rsidRPr="000A647C" w:rsidRDefault="00F95E0A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</w:tr>
      <w:tr w:rsidR="00167D31" w:rsidRPr="006F6C88" w14:paraId="321D50FD" w14:textId="77777777" w:rsidTr="00D9076C">
        <w:trPr>
          <w:trHeight w:val="403"/>
        </w:trPr>
        <w:tc>
          <w:tcPr>
            <w:tcW w:w="4320" w:type="dxa"/>
          </w:tcPr>
          <w:p w14:paraId="049530CC" w14:textId="77777777" w:rsidR="00167D31" w:rsidRPr="006F6C88" w:rsidRDefault="00167D31" w:rsidP="0016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7DB50F" w14:textId="707B987E" w:rsidR="00167D31" w:rsidRPr="006F6C88" w:rsidRDefault="000E5290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226,988</w:t>
            </w:r>
          </w:p>
        </w:tc>
        <w:tc>
          <w:tcPr>
            <w:tcW w:w="236" w:type="dxa"/>
          </w:tcPr>
          <w:p w14:paraId="7397EE11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694F86A" w14:textId="76D349DD" w:rsidR="00167D31" w:rsidRPr="000A647C" w:rsidRDefault="00F95E0A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167,622</w:t>
            </w:r>
          </w:p>
        </w:tc>
        <w:tc>
          <w:tcPr>
            <w:tcW w:w="270" w:type="dxa"/>
          </w:tcPr>
          <w:p w14:paraId="3C0AC643" w14:textId="77777777" w:rsidR="00167D31" w:rsidRPr="000A647C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4C452" w14:textId="74E53531" w:rsidR="00167D31" w:rsidRPr="000A647C" w:rsidRDefault="005255F1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41,366</w:t>
            </w:r>
          </w:p>
        </w:tc>
        <w:tc>
          <w:tcPr>
            <w:tcW w:w="243" w:type="dxa"/>
          </w:tcPr>
          <w:p w14:paraId="28CC384F" w14:textId="77777777" w:rsidR="00167D31" w:rsidRPr="000A647C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90338" w14:textId="6A0E04A6" w:rsidR="00167D31" w:rsidRPr="000A647C" w:rsidRDefault="00F95E0A" w:rsidP="000A647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59,956</w:t>
            </w:r>
          </w:p>
        </w:tc>
      </w:tr>
    </w:tbl>
    <w:p w14:paraId="29B8C4FD" w14:textId="77777777" w:rsidR="00DC0C5E" w:rsidRPr="006F6C88" w:rsidRDefault="00DC0C5E" w:rsidP="006752F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</w:rPr>
        <w:tab/>
      </w:r>
    </w:p>
    <w:p w14:paraId="3069F7E6" w14:textId="539AD00C" w:rsidR="00610C5A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 </w:t>
      </w:r>
      <w:r w:rsidRPr="006F6C88">
        <w:rPr>
          <w:rFonts w:asciiTheme="majorBidi" w:hAnsiTheme="majorBidi" w:cstheme="majorBidi"/>
          <w:sz w:val="28"/>
          <w:szCs w:val="28"/>
        </w:rPr>
        <w:t xml:space="preserve">30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วัน </w:t>
      </w:r>
    </w:p>
    <w:p w14:paraId="6213B7AE" w14:textId="77777777" w:rsidR="00F17245" w:rsidRPr="006F6C88" w:rsidRDefault="00F17245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70"/>
        <w:gridCol w:w="1080"/>
      </w:tblGrid>
      <w:tr w:rsidR="00B4632A" w:rsidRPr="006F6C88" w14:paraId="2FAE0A82" w14:textId="77777777" w:rsidTr="004A0A9A">
        <w:tc>
          <w:tcPr>
            <w:tcW w:w="4320" w:type="dxa"/>
          </w:tcPr>
          <w:p w14:paraId="09BDA669" w14:textId="7BE0C728" w:rsidR="00B4632A" w:rsidRPr="006F6C88" w:rsidRDefault="00B4632A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BA5B2D5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CA610F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4FA4176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988" w:rsidRPr="006F6C88" w14:paraId="3766457B" w14:textId="77777777" w:rsidTr="004E0753">
        <w:tc>
          <w:tcPr>
            <w:tcW w:w="4320" w:type="dxa"/>
          </w:tcPr>
          <w:p w14:paraId="42D5F15F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499A2AE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3502A688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BB8786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4AEA88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44EDB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921ED2A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45AA5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51BA0" w:rsidRPr="006F6C88" w14:paraId="42A5F56E" w14:textId="77777777" w:rsidTr="004E0753">
        <w:tc>
          <w:tcPr>
            <w:tcW w:w="4320" w:type="dxa"/>
          </w:tcPr>
          <w:p w14:paraId="69845BD8" w14:textId="79455126" w:rsidR="00A51BA0" w:rsidRPr="008D7B40" w:rsidRDefault="008D7B4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B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15C45758" w14:textId="5B43CB02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85797B2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636181" w14:textId="7317892E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6A06389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175828" w14:textId="0C72FFAE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49DEB1F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51D004" w14:textId="55E4D597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7A81" w:rsidRPr="006F6C88" w14:paraId="2EA8EE8E" w14:textId="77777777" w:rsidTr="004A0A9A">
        <w:tc>
          <w:tcPr>
            <w:tcW w:w="4320" w:type="dxa"/>
          </w:tcPr>
          <w:p w14:paraId="73C55DD7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75ADFBFC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7260" w:rsidRPr="006F6C88" w14:paraId="0DAD4A83" w14:textId="77777777" w:rsidTr="009D07B0">
        <w:trPr>
          <w:trHeight w:val="227"/>
        </w:trPr>
        <w:tc>
          <w:tcPr>
            <w:tcW w:w="4320" w:type="dxa"/>
          </w:tcPr>
          <w:p w14:paraId="21D488BE" w14:textId="77777777" w:rsidR="003F7260" w:rsidRPr="006F6C88" w:rsidRDefault="003F7260" w:rsidP="003F726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18E9B9D" w14:textId="77777777" w:rsidR="003F7260" w:rsidRPr="006F6C88" w:rsidRDefault="00F1751F" w:rsidP="0093680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F4D7E4" w14:textId="77777777" w:rsidR="003F7260" w:rsidRPr="006F6C88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0AF10F" w14:textId="77777777" w:rsidR="003F7260" w:rsidRPr="006F6C88" w:rsidRDefault="003F7260" w:rsidP="000744C3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EC53D" w14:textId="77777777" w:rsidR="003F7260" w:rsidRPr="006F6C88" w:rsidRDefault="003F7260" w:rsidP="003F726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16124" w14:textId="280153EE" w:rsidR="003F7260" w:rsidRPr="006F6C88" w:rsidRDefault="005255F1" w:rsidP="00DF7069">
            <w:pPr>
              <w:pStyle w:val="acctfourfigures"/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1,371</w:t>
            </w:r>
          </w:p>
        </w:tc>
        <w:tc>
          <w:tcPr>
            <w:tcW w:w="270" w:type="dxa"/>
          </w:tcPr>
          <w:p w14:paraId="03A893D3" w14:textId="77777777" w:rsidR="003F7260" w:rsidRPr="006F6C88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3BAEC9" w14:textId="291DFFA7" w:rsidR="003F7260" w:rsidRPr="006F6C88" w:rsidRDefault="00B200FD" w:rsidP="007E049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F95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</w:tr>
      <w:tr w:rsidR="00F95E0A" w:rsidRPr="006F6C88" w14:paraId="50937F1F" w14:textId="77777777" w:rsidTr="009D07B0">
        <w:trPr>
          <w:trHeight w:val="281"/>
        </w:trPr>
        <w:tc>
          <w:tcPr>
            <w:tcW w:w="4320" w:type="dxa"/>
          </w:tcPr>
          <w:p w14:paraId="3321C3B0" w14:textId="59AADC2D" w:rsidR="00F95E0A" w:rsidRPr="006F6C88" w:rsidRDefault="00F95E0A" w:rsidP="00F95E0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315CFE1F" w14:textId="18368DEB" w:rsidR="00F95E0A" w:rsidRPr="006F6C88" w:rsidRDefault="005255F1" w:rsidP="00F95E0A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8DB42A" w14:textId="77777777" w:rsidR="00F95E0A" w:rsidRPr="006F6C88" w:rsidRDefault="00F95E0A" w:rsidP="00F95E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45A558" w14:textId="56E29DFC" w:rsidR="00F95E0A" w:rsidRPr="00F95E0A" w:rsidRDefault="00F95E0A" w:rsidP="007E049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74E504FF" w14:textId="77777777" w:rsidR="00F95E0A" w:rsidRPr="006F6C88" w:rsidRDefault="00F95E0A" w:rsidP="00F95E0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FD975C" w14:textId="7C6CBD65" w:rsidR="00F95E0A" w:rsidRDefault="00F95E0A" w:rsidP="00F95E0A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A46D7A" w14:textId="77777777" w:rsidR="00F95E0A" w:rsidRPr="006F6C88" w:rsidRDefault="00F95E0A" w:rsidP="00F95E0A">
            <w:pPr>
              <w:pStyle w:val="acctfourfigures"/>
              <w:tabs>
                <w:tab w:val="clear" w:pos="765"/>
                <w:tab w:val="decimal" w:pos="516"/>
                <w:tab w:val="decimal" w:pos="882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08BEFC" w14:textId="72AAD81B" w:rsidR="00F95E0A" w:rsidRPr="006F6C88" w:rsidRDefault="00F95E0A" w:rsidP="00F95E0A">
            <w:pPr>
              <w:pStyle w:val="acctfourfigures"/>
              <w:tabs>
                <w:tab w:val="clear" w:pos="765"/>
                <w:tab w:val="decimal" w:pos="516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1428" w:rsidRPr="006F6C88" w14:paraId="0712E1BB" w14:textId="77777777" w:rsidTr="004E0753">
        <w:trPr>
          <w:trHeight w:val="403"/>
        </w:trPr>
        <w:tc>
          <w:tcPr>
            <w:tcW w:w="4320" w:type="dxa"/>
          </w:tcPr>
          <w:p w14:paraId="4C102FDF" w14:textId="77777777" w:rsidR="00A71428" w:rsidRPr="006F6C88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096544" w14:textId="77777777" w:rsidR="00A71428" w:rsidRPr="006F6C88" w:rsidRDefault="00F1751F" w:rsidP="003F7260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7EA0B8" w14:textId="77777777" w:rsidR="00A71428" w:rsidRPr="006F6C8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FE88377" w14:textId="3CBF1006" w:rsidR="00A71428" w:rsidRPr="00F95E0A" w:rsidRDefault="00F95E0A" w:rsidP="00F95E0A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46085727" w14:textId="77777777" w:rsidR="00A71428" w:rsidRPr="006F6C8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0454CD" w14:textId="3E2D7067" w:rsidR="00A71428" w:rsidRPr="006F6C88" w:rsidRDefault="005255F1" w:rsidP="00A71428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1,371</w:t>
            </w:r>
          </w:p>
        </w:tc>
        <w:tc>
          <w:tcPr>
            <w:tcW w:w="270" w:type="dxa"/>
          </w:tcPr>
          <w:p w14:paraId="463609F3" w14:textId="77777777" w:rsidR="00A71428" w:rsidRPr="006F6C8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288213" w14:textId="43A2BE8A" w:rsidR="00A71428" w:rsidRPr="006F6C88" w:rsidRDefault="00B200FD" w:rsidP="001354A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F95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</w:tr>
    </w:tbl>
    <w:p w14:paraId="7A6A79B4" w14:textId="77777777" w:rsidR="00301FE4" w:rsidRPr="006F6C88" w:rsidRDefault="00301FE4" w:rsidP="002B7D0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1113"/>
        <w:gridCol w:w="237"/>
        <w:gridCol w:w="1057"/>
        <w:gridCol w:w="266"/>
        <w:gridCol w:w="936"/>
        <w:gridCol w:w="236"/>
        <w:gridCol w:w="925"/>
        <w:gridCol w:w="270"/>
        <w:gridCol w:w="1081"/>
      </w:tblGrid>
      <w:tr w:rsidR="00F909A8" w:rsidRPr="006F6C88" w14:paraId="161D194F" w14:textId="77777777" w:rsidTr="00131197">
        <w:trPr>
          <w:tblHeader/>
        </w:trPr>
        <w:tc>
          <w:tcPr>
            <w:tcW w:w="1800" w:type="dxa"/>
          </w:tcPr>
          <w:p w14:paraId="41C7359A" w14:textId="5AB347A6" w:rsidR="00F909A8" w:rsidRPr="006F6C88" w:rsidRDefault="00F909A8" w:rsidP="000A3D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1260390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7" w:type="dxa"/>
            <w:vAlign w:val="bottom"/>
          </w:tcPr>
          <w:p w14:paraId="107974FA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771" w:type="dxa"/>
            <w:gridSpan w:val="7"/>
          </w:tcPr>
          <w:p w14:paraId="1E8958B7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9A8" w:rsidRPr="006F6C88" w14:paraId="0D34253F" w14:textId="77777777" w:rsidTr="00131197">
        <w:trPr>
          <w:tblHeader/>
        </w:trPr>
        <w:tc>
          <w:tcPr>
            <w:tcW w:w="1800" w:type="dxa"/>
            <w:shd w:val="clear" w:color="auto" w:fill="auto"/>
          </w:tcPr>
          <w:p w14:paraId="7560A158" w14:textId="1CCB329A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1AAF46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5C2BF1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A753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6E02D2E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13201E5" w14:textId="36E5BBCF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7F9346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741992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A9E4EC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40222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6BC694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ADF860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71E6833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90209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3F970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A90B9C9" w14:textId="74F77A30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909A8" w:rsidRPr="006F6C88" w14:paraId="0FA8AE7A" w14:textId="77777777" w:rsidTr="00131197">
        <w:trPr>
          <w:tblHeader/>
        </w:trPr>
        <w:tc>
          <w:tcPr>
            <w:tcW w:w="1800" w:type="dxa"/>
            <w:vAlign w:val="bottom"/>
          </w:tcPr>
          <w:p w14:paraId="24859178" w14:textId="7A229E03" w:rsidR="00F909A8" w:rsidRPr="008E06FA" w:rsidRDefault="008E06FA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14:paraId="332A692F" w14:textId="08C82531" w:rsidR="00F909A8" w:rsidRPr="006F6C88" w:rsidRDefault="00B936F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7D11F993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5A083E0" w14:textId="26BB5BC9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936F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bottom"/>
          </w:tcPr>
          <w:p w14:paraId="69EFEB6F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7" w:type="dxa"/>
            <w:vAlign w:val="bottom"/>
          </w:tcPr>
          <w:p w14:paraId="3427F0F8" w14:textId="2FBC52DA" w:rsidR="00F909A8" w:rsidRPr="006F6C88" w:rsidRDefault="00B936F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  <w:vAlign w:val="bottom"/>
          </w:tcPr>
          <w:p w14:paraId="7B54264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664E0108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98A7E6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120F25E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FEC0A9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331FC4B" w14:textId="76C743ED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936F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09A8" w:rsidRPr="006F6C88" w14:paraId="1FEAD227" w14:textId="77777777" w:rsidTr="00131197">
        <w:trPr>
          <w:tblHeader/>
        </w:trPr>
        <w:tc>
          <w:tcPr>
            <w:tcW w:w="1800" w:type="dxa"/>
          </w:tcPr>
          <w:p w14:paraId="553A410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3" w:type="dxa"/>
            <w:gridSpan w:val="3"/>
          </w:tcPr>
          <w:p w14:paraId="36DCB687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7" w:type="dxa"/>
          </w:tcPr>
          <w:p w14:paraId="4C5339DA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771" w:type="dxa"/>
            <w:gridSpan w:val="7"/>
          </w:tcPr>
          <w:p w14:paraId="2FDF2DBF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7B40" w:rsidRPr="006F6C88" w14:paraId="339272EF" w14:textId="77777777" w:rsidTr="00131197">
        <w:trPr>
          <w:tblHeader/>
        </w:trPr>
        <w:tc>
          <w:tcPr>
            <w:tcW w:w="1800" w:type="dxa"/>
          </w:tcPr>
          <w:p w14:paraId="41844556" w14:textId="5CDFAA54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ชำระคืนเมื่อทวงถาม</w:t>
            </w:r>
          </w:p>
        </w:tc>
        <w:tc>
          <w:tcPr>
            <w:tcW w:w="2373" w:type="dxa"/>
            <w:gridSpan w:val="3"/>
          </w:tcPr>
          <w:p w14:paraId="0A64D162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8C1479C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771" w:type="dxa"/>
            <w:gridSpan w:val="7"/>
          </w:tcPr>
          <w:p w14:paraId="09E50F8E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909A8" w:rsidRPr="006F6C88" w14:paraId="07BA9D52" w14:textId="77777777" w:rsidTr="00131197">
        <w:tc>
          <w:tcPr>
            <w:tcW w:w="1800" w:type="dxa"/>
          </w:tcPr>
          <w:p w14:paraId="1B8FEECC" w14:textId="77777777" w:rsidR="00F909A8" w:rsidRPr="006F6C88" w:rsidRDefault="00F909A8" w:rsidP="000A3DD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BC8C758" w14:textId="4FEC6980" w:rsidR="00F909A8" w:rsidRPr="006F6C88" w:rsidRDefault="00304C3D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270" w:type="dxa"/>
          </w:tcPr>
          <w:p w14:paraId="609486DC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D06848F" w14:textId="7F243639" w:rsidR="00F909A8" w:rsidRPr="006F6C88" w:rsidRDefault="000B42C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1.20 - 3.00</w:t>
            </w:r>
          </w:p>
        </w:tc>
        <w:tc>
          <w:tcPr>
            <w:tcW w:w="237" w:type="dxa"/>
          </w:tcPr>
          <w:p w14:paraId="3E18253C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3F594CFB" w14:textId="7B50B61C" w:rsidR="00F909A8" w:rsidRPr="006F6C88" w:rsidRDefault="00304C3D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66" w:type="dxa"/>
          </w:tcPr>
          <w:p w14:paraId="5FEB1F62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A1FE983" w14:textId="534EF741" w:rsidR="00F909A8" w:rsidRPr="006F6C88" w:rsidRDefault="0013119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171,000</w:t>
            </w:r>
          </w:p>
        </w:tc>
        <w:tc>
          <w:tcPr>
            <w:tcW w:w="236" w:type="dxa"/>
          </w:tcPr>
          <w:p w14:paraId="154E2A8C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14:paraId="72C2FC2C" w14:textId="17706ACF" w:rsidR="00F909A8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51107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69F2191F" w14:textId="3AA342F2" w:rsidR="00F909A8" w:rsidRPr="006F6C88" w:rsidRDefault="00131197" w:rsidP="009D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178,000</w:t>
            </w:r>
          </w:p>
        </w:tc>
      </w:tr>
      <w:tr w:rsidR="006A7792" w:rsidRPr="006F6C88" w14:paraId="72253A60" w14:textId="77777777" w:rsidTr="00131197">
        <w:tc>
          <w:tcPr>
            <w:tcW w:w="1800" w:type="dxa"/>
          </w:tcPr>
          <w:p w14:paraId="25CE75F1" w14:textId="77777777" w:rsidR="006A7792" w:rsidRPr="006F6C88" w:rsidRDefault="006A7792" w:rsidP="000A3DD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C8F56F8" w14:textId="77777777" w:rsidR="006A7792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085FAE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4B6C28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80FB20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7" w:type="dxa"/>
          </w:tcPr>
          <w:p w14:paraId="1D2E9DC5" w14:textId="77777777" w:rsidR="006A7792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0674950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5744520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CA5E8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14:paraId="56C5817B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54178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EAD871D" w14:textId="77777777" w:rsidR="006A7792" w:rsidRPr="006F6C88" w:rsidRDefault="006A7792" w:rsidP="009D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7B40" w:rsidRPr="006F6C88" w14:paraId="57AE5188" w14:textId="77777777" w:rsidTr="00131197">
        <w:tc>
          <w:tcPr>
            <w:tcW w:w="1800" w:type="dxa"/>
          </w:tcPr>
          <w:p w14:paraId="4897546B" w14:textId="2EB9865C" w:rsidR="008D7B40" w:rsidRPr="006F6C88" w:rsidRDefault="008D7B40" w:rsidP="000A3DD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47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990" w:type="dxa"/>
          </w:tcPr>
          <w:p w14:paraId="708E6582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927DC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2DAF1AC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7629A7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7" w:type="dxa"/>
          </w:tcPr>
          <w:p w14:paraId="0428C12A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A872567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DB29C4A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227B60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14:paraId="0DE4106F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71DC9" w14:textId="77777777" w:rsidR="008D7B40" w:rsidRPr="006F6C88" w:rsidRDefault="008D7B4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61E68FC" w14:textId="77777777" w:rsidR="008D7B40" w:rsidRPr="006F6C88" w:rsidRDefault="008D7B40" w:rsidP="009D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1197" w:rsidRPr="006F6C88" w14:paraId="750B8D27" w14:textId="77777777" w:rsidTr="00131197">
        <w:tc>
          <w:tcPr>
            <w:tcW w:w="1800" w:type="dxa"/>
          </w:tcPr>
          <w:p w14:paraId="0E983679" w14:textId="0F294413" w:rsidR="00131197" w:rsidRPr="006F6C88" w:rsidRDefault="00131197" w:rsidP="0013119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06E79A8" w14:textId="33E04BCB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3.37</w:t>
            </w:r>
          </w:p>
        </w:tc>
        <w:tc>
          <w:tcPr>
            <w:tcW w:w="270" w:type="dxa"/>
          </w:tcPr>
          <w:p w14:paraId="293DD044" w14:textId="77777777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36B76F4" w14:textId="0E645E04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3.37</w:t>
            </w:r>
          </w:p>
        </w:tc>
        <w:tc>
          <w:tcPr>
            <w:tcW w:w="237" w:type="dxa"/>
          </w:tcPr>
          <w:p w14:paraId="0CBF411A" w14:textId="77777777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20314522" w14:textId="0FD631F7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53,250</w:t>
            </w:r>
          </w:p>
        </w:tc>
        <w:tc>
          <w:tcPr>
            <w:tcW w:w="266" w:type="dxa"/>
          </w:tcPr>
          <w:p w14:paraId="1D35F628" w14:textId="77777777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A3116FA" w14:textId="164C37E2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4B4260" w14:textId="77777777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14:paraId="4A3E1047" w14:textId="425B0BB0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033E7F" w14:textId="77777777" w:rsidR="00131197" w:rsidRPr="006F6C88" w:rsidRDefault="00131197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9816BA5" w14:textId="52F314B2" w:rsidR="00131197" w:rsidRPr="006F6C88" w:rsidRDefault="00131197" w:rsidP="009D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53,250</w:t>
            </w:r>
          </w:p>
        </w:tc>
      </w:tr>
    </w:tbl>
    <w:p w14:paraId="1365AEE6" w14:textId="5B6E55FA" w:rsidR="00550827" w:rsidRPr="00D07B9F" w:rsidRDefault="00550827" w:rsidP="0053027C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991"/>
        <w:gridCol w:w="285"/>
        <w:gridCol w:w="991"/>
        <w:gridCol w:w="285"/>
        <w:gridCol w:w="992"/>
        <w:gridCol w:w="285"/>
        <w:gridCol w:w="983"/>
      </w:tblGrid>
      <w:tr w:rsidR="0010411F" w:rsidRPr="006F6C88" w14:paraId="0CDAA6CB" w14:textId="77777777" w:rsidTr="00F67540">
        <w:tc>
          <w:tcPr>
            <w:tcW w:w="4368" w:type="dxa"/>
          </w:tcPr>
          <w:p w14:paraId="3EF37303" w14:textId="60067484" w:rsidR="0010411F" w:rsidRPr="008E06FA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br w:type="page"/>
            </w: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267" w:type="dxa"/>
            <w:gridSpan w:val="3"/>
          </w:tcPr>
          <w:p w14:paraId="1C90228B" w14:textId="77777777" w:rsidR="0010411F" w:rsidRPr="006F6C88" w:rsidRDefault="0010411F" w:rsidP="00B200F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6089E9EA" w14:textId="77777777" w:rsidR="0010411F" w:rsidRPr="006F6C88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0" w:type="dxa"/>
            <w:gridSpan w:val="3"/>
          </w:tcPr>
          <w:p w14:paraId="25DF916C" w14:textId="77777777" w:rsidR="0010411F" w:rsidRPr="006F6C88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11F" w:rsidRPr="006F6C88" w14:paraId="59EE92F8" w14:textId="77777777" w:rsidTr="00F67540">
        <w:tc>
          <w:tcPr>
            <w:tcW w:w="4368" w:type="dxa"/>
          </w:tcPr>
          <w:p w14:paraId="3B3D62F5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3D0A2719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498AB89B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9D8F9EF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14:paraId="43F927AE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8742097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2A132DA7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3CCB2F9E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09A8" w:rsidRPr="006F6C88" w14:paraId="104D4238" w14:textId="77777777" w:rsidTr="00F67540">
        <w:tc>
          <w:tcPr>
            <w:tcW w:w="4368" w:type="dxa"/>
          </w:tcPr>
          <w:p w14:paraId="30891461" w14:textId="72B0D740" w:rsidR="00F909A8" w:rsidRPr="006F6C88" w:rsidRDefault="0056568B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1" w:type="dxa"/>
          </w:tcPr>
          <w:p w14:paraId="15DF9060" w14:textId="073B98C3" w:rsidR="00F909A8" w:rsidRPr="006F6C88" w:rsidRDefault="00B936F0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5" w:type="dxa"/>
          </w:tcPr>
          <w:p w14:paraId="3CB28320" w14:textId="77777777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75D2AB5" w14:textId="6CDE9366" w:rsidR="00F909A8" w:rsidRPr="006F6C88" w:rsidRDefault="00B936F0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5" w:type="dxa"/>
          </w:tcPr>
          <w:p w14:paraId="3C3C318E" w14:textId="77777777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C45D938" w14:textId="49BC8DCF" w:rsidR="00F909A8" w:rsidRPr="006F6C88" w:rsidRDefault="00B936F0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5" w:type="dxa"/>
          </w:tcPr>
          <w:p w14:paraId="4EAB21DE" w14:textId="77777777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63F2A7A" w14:textId="1F6D9D51" w:rsidR="00F909A8" w:rsidRPr="006F6C88" w:rsidRDefault="00B936F0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0411F" w:rsidRPr="006F6C88" w14:paraId="41B14C8C" w14:textId="77777777" w:rsidTr="00F67540">
        <w:tc>
          <w:tcPr>
            <w:tcW w:w="4368" w:type="dxa"/>
          </w:tcPr>
          <w:p w14:paraId="7EF22526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12" w:type="dxa"/>
            <w:gridSpan w:val="7"/>
          </w:tcPr>
          <w:p w14:paraId="2A881599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11F" w:rsidRPr="006F6C88" w14:paraId="55FD50A2" w14:textId="77777777" w:rsidTr="00F67540">
        <w:trPr>
          <w:trHeight w:val="375"/>
        </w:trPr>
        <w:tc>
          <w:tcPr>
            <w:tcW w:w="4368" w:type="dxa"/>
          </w:tcPr>
          <w:p w14:paraId="49D27904" w14:textId="77777777" w:rsidR="0010411F" w:rsidRPr="006F6C88" w:rsidRDefault="0010411F" w:rsidP="0010411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2A796658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0E581A49" w14:textId="77777777" w:rsidR="0010411F" w:rsidRPr="006F6C88" w:rsidRDefault="0010411F" w:rsidP="001041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64F50D9A" w14:textId="77777777" w:rsidR="0010411F" w:rsidRPr="006F6C88" w:rsidRDefault="0010411F" w:rsidP="000F6AC7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2817B7CB" w14:textId="77777777" w:rsidR="0010411F" w:rsidRPr="006F6C88" w:rsidRDefault="0010411F" w:rsidP="001041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0F2C156" w14:textId="6FB35C92" w:rsidR="0010411F" w:rsidRPr="006F6C88" w:rsidRDefault="005255F1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285" w:type="dxa"/>
          </w:tcPr>
          <w:p w14:paraId="6BEFCADE" w14:textId="77777777" w:rsidR="0010411F" w:rsidRPr="006F6C88" w:rsidRDefault="0010411F" w:rsidP="001041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3" w:type="dxa"/>
          </w:tcPr>
          <w:p w14:paraId="6946A38D" w14:textId="5CDEAA19" w:rsidR="0010411F" w:rsidRPr="006F6C88" w:rsidRDefault="006A7792" w:rsidP="00550827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</w:tr>
      <w:tr w:rsidR="006A7792" w:rsidRPr="006F6C88" w14:paraId="648BE89C" w14:textId="77777777" w:rsidTr="00F67540">
        <w:trPr>
          <w:trHeight w:val="406"/>
        </w:trPr>
        <w:tc>
          <w:tcPr>
            <w:tcW w:w="4368" w:type="dxa"/>
          </w:tcPr>
          <w:p w14:paraId="720B2CB7" w14:textId="77777777" w:rsidR="006A7792" w:rsidRPr="006F6C88" w:rsidRDefault="006A7792" w:rsidP="006A779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1BF6ED4" w14:textId="067EF525" w:rsidR="006A7792" w:rsidRPr="006F6C88" w:rsidRDefault="005255F1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4,662</w:t>
            </w:r>
          </w:p>
        </w:tc>
        <w:tc>
          <w:tcPr>
            <w:tcW w:w="285" w:type="dxa"/>
          </w:tcPr>
          <w:p w14:paraId="180B88B8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D88BC2F" w14:textId="70C028F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85" w:type="dxa"/>
          </w:tcPr>
          <w:p w14:paraId="51A81989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E87B08" w14:textId="77777777" w:rsidR="006A7792" w:rsidRPr="006F6C88" w:rsidRDefault="006A7792" w:rsidP="000F6AC7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49C4A8B7" w14:textId="77777777" w:rsidR="006A7792" w:rsidRPr="006F6C88" w:rsidRDefault="006A7792" w:rsidP="006A7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88940E9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A7792" w:rsidRPr="006F6C88" w14:paraId="7815045E" w14:textId="77777777" w:rsidTr="00F67540">
        <w:tc>
          <w:tcPr>
            <w:tcW w:w="4368" w:type="dxa"/>
          </w:tcPr>
          <w:p w14:paraId="66678AD3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D45BEE8" w14:textId="188A1A57" w:rsidR="006A7792" w:rsidRPr="006F6C88" w:rsidRDefault="005255F1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4,662</w:t>
            </w:r>
          </w:p>
        </w:tc>
        <w:tc>
          <w:tcPr>
            <w:tcW w:w="285" w:type="dxa"/>
          </w:tcPr>
          <w:p w14:paraId="67B9A697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838E6AA" w14:textId="2554C03A" w:rsidR="006A7792" w:rsidRPr="006F6C88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85" w:type="dxa"/>
          </w:tcPr>
          <w:p w14:paraId="19F5F29C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B68FEE7" w14:textId="1ACEDF66" w:rsidR="006A7792" w:rsidRPr="006F6C88" w:rsidRDefault="005255F1" w:rsidP="006A7792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285" w:type="dxa"/>
          </w:tcPr>
          <w:p w14:paraId="5607882F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A00499D" w14:textId="7FF4F8E1" w:rsidR="006A7792" w:rsidRPr="006A7792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77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648</w:t>
            </w:r>
          </w:p>
        </w:tc>
      </w:tr>
      <w:tr w:rsidR="00F17245" w:rsidRPr="006F6C88" w14:paraId="0A4CF201" w14:textId="77777777" w:rsidTr="00F67540">
        <w:tc>
          <w:tcPr>
            <w:tcW w:w="4368" w:type="dxa"/>
          </w:tcPr>
          <w:p w14:paraId="03C14C0F" w14:textId="77777777" w:rsidR="00F17245" w:rsidRPr="006F6C88" w:rsidRDefault="00F17245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98F93CC" w14:textId="77777777" w:rsidR="00F17245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425C35E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7C4A0DA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D5B8B6A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C00082D" w14:textId="77777777" w:rsidR="00F17245" w:rsidRDefault="00F17245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</w:tcPr>
          <w:p w14:paraId="78464F55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3C5E576E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D5E4A" w:rsidRPr="006F6C88" w14:paraId="136E572B" w14:textId="77777777" w:rsidTr="00F67540">
        <w:trPr>
          <w:trHeight w:hRule="exact" w:val="389"/>
        </w:trPr>
        <w:tc>
          <w:tcPr>
            <w:tcW w:w="4368" w:type="dxa"/>
          </w:tcPr>
          <w:p w14:paraId="400B8311" w14:textId="648FE307" w:rsidR="004D5E4A" w:rsidRPr="006F6C88" w:rsidRDefault="004D5E4A" w:rsidP="00505E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67" w:type="dxa"/>
            <w:gridSpan w:val="3"/>
          </w:tcPr>
          <w:p w14:paraId="14AFEF28" w14:textId="77777777" w:rsidR="004D5E4A" w:rsidRPr="006F6C88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3C768C0D" w14:textId="77777777" w:rsidR="004D5E4A" w:rsidRPr="006F6C88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0" w:type="dxa"/>
            <w:gridSpan w:val="3"/>
          </w:tcPr>
          <w:p w14:paraId="2AE7A33E" w14:textId="77777777" w:rsidR="004D5E4A" w:rsidRPr="006F6C88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988" w:rsidRPr="006F6C88" w14:paraId="00EA6E78" w14:textId="77777777" w:rsidTr="00F67540">
        <w:tc>
          <w:tcPr>
            <w:tcW w:w="4368" w:type="dxa"/>
          </w:tcPr>
          <w:p w14:paraId="0B12D7B4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6CE9C804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5FAB210F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32033F6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14:paraId="45763357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29C7BAD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28418B58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758B6D3B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A7792" w:rsidRPr="006F6C88" w14:paraId="26946D14" w14:textId="77777777" w:rsidTr="00F67540">
        <w:tc>
          <w:tcPr>
            <w:tcW w:w="4368" w:type="dxa"/>
          </w:tcPr>
          <w:p w14:paraId="3C9C92CA" w14:textId="53DC88FA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A77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5DB814C4" w14:textId="4B1653F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5" w:type="dxa"/>
          </w:tcPr>
          <w:p w14:paraId="7A019025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903DFB1" w14:textId="63A9E7C8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5" w:type="dxa"/>
          </w:tcPr>
          <w:p w14:paraId="14A953B5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FD0864" w14:textId="41603541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5" w:type="dxa"/>
          </w:tcPr>
          <w:p w14:paraId="0C37C2AB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233C188" w14:textId="6046C63A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A7792" w:rsidRPr="006F6C88" w14:paraId="40D04533" w14:textId="77777777" w:rsidTr="00F67540">
        <w:tc>
          <w:tcPr>
            <w:tcW w:w="4368" w:type="dxa"/>
          </w:tcPr>
          <w:p w14:paraId="2729569C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12" w:type="dxa"/>
            <w:gridSpan w:val="7"/>
          </w:tcPr>
          <w:p w14:paraId="77EC56F1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7792" w:rsidRPr="006F6C88" w14:paraId="4CAB1A69" w14:textId="77777777" w:rsidTr="00F67540">
        <w:tc>
          <w:tcPr>
            <w:tcW w:w="4368" w:type="dxa"/>
          </w:tcPr>
          <w:p w14:paraId="10FB93DE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1E645310" w14:textId="77777777" w:rsidR="006A7792" w:rsidRPr="006F6C88" w:rsidRDefault="006A7792" w:rsidP="000F6AC7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09D3551F" w14:textId="77777777" w:rsidR="006A7792" w:rsidRPr="006F6C88" w:rsidRDefault="006A7792" w:rsidP="006A779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0B75449B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2CD5A695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64656B" w14:textId="55353087" w:rsidR="006A7792" w:rsidRPr="00131197" w:rsidRDefault="00DC13C7" w:rsidP="00131197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85" w:type="dxa"/>
          </w:tcPr>
          <w:p w14:paraId="759371B1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347D7981" w14:textId="4F53B513" w:rsidR="006A7792" w:rsidRPr="006F6C88" w:rsidRDefault="006A7792" w:rsidP="006A7792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6A7792" w:rsidRPr="006F6C88" w14:paraId="2E6D0282" w14:textId="77777777" w:rsidTr="00F67540">
        <w:tc>
          <w:tcPr>
            <w:tcW w:w="4368" w:type="dxa"/>
          </w:tcPr>
          <w:p w14:paraId="5B211219" w14:textId="77777777" w:rsidR="006A7792" w:rsidRPr="006F6C88" w:rsidRDefault="006A7792" w:rsidP="00695D5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C02EC3" w14:textId="6DA1781B" w:rsidR="006A7792" w:rsidRPr="006F6C88" w:rsidRDefault="005255F1" w:rsidP="005C02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5,713</w:t>
            </w:r>
          </w:p>
        </w:tc>
        <w:tc>
          <w:tcPr>
            <w:tcW w:w="285" w:type="dxa"/>
            <w:shd w:val="clear" w:color="auto" w:fill="FFFFFF"/>
          </w:tcPr>
          <w:p w14:paraId="4DCEB4F9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/>
          </w:tcPr>
          <w:p w14:paraId="0E018EE6" w14:textId="6D86085D" w:rsidR="006A7792" w:rsidRPr="006F6C88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85" w:type="dxa"/>
            <w:shd w:val="clear" w:color="auto" w:fill="FFFFFF"/>
          </w:tcPr>
          <w:p w14:paraId="6CD3CA3F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1402B1AD" w14:textId="77777777" w:rsidR="006A7792" w:rsidRPr="006F6C88" w:rsidRDefault="006A7792" w:rsidP="000F6AC7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14:paraId="4666E4C8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FFFFFF"/>
          </w:tcPr>
          <w:p w14:paraId="7463A991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A7792" w:rsidRPr="006F6C88" w14:paraId="11181CC3" w14:textId="77777777" w:rsidTr="00F67540">
        <w:tc>
          <w:tcPr>
            <w:tcW w:w="4368" w:type="dxa"/>
          </w:tcPr>
          <w:p w14:paraId="2705FF2F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C1B6C44" w14:textId="2C30FB3D" w:rsidR="006A7792" w:rsidRPr="006F6C88" w:rsidRDefault="005255F1" w:rsidP="005C02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5,713</w:t>
            </w:r>
          </w:p>
        </w:tc>
        <w:tc>
          <w:tcPr>
            <w:tcW w:w="285" w:type="dxa"/>
            <w:shd w:val="clear" w:color="auto" w:fill="FFFFFF"/>
          </w:tcPr>
          <w:p w14:paraId="33153D67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0E163F2" w14:textId="591C0A63" w:rsidR="006A7792" w:rsidRPr="006F6C88" w:rsidRDefault="006A7792" w:rsidP="006A779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85" w:type="dxa"/>
            <w:shd w:val="clear" w:color="auto" w:fill="FFFFFF"/>
          </w:tcPr>
          <w:p w14:paraId="71C41859" w14:textId="77777777" w:rsidR="006A7792" w:rsidRPr="006F6C88" w:rsidRDefault="006A7792" w:rsidP="006A779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AE6FB95" w14:textId="5CCA87D6" w:rsidR="006A7792" w:rsidRPr="006F6C88" w:rsidRDefault="00DC13C7" w:rsidP="0013119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85" w:type="dxa"/>
            <w:shd w:val="clear" w:color="auto" w:fill="FFFFFF"/>
            <w:vAlign w:val="center"/>
          </w:tcPr>
          <w:p w14:paraId="5A4E304F" w14:textId="77777777" w:rsidR="006A7792" w:rsidRPr="006F6C88" w:rsidRDefault="006A7792" w:rsidP="006A7792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4A034D9" w14:textId="6F9828C4" w:rsidR="006A7792" w:rsidRPr="006F6C88" w:rsidRDefault="006A7792" w:rsidP="006A779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</w:tr>
    </w:tbl>
    <w:p w14:paraId="4E40953F" w14:textId="10D734EF" w:rsidR="000744C3" w:rsidRDefault="000744C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991"/>
        <w:gridCol w:w="285"/>
        <w:gridCol w:w="991"/>
        <w:gridCol w:w="285"/>
        <w:gridCol w:w="992"/>
        <w:gridCol w:w="285"/>
        <w:gridCol w:w="983"/>
      </w:tblGrid>
      <w:tr w:rsidR="006B47C9" w:rsidRPr="006F6C88" w14:paraId="06CA75A6" w14:textId="77777777" w:rsidTr="0074173D">
        <w:trPr>
          <w:trHeight w:hRule="exact" w:val="389"/>
        </w:trPr>
        <w:tc>
          <w:tcPr>
            <w:tcW w:w="4368" w:type="dxa"/>
          </w:tcPr>
          <w:p w14:paraId="24B6629E" w14:textId="77777777" w:rsidR="006B47C9" w:rsidRPr="006F6C88" w:rsidRDefault="006B47C9" w:rsidP="007417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67" w:type="dxa"/>
            <w:gridSpan w:val="3"/>
          </w:tcPr>
          <w:p w14:paraId="03F213D4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78EF69FA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0" w:type="dxa"/>
            <w:gridSpan w:val="3"/>
          </w:tcPr>
          <w:p w14:paraId="13C1A458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47C9" w:rsidRPr="006F6C88" w14:paraId="72B12BED" w14:textId="77777777" w:rsidTr="0074173D">
        <w:tc>
          <w:tcPr>
            <w:tcW w:w="4368" w:type="dxa"/>
          </w:tcPr>
          <w:p w14:paraId="20102531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266F9202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21411BF6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9DA7FE9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14:paraId="2E69FBCA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2ED4EAC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54EFF19A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41487FA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B47C9" w:rsidRPr="006F6C88" w14:paraId="5E4B5048" w14:textId="77777777" w:rsidTr="0074173D">
        <w:tc>
          <w:tcPr>
            <w:tcW w:w="4368" w:type="dxa"/>
          </w:tcPr>
          <w:p w14:paraId="11EF2673" w14:textId="036D4F7D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1EA2CD4A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5" w:type="dxa"/>
          </w:tcPr>
          <w:p w14:paraId="66AA5C9B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0AFA683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5" w:type="dxa"/>
          </w:tcPr>
          <w:p w14:paraId="5D93C143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86A00BC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5" w:type="dxa"/>
          </w:tcPr>
          <w:p w14:paraId="65AAD428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6599F4A5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B47C9" w:rsidRPr="006F6C88" w14:paraId="018C04D1" w14:textId="77777777" w:rsidTr="0074173D">
        <w:tc>
          <w:tcPr>
            <w:tcW w:w="4368" w:type="dxa"/>
          </w:tcPr>
          <w:p w14:paraId="0A53BB0B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12" w:type="dxa"/>
            <w:gridSpan w:val="7"/>
          </w:tcPr>
          <w:p w14:paraId="493B4327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47C9" w:rsidRPr="006F6C88" w14:paraId="094C3623" w14:textId="77777777" w:rsidTr="00B137A4">
        <w:tc>
          <w:tcPr>
            <w:tcW w:w="4368" w:type="dxa"/>
          </w:tcPr>
          <w:p w14:paraId="00588770" w14:textId="77777777" w:rsidR="006B47C9" w:rsidRPr="006F6C88" w:rsidRDefault="006B47C9" w:rsidP="0074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5F508F7B" w14:textId="6D1927AC" w:rsidR="006B47C9" w:rsidRPr="006F6C88" w:rsidRDefault="0020729B" w:rsidP="006245C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2,764</w:t>
            </w:r>
          </w:p>
        </w:tc>
        <w:tc>
          <w:tcPr>
            <w:tcW w:w="285" w:type="dxa"/>
            <w:shd w:val="clear" w:color="auto" w:fill="FFFFFF"/>
          </w:tcPr>
          <w:p w14:paraId="309D3994" w14:textId="77777777" w:rsidR="006B47C9" w:rsidRPr="006F6C88" w:rsidRDefault="006B47C9" w:rsidP="0074173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FFFFFF"/>
          </w:tcPr>
          <w:p w14:paraId="1AB6A71A" w14:textId="2125C1C2" w:rsidR="006B47C9" w:rsidRPr="006F6C88" w:rsidRDefault="00746EF2" w:rsidP="0074173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3,186</w:t>
            </w:r>
          </w:p>
        </w:tc>
        <w:tc>
          <w:tcPr>
            <w:tcW w:w="285" w:type="dxa"/>
            <w:shd w:val="clear" w:color="auto" w:fill="FFFFFF"/>
          </w:tcPr>
          <w:p w14:paraId="6C355D18" w14:textId="77777777" w:rsidR="006B47C9" w:rsidRPr="006F6C88" w:rsidRDefault="006B47C9" w:rsidP="0074173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14:paraId="56415AF4" w14:textId="77777777" w:rsidR="006B47C9" w:rsidRPr="006F6C88" w:rsidRDefault="006B47C9" w:rsidP="0074173D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14:paraId="244B1896" w14:textId="77777777" w:rsidR="006B47C9" w:rsidRPr="006F6C88" w:rsidRDefault="006B47C9" w:rsidP="0074173D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FFFFFF"/>
          </w:tcPr>
          <w:p w14:paraId="6FFAF314" w14:textId="77777777" w:rsidR="006B47C9" w:rsidRPr="006F6C88" w:rsidRDefault="006B47C9" w:rsidP="0074173D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8C2D01B" w14:textId="77777777" w:rsidR="006B47C9" w:rsidRDefault="006B47C9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88"/>
        <w:gridCol w:w="234"/>
        <w:gridCol w:w="1024"/>
        <w:gridCol w:w="236"/>
        <w:gridCol w:w="1026"/>
        <w:gridCol w:w="235"/>
        <w:gridCol w:w="936"/>
        <w:gridCol w:w="235"/>
        <w:gridCol w:w="951"/>
        <w:gridCol w:w="235"/>
        <w:gridCol w:w="1024"/>
      </w:tblGrid>
      <w:tr w:rsidR="00F909A8" w:rsidRPr="006F6C88" w14:paraId="1D501AF3" w14:textId="77777777" w:rsidTr="00271BB9">
        <w:trPr>
          <w:tblHeader/>
        </w:trPr>
        <w:tc>
          <w:tcPr>
            <w:tcW w:w="2070" w:type="dxa"/>
          </w:tcPr>
          <w:p w14:paraId="38A16663" w14:textId="0F81C0FE" w:rsidR="00F909A8" w:rsidRPr="006F6C88" w:rsidRDefault="00F909A8" w:rsidP="000A3D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22E1BBB5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8EADD2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14:paraId="753214A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3DD7" w:rsidRPr="006F6C88" w14:paraId="52106FD6" w14:textId="77777777" w:rsidTr="00271BB9">
        <w:trPr>
          <w:tblHeader/>
        </w:trPr>
        <w:tc>
          <w:tcPr>
            <w:tcW w:w="2070" w:type="dxa"/>
            <w:shd w:val="clear" w:color="auto" w:fill="auto"/>
          </w:tcPr>
          <w:p w14:paraId="2526978C" w14:textId="41713416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90A356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BD6ED0A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F506776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DA210D7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359F4F4" w14:textId="1D6CBA9C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16F229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454C73E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36C5FC8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A32F5B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5C9CA2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5F1E63D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C1AA7E0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5A6FD8F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5A5834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EF6831A" w14:textId="1BDE8409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0A3DD7" w:rsidRPr="006F6C88" w14:paraId="7E7A70AE" w14:textId="77777777" w:rsidTr="00271BB9">
        <w:trPr>
          <w:tblHeader/>
        </w:trPr>
        <w:tc>
          <w:tcPr>
            <w:tcW w:w="2070" w:type="dxa"/>
            <w:vAlign w:val="bottom"/>
          </w:tcPr>
          <w:p w14:paraId="5B9F3417" w14:textId="7B8269D5" w:rsidR="000A3DD7" w:rsidRPr="0072152E" w:rsidRDefault="0072152E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15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88" w:type="dxa"/>
            <w:vAlign w:val="bottom"/>
          </w:tcPr>
          <w:p w14:paraId="059E3DE9" w14:textId="37AB63E5" w:rsidR="000A3DD7" w:rsidRPr="006F6C88" w:rsidRDefault="00B936F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vAlign w:val="bottom"/>
          </w:tcPr>
          <w:p w14:paraId="22B9C82C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41001F" w14:textId="3073ADD4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936F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74AE91AE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vAlign w:val="bottom"/>
          </w:tcPr>
          <w:p w14:paraId="6817BA0B" w14:textId="127769E8" w:rsidR="000A3DD7" w:rsidRPr="006F6C88" w:rsidRDefault="00B936F0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  <w:vAlign w:val="bottom"/>
          </w:tcPr>
          <w:p w14:paraId="71491F52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1D437923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08B005E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2F99E905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E8D3A9C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B0E4BB0" w14:textId="1A04B08A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936F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A3DD7" w:rsidRPr="006F6C88" w14:paraId="7F264FD1" w14:textId="77777777" w:rsidTr="00271BB9">
        <w:trPr>
          <w:tblHeader/>
        </w:trPr>
        <w:tc>
          <w:tcPr>
            <w:tcW w:w="2070" w:type="dxa"/>
          </w:tcPr>
          <w:p w14:paraId="3A41C9EF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6" w:type="dxa"/>
            <w:gridSpan w:val="3"/>
          </w:tcPr>
          <w:p w14:paraId="08ECA015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8C5F954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14:paraId="5DFAF217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7792" w:rsidRPr="006F6C88" w14:paraId="084D8C5E" w14:textId="77777777" w:rsidTr="00271BB9">
        <w:tc>
          <w:tcPr>
            <w:tcW w:w="2070" w:type="dxa"/>
          </w:tcPr>
          <w:p w14:paraId="11665A63" w14:textId="3B178D91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ชำระคืนเมื่อทวงถาม</w:t>
            </w:r>
          </w:p>
        </w:tc>
        <w:tc>
          <w:tcPr>
            <w:tcW w:w="2246" w:type="dxa"/>
            <w:gridSpan w:val="3"/>
          </w:tcPr>
          <w:p w14:paraId="1EA62F74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877446A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14:paraId="42887717" w14:textId="77777777" w:rsidR="006A7792" w:rsidRPr="006F6C88" w:rsidRDefault="006A7792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93519" w:rsidRPr="006F6C88" w14:paraId="18E59E8F" w14:textId="77777777" w:rsidTr="006A7792">
        <w:tc>
          <w:tcPr>
            <w:tcW w:w="2070" w:type="dxa"/>
          </w:tcPr>
          <w:p w14:paraId="755EDC27" w14:textId="77777777" w:rsidR="00B93519" w:rsidRPr="006F6C88" w:rsidRDefault="00B93519" w:rsidP="00B9351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88" w:type="dxa"/>
          </w:tcPr>
          <w:p w14:paraId="5330C006" w14:textId="77777777" w:rsidR="00B93519" w:rsidRPr="006F6C88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4" w:type="dxa"/>
          </w:tcPr>
          <w:p w14:paraId="104389C3" w14:textId="77777777" w:rsidR="00B93519" w:rsidRPr="006F6C88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0A08C0AE" w14:textId="2A68256E" w:rsidR="00B93519" w:rsidRPr="008E06FA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6" w:type="dxa"/>
          </w:tcPr>
          <w:p w14:paraId="0CD48797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50625E0F" w14:textId="77777777" w:rsidR="00B93519" w:rsidRPr="008E06FA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35" w:type="dxa"/>
          </w:tcPr>
          <w:p w14:paraId="68BF33BF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A311F79" w14:textId="219ECCB0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9912CD1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717108D1" w14:textId="641F3BA0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86C314A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9ABA500" w14:textId="61B46FC9" w:rsidR="00B93519" w:rsidRPr="008E06FA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E35EC6" w:rsidRPr="006F6C88" w14:paraId="7E9AC8BD" w14:textId="77777777" w:rsidTr="00E35EC6">
        <w:tc>
          <w:tcPr>
            <w:tcW w:w="2070" w:type="dxa"/>
          </w:tcPr>
          <w:p w14:paraId="5E484998" w14:textId="77777777" w:rsidR="00E35EC6" w:rsidRPr="006F6C88" w:rsidRDefault="00E35EC6" w:rsidP="00B9351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163C3173" w14:textId="77777777" w:rsidR="00E35EC6" w:rsidRPr="006F6C88" w:rsidRDefault="00E35EC6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E41CB77" w14:textId="77777777" w:rsidR="00E35EC6" w:rsidRPr="006F6C88" w:rsidRDefault="00E35EC6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5D276108" w14:textId="77777777" w:rsidR="00E35EC6" w:rsidRPr="006F6C88" w:rsidRDefault="00E35EC6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C250B7" w14:textId="77777777" w:rsidR="00E35EC6" w:rsidRPr="008E06FA" w:rsidRDefault="00E35EC6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B9F4A09" w14:textId="77777777" w:rsidR="00E35EC6" w:rsidRPr="008E06FA" w:rsidRDefault="00E35EC6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8E7EEAC" w14:textId="77777777" w:rsidR="00E35EC6" w:rsidRPr="008E06FA" w:rsidRDefault="00E35EC6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4BC0731" w14:textId="77777777" w:rsidR="00E35EC6" w:rsidRDefault="00E35EC6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C6C99F3" w14:textId="77777777" w:rsidR="00E35EC6" w:rsidRPr="008E06FA" w:rsidRDefault="00E35EC6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2D5ACD21" w14:textId="77777777" w:rsidR="00E35EC6" w:rsidRDefault="00E35EC6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F7C3A44" w14:textId="77777777" w:rsidR="00E35EC6" w:rsidRPr="008E06FA" w:rsidRDefault="00E35EC6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D3FCED" w14:textId="77777777" w:rsidR="00E35EC6" w:rsidRPr="008E06FA" w:rsidRDefault="00E35EC6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519" w:rsidRPr="006F6C88" w14:paraId="3809A515" w14:textId="77777777" w:rsidTr="006A7792">
        <w:tc>
          <w:tcPr>
            <w:tcW w:w="2070" w:type="dxa"/>
          </w:tcPr>
          <w:p w14:paraId="14F0F396" w14:textId="18D79B91" w:rsidR="00B93519" w:rsidRPr="006F6C88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D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988" w:type="dxa"/>
          </w:tcPr>
          <w:p w14:paraId="7ABD78B6" w14:textId="77777777" w:rsidR="00B93519" w:rsidRPr="006F6C88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</w:tcPr>
          <w:p w14:paraId="51CCD94C" w14:textId="77777777" w:rsidR="00B93519" w:rsidRPr="006F6C88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4" w:type="dxa"/>
          </w:tcPr>
          <w:p w14:paraId="3AB92A20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91EE94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357AA59E" w14:textId="77777777" w:rsidR="00B93519" w:rsidRPr="008E06FA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3D306FFF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06455C10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2DE97DCC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</w:tcPr>
          <w:p w14:paraId="718BC67C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1A4A78E9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0D51D8" w14:textId="77777777" w:rsidR="00B93519" w:rsidRPr="008E06FA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3519" w:rsidRPr="006F6C88" w14:paraId="2716979D" w14:textId="77777777" w:rsidTr="006A7792">
        <w:tc>
          <w:tcPr>
            <w:tcW w:w="2070" w:type="dxa"/>
          </w:tcPr>
          <w:p w14:paraId="0F2E0666" w14:textId="2277BBBB" w:rsidR="00B93519" w:rsidRPr="006F6C88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5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6365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88" w:type="dxa"/>
            <w:shd w:val="clear" w:color="auto" w:fill="auto"/>
          </w:tcPr>
          <w:p w14:paraId="73B8286E" w14:textId="53A07087" w:rsidR="00B93519" w:rsidRPr="006F6C88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A7792">
              <w:rPr>
                <w:rFonts w:asciiTheme="majorBidi" w:hAnsiTheme="majorBidi" w:cstheme="majorBidi"/>
                <w:sz w:val="28"/>
                <w:szCs w:val="28"/>
              </w:rPr>
              <w:t>3.37</w:t>
            </w:r>
          </w:p>
        </w:tc>
        <w:tc>
          <w:tcPr>
            <w:tcW w:w="234" w:type="dxa"/>
          </w:tcPr>
          <w:p w14:paraId="7AF3F8B2" w14:textId="77777777" w:rsidR="00B93519" w:rsidRPr="006F6C88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4" w:type="dxa"/>
          </w:tcPr>
          <w:p w14:paraId="7C98C4DD" w14:textId="51806839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7792">
              <w:rPr>
                <w:rFonts w:asciiTheme="majorBidi" w:hAnsiTheme="majorBidi" w:cstheme="majorBidi"/>
                <w:sz w:val="28"/>
                <w:szCs w:val="28"/>
              </w:rPr>
              <w:t>3.37</w:t>
            </w:r>
          </w:p>
        </w:tc>
        <w:tc>
          <w:tcPr>
            <w:tcW w:w="236" w:type="dxa"/>
          </w:tcPr>
          <w:p w14:paraId="0BC54A66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2AC3E520" w14:textId="5BA1CA7F" w:rsidR="00B93519" w:rsidRPr="004D1399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1399"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  <w:tc>
          <w:tcPr>
            <w:tcW w:w="235" w:type="dxa"/>
          </w:tcPr>
          <w:p w14:paraId="3839CDB3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1C951409" w14:textId="3465925C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E2E661A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</w:tcPr>
          <w:p w14:paraId="750FBC33" w14:textId="37ACAE29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77B3D8AD" w14:textId="77777777" w:rsidR="00B93519" w:rsidRPr="008E06FA" w:rsidRDefault="00B93519" w:rsidP="00B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98C5145" w14:textId="00810CF5" w:rsidR="00B93519" w:rsidRPr="008E06FA" w:rsidRDefault="00B93519" w:rsidP="00B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1399"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</w:tr>
    </w:tbl>
    <w:p w14:paraId="13ECDE1D" w14:textId="77777777" w:rsidR="005C7C9F" w:rsidRDefault="005C7C9F" w:rsidP="005C7C9F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4F76184" w14:textId="32E4F08B" w:rsidR="000744C3" w:rsidRDefault="00F92D8A" w:rsidP="00F92D8A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92D8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ลูกหนี้การค้า</w:t>
      </w:r>
    </w:p>
    <w:p w14:paraId="14BA5079" w14:textId="4AADEF53" w:rsidR="00FA67F4" w:rsidRPr="00FA67F4" w:rsidRDefault="00FA67F4" w:rsidP="00FA67F4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082"/>
        <w:gridCol w:w="180"/>
        <w:gridCol w:w="1260"/>
      </w:tblGrid>
      <w:tr w:rsidR="00A40612" w:rsidRPr="00FA67F4" w14:paraId="727EDFE4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4F28175" w14:textId="29799B8A" w:rsidR="00FA67F4" w:rsidRPr="00FA67F4" w:rsidRDefault="00FA67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65D18C1" w14:textId="3042CD24" w:rsidR="00FA67F4" w:rsidRPr="00FA67F4" w:rsidRDefault="00FA67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2C8B873F" w14:textId="77777777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7FD03B46" w14:textId="69801AF2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A40612" w:rsidRPr="00FA67F4" w14:paraId="3E3E15D4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8602A96" w14:textId="19516008" w:rsidR="00FA67F4" w:rsidRPr="00FA67F4" w:rsidRDefault="00FA67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A67F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  <w:hideMark/>
          </w:tcPr>
          <w:p w14:paraId="5655F9B1" w14:textId="77777777" w:rsidR="00A40612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31 </w:t>
            </w:r>
            <w:r w:rsidRPr="006F4137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มีนาคม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</w:p>
          <w:p w14:paraId="6C4E809A" w14:textId="4C117F85" w:rsidR="00FA67F4" w:rsidRPr="006F4137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AA8720F" w14:textId="77777777" w:rsidR="00FA67F4" w:rsidRPr="006F4137" w:rsidRDefault="00FA67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A1AF611" w14:textId="77777777" w:rsidR="00A40612" w:rsidRDefault="00FA67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31 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  <w:p w14:paraId="4B2C6252" w14:textId="3B58D61D" w:rsidR="00FA67F4" w:rsidRPr="006F4137" w:rsidRDefault="00FA67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00C4B876" w14:textId="77777777" w:rsidR="00FA67F4" w:rsidRPr="006F4137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6CF997F0" w14:textId="77777777" w:rsidR="00A40612" w:rsidRDefault="00FA67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413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F413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  <w:r w:rsidRPr="006F413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</w:p>
          <w:p w14:paraId="15E54416" w14:textId="575EDAB8" w:rsidR="00FA67F4" w:rsidRPr="006F4137" w:rsidRDefault="00FA67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771C2D5" w14:textId="77777777" w:rsidR="00FA67F4" w:rsidRPr="006F4137" w:rsidRDefault="00FA67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AC91D1E" w14:textId="77777777" w:rsidR="00A40612" w:rsidRDefault="00FA67F4" w:rsidP="006F413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31 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  <w:p w14:paraId="024C2542" w14:textId="3E46BCE3" w:rsidR="00FA67F4" w:rsidRPr="006F4137" w:rsidRDefault="00FA67F4" w:rsidP="006F413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</w:tr>
      <w:tr w:rsidR="00A40612" w:rsidRPr="00FA67F4" w14:paraId="7BC0FA91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ED834BA" w14:textId="77777777" w:rsidR="00FA67F4" w:rsidRPr="00FA67F4" w:rsidRDefault="00FA67F4">
            <w:pPr>
              <w:rPr>
                <w:rFonts w:asciiTheme="majorBidi" w:hAnsiTheme="majorBidi" w:cstheme="majorBidi"/>
                <w:b/>
                <w:sz w:val="28"/>
                <w:szCs w:val="28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76BC066" w14:textId="591B8326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A67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A67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91C2F" w:rsidRPr="00FA67F4" w14:paraId="31590F72" w14:textId="77777777" w:rsidTr="00E73050">
        <w:trPr>
          <w:cantSplit/>
        </w:trPr>
        <w:tc>
          <w:tcPr>
            <w:tcW w:w="3960" w:type="dxa"/>
            <w:hideMark/>
          </w:tcPr>
          <w:p w14:paraId="35599412" w14:textId="77777777" w:rsidR="00891C2F" w:rsidRPr="006F4137" w:rsidRDefault="00891C2F" w:rsidP="00891C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8925912" w14:textId="5E19D06B" w:rsidR="00891C2F" w:rsidRPr="00FA67F4" w:rsidRDefault="00891C2F" w:rsidP="00891C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296,095</w:t>
            </w:r>
          </w:p>
        </w:tc>
        <w:tc>
          <w:tcPr>
            <w:tcW w:w="180" w:type="dxa"/>
          </w:tcPr>
          <w:p w14:paraId="316FDBE9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4415A" w14:textId="4664D26F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224,365</w:t>
            </w:r>
          </w:p>
        </w:tc>
        <w:tc>
          <w:tcPr>
            <w:tcW w:w="178" w:type="dxa"/>
          </w:tcPr>
          <w:p w14:paraId="5A5BED04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A08BB2" w14:textId="001D7636" w:rsidR="00891C2F" w:rsidRPr="00356F35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11BEBF5" w14:textId="77777777" w:rsidR="00891C2F" w:rsidRPr="00FA67F4" w:rsidRDefault="00891C2F" w:rsidP="00891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37C3A2" w14:textId="3BDD586A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62,502</w:t>
            </w:r>
          </w:p>
        </w:tc>
      </w:tr>
      <w:tr w:rsidR="00891C2F" w:rsidRPr="00FA67F4" w14:paraId="532790CE" w14:textId="77777777" w:rsidTr="00E73050">
        <w:trPr>
          <w:cantSplit/>
        </w:trPr>
        <w:tc>
          <w:tcPr>
            <w:tcW w:w="3960" w:type="dxa"/>
            <w:hideMark/>
          </w:tcPr>
          <w:p w14:paraId="40B249FA" w14:textId="77777777" w:rsidR="00891C2F" w:rsidRPr="006F4137" w:rsidRDefault="00891C2F" w:rsidP="00891C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CCD331" w14:textId="77777777" w:rsidR="00891C2F" w:rsidRPr="00FA67F4" w:rsidRDefault="00891C2F" w:rsidP="00891C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EAA55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96D2C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8E1935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A69F97E" w14:textId="77777777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953E8C" w14:textId="77777777" w:rsidR="00891C2F" w:rsidRPr="00FA67F4" w:rsidRDefault="00891C2F" w:rsidP="00891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D70A7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C2F" w:rsidRPr="00FA67F4" w14:paraId="5EC2460D" w14:textId="77777777" w:rsidTr="00E73050">
        <w:trPr>
          <w:cantSplit/>
        </w:trPr>
        <w:tc>
          <w:tcPr>
            <w:tcW w:w="3960" w:type="dxa"/>
            <w:hideMark/>
          </w:tcPr>
          <w:p w14:paraId="2FEB1C62" w14:textId="77777777" w:rsidR="00891C2F" w:rsidRPr="006F4137" w:rsidRDefault="00891C2F" w:rsidP="00891C2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1 - 30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69ACA481" w14:textId="30CCA6C4" w:rsidR="00891C2F" w:rsidRPr="00FA67F4" w:rsidRDefault="00891C2F" w:rsidP="00891C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12,789</w:t>
            </w:r>
          </w:p>
        </w:tc>
        <w:tc>
          <w:tcPr>
            <w:tcW w:w="180" w:type="dxa"/>
          </w:tcPr>
          <w:p w14:paraId="1F2FDEF4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8F44F" w14:textId="396693C8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18,517</w:t>
            </w:r>
          </w:p>
        </w:tc>
        <w:tc>
          <w:tcPr>
            <w:tcW w:w="178" w:type="dxa"/>
          </w:tcPr>
          <w:p w14:paraId="431140FB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7F6C590" w14:textId="504C15D9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17,643</w:t>
            </w:r>
          </w:p>
        </w:tc>
        <w:tc>
          <w:tcPr>
            <w:tcW w:w="180" w:type="dxa"/>
          </w:tcPr>
          <w:p w14:paraId="2105D9C4" w14:textId="77777777" w:rsidR="00891C2F" w:rsidRPr="00FA67F4" w:rsidRDefault="00891C2F" w:rsidP="00891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7FED5F" w14:textId="4C8D7C7C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</w:tr>
      <w:tr w:rsidR="00891C2F" w:rsidRPr="00FA67F4" w14:paraId="53D88732" w14:textId="77777777" w:rsidTr="00E73050">
        <w:trPr>
          <w:cantSplit/>
        </w:trPr>
        <w:tc>
          <w:tcPr>
            <w:tcW w:w="3960" w:type="dxa"/>
            <w:hideMark/>
          </w:tcPr>
          <w:p w14:paraId="5E065A54" w14:textId="77777777" w:rsidR="00891C2F" w:rsidRPr="006F4137" w:rsidRDefault="00891C2F" w:rsidP="00891C2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31 - 60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34C44127" w14:textId="4A0EB706" w:rsidR="00891C2F" w:rsidRPr="00FA67F4" w:rsidRDefault="00891C2F" w:rsidP="00891C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80" w:type="dxa"/>
          </w:tcPr>
          <w:p w14:paraId="68043993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21B664" w14:textId="4C88FEB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78" w:type="dxa"/>
          </w:tcPr>
          <w:p w14:paraId="795EC2B6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360BCA6" w14:textId="3E44CEAD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3201F2" w14:textId="77777777" w:rsidR="00891C2F" w:rsidRPr="00FA67F4" w:rsidRDefault="00891C2F" w:rsidP="00891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81925B" w14:textId="341FE1AC" w:rsidR="00891C2F" w:rsidRPr="00FA67F4" w:rsidRDefault="00891C2F" w:rsidP="00891C2F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1C2F" w:rsidRPr="00FA67F4" w14:paraId="6CC1F4E2" w14:textId="77777777" w:rsidTr="00E73050">
        <w:trPr>
          <w:cantSplit/>
        </w:trPr>
        <w:tc>
          <w:tcPr>
            <w:tcW w:w="3960" w:type="dxa"/>
            <w:hideMark/>
          </w:tcPr>
          <w:p w14:paraId="34C776B6" w14:textId="77777777" w:rsidR="00891C2F" w:rsidRPr="006F4137" w:rsidRDefault="00891C2F" w:rsidP="00891C2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61 - 90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6321ED05" w14:textId="2079251D" w:rsidR="00891C2F" w:rsidRPr="00FA67F4" w:rsidRDefault="00891C2F" w:rsidP="00891C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80" w:type="dxa"/>
          </w:tcPr>
          <w:p w14:paraId="278ECEE8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A457F3" w14:textId="315C0A24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78" w:type="dxa"/>
          </w:tcPr>
          <w:p w14:paraId="37CECB90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641554" w14:textId="70B9A454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92EBF8" w14:textId="77777777" w:rsidR="00891C2F" w:rsidRPr="00FA67F4" w:rsidRDefault="00891C2F" w:rsidP="00891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734243" w14:textId="06D2A42D" w:rsidR="00891C2F" w:rsidRPr="00FA67F4" w:rsidRDefault="00891C2F" w:rsidP="00891C2F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1C2F" w:rsidRPr="00FA67F4" w14:paraId="3BE6E658" w14:textId="77777777" w:rsidTr="00E73050">
        <w:trPr>
          <w:cantSplit/>
        </w:trPr>
        <w:tc>
          <w:tcPr>
            <w:tcW w:w="3960" w:type="dxa"/>
            <w:hideMark/>
          </w:tcPr>
          <w:p w14:paraId="67DC60BC" w14:textId="77777777" w:rsidR="00891C2F" w:rsidRPr="006F4137" w:rsidRDefault="00891C2F" w:rsidP="00891C2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6F413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7F606" w14:textId="73D450A9" w:rsidR="00891C2F" w:rsidRPr="00FA67F4" w:rsidRDefault="00891C2F" w:rsidP="00891C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4,433</w:t>
            </w:r>
          </w:p>
        </w:tc>
        <w:tc>
          <w:tcPr>
            <w:tcW w:w="180" w:type="dxa"/>
          </w:tcPr>
          <w:p w14:paraId="712602F8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CC62C" w14:textId="503A4E16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4,681</w:t>
            </w:r>
          </w:p>
        </w:tc>
        <w:tc>
          <w:tcPr>
            <w:tcW w:w="178" w:type="dxa"/>
          </w:tcPr>
          <w:p w14:paraId="4E5B7D58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4805F" w14:textId="1CE2106C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1D8977" w14:textId="77777777" w:rsidR="00891C2F" w:rsidRPr="00FA67F4" w:rsidRDefault="00891C2F" w:rsidP="00891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F629D" w14:textId="0EB87E7B" w:rsidR="00891C2F" w:rsidRPr="00FA67F4" w:rsidRDefault="00891C2F" w:rsidP="00891C2F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1C2F" w:rsidRPr="00FA67F4" w14:paraId="12077F9B" w14:textId="77777777" w:rsidTr="00E73050">
        <w:trPr>
          <w:cantSplit/>
        </w:trPr>
        <w:tc>
          <w:tcPr>
            <w:tcW w:w="3960" w:type="dxa"/>
            <w:hideMark/>
          </w:tcPr>
          <w:p w14:paraId="241F987C" w14:textId="77777777" w:rsidR="00891C2F" w:rsidRPr="006F4137" w:rsidRDefault="00891C2F" w:rsidP="00891C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990B4" w14:textId="4DBFC4B1" w:rsidR="00891C2F" w:rsidRPr="00FA67F4" w:rsidRDefault="00891C2F" w:rsidP="00891C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313,626</w:t>
            </w:r>
          </w:p>
        </w:tc>
        <w:tc>
          <w:tcPr>
            <w:tcW w:w="180" w:type="dxa"/>
          </w:tcPr>
          <w:p w14:paraId="34A14A6B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0BC9F" w14:textId="11EB0049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248,005</w:t>
            </w:r>
          </w:p>
        </w:tc>
        <w:tc>
          <w:tcPr>
            <w:tcW w:w="178" w:type="dxa"/>
          </w:tcPr>
          <w:p w14:paraId="5940D9C1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EB195" w14:textId="696D0A7A" w:rsidR="00891C2F" w:rsidRPr="00166D66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46,608</w:t>
            </w:r>
          </w:p>
        </w:tc>
        <w:tc>
          <w:tcPr>
            <w:tcW w:w="180" w:type="dxa"/>
          </w:tcPr>
          <w:p w14:paraId="0B1F6D42" w14:textId="77777777" w:rsidR="00891C2F" w:rsidRPr="00FA67F4" w:rsidRDefault="00891C2F" w:rsidP="00891C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F456E" w14:textId="5DE7152E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</w:tr>
      <w:tr w:rsidR="00891C2F" w:rsidRPr="00FA67F4" w14:paraId="6785A022" w14:textId="77777777" w:rsidTr="00E73050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6D099BEC" w14:textId="77777777" w:rsidR="00891C2F" w:rsidRPr="006F4137" w:rsidRDefault="00891C2F" w:rsidP="00891C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4B70D56" w14:textId="080CF335" w:rsidR="00891C2F" w:rsidRPr="006F4137" w:rsidRDefault="00891C2F" w:rsidP="00891C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58A48" w14:textId="77777777" w:rsidR="00891C2F" w:rsidRDefault="00891C2F" w:rsidP="0089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8786A4" w14:textId="5C97C55F" w:rsidR="00891C2F" w:rsidRPr="00DC13C7" w:rsidRDefault="00891C2F" w:rsidP="0089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(1,312)</w:t>
            </w:r>
          </w:p>
        </w:tc>
        <w:tc>
          <w:tcPr>
            <w:tcW w:w="180" w:type="dxa"/>
            <w:vAlign w:val="bottom"/>
          </w:tcPr>
          <w:p w14:paraId="134518B9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79137" w14:textId="77777777" w:rsidR="00891C2F" w:rsidRDefault="00891C2F" w:rsidP="0089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D22E32" w14:textId="4B4AA93F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(1,351)</w:t>
            </w:r>
          </w:p>
        </w:tc>
        <w:tc>
          <w:tcPr>
            <w:tcW w:w="178" w:type="dxa"/>
            <w:vAlign w:val="bottom"/>
          </w:tcPr>
          <w:p w14:paraId="06432ED3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81564" w14:textId="7A769176" w:rsidR="00891C2F" w:rsidRPr="00166D66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6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0974C4" w14:textId="77777777" w:rsidR="00891C2F" w:rsidRPr="00FA67F4" w:rsidRDefault="00891C2F" w:rsidP="00891C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2F90D49" w14:textId="77777777" w:rsidR="00891C2F" w:rsidRDefault="00891C2F" w:rsidP="0089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D1826F" w14:textId="077F8D41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1C2F" w:rsidRPr="00FA67F4" w14:paraId="4E3EE93A" w14:textId="77777777" w:rsidTr="00E73050">
        <w:trPr>
          <w:cantSplit/>
        </w:trPr>
        <w:tc>
          <w:tcPr>
            <w:tcW w:w="3960" w:type="dxa"/>
            <w:hideMark/>
          </w:tcPr>
          <w:p w14:paraId="0C5D20F4" w14:textId="77777777" w:rsidR="00891C2F" w:rsidRPr="006F4137" w:rsidRDefault="00891C2F" w:rsidP="00891C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5F9FE" w14:textId="5C426646" w:rsidR="00891C2F" w:rsidRPr="001C09ED" w:rsidRDefault="00891C2F" w:rsidP="00891C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312,31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5147ECF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196A8" w14:textId="144DE7FF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246,654</w:t>
            </w:r>
          </w:p>
        </w:tc>
        <w:tc>
          <w:tcPr>
            <w:tcW w:w="178" w:type="dxa"/>
          </w:tcPr>
          <w:p w14:paraId="3B0D5B23" w14:textId="77777777" w:rsidR="00891C2F" w:rsidRPr="00FA67F4" w:rsidRDefault="00891C2F" w:rsidP="00891C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E18B9" w14:textId="47DCB4E3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46,608</w:t>
            </w:r>
          </w:p>
        </w:tc>
        <w:tc>
          <w:tcPr>
            <w:tcW w:w="180" w:type="dxa"/>
          </w:tcPr>
          <w:p w14:paraId="3CB71DDD" w14:textId="77777777" w:rsidR="00891C2F" w:rsidRPr="00FA67F4" w:rsidRDefault="00891C2F" w:rsidP="00891C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8018B03" w14:textId="06E035AE" w:rsidR="00891C2F" w:rsidRPr="00FA67F4" w:rsidRDefault="00891C2F" w:rsidP="00891C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</w:tr>
    </w:tbl>
    <w:p w14:paraId="5E862891" w14:textId="77777777" w:rsidR="00FA67F4" w:rsidRPr="00FA67F4" w:rsidRDefault="00FA67F4" w:rsidP="00FA67F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0DC313EE" w14:textId="77777777" w:rsidR="00FA67F4" w:rsidRPr="00F92D8A" w:rsidRDefault="00FA67F4" w:rsidP="00FA67F4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53CECEFB" w14:textId="77777777" w:rsidR="0072152E" w:rsidRDefault="0072152E" w:rsidP="001975BD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6DF13CC" w14:textId="151F565D" w:rsidR="0072152E" w:rsidRPr="006F6C88" w:rsidRDefault="0072152E" w:rsidP="001975BD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72152E" w:rsidRPr="006F6C88" w:rsidSect="001C41B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4"/>
          <w:cols w:space="708"/>
          <w:docGrid w:linePitch="360"/>
        </w:sectPr>
      </w:pPr>
    </w:p>
    <w:p w14:paraId="2B94ABA2" w14:textId="5A16B785" w:rsidR="001975BD" w:rsidRPr="00BE340B" w:rsidRDefault="001975BD" w:rsidP="001975B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เงินลงทุนในบริษัทร่วม</w:t>
      </w:r>
    </w:p>
    <w:p w14:paraId="71984855" w14:textId="7F8B2E6C" w:rsidR="00E926AA" w:rsidRPr="00F44EFA" w:rsidRDefault="00E926AA" w:rsidP="00087EB3">
      <w:pPr>
        <w:pStyle w:val="block"/>
        <w:tabs>
          <w:tab w:val="left" w:pos="5760"/>
        </w:tabs>
        <w:spacing w:after="0" w:line="240" w:lineRule="atLeast"/>
        <w:ind w:left="72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tbl>
      <w:tblPr>
        <w:tblW w:w="146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1"/>
        <w:gridCol w:w="1349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543"/>
        <w:gridCol w:w="270"/>
        <w:gridCol w:w="630"/>
        <w:gridCol w:w="236"/>
        <w:gridCol w:w="754"/>
        <w:gridCol w:w="270"/>
        <w:gridCol w:w="720"/>
      </w:tblGrid>
      <w:tr w:rsidR="005B37DA" w:rsidRPr="006F6C88" w14:paraId="0CF206D0" w14:textId="77777777" w:rsidTr="004D3B76">
        <w:trPr>
          <w:trHeight w:val="182"/>
        </w:trPr>
        <w:tc>
          <w:tcPr>
            <w:tcW w:w="2071" w:type="dxa"/>
          </w:tcPr>
          <w:p w14:paraId="7A1BCDB3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17AF50BA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2" w:type="dxa"/>
            <w:gridSpan w:val="28"/>
          </w:tcPr>
          <w:p w14:paraId="3947A782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37DA" w:rsidRPr="006F6C88" w14:paraId="32199E86" w14:textId="77777777" w:rsidTr="005B37DA">
        <w:tc>
          <w:tcPr>
            <w:tcW w:w="2071" w:type="dxa"/>
          </w:tcPr>
          <w:p w14:paraId="69A367CE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CD238E1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90" w:type="dxa"/>
            <w:gridSpan w:val="2"/>
          </w:tcPr>
          <w:p w14:paraId="221357C4" w14:textId="6F7642C8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364" w:type="dxa"/>
            <w:gridSpan w:val="2"/>
          </w:tcPr>
          <w:p w14:paraId="5B1ABF5C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14:paraId="2C2C1F5D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3BBFEB0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14:paraId="4E267FDA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603A6D6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45243503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191282B1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3"/>
          </w:tcPr>
          <w:p w14:paraId="762C8887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57EA725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14:paraId="06DEF2EA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5B37DA" w:rsidRPr="006F6C88" w14:paraId="15948893" w14:textId="77777777" w:rsidTr="005B37DA">
        <w:tc>
          <w:tcPr>
            <w:tcW w:w="2071" w:type="dxa"/>
          </w:tcPr>
          <w:p w14:paraId="1BE35845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7BBDFD85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90" w:type="dxa"/>
            <w:gridSpan w:val="2"/>
          </w:tcPr>
          <w:p w14:paraId="062C746A" w14:textId="26ECF03D" w:rsidR="005B37DA" w:rsidRPr="006F6C88" w:rsidRDefault="00F4281C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</w:t>
            </w:r>
            <w:r w:rsidR="005B37DA"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14:paraId="727AC299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14:paraId="6A885B58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0C25313D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14:paraId="09DEA4B7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3D61B2C2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681391BE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14:paraId="51CB1AFC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3"/>
          </w:tcPr>
          <w:p w14:paraId="77D72423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39256D1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14:paraId="70194C64" w14:textId="77777777" w:rsidR="005B37DA" w:rsidRPr="006F6C88" w:rsidRDefault="005B37DA" w:rsidP="00AE5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งวดสามเดือนสิ้นสุดวันที่</w:t>
            </w:r>
          </w:p>
        </w:tc>
      </w:tr>
      <w:tr w:rsidR="005B37DA" w:rsidRPr="006F6C88" w14:paraId="05B97864" w14:textId="77777777" w:rsidTr="004D3B76">
        <w:trPr>
          <w:trHeight w:val="452"/>
        </w:trPr>
        <w:tc>
          <w:tcPr>
            <w:tcW w:w="2071" w:type="dxa"/>
          </w:tcPr>
          <w:p w14:paraId="7E4826C5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1045CB0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648F00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5919E25B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28" w:type="dxa"/>
          </w:tcPr>
          <w:p w14:paraId="510DB2D8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14:paraId="1592F6FE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19" w:type="dxa"/>
          </w:tcPr>
          <w:p w14:paraId="421A1EAD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14:paraId="7F17B9B8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14:paraId="4C3CD71B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55150C09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237B9E52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58757C97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2E398DAA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0FC804E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1D33077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3DF71016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4A30E113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03781E0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14:paraId="7C7E3E65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14:paraId="122CA899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64CAB74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5A71FB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66D39926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5EA74761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526A48C0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5275D8E6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EBFA8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DB4A2C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5B37DA" w:rsidRPr="006F6C88" w14:paraId="7A918A11" w14:textId="77777777" w:rsidTr="005B37DA">
        <w:tc>
          <w:tcPr>
            <w:tcW w:w="2071" w:type="dxa"/>
          </w:tcPr>
          <w:p w14:paraId="374C5837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06E0FF30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2BD62F08" w14:textId="0304D44A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628" w:type="dxa"/>
          </w:tcPr>
          <w:p w14:paraId="52D70DB0" w14:textId="3EE706B2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645" w:type="dxa"/>
          </w:tcPr>
          <w:p w14:paraId="1F34FEBB" w14:textId="138E2DAE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719" w:type="dxa"/>
          </w:tcPr>
          <w:p w14:paraId="4F1D0960" w14:textId="3FFB6F86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662" w:type="dxa"/>
            <w:gridSpan w:val="2"/>
          </w:tcPr>
          <w:p w14:paraId="27FD7F9E" w14:textId="205E5EE3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43" w:type="dxa"/>
            <w:gridSpan w:val="2"/>
          </w:tcPr>
          <w:p w14:paraId="43159EC6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78EB9F" w14:textId="061EF022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43" w:type="dxa"/>
          </w:tcPr>
          <w:p w14:paraId="4CF3F67F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64447C5" w14:textId="217AFC1B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43" w:type="dxa"/>
          </w:tcPr>
          <w:p w14:paraId="44821E0B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4EC75ECB" w14:textId="49990D30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</w:tcPr>
          <w:p w14:paraId="518C6092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11619E2E" w14:textId="0759733A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43" w:type="dxa"/>
          </w:tcPr>
          <w:p w14:paraId="68FDF5B8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1C877B8" w14:textId="67079AFA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45" w:type="dxa"/>
          </w:tcPr>
          <w:p w14:paraId="32A5D2EB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14:paraId="1E994BA1" w14:textId="3D1A91ED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79F71330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A7FF04" w14:textId="61779FB2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</w:tcPr>
          <w:p w14:paraId="45EF098E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7E4E62E6" w14:textId="6DDB7D7B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20351B5A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6700AC" w14:textId="50B41441" w:rsidR="005B37DA" w:rsidRPr="006F6C88" w:rsidRDefault="00B936F0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</w:tr>
      <w:tr w:rsidR="005B37DA" w:rsidRPr="006F6C88" w14:paraId="20FC09DA" w14:textId="77777777" w:rsidTr="005B37DA">
        <w:tc>
          <w:tcPr>
            <w:tcW w:w="2071" w:type="dxa"/>
          </w:tcPr>
          <w:p w14:paraId="3C6AA83C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62C4DB9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14:paraId="024624C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42" w:type="dxa"/>
            <w:gridSpan w:val="26"/>
          </w:tcPr>
          <w:p w14:paraId="57FD06D5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37DA" w:rsidRPr="006F6C88" w14:paraId="09CC23AC" w14:textId="77777777" w:rsidTr="005B37DA">
        <w:tc>
          <w:tcPr>
            <w:tcW w:w="2071" w:type="dxa"/>
          </w:tcPr>
          <w:p w14:paraId="32689088" w14:textId="77777777" w:rsidR="005B37DA" w:rsidRPr="006F6C88" w:rsidRDefault="005B37DA" w:rsidP="00C47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9" w:type="dxa"/>
          </w:tcPr>
          <w:p w14:paraId="707D8925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662" w:type="dxa"/>
          </w:tcPr>
          <w:p w14:paraId="6781CF8C" w14:textId="77777777" w:rsidR="005B37DA" w:rsidRPr="006F6C88" w:rsidRDefault="005B37DA" w:rsidP="00D27A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A0425E4" w14:textId="77777777" w:rsidR="005B37DA" w:rsidRPr="006F6C88" w:rsidRDefault="005B37DA" w:rsidP="00D27A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14:paraId="0C2E9B96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7313716D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14:paraId="4BF35BAE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11106E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73B02D3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8C38E5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1388716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A3048D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F2597B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45FAFBC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5E56FED" w14:textId="77777777" w:rsidR="005B37DA" w:rsidRPr="006F6C88" w:rsidRDefault="005B37DA" w:rsidP="00D27A8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03AC84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DFE207E" w14:textId="77777777" w:rsidR="005B37DA" w:rsidRPr="006F6C88" w:rsidRDefault="005B37DA" w:rsidP="00D27A8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093141C4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14:paraId="41B4B45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C76AFDD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4597B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DA069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2F3AE6A2" w14:textId="77777777" w:rsidR="005B37DA" w:rsidRPr="006F6C88" w:rsidRDefault="005B37DA" w:rsidP="00D27A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AEA3AC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C9A503" w14:textId="77777777" w:rsidR="005B37DA" w:rsidRPr="006F6C88" w:rsidRDefault="005B37DA" w:rsidP="00D27A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1FD1" w:rsidRPr="006F6C88" w14:paraId="323F1CE9" w14:textId="77777777" w:rsidTr="005B37DA">
        <w:tc>
          <w:tcPr>
            <w:tcW w:w="2071" w:type="dxa"/>
          </w:tcPr>
          <w:p w14:paraId="77813976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9" w:type="dxa"/>
          </w:tcPr>
          <w:p w14:paraId="3386605D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662" w:type="dxa"/>
          </w:tcPr>
          <w:p w14:paraId="330C5F5B" w14:textId="77777777" w:rsidR="00A31FD1" w:rsidRPr="006F6C88" w:rsidRDefault="00A31FD1" w:rsidP="00A31FD1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14:paraId="7CB2F2DB" w14:textId="77777777" w:rsidR="00A31FD1" w:rsidRPr="006F6C88" w:rsidRDefault="00A31FD1" w:rsidP="00A31FD1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14:paraId="781BC2BA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5C0A4D7C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14:paraId="124B67E4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14:paraId="71DD4122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5018B51B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5EE89B1B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C9353E5" w14:textId="36BD3532" w:rsidR="00A31FD1" w:rsidRPr="006F6C88" w:rsidRDefault="00700903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947</w:t>
            </w:r>
          </w:p>
        </w:tc>
        <w:tc>
          <w:tcPr>
            <w:tcW w:w="270" w:type="dxa"/>
            <w:gridSpan w:val="2"/>
          </w:tcPr>
          <w:p w14:paraId="5B06400C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D3ED9E" w14:textId="46CC08B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270" w:type="dxa"/>
            <w:gridSpan w:val="2"/>
          </w:tcPr>
          <w:p w14:paraId="724F9765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26FE517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B496AB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0050CF1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4CCE45D4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14:paraId="2059AC69" w14:textId="39ED2D78" w:rsidR="00A31FD1" w:rsidRPr="006F6C88" w:rsidRDefault="00BC1043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21,947</w:t>
            </w:r>
          </w:p>
        </w:tc>
        <w:tc>
          <w:tcPr>
            <w:tcW w:w="270" w:type="dxa"/>
            <w:shd w:val="clear" w:color="auto" w:fill="auto"/>
          </w:tcPr>
          <w:p w14:paraId="2B37FC2E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D247DB" w14:textId="4DCC4F4F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236" w:type="dxa"/>
          </w:tcPr>
          <w:p w14:paraId="271B598D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F474A84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2910E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39D86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1FD1" w:rsidRPr="006F6C88" w14:paraId="78EB3F67" w14:textId="77777777" w:rsidTr="005B37DA">
        <w:tc>
          <w:tcPr>
            <w:tcW w:w="2071" w:type="dxa"/>
          </w:tcPr>
          <w:p w14:paraId="3A44DA9B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</w:tcPr>
          <w:p w14:paraId="7E833C7A" w14:textId="77777777" w:rsidR="00A31FD1" w:rsidRPr="006F6C88" w:rsidRDefault="00A31FD1" w:rsidP="00A31FD1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14:paraId="188F52E4" w14:textId="77777777" w:rsidR="00A31FD1" w:rsidRPr="006F6C88" w:rsidRDefault="00A31FD1" w:rsidP="00A31FD1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4D6BC00E" w14:textId="77777777" w:rsidR="00A31FD1" w:rsidRPr="006F6C88" w:rsidRDefault="00A31FD1" w:rsidP="00A31FD1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14:paraId="39B3C103" w14:textId="77777777" w:rsidR="00A31FD1" w:rsidRPr="006F6C88" w:rsidRDefault="00A31FD1" w:rsidP="00A31F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40006775" w14:textId="77777777" w:rsidR="00A31FD1" w:rsidRPr="006F6C88" w:rsidRDefault="00A31FD1" w:rsidP="00A31F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6A8DC566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14:paraId="5BDAC859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44E68E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354DC8D4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E2E95" w14:textId="66FB1D24" w:rsidR="00A31FD1" w:rsidRPr="006F6C88" w:rsidRDefault="00700903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21,947</w:t>
            </w:r>
          </w:p>
        </w:tc>
        <w:tc>
          <w:tcPr>
            <w:tcW w:w="270" w:type="dxa"/>
            <w:gridSpan w:val="2"/>
          </w:tcPr>
          <w:p w14:paraId="14EDBB23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F30D93F" w14:textId="4B883DF6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270" w:type="dxa"/>
            <w:gridSpan w:val="2"/>
          </w:tcPr>
          <w:p w14:paraId="100B342F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DB0F0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D9B411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9DDB197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8F2B74A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E45A8" w14:textId="62C8518B" w:rsidR="00A31FD1" w:rsidRPr="006F6C88" w:rsidRDefault="00BC1043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21,947</w:t>
            </w:r>
          </w:p>
        </w:tc>
        <w:tc>
          <w:tcPr>
            <w:tcW w:w="270" w:type="dxa"/>
            <w:shd w:val="clear" w:color="auto" w:fill="auto"/>
          </w:tcPr>
          <w:p w14:paraId="3B732B94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5B95AC" w14:textId="7B3E280F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236" w:type="dxa"/>
          </w:tcPr>
          <w:p w14:paraId="7089B735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65048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2C6E1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146ECC" w14:textId="77777777" w:rsidR="00A31FD1" w:rsidRPr="006F6C88" w:rsidRDefault="00A31FD1" w:rsidP="00A3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3EC5491" w14:textId="77777777" w:rsidR="007D34DF" w:rsidRPr="00F44EFA" w:rsidRDefault="007D34DF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136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630"/>
        <w:gridCol w:w="63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3"/>
      </w:tblGrid>
      <w:tr w:rsidR="005B37DA" w:rsidRPr="006F6C88" w14:paraId="02CA5533" w14:textId="77777777" w:rsidTr="00C47D00">
        <w:trPr>
          <w:trHeight w:val="236"/>
        </w:trPr>
        <w:tc>
          <w:tcPr>
            <w:tcW w:w="3420" w:type="dxa"/>
            <w:gridSpan w:val="2"/>
          </w:tcPr>
          <w:p w14:paraId="08C6D435" w14:textId="77777777" w:rsidR="005B37DA" w:rsidRPr="006F6C88" w:rsidRDefault="005B37DA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63" w:type="dxa"/>
            <w:gridSpan w:val="21"/>
          </w:tcPr>
          <w:p w14:paraId="0B6D7FBE" w14:textId="77777777" w:rsidR="005B37DA" w:rsidRPr="006F6C88" w:rsidRDefault="005B37DA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37DA" w:rsidRPr="006F6C88" w14:paraId="2E859FB2" w14:textId="77777777" w:rsidTr="00C47D00">
        <w:trPr>
          <w:gridBefore w:val="1"/>
          <w:wBefore w:w="2070" w:type="dxa"/>
          <w:trHeight w:val="64"/>
        </w:trPr>
        <w:tc>
          <w:tcPr>
            <w:tcW w:w="1350" w:type="dxa"/>
          </w:tcPr>
          <w:p w14:paraId="4AD947C6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60" w:type="dxa"/>
            <w:gridSpan w:val="2"/>
          </w:tcPr>
          <w:p w14:paraId="7030694E" w14:textId="3E6EE2F3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530" w:type="dxa"/>
            <w:gridSpan w:val="3"/>
            <w:vAlign w:val="bottom"/>
          </w:tcPr>
          <w:p w14:paraId="0C44CA4D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611B447" w14:textId="77777777" w:rsidR="005B37DA" w:rsidRPr="006F6C88" w:rsidRDefault="005B37DA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03DEC7F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2A6A2C5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DBF4937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E68A12B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EFBAE75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860B569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3" w:type="dxa"/>
            <w:gridSpan w:val="3"/>
          </w:tcPr>
          <w:p w14:paraId="311C8777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5B37DA" w:rsidRPr="006F6C88" w14:paraId="56D8CC3D" w14:textId="77777777" w:rsidTr="00C47D00">
        <w:trPr>
          <w:trHeight w:val="64"/>
        </w:trPr>
        <w:tc>
          <w:tcPr>
            <w:tcW w:w="2070" w:type="dxa"/>
          </w:tcPr>
          <w:p w14:paraId="574C43BC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3CF557F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47765382" w14:textId="3F056622" w:rsidR="005B37DA" w:rsidRPr="006F6C88" w:rsidRDefault="00F4281C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</w:t>
            </w:r>
            <w:r w:rsidR="005B37DA"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14:paraId="216E709B" w14:textId="77777777" w:rsidR="005B37DA" w:rsidRPr="006F6C88" w:rsidDel="00685444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4E29DA3" w14:textId="77777777" w:rsidR="005B37DA" w:rsidRPr="006F6C88" w:rsidRDefault="005B37DA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4C639F4" w14:textId="77777777" w:rsidR="005B37DA" w:rsidRPr="006F6C88" w:rsidDel="00685444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AA00E8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BF1B820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5331500E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5D91E47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156B4092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3" w:type="dxa"/>
            <w:gridSpan w:val="3"/>
          </w:tcPr>
          <w:p w14:paraId="4E98CC0C" w14:textId="77777777" w:rsidR="005B37DA" w:rsidRPr="006F6C88" w:rsidRDefault="005B37DA" w:rsidP="00060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งวดสามเดือนสิ้นสุดวันที่</w:t>
            </w:r>
          </w:p>
        </w:tc>
      </w:tr>
      <w:tr w:rsidR="004D3B76" w:rsidRPr="006F6C88" w14:paraId="109FB891" w14:textId="77777777" w:rsidTr="00C47D00">
        <w:trPr>
          <w:trHeight w:val="335"/>
        </w:trPr>
        <w:tc>
          <w:tcPr>
            <w:tcW w:w="2070" w:type="dxa"/>
          </w:tcPr>
          <w:p w14:paraId="56201EDE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94D1B44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1BD9C5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A2303ED" w14:textId="73B81F86" w:rsidR="004D3B76" w:rsidRPr="006F6C88" w:rsidRDefault="004D3B76" w:rsidP="004D3B7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30" w:type="dxa"/>
          </w:tcPr>
          <w:p w14:paraId="6C5A5C48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14:paraId="61933768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7C1775B" w14:textId="77777777" w:rsidR="004D3B76" w:rsidRPr="006F6C88" w:rsidRDefault="004D3B76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0CD174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ACBF820" w14:textId="77777777" w:rsidR="004D3B76" w:rsidRPr="006F6C88" w:rsidRDefault="004D3B76" w:rsidP="00AA45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FACB2C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9515863" w14:textId="77777777" w:rsidR="004D3B76" w:rsidRPr="006F6C88" w:rsidRDefault="004D3B76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0B89C1D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549EFAF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7CDCAD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12A92FD" w14:textId="77777777" w:rsidR="004D3B76" w:rsidRPr="006F6C88" w:rsidRDefault="004D3B76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55F251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13DD163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B969323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A978D31" w14:textId="77777777" w:rsidR="004D3B76" w:rsidRPr="006F6C88" w:rsidRDefault="004D3B76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1064CD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6F7B157" w14:textId="77777777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3140E4" w14:textId="77777777" w:rsidR="00C47D00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075B182D" w14:textId="590A4CCD" w:rsidR="004D3B76" w:rsidRPr="006F6C88" w:rsidRDefault="004D3B76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4CBB17FD" w14:textId="77777777" w:rsidR="004D3B76" w:rsidRPr="006F6C88" w:rsidRDefault="004D3B76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A82863" w14:textId="77777777" w:rsidR="00186040" w:rsidRDefault="004D3B76" w:rsidP="0020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094341B" w14:textId="5C36A015" w:rsidR="004D3B76" w:rsidRPr="006F6C88" w:rsidRDefault="004D3B76" w:rsidP="0020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4D3B76" w:rsidRPr="006F6C88" w14:paraId="0179186B" w14:textId="77777777" w:rsidTr="00C47D00">
        <w:trPr>
          <w:trHeight w:val="64"/>
        </w:trPr>
        <w:tc>
          <w:tcPr>
            <w:tcW w:w="2070" w:type="dxa"/>
          </w:tcPr>
          <w:p w14:paraId="5A785476" w14:textId="77777777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54D1F23" w14:textId="77777777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31FF504" w14:textId="3E673F69" w:rsidR="004D3B76" w:rsidRPr="006F6C88" w:rsidRDefault="004D3B76" w:rsidP="004D3B7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630" w:type="dxa"/>
          </w:tcPr>
          <w:p w14:paraId="0C07763E" w14:textId="0CA4D79F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630" w:type="dxa"/>
          </w:tcPr>
          <w:p w14:paraId="154FEF8F" w14:textId="6E681C8E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36A5FBEB" w14:textId="77777777" w:rsidR="004D3B76" w:rsidRPr="006F6C88" w:rsidRDefault="004D3B76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BE3E57" w14:textId="6D2DC896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70" w:type="dxa"/>
          </w:tcPr>
          <w:p w14:paraId="556A4C85" w14:textId="77777777" w:rsidR="004D3B76" w:rsidRPr="006F6C88" w:rsidRDefault="004D3B76" w:rsidP="005B37D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067E01" w14:textId="78C1B5AF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161CD797" w14:textId="77777777" w:rsidR="004D3B76" w:rsidRPr="006F6C88" w:rsidRDefault="004D3B76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876C8E" w14:textId="78989A38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70" w:type="dxa"/>
          </w:tcPr>
          <w:p w14:paraId="455C8656" w14:textId="77777777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A69BC" w14:textId="2559BB7E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03D718A2" w14:textId="77777777" w:rsidR="004D3B76" w:rsidRPr="006F6C88" w:rsidRDefault="004D3B76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D8AF54" w14:textId="5C620021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70" w:type="dxa"/>
          </w:tcPr>
          <w:p w14:paraId="2CCB175D" w14:textId="77777777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4C095B" w14:textId="3F77E2AB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2E0F8EDF" w14:textId="77777777" w:rsidR="004D3B76" w:rsidRPr="006F6C88" w:rsidRDefault="004D3B76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E8DE4D" w14:textId="774CFA78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70" w:type="dxa"/>
          </w:tcPr>
          <w:p w14:paraId="71A4E8EA" w14:textId="77777777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885B02" w14:textId="242A49E2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30183B43" w14:textId="77777777" w:rsidR="004D3B76" w:rsidRPr="006F6C88" w:rsidRDefault="004D3B76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A64385" w14:textId="147A3F3E" w:rsidR="004D3B76" w:rsidRPr="006F6C88" w:rsidRDefault="004D3B76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</w:tr>
      <w:tr w:rsidR="005B37DA" w:rsidRPr="006F6C88" w14:paraId="3EB78C76" w14:textId="77777777" w:rsidTr="00C47D00">
        <w:trPr>
          <w:trHeight w:val="64"/>
        </w:trPr>
        <w:tc>
          <w:tcPr>
            <w:tcW w:w="2070" w:type="dxa"/>
          </w:tcPr>
          <w:p w14:paraId="1DAA5ED8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C055120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5ED5B4A" w14:textId="77777777" w:rsidR="005B37DA" w:rsidRPr="006F6C88" w:rsidRDefault="005B37DA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003" w:type="dxa"/>
            <w:gridSpan w:val="19"/>
          </w:tcPr>
          <w:p w14:paraId="2DD425B6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D3B76" w:rsidRPr="006F6C88" w14:paraId="4EAA9988" w14:textId="77777777" w:rsidTr="00C47D00">
        <w:trPr>
          <w:trHeight w:val="64"/>
        </w:trPr>
        <w:tc>
          <w:tcPr>
            <w:tcW w:w="2070" w:type="dxa"/>
          </w:tcPr>
          <w:p w14:paraId="0793C4B3" w14:textId="77777777" w:rsidR="004D3B76" w:rsidRPr="006F6C88" w:rsidRDefault="004D3B76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350" w:type="dxa"/>
          </w:tcPr>
          <w:p w14:paraId="4AEDB3AF" w14:textId="77777777" w:rsidR="004D3B76" w:rsidRPr="006F6C88" w:rsidRDefault="004D3B76" w:rsidP="00F265E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30" w:type="dxa"/>
          </w:tcPr>
          <w:p w14:paraId="1EB925AC" w14:textId="77777777" w:rsidR="004D3B76" w:rsidRPr="006F6C88" w:rsidRDefault="004D3B76" w:rsidP="00F265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FE6EA70" w14:textId="77777777" w:rsidR="004D3B76" w:rsidRPr="006F6C88" w:rsidRDefault="004D3B76" w:rsidP="00F265E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8BC91F2" w14:textId="77777777" w:rsidR="004D3B76" w:rsidRPr="006F6C88" w:rsidRDefault="004D3B76" w:rsidP="00F265E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37C0CA" w14:textId="77777777" w:rsidR="004D3B76" w:rsidRPr="006F6C88" w:rsidRDefault="004D3B76" w:rsidP="00F265E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6EBD0FD" w14:textId="77777777" w:rsidR="004D3B76" w:rsidRPr="006F6C88" w:rsidRDefault="004D3B76" w:rsidP="00255D2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BD37F3" w14:textId="77777777" w:rsidR="004D3B76" w:rsidRPr="006F6C88" w:rsidRDefault="004D3B76" w:rsidP="00F265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9184E67" w14:textId="77777777" w:rsidR="004D3B76" w:rsidRPr="006F6C88" w:rsidRDefault="004D3B76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849943" w14:textId="77777777" w:rsidR="004D3B76" w:rsidRPr="006F6C88" w:rsidRDefault="004D3B76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DF882FF" w14:textId="77777777" w:rsidR="004D3B76" w:rsidRPr="006F6C88" w:rsidRDefault="004D3B76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C63A71" w14:textId="77777777" w:rsidR="004D3B76" w:rsidRPr="006F6C88" w:rsidRDefault="004D3B76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BCD7AC" w14:textId="77777777" w:rsidR="004D3B76" w:rsidRPr="006F6C88" w:rsidRDefault="004D3B76" w:rsidP="0080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A9410" w14:textId="77777777" w:rsidR="004D3B76" w:rsidRPr="006F6C88" w:rsidRDefault="004D3B76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FEF498" w14:textId="77777777" w:rsidR="004D3B76" w:rsidRPr="006F6C88" w:rsidRDefault="004D3B76" w:rsidP="0004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A2955" w14:textId="77777777" w:rsidR="004D3B76" w:rsidRPr="006F6C88" w:rsidRDefault="004D3B76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1091F9" w14:textId="77777777" w:rsidR="004D3B76" w:rsidRPr="006F6C88" w:rsidRDefault="004D3B76" w:rsidP="009D53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BCCD1C" w14:textId="77777777" w:rsidR="004D3B76" w:rsidRPr="006F6C88" w:rsidRDefault="004D3B76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1561DF" w14:textId="77777777" w:rsidR="004D3B76" w:rsidRPr="006F6C88" w:rsidRDefault="004D3B76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58726A" w14:textId="77777777" w:rsidR="004D3B76" w:rsidRPr="006F6C88" w:rsidRDefault="004D3B76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2A3481" w14:textId="77777777" w:rsidR="004D3B76" w:rsidRPr="006F6C88" w:rsidRDefault="004D3B76" w:rsidP="00F265E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2D3D90" w14:textId="77777777" w:rsidR="004D3B76" w:rsidRPr="006F6C88" w:rsidRDefault="004D3B76" w:rsidP="00F265E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9F8B2A" w14:textId="77777777" w:rsidR="004D3B76" w:rsidRPr="006F6C88" w:rsidRDefault="004D3B76" w:rsidP="00F265E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3B76" w:rsidRPr="006F6C88" w14:paraId="3D3670E5" w14:textId="77777777" w:rsidTr="00C47D00">
        <w:tc>
          <w:tcPr>
            <w:tcW w:w="2070" w:type="dxa"/>
          </w:tcPr>
          <w:p w14:paraId="01D0D6FE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350" w:type="dxa"/>
          </w:tcPr>
          <w:p w14:paraId="43D486EB" w14:textId="77777777" w:rsidR="004D3B76" w:rsidRPr="006F6C88" w:rsidRDefault="004D3B76" w:rsidP="006802B3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30" w:type="dxa"/>
          </w:tcPr>
          <w:p w14:paraId="06F5DAA4" w14:textId="76C6C8DB" w:rsidR="004D3B76" w:rsidRPr="006F6C88" w:rsidRDefault="004D3B76" w:rsidP="004D3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14:paraId="20D18558" w14:textId="77777777" w:rsidR="004D3B76" w:rsidRPr="006F6C88" w:rsidRDefault="004D3B76" w:rsidP="004D3B7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14:paraId="20F54A8D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14:paraId="7D39C4EE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C44EA21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14:paraId="6AD6BDA4" w14:textId="77777777" w:rsidR="004D3B76" w:rsidRPr="006F6C88" w:rsidRDefault="004D3B76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362B9F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78345417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A8AF4B0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0FD9C102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FCE1EA1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1179C31C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3EBAA1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0C8A6179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CA0E2A" w14:textId="77777777" w:rsidR="004D3B76" w:rsidRPr="006F6C88" w:rsidRDefault="004D3B76" w:rsidP="00C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98E255E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3C6543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1057435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48104A" w14:textId="77777777" w:rsidR="004D3B76" w:rsidRPr="006F6C88" w:rsidRDefault="004D3B76" w:rsidP="006802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A5A419" w14:textId="77777777" w:rsidR="004D3B76" w:rsidRPr="006F6C88" w:rsidRDefault="004D3B76" w:rsidP="006802B3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953C49" w14:textId="77777777" w:rsidR="004D3B76" w:rsidRPr="006F6C88" w:rsidRDefault="004D3B76" w:rsidP="006802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D3B76" w:rsidRPr="006F6C88" w14:paraId="302B2E56" w14:textId="77777777" w:rsidTr="00C47D00">
        <w:tc>
          <w:tcPr>
            <w:tcW w:w="2070" w:type="dxa"/>
          </w:tcPr>
          <w:p w14:paraId="6C95D9C1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4BCFB5C7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46474D9" w14:textId="77777777" w:rsidR="004D3B76" w:rsidRPr="006F6C88" w:rsidRDefault="004D3B76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E37A35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D400C6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92E6447" w14:textId="77777777" w:rsidR="004D3B76" w:rsidRPr="006F6C88" w:rsidRDefault="004D3B76" w:rsidP="006802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C9C20D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26206D" w14:textId="77777777" w:rsidR="004D3B76" w:rsidRPr="006F6C88" w:rsidRDefault="004D3B76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7B6B5CF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6769B996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E01A534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002BA372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52A00F1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5772DDB1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CAFA3BE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2929A510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DAE2629" w14:textId="77777777" w:rsidR="004D3B76" w:rsidRPr="006F6C88" w:rsidRDefault="004D3B76" w:rsidP="00C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5CFADA72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9B224E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407FCA7A" w14:textId="77777777" w:rsidR="004D3B76" w:rsidRPr="006F6C88" w:rsidRDefault="004D3B76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1877062" w14:textId="77777777" w:rsidR="004D3B76" w:rsidRPr="006F6C88" w:rsidRDefault="004D3B76" w:rsidP="006802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EF0CB5" w14:textId="77777777" w:rsidR="004D3B76" w:rsidRPr="006F6C88" w:rsidRDefault="004D3B76" w:rsidP="006802B3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4C762EE" w14:textId="77777777" w:rsidR="004D3B76" w:rsidRPr="006F6C88" w:rsidRDefault="004D3B76" w:rsidP="006802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39D65F9" w14:textId="77777777" w:rsidR="007D34DF" w:rsidRPr="00F44EFA" w:rsidRDefault="007D34DF" w:rsidP="007D34DF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18"/>
          <w:szCs w:val="18"/>
          <w:cs/>
          <w:lang w:val="en-US" w:bidi="th-TH"/>
        </w:rPr>
      </w:pPr>
    </w:p>
    <w:p w14:paraId="4DF3067F" w14:textId="4802386C" w:rsidR="007D34DF" w:rsidRPr="006F6C88" w:rsidRDefault="00806301" w:rsidP="004D3B76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บริษัทร่วมจดทะเบียนจัดตั้งและดำเนินธุรกิจในประเทศไทย</w:t>
      </w:r>
      <w:r w:rsidR="004D3B76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6F6C88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4A597C45" w14:textId="77777777" w:rsidR="006F7608" w:rsidRPr="006F6C88" w:rsidRDefault="006F7608" w:rsidP="007D34DF">
      <w:pPr>
        <w:rPr>
          <w:rFonts w:asciiTheme="majorBidi" w:hAnsiTheme="majorBidi" w:cstheme="majorBidi"/>
          <w:sz w:val="28"/>
          <w:szCs w:val="28"/>
          <w:cs/>
        </w:rPr>
        <w:sectPr w:rsidR="006F7608" w:rsidRPr="006F6C88" w:rsidSect="009B701F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6DFA44" w14:textId="74970FD5" w:rsidR="00E07D86" w:rsidRDefault="00DE6D41" w:rsidP="002A0B45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62475643" w14:textId="77777777" w:rsidR="002A0B45" w:rsidRPr="002A0B45" w:rsidRDefault="002A0B45" w:rsidP="002A0B4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2"/>
          <w:szCs w:val="12"/>
          <w:lang w:bidi="th-TH"/>
        </w:rPr>
      </w:pPr>
    </w:p>
    <w:tbl>
      <w:tblPr>
        <w:tblW w:w="1539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160"/>
        <w:gridCol w:w="1350"/>
        <w:gridCol w:w="630"/>
        <w:gridCol w:w="180"/>
        <w:gridCol w:w="9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D27A81" w:rsidRPr="006F6C88" w14:paraId="44BC3DBC" w14:textId="77777777" w:rsidTr="0003192C">
        <w:trPr>
          <w:trHeight w:hRule="exact" w:val="272"/>
        </w:trPr>
        <w:tc>
          <w:tcPr>
            <w:tcW w:w="2160" w:type="dxa"/>
          </w:tcPr>
          <w:p w14:paraId="5426E396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2F5C602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9BA36BB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0" w:type="dxa"/>
            <w:gridSpan w:val="22"/>
          </w:tcPr>
          <w:p w14:paraId="57D29573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7A81" w:rsidRPr="006F6C88" w14:paraId="624E6ADD" w14:textId="77777777" w:rsidTr="0003192C">
        <w:trPr>
          <w:trHeight w:hRule="exact" w:val="272"/>
        </w:trPr>
        <w:tc>
          <w:tcPr>
            <w:tcW w:w="2160" w:type="dxa"/>
          </w:tcPr>
          <w:p w14:paraId="049930CA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3F1608C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E117FF3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6663BE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0D6164" w14:textId="77777777" w:rsidR="00D27A81" w:rsidRPr="006F6C8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5E0C59" w14:textId="77777777" w:rsidR="00D27A81" w:rsidRPr="006F6C88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A0C9611" w14:textId="77777777" w:rsidR="00D27A81" w:rsidRPr="006F6C8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E5B496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A4DB0FD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18BB33A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7677F55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8C8964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27F8CEF" w14:textId="77777777" w:rsidR="00D27A81" w:rsidRPr="006F6C88" w:rsidRDefault="00D27A81" w:rsidP="00E1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E11AFD"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</w:p>
        </w:tc>
      </w:tr>
      <w:tr w:rsidR="005B5B3C" w:rsidRPr="006F6C88" w14:paraId="1D4DF836" w14:textId="77777777" w:rsidTr="006D5836">
        <w:trPr>
          <w:trHeight w:hRule="exact" w:val="263"/>
        </w:trPr>
        <w:tc>
          <w:tcPr>
            <w:tcW w:w="2160" w:type="dxa"/>
          </w:tcPr>
          <w:p w14:paraId="75668968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9B254E9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4"/>
          </w:tcPr>
          <w:p w14:paraId="497071D8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79CC4767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2CDC35C0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706DFFE" w14:textId="77777777" w:rsidR="005B5B3C" w:rsidRPr="006F6C88" w:rsidRDefault="005B5B3C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7DCBD38F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0F800F4F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3ED81501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02AA8FE6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645F176F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2F12F5F6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0572B9C9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1F099D" w:rsidRPr="006F6C88" w14:paraId="5D1CD202" w14:textId="77777777" w:rsidTr="00E11AFD">
        <w:trPr>
          <w:trHeight w:hRule="exact" w:val="216"/>
        </w:trPr>
        <w:tc>
          <w:tcPr>
            <w:tcW w:w="2160" w:type="dxa"/>
          </w:tcPr>
          <w:p w14:paraId="5337FF31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45D0E5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F6BAFB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4140E71B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1EED8AA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72FAD423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A92F9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493647C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82BE7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63D1B7C4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F83C08D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C7EE611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B4D1C54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4844899F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608111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94416A7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60EB0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030E3FE5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B5F262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3206A4D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9AEE80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6BBC9F3B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3588A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6C85000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B1E7F7" w14:textId="77777777" w:rsidR="001F099D" w:rsidRPr="006F6C88" w:rsidRDefault="00F014B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มีนาคม</w:t>
            </w:r>
            <w:r w:rsidR="001F099D"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คม</w:t>
            </w:r>
          </w:p>
        </w:tc>
      </w:tr>
      <w:tr w:rsidR="00536217" w:rsidRPr="006F6C88" w14:paraId="0CBDB4C7" w14:textId="77777777" w:rsidTr="00E11AFD">
        <w:trPr>
          <w:trHeight w:hRule="exact" w:val="216"/>
        </w:trPr>
        <w:tc>
          <w:tcPr>
            <w:tcW w:w="2160" w:type="dxa"/>
          </w:tcPr>
          <w:p w14:paraId="35B18A7E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71ACF99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A9B19E4" w14:textId="75D8233F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270" w:type="dxa"/>
            <w:gridSpan w:val="2"/>
          </w:tcPr>
          <w:p w14:paraId="0B3D1CAB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81819F" w14:textId="075E2D9B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270" w:type="dxa"/>
          </w:tcPr>
          <w:p w14:paraId="7D567EC2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49DC0C" w14:textId="796B8FFF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270" w:type="dxa"/>
          </w:tcPr>
          <w:p w14:paraId="7E8BB70F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FAC0A5" w14:textId="2F14C441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270" w:type="dxa"/>
          </w:tcPr>
          <w:p w14:paraId="3EBD6012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21B5C1F" w14:textId="0672E79D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270" w:type="dxa"/>
          </w:tcPr>
          <w:p w14:paraId="6EA9D2F9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40F7FC4" w14:textId="527D2CCE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270" w:type="dxa"/>
          </w:tcPr>
          <w:p w14:paraId="61A53C92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1199FD" w14:textId="168AFA0C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270" w:type="dxa"/>
          </w:tcPr>
          <w:p w14:paraId="0D4D366F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62E0AA7" w14:textId="7C71DC1B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270" w:type="dxa"/>
          </w:tcPr>
          <w:p w14:paraId="0F5B89B4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BE7A7C" w14:textId="6CDE1AAD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270" w:type="dxa"/>
          </w:tcPr>
          <w:p w14:paraId="376DB473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B06B9C" w14:textId="6153F759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270" w:type="dxa"/>
          </w:tcPr>
          <w:p w14:paraId="391CEC41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A05660" w14:textId="179C56FE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270" w:type="dxa"/>
          </w:tcPr>
          <w:p w14:paraId="131E75C6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98D8B1" w14:textId="0C34B82A" w:rsidR="00536217" w:rsidRPr="006F6C88" w:rsidRDefault="00B936F0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</w:tr>
      <w:tr w:rsidR="001F099D" w:rsidRPr="006F6C88" w14:paraId="366C1ADC" w14:textId="77777777" w:rsidTr="00E11AFD">
        <w:trPr>
          <w:trHeight w:hRule="exact" w:val="216"/>
        </w:trPr>
        <w:tc>
          <w:tcPr>
            <w:tcW w:w="2160" w:type="dxa"/>
          </w:tcPr>
          <w:p w14:paraId="64CCEBCA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47E98C0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4"/>
          </w:tcPr>
          <w:p w14:paraId="27B6B499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73B29ED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9"/>
          </w:tcPr>
          <w:p w14:paraId="23C4227F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0581C" w:rsidRPr="006F6C88" w14:paraId="3BFA5AFA" w14:textId="77777777" w:rsidTr="0003192C">
        <w:trPr>
          <w:trHeight w:hRule="exact" w:val="290"/>
        </w:trPr>
        <w:tc>
          <w:tcPr>
            <w:tcW w:w="2160" w:type="dxa"/>
          </w:tcPr>
          <w:p w14:paraId="1048293D" w14:textId="1BEE6063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350" w:type="dxa"/>
            <w:vAlign w:val="center"/>
          </w:tcPr>
          <w:p w14:paraId="3B62C15B" w14:textId="1A211050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630" w:type="dxa"/>
          </w:tcPr>
          <w:p w14:paraId="56A0A2BD" w14:textId="7D93F68C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6B900EF7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9AFF90" w14:textId="5FD88A84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54AE518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543A2E2" w14:textId="64AC5F14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4ECC97C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E7D223" w14:textId="7A065805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6D755391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913CD1F" w14:textId="1C8B6B81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17B10A63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E82F8F" w14:textId="64C4565E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4F75789C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A0D5A8" w14:textId="3390413E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14:paraId="7D3177D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DCEEC22" w14:textId="32F52A0A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14:paraId="3645D8C0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0991617" w14:textId="6A221615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14:paraId="7BF1501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9B479E" w14:textId="3C0E47A3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14:paraId="27176592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A05E8A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57BF6D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57BCFF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0581C" w:rsidRPr="006F6C88" w14:paraId="0605D06A" w14:textId="77777777" w:rsidTr="0003192C">
        <w:trPr>
          <w:trHeight w:hRule="exact" w:val="263"/>
        </w:trPr>
        <w:tc>
          <w:tcPr>
            <w:tcW w:w="2160" w:type="dxa"/>
          </w:tcPr>
          <w:p w14:paraId="0E81089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0732F4DA" w14:textId="27D91662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630" w:type="dxa"/>
          </w:tcPr>
          <w:p w14:paraId="48E815E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A9E10EC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FBEFD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82C2D1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C9E70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9B0C91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E1E5CA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DD462F5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7E51C0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B704BB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E16C21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21C9AC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429DF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B37F8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42F18C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DD59A5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68F3A4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BC5A1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D8EE1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83291A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0A1DA4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1FE6F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ED132F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81C" w:rsidRPr="006F6C88" w14:paraId="591D3C3B" w14:textId="77777777" w:rsidTr="0003192C">
        <w:trPr>
          <w:trHeight w:hRule="exact" w:val="272"/>
        </w:trPr>
        <w:tc>
          <w:tcPr>
            <w:tcW w:w="2160" w:type="dxa"/>
          </w:tcPr>
          <w:p w14:paraId="281919EC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6043B0A" w14:textId="02AC1129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630" w:type="dxa"/>
          </w:tcPr>
          <w:p w14:paraId="4B59D35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00D68E0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7D430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811B5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903A4F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BDD4E7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17C27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E8BE82E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857193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06EE0B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8AEC95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46F86D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94E92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C1717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A6BB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745ADA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CE163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9371E9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9D3BD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0D1DF8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436094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DCCB0F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66C841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81C" w:rsidRPr="006F6C88" w14:paraId="1FAD46E6" w14:textId="77777777" w:rsidTr="0003192C">
        <w:trPr>
          <w:trHeight w:hRule="exact" w:val="290"/>
        </w:trPr>
        <w:tc>
          <w:tcPr>
            <w:tcW w:w="2160" w:type="dxa"/>
          </w:tcPr>
          <w:p w14:paraId="519C7C5F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7B5C39A6" w14:textId="0ACA004C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630" w:type="dxa"/>
          </w:tcPr>
          <w:p w14:paraId="1C1CA02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1389B9D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B6864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4A9DD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95726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153CA7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68A1AC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323A4E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0F39F7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D39B65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14986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3273966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D1EEA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BE168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973DF7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4F98B8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A273D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042739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585C9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8E3E6D1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1AA5FD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5E880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94E8A1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81C" w:rsidRPr="006F6C88" w14:paraId="25F65D6C" w14:textId="77777777" w:rsidTr="0003192C">
        <w:trPr>
          <w:trHeight w:hRule="exact" w:val="317"/>
        </w:trPr>
        <w:tc>
          <w:tcPr>
            <w:tcW w:w="2160" w:type="dxa"/>
          </w:tcPr>
          <w:p w14:paraId="5585BA4C" w14:textId="2155D2D9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350" w:type="dxa"/>
            <w:vAlign w:val="center"/>
          </w:tcPr>
          <w:p w14:paraId="0648E029" w14:textId="68250F28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630" w:type="dxa"/>
          </w:tcPr>
          <w:p w14:paraId="34CC439C" w14:textId="10B63B99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1B4A92CA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EDFE11" w14:textId="70BD47C5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3388BD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5ABE9A" w14:textId="0400ABB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134F1CE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1550B1" w14:textId="241E7A72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15C570AB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28005D8" w14:textId="47145BEF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146D126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766BDB9" w14:textId="70266155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7B893BA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C30AAD" w14:textId="06BB5A73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77D7CE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42E16B0" w14:textId="28FE9523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7295D8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F65DDB" w14:textId="6DC73E2A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1E7B9BE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7181ABA" w14:textId="55E0C295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42C5FB1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3E203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675BD7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3B09D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0581C" w:rsidRPr="006F6C88" w14:paraId="29BF0993" w14:textId="77777777" w:rsidTr="0003192C">
        <w:trPr>
          <w:trHeight w:hRule="exact" w:val="263"/>
        </w:trPr>
        <w:tc>
          <w:tcPr>
            <w:tcW w:w="2160" w:type="dxa"/>
          </w:tcPr>
          <w:p w14:paraId="776AAE8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52B771E0" w14:textId="4C0033C1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630" w:type="dxa"/>
          </w:tcPr>
          <w:p w14:paraId="6298749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DBEADDD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0B04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C1882F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36432E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601187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154E1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3610080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B5D00E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F9301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7B6611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AB7391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163F1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7F020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57D10D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FB3012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6FC59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EFCA57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63F3F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E92ED47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A56628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4CCA33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F5CCD0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81C" w:rsidRPr="006F6C88" w14:paraId="3C387CCC" w14:textId="77777777" w:rsidTr="0003192C">
        <w:trPr>
          <w:trHeight w:hRule="exact" w:val="272"/>
        </w:trPr>
        <w:tc>
          <w:tcPr>
            <w:tcW w:w="2160" w:type="dxa"/>
          </w:tcPr>
          <w:p w14:paraId="20DF2738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2BF04884" w14:textId="0C8D5141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630" w:type="dxa"/>
          </w:tcPr>
          <w:p w14:paraId="3C1ABA2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8637D72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D0691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55D4A3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6F3E64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5D73A7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EBCCC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D1C3322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DE2596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F8D554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C0E7FB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460B9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37424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FF5530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17F6C8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73D608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6E6B9F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C78F00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9D185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3BB3BE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0F63AF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4160CA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2AE24D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81C" w:rsidRPr="006F6C88" w14:paraId="00CAA615" w14:textId="77777777" w:rsidTr="0003192C">
        <w:trPr>
          <w:trHeight w:hRule="exact" w:val="326"/>
        </w:trPr>
        <w:tc>
          <w:tcPr>
            <w:tcW w:w="2160" w:type="dxa"/>
          </w:tcPr>
          <w:p w14:paraId="5E188103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D1A474C" w14:textId="668B00D8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630" w:type="dxa"/>
          </w:tcPr>
          <w:p w14:paraId="242E2E7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AB85409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C7C8C7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125E86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652A21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B206BC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D35F98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075429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934922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0D85D5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78133F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2B3330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B9FC5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12A38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F18003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6CCB16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BE35C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20DA38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607D8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0BC35B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5F550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80E89D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689938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81C" w:rsidRPr="006F6C88" w14:paraId="0F4DBD05" w14:textId="77777777" w:rsidTr="0003192C">
        <w:trPr>
          <w:trHeight w:hRule="exact" w:val="272"/>
        </w:trPr>
        <w:tc>
          <w:tcPr>
            <w:tcW w:w="2160" w:type="dxa"/>
          </w:tcPr>
          <w:p w14:paraId="79521199" w14:textId="550CC872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350" w:type="dxa"/>
          </w:tcPr>
          <w:p w14:paraId="5C7A0D99" w14:textId="55CDE286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630" w:type="dxa"/>
          </w:tcPr>
          <w:p w14:paraId="51688511" w14:textId="590AC409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31C5B8E4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52C2E5" w14:textId="23AB6692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70B8A48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0C4C3C0" w14:textId="3F302C20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37965D3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E81DC5F" w14:textId="0EEFBF68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76EFEB7F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D2A4FCF" w14:textId="6305CB0D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14:paraId="0B44AEF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4F8E975" w14:textId="2024233C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14:paraId="3C21226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313DF4" w14:textId="31301A35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14:paraId="22229B8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4B43985" w14:textId="0D38701B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14:paraId="310F69C0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58BAB3" w14:textId="0795A00F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14:paraId="61FF379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704C8DE" w14:textId="73361EFE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14:paraId="2D9AAFC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56824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D0592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2F8D69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0581C" w:rsidRPr="006F6C88" w14:paraId="2D38A806" w14:textId="77777777" w:rsidTr="0003192C">
        <w:trPr>
          <w:trHeight w:hRule="exact" w:val="263"/>
        </w:trPr>
        <w:tc>
          <w:tcPr>
            <w:tcW w:w="2160" w:type="dxa"/>
          </w:tcPr>
          <w:p w14:paraId="345931F3" w14:textId="58E9A385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350" w:type="dxa"/>
          </w:tcPr>
          <w:p w14:paraId="5CDDF58B" w14:textId="3EFA619D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630" w:type="dxa"/>
          </w:tcPr>
          <w:p w14:paraId="4A21AD29" w14:textId="0B0612F6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08FCEBAB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E9B691" w14:textId="6977184F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</w:tcPr>
          <w:p w14:paraId="460DC26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E7A836" w14:textId="4530683B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0A2CDB5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E74329" w14:textId="5472484C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440882B1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58A9173" w14:textId="7041856E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7FFAB7C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0682BD2" w14:textId="119D23FA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476606D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21EB28" w14:textId="6174A169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47311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632940C" w14:textId="74555A5C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D666AA6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16376D" w14:textId="6A90C475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7859114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BF807D1" w14:textId="44D8E86B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455093B3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3F0B66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0A52BE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934E8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0581C" w:rsidRPr="006F6C88" w14:paraId="6D8375A6" w14:textId="77777777" w:rsidTr="0003192C">
        <w:trPr>
          <w:trHeight w:hRule="exact" w:val="254"/>
        </w:trPr>
        <w:tc>
          <w:tcPr>
            <w:tcW w:w="2160" w:type="dxa"/>
          </w:tcPr>
          <w:p w14:paraId="7192C83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718D91A" w14:textId="0877B1E7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630" w:type="dxa"/>
          </w:tcPr>
          <w:p w14:paraId="7F4D878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C55DC2D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EC8DC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207E68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24B89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FC96A7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07391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927098B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9A5E49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C3EB56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CC19CE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AE745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1B1D64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E76C6E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DBA374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BE6AB8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50327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EADBF5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A91ABC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1786004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08480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C10951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8F462A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81C" w:rsidRPr="006F6C88" w14:paraId="075B5CC7" w14:textId="77777777" w:rsidTr="00E814CC">
        <w:trPr>
          <w:trHeight w:hRule="exact" w:val="272"/>
        </w:trPr>
        <w:tc>
          <w:tcPr>
            <w:tcW w:w="2160" w:type="dxa"/>
          </w:tcPr>
          <w:p w14:paraId="67454A94" w14:textId="167A5D8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350" w:type="dxa"/>
          </w:tcPr>
          <w:p w14:paraId="684AF18B" w14:textId="395AF8A9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630" w:type="dxa"/>
          </w:tcPr>
          <w:p w14:paraId="1E216346" w14:textId="5C775CD9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01EA3EFD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7F1920" w14:textId="1321FB32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30F3905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F5D897" w14:textId="50DE0F56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1482D10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99AC266" w14:textId="6800CEFC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4120CBB9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345E09" w14:textId="771939DE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14:paraId="4E08535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07202CE" w14:textId="02E2BE45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14:paraId="20E25648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14B989" w14:textId="49F619EC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14:paraId="041E8B2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CCE422" w14:textId="0BCA88BC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14:paraId="2958B017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681DA0" w14:textId="4C5BFF2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745509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31F6BD" w14:textId="579401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CD3A5D8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8E52F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11C58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D429FC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0581C" w:rsidRPr="006F6C88" w14:paraId="723F3C9C" w14:textId="77777777" w:rsidTr="00562F7E">
        <w:trPr>
          <w:trHeight w:hRule="exact" w:val="263"/>
        </w:trPr>
        <w:tc>
          <w:tcPr>
            <w:tcW w:w="2160" w:type="dxa"/>
          </w:tcPr>
          <w:p w14:paraId="5702E28F" w14:textId="4E317FC8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350" w:type="dxa"/>
          </w:tcPr>
          <w:p w14:paraId="24BA5E7E" w14:textId="05575C5D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บริการรับฝาก</w:t>
            </w:r>
          </w:p>
        </w:tc>
        <w:tc>
          <w:tcPr>
            <w:tcW w:w="630" w:type="dxa"/>
          </w:tcPr>
          <w:p w14:paraId="1CC7D9BF" w14:textId="3E117CA6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39F94349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A972BA0" w14:textId="38225CB4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</w:tcPr>
          <w:p w14:paraId="04716661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715522" w14:textId="747566BE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4FDBAE2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9B5D05C" w14:textId="5844060E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0F07355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96DF65" w14:textId="2B8B65CB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1104D86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1EF5997" w14:textId="56234374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564CABBA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5664EF6A" w14:textId="1C6672B5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941951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402710B" w14:textId="60309E51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CB7A86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3CC48FD3" w14:textId="78B874C6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5BCE56A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5DF7667" w14:textId="4F32F550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38CDFB33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512AACB1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2FE1F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0FD58A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0581C" w:rsidRPr="006F6C88" w14:paraId="4ED544E8" w14:textId="77777777" w:rsidTr="00E814CC">
        <w:trPr>
          <w:trHeight w:hRule="exact" w:val="236"/>
        </w:trPr>
        <w:tc>
          <w:tcPr>
            <w:tcW w:w="2160" w:type="dxa"/>
          </w:tcPr>
          <w:p w14:paraId="7F05181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17B2306" w14:textId="39DFC17B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ห้องเย็นและ</w:t>
            </w:r>
          </w:p>
        </w:tc>
        <w:tc>
          <w:tcPr>
            <w:tcW w:w="630" w:type="dxa"/>
          </w:tcPr>
          <w:p w14:paraId="6BFB54D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3F30777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721E3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DFD4652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87F8FA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0B7E28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7A002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863B678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45C1A8C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C73378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B276CD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286A880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62FB2C36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8DBFB2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A3F7B8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07210B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2F89BF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68532B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EF88A5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FE064A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E8333DC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A69782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B336C7A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C0581C" w:rsidRPr="006F6C88" w14:paraId="5C5A7789" w14:textId="77777777" w:rsidTr="00E11AFD">
        <w:trPr>
          <w:trHeight w:hRule="exact" w:val="216"/>
        </w:trPr>
        <w:tc>
          <w:tcPr>
            <w:tcW w:w="2160" w:type="dxa"/>
          </w:tcPr>
          <w:p w14:paraId="66C16826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4C55AEA" w14:textId="3B5F5718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ขนส่งห้องเย็น</w:t>
            </w:r>
          </w:p>
        </w:tc>
        <w:tc>
          <w:tcPr>
            <w:tcW w:w="630" w:type="dxa"/>
          </w:tcPr>
          <w:p w14:paraId="423D861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D4D29D2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44A297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C269632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F5CEAA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AA41258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607AA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74D6953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FCE724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03524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0776B7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639F7C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28EA224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32BE0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AB145D8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DD162DC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54CA614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3027B9D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4D374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4ED21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4CDED61C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BC8BF86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F6838DD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C0581C" w:rsidRPr="006F6C88" w14:paraId="1063C0C9" w14:textId="77777777" w:rsidTr="00536217">
        <w:trPr>
          <w:trHeight w:hRule="exact" w:val="290"/>
        </w:trPr>
        <w:tc>
          <w:tcPr>
            <w:tcW w:w="2160" w:type="dxa"/>
          </w:tcPr>
          <w:p w14:paraId="15A8A959" w14:textId="49D0879F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350" w:type="dxa"/>
          </w:tcPr>
          <w:p w14:paraId="0275885D" w14:textId="0D1EDFE0" w:rsidR="00C0581C" w:rsidRPr="006F6C88" w:rsidRDefault="00C0581C" w:rsidP="00C0581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630" w:type="dxa"/>
          </w:tcPr>
          <w:p w14:paraId="71FD00C5" w14:textId="5392353E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2136D1F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4E09DE" w14:textId="586CCFCC" w:rsidR="00C0581C" w:rsidRPr="006F6C88" w:rsidRDefault="00C0581C" w:rsidP="00C058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62DD47B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E14140F" w14:textId="203FD4C3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43527D9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A899D1" w14:textId="502B230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3521B4DA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923E570" w14:textId="688E386D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2125D627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3954F30" w14:textId="29A51A7F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520BC70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DFCC56" w14:textId="2DCCB1D2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CAEC2D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77512B6" w14:textId="31488BD6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15BA5D5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F5D4C9" w14:textId="16CE9723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68F11F5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4B9A1C" w14:textId="32F50E4D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4063C750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E2292B" w14:textId="449D55BE" w:rsidR="00C0581C" w:rsidRPr="006F6C88" w:rsidRDefault="00683C84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257,665</w:t>
            </w:r>
          </w:p>
        </w:tc>
        <w:tc>
          <w:tcPr>
            <w:tcW w:w="270" w:type="dxa"/>
          </w:tcPr>
          <w:p w14:paraId="5552400B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FD5A3" w14:textId="7B988925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220,037</w:t>
            </w:r>
          </w:p>
        </w:tc>
      </w:tr>
      <w:tr w:rsidR="00C0581C" w:rsidRPr="006F6C88" w14:paraId="3EE0DCAD" w14:textId="77777777" w:rsidTr="00E11AFD">
        <w:trPr>
          <w:trHeight w:hRule="exact" w:val="216"/>
        </w:trPr>
        <w:tc>
          <w:tcPr>
            <w:tcW w:w="2160" w:type="dxa"/>
          </w:tcPr>
          <w:p w14:paraId="5DE78814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5C55CA" w14:textId="6D0B6530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630" w:type="dxa"/>
          </w:tcPr>
          <w:p w14:paraId="6F53D6C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E63C3E5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45F112A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E226487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777AF0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B4389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EEC6FF7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9058E1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AE9D3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D1E28F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ED356E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27A09E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499734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E3A7C8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C7602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C11C67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E6B5989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56A68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3E4C2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FC2ADD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7055134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2090777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703652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C0581C" w:rsidRPr="006F6C88" w14:paraId="755CDF02" w14:textId="77777777" w:rsidTr="00E814CC">
        <w:trPr>
          <w:trHeight w:hRule="exact" w:val="255"/>
        </w:trPr>
        <w:tc>
          <w:tcPr>
            <w:tcW w:w="2160" w:type="dxa"/>
          </w:tcPr>
          <w:p w14:paraId="537EC079" w14:textId="4F50ACD9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40AAC3D0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226E4F1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929DE58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43CC48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200B8BA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0BB97DA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7BD6FB2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72CFE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9F0C17" w14:textId="77777777" w:rsidR="00C0581C" w:rsidRPr="006F6C88" w:rsidRDefault="00C0581C" w:rsidP="00C058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9F9E27" w14:textId="5FCEEB52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2A83292B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CF18C9" w14:textId="002C0F24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17F69969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680212" w14:textId="77D35C14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14:paraId="33245DD5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30806F" w14:textId="14570461" w:rsidR="00C0581C" w:rsidRPr="006F6C88" w:rsidRDefault="00C0581C" w:rsidP="00C058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14:paraId="00BBE3D1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31F72F6" w14:textId="33BC4851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844,128</w:t>
            </w:r>
          </w:p>
        </w:tc>
        <w:tc>
          <w:tcPr>
            <w:tcW w:w="270" w:type="dxa"/>
          </w:tcPr>
          <w:p w14:paraId="288A1D63" w14:textId="77777777" w:rsidR="00C0581C" w:rsidRPr="006F6C88" w:rsidRDefault="00C0581C" w:rsidP="00C058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59631FC" w14:textId="7F8A80D2" w:rsidR="00C0581C" w:rsidRPr="006F6C88" w:rsidRDefault="00C0581C" w:rsidP="00C0581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844,128</w:t>
            </w:r>
          </w:p>
        </w:tc>
        <w:tc>
          <w:tcPr>
            <w:tcW w:w="270" w:type="dxa"/>
          </w:tcPr>
          <w:p w14:paraId="7E087446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619891" w14:textId="5E9FC225" w:rsidR="00C0581C" w:rsidRPr="00683C84" w:rsidRDefault="00683C84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83C8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257,665</w:t>
            </w:r>
          </w:p>
        </w:tc>
        <w:tc>
          <w:tcPr>
            <w:tcW w:w="270" w:type="dxa"/>
          </w:tcPr>
          <w:p w14:paraId="2C26C553" w14:textId="77777777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6CC20A" w14:textId="0DA3BBC4" w:rsidR="00C0581C" w:rsidRPr="006F6C88" w:rsidRDefault="00C0581C" w:rsidP="00C0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220,037</w:t>
            </w:r>
          </w:p>
        </w:tc>
      </w:tr>
    </w:tbl>
    <w:p w14:paraId="4B25B757" w14:textId="77777777" w:rsidR="00DF6416" w:rsidRPr="006F6C88" w:rsidRDefault="00DF6416" w:rsidP="0008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บริษัทย่อยทั้งหมด</w:t>
      </w:r>
      <w:r>
        <w:rPr>
          <w:rFonts w:asciiTheme="majorBidi" w:hAnsiTheme="majorBidi" w:cstheme="majorBidi" w:hint="cs"/>
          <w:sz w:val="28"/>
          <w:szCs w:val="28"/>
          <w:cs/>
        </w:rPr>
        <w:t>จดทะเบียนจัดตั้งและ</w:t>
      </w:r>
      <w:r w:rsidRPr="006F6C88">
        <w:rPr>
          <w:rFonts w:asciiTheme="majorBidi" w:hAnsiTheme="majorBidi" w:cstheme="majorBidi"/>
          <w:sz w:val="28"/>
          <w:szCs w:val="28"/>
          <w:cs/>
        </w:rPr>
        <w:t>ดำเนินธุรกิจในประเทศไทย</w:t>
      </w:r>
    </w:p>
    <w:p w14:paraId="7E799F09" w14:textId="77777777" w:rsidR="00545F2A" w:rsidRPr="006F6C88" w:rsidRDefault="00545F2A" w:rsidP="001D0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8"/>
        </w:tabs>
        <w:rPr>
          <w:rFonts w:asciiTheme="majorBidi" w:hAnsiTheme="majorBidi" w:cstheme="majorBidi"/>
          <w:sz w:val="28"/>
          <w:szCs w:val="28"/>
        </w:rPr>
        <w:sectPr w:rsidR="00545F2A" w:rsidRPr="006F6C88" w:rsidSect="009B701F">
          <w:headerReference w:type="even" r:id="rId17"/>
          <w:headerReference w:type="firs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AD72431" w14:textId="77777777" w:rsidR="000C6EEE" w:rsidRPr="00BE340B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4A943275" w14:textId="77777777" w:rsidR="000C6EEE" w:rsidRPr="00F763BE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0A525AB" w14:textId="77777777" w:rsidR="00DF6416" w:rsidRPr="006F6C88" w:rsidRDefault="00DF6416" w:rsidP="00DF64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การซื้อ จำหน่าย และโอนที่ดิน อาคารและอุปกรณ์ระหว่างงวดสามเดือนสิ้นสุดวันที่</w:t>
      </w:r>
      <w:r w:rsidRPr="006F6C88">
        <w:rPr>
          <w:rFonts w:asciiTheme="majorBidi" w:hAnsiTheme="majorBidi" w:cstheme="majorBidi"/>
          <w:bCs/>
          <w:spacing w:val="-4"/>
          <w:sz w:val="28"/>
          <w:szCs w:val="28"/>
        </w:rPr>
        <w:t xml:space="preserve"> 31</w:t>
      </w:r>
      <w:r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มีนาคม </w:t>
      </w:r>
      <w:r>
        <w:rPr>
          <w:rFonts w:asciiTheme="majorBidi" w:hAnsiTheme="majorBidi" w:cstheme="majorBidi"/>
          <w:bCs/>
          <w:spacing w:val="-4"/>
          <w:sz w:val="28"/>
          <w:szCs w:val="28"/>
        </w:rPr>
        <w:t>2564</w:t>
      </w:r>
      <w:r w:rsidRPr="006F6C88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>มีดังนี้</w:t>
      </w:r>
    </w:p>
    <w:p w14:paraId="6E7238A4" w14:textId="2EF3DFDE" w:rsidR="00FA5AC3" w:rsidRPr="00F763BE" w:rsidRDefault="00FA5AC3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1183"/>
        <w:gridCol w:w="246"/>
        <w:gridCol w:w="1362"/>
        <w:gridCol w:w="264"/>
        <w:gridCol w:w="1173"/>
        <w:gridCol w:w="270"/>
        <w:gridCol w:w="1439"/>
      </w:tblGrid>
      <w:tr w:rsidR="00DF6416" w:rsidRPr="00F95BA9" w14:paraId="46F8D60A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1CE7904B" w14:textId="77777777" w:rsidR="00DF6416" w:rsidRPr="00F95BA9" w:rsidRDefault="00DF6416" w:rsidP="00DF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  <w:shd w:val="clear" w:color="auto" w:fill="auto"/>
          </w:tcPr>
          <w:p w14:paraId="186F8150" w14:textId="73759084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08C08F0A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0" w:type="pct"/>
            <w:gridSpan w:val="3"/>
            <w:shd w:val="clear" w:color="auto" w:fill="auto"/>
          </w:tcPr>
          <w:p w14:paraId="5E3C3637" w14:textId="36E7B82B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6416" w:rsidRPr="00F95BA9" w14:paraId="76A18521" w14:textId="77777777" w:rsidTr="005F728E">
        <w:trPr>
          <w:tblHeader/>
        </w:trPr>
        <w:tc>
          <w:tcPr>
            <w:tcW w:w="1766" w:type="pct"/>
            <w:shd w:val="clear" w:color="auto" w:fill="auto"/>
          </w:tcPr>
          <w:p w14:paraId="7291246F" w14:textId="77777777" w:rsidR="00DF6416" w:rsidRPr="00F95BA9" w:rsidRDefault="00DF6416" w:rsidP="00DF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FA43E" w14:textId="77777777" w:rsidR="00DF6416" w:rsidRPr="00F95BA9" w:rsidRDefault="00DF6416" w:rsidP="00DF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598FE4" w14:textId="77777777" w:rsidR="00DF6416" w:rsidRPr="00F95BA9" w:rsidRDefault="00DF6416" w:rsidP="00DF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8AB7A6C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38CC2C2C" w14:textId="05843CA8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95BA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BC75A92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07E262F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2C3B40A5" w14:textId="128BA8A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95BA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การโอนออก</w:t>
            </w:r>
            <w:r w:rsidRPr="00F95B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" w:type="pct"/>
            <w:shd w:val="clear" w:color="auto" w:fill="auto"/>
          </w:tcPr>
          <w:p w14:paraId="12D1BE66" w14:textId="77777777" w:rsidR="00DF6416" w:rsidRPr="00F95BA9" w:rsidRDefault="00DF6416" w:rsidP="00DF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821D95" w14:textId="77777777" w:rsidR="00DF6416" w:rsidRPr="00F95BA9" w:rsidRDefault="00DF6416" w:rsidP="00DF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2BB49B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F8A4430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43646A8A" w14:textId="6666A175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95BA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E5809E5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2AAFE6F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67D1CC8F" w14:textId="34EFBBB8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95BA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การโอนออก</w:t>
            </w:r>
            <w:r w:rsidRPr="00F95B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85BFE" w:rsidRPr="00F95BA9" w14:paraId="2B59D5B5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2D7D3482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4" w:type="pct"/>
            <w:gridSpan w:val="7"/>
            <w:shd w:val="clear" w:color="auto" w:fill="auto"/>
          </w:tcPr>
          <w:p w14:paraId="307248A6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95B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6416" w:rsidRPr="00F95BA9" w14:paraId="43D953DD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30684C95" w14:textId="48A7D3C2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44" w:type="pct"/>
            <w:shd w:val="clear" w:color="auto" w:fill="auto"/>
          </w:tcPr>
          <w:p w14:paraId="649E8CA9" w14:textId="2D4BC33C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  <w:tc>
          <w:tcPr>
            <w:tcW w:w="134" w:type="pct"/>
            <w:shd w:val="clear" w:color="auto" w:fill="auto"/>
          </w:tcPr>
          <w:p w14:paraId="31872AA7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297C1ACB" w14:textId="3AA95D38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191C9439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786F0434" w14:textId="0D6F1A0F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147" w:type="pct"/>
            <w:shd w:val="clear" w:color="auto" w:fill="auto"/>
          </w:tcPr>
          <w:p w14:paraId="56013341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071821E7" w14:textId="49FA26A5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F6416" w:rsidRPr="00F95BA9" w14:paraId="5DDF72DD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037320ED" w14:textId="144300F1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644" w:type="pct"/>
            <w:shd w:val="clear" w:color="auto" w:fill="auto"/>
          </w:tcPr>
          <w:p w14:paraId="38AC8A60" w14:textId="3BE79E08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3,126</w:t>
            </w:r>
          </w:p>
        </w:tc>
        <w:tc>
          <w:tcPr>
            <w:tcW w:w="134" w:type="pct"/>
            <w:shd w:val="clear" w:color="auto" w:fill="auto"/>
          </w:tcPr>
          <w:p w14:paraId="4E455C2A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5EDA88C" w14:textId="0E69F461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1967F547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4396648" w14:textId="787CB5D2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915A88D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7EF0259A" w14:textId="1CA96F45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6416" w:rsidRPr="00F95BA9" w14:paraId="082EF067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6046741B" w14:textId="1CE32EC4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44" w:type="pct"/>
            <w:shd w:val="clear" w:color="auto" w:fill="auto"/>
          </w:tcPr>
          <w:p w14:paraId="1B6C7DC3" w14:textId="772B9A43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36,813</w:t>
            </w:r>
          </w:p>
        </w:tc>
        <w:tc>
          <w:tcPr>
            <w:tcW w:w="134" w:type="pct"/>
            <w:shd w:val="clear" w:color="auto" w:fill="auto"/>
          </w:tcPr>
          <w:p w14:paraId="2C2156E4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160F3362" w14:textId="16691139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4" w:type="pct"/>
            <w:shd w:val="clear" w:color="auto" w:fill="auto"/>
          </w:tcPr>
          <w:p w14:paraId="6033062C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080C271" w14:textId="3028165D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</w:t>
            </w:r>
            <w:r w:rsidR="00D867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06B03794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3150EA08" w14:textId="36EE76B0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6416" w:rsidRPr="00F95BA9" w14:paraId="291BD4C4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0BC95B70" w14:textId="737BB558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644" w:type="pct"/>
            <w:shd w:val="clear" w:color="auto" w:fill="auto"/>
          </w:tcPr>
          <w:p w14:paraId="264FDB36" w14:textId="4AF2CA65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2,619</w:t>
            </w:r>
          </w:p>
        </w:tc>
        <w:tc>
          <w:tcPr>
            <w:tcW w:w="134" w:type="pct"/>
            <w:shd w:val="clear" w:color="auto" w:fill="auto"/>
          </w:tcPr>
          <w:p w14:paraId="60997930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ACB06B8" w14:textId="57C6749F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9CDAA57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20CC238" w14:textId="4A812BC9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47" w:type="pct"/>
            <w:shd w:val="clear" w:color="auto" w:fill="auto"/>
          </w:tcPr>
          <w:p w14:paraId="7E83A66C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1B947366" w14:textId="22061B44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6416" w:rsidRPr="00F95BA9" w14:paraId="1C828D08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2BBE2C56" w14:textId="5F3D1BFA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44" w:type="pct"/>
            <w:shd w:val="clear" w:color="auto" w:fill="auto"/>
          </w:tcPr>
          <w:p w14:paraId="54225BE4" w14:textId="08FC3C0F" w:rsidR="00DF6416" w:rsidRPr="00F95BA9" w:rsidRDefault="004365A4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3,438</w:t>
            </w:r>
          </w:p>
        </w:tc>
        <w:tc>
          <w:tcPr>
            <w:tcW w:w="134" w:type="pct"/>
            <w:shd w:val="clear" w:color="auto" w:fill="auto"/>
          </w:tcPr>
          <w:p w14:paraId="452C2799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49F7F664" w14:textId="7374EB73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48B4440D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6A38BE0" w14:textId="608DFF4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7" w:type="pct"/>
            <w:shd w:val="clear" w:color="auto" w:fill="auto"/>
          </w:tcPr>
          <w:p w14:paraId="0B39F276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4917436D" w14:textId="3CA5303C" w:rsidR="00DF6416" w:rsidRPr="00EC4B0B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B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6416" w:rsidRPr="00F95BA9" w14:paraId="4FF2372F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57693CFA" w14:textId="7DD760D2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44" w:type="pct"/>
            <w:shd w:val="clear" w:color="auto" w:fill="auto"/>
          </w:tcPr>
          <w:p w14:paraId="0E4CEDA2" w14:textId="3CAB8DAA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2,232</w:t>
            </w:r>
          </w:p>
        </w:tc>
        <w:tc>
          <w:tcPr>
            <w:tcW w:w="134" w:type="pct"/>
            <w:shd w:val="clear" w:color="auto" w:fill="auto"/>
          </w:tcPr>
          <w:p w14:paraId="3845289C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033AA75" w14:textId="677985FF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691F36C6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6D8535D3" w14:textId="00486813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47" w:type="pct"/>
            <w:shd w:val="clear" w:color="auto" w:fill="auto"/>
          </w:tcPr>
          <w:p w14:paraId="2A6ECF13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780AC345" w14:textId="7928F5D8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6416" w:rsidRPr="00F95BA9" w14:paraId="5571BCD1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1A3BEF80" w14:textId="03E96D56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DF326DB" w14:textId="6906EC86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25,838</w:t>
            </w:r>
          </w:p>
        </w:tc>
        <w:tc>
          <w:tcPr>
            <w:tcW w:w="134" w:type="pct"/>
            <w:shd w:val="clear" w:color="auto" w:fill="auto"/>
          </w:tcPr>
          <w:p w14:paraId="54269558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73C3F7C" w14:textId="6A69628B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26,942</w:t>
            </w:r>
          </w:p>
        </w:tc>
        <w:tc>
          <w:tcPr>
            <w:tcW w:w="144" w:type="pct"/>
            <w:shd w:val="clear" w:color="auto" w:fill="auto"/>
          </w:tcPr>
          <w:p w14:paraId="0D5C752E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2F08263A" w14:textId="152ABBE5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47" w:type="pct"/>
            <w:shd w:val="clear" w:color="auto" w:fill="auto"/>
          </w:tcPr>
          <w:p w14:paraId="66AF419B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6C74BC89" w14:textId="1007FB08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6416" w:rsidRPr="00F95BA9" w14:paraId="461DC105" w14:textId="77777777" w:rsidTr="008F4349">
        <w:trPr>
          <w:tblHeader/>
        </w:trPr>
        <w:tc>
          <w:tcPr>
            <w:tcW w:w="1766" w:type="pct"/>
            <w:shd w:val="clear" w:color="auto" w:fill="auto"/>
          </w:tcPr>
          <w:p w14:paraId="0765913F" w14:textId="78976D1C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BEC97" w14:textId="0DD2FA7D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36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5,541</w:t>
            </w:r>
          </w:p>
        </w:tc>
        <w:tc>
          <w:tcPr>
            <w:tcW w:w="134" w:type="pct"/>
            <w:shd w:val="clear" w:color="auto" w:fill="auto"/>
          </w:tcPr>
          <w:p w14:paraId="08A0375F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8FB2D" w14:textId="73E1FC1E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26,963</w:t>
            </w:r>
          </w:p>
        </w:tc>
        <w:tc>
          <w:tcPr>
            <w:tcW w:w="144" w:type="pct"/>
            <w:shd w:val="clear" w:color="auto" w:fill="auto"/>
          </w:tcPr>
          <w:p w14:paraId="0D48A1A7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E2EE7" w14:textId="74917782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</w:t>
            </w:r>
            <w:r w:rsidR="00D867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C0A2657" w14:textId="77777777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DA9F3" w14:textId="14840486" w:rsidR="00DF6416" w:rsidRPr="00F95BA9" w:rsidRDefault="00DF6416" w:rsidP="00DF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0B86FCA0" w14:textId="192FC041" w:rsidR="00F44F41" w:rsidRPr="00274414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ab/>
      </w:r>
    </w:p>
    <w:p w14:paraId="064B0379" w14:textId="48B68311" w:rsidR="003F7D59" w:rsidRPr="00BE340B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06D0E073" w14:textId="77777777" w:rsidR="00583ABC" w:rsidRPr="00F763BE" w:rsidRDefault="00583ABC" w:rsidP="00583ABC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F737E8F" w14:textId="3AFE6A33" w:rsidR="00DF6416" w:rsidRPr="00915CAB" w:rsidRDefault="00DF6416" w:rsidP="00DF64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ในระหว่างงวดสามเดือนสิ้นสุดวันที่ </w:t>
      </w:r>
      <w:r w:rsidRPr="002F0A68">
        <w:rPr>
          <w:rFonts w:asciiTheme="majorBidi" w:hAnsiTheme="majorBidi" w:cstheme="majorBidi"/>
          <w:sz w:val="28"/>
          <w:szCs w:val="28"/>
        </w:rPr>
        <w:t xml:space="preserve">31 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2F0A68">
        <w:rPr>
          <w:rFonts w:asciiTheme="majorBidi" w:hAnsiTheme="majorBidi" w:cstheme="majorBidi"/>
          <w:sz w:val="28"/>
          <w:szCs w:val="28"/>
        </w:rPr>
        <w:t xml:space="preserve">2564 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บริษัทย่อยแห่งหนึ่งได้เบิกเงินกู้เพิ่มเติมจำนวน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5.3</w:t>
      </w:r>
      <w:r w:rsidRPr="002F0A68">
        <w:rPr>
          <w:rFonts w:asciiTheme="majorBidi" w:hAnsiTheme="majorBidi" w:cstheme="majorBidi"/>
          <w:sz w:val="28"/>
          <w:szCs w:val="28"/>
        </w:rPr>
        <w:t xml:space="preserve"> 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ล้านบาทภายใต้สัญญากู้ยืมเงินระยะยาวกับสถาบันการเงินในประเทศแห่งหนึ่งซึ่งได้ทำสัญญาในเดือนพฤศจิกายน </w:t>
      </w:r>
      <w:r w:rsidRPr="002F0A68">
        <w:rPr>
          <w:rFonts w:asciiTheme="majorBidi" w:hAnsiTheme="majorBidi" w:cstheme="majorBidi"/>
          <w:sz w:val="28"/>
          <w:szCs w:val="28"/>
        </w:rPr>
        <w:t>2563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1D09854" w14:textId="77777777" w:rsidR="00915CAB" w:rsidRPr="00F763BE" w:rsidRDefault="00915CAB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3F44B1" w14:textId="413439B1" w:rsidR="00493166" w:rsidRDefault="00493166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15CA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15CAB">
        <w:rPr>
          <w:rFonts w:asciiTheme="majorBidi" w:hAnsiTheme="majorBidi" w:cstheme="majorBidi"/>
          <w:sz w:val="28"/>
          <w:szCs w:val="28"/>
        </w:rPr>
        <w:t>31</w:t>
      </w:r>
      <w:r w:rsidRPr="00915CAB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B936F0">
        <w:rPr>
          <w:rFonts w:asciiTheme="majorBidi" w:hAnsiTheme="majorBidi" w:cstheme="majorBidi"/>
          <w:sz w:val="28"/>
          <w:szCs w:val="28"/>
        </w:rPr>
        <w:t>2564</w:t>
      </w:r>
      <w:r w:rsidRPr="00915CAB">
        <w:rPr>
          <w:rFonts w:asciiTheme="majorBidi" w:hAnsiTheme="majorBidi" w:cstheme="majorBidi"/>
          <w:sz w:val="28"/>
          <w:szCs w:val="28"/>
        </w:rPr>
        <w:t xml:space="preserve"> </w:t>
      </w:r>
      <w:r w:rsidRPr="00915CAB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</w:t>
      </w:r>
      <w:r w:rsidRPr="006F6C88">
        <w:rPr>
          <w:rFonts w:asciiTheme="majorBidi" w:hAnsiTheme="majorBidi" w:cstheme="majorBidi"/>
          <w:sz w:val="28"/>
          <w:szCs w:val="28"/>
          <w:cs/>
        </w:rPr>
        <w:t>ใช้มีจำนวนเงิน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รวม</w:t>
      </w:r>
      <w:r w:rsidR="00C1633A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C1633A">
        <w:rPr>
          <w:rFonts w:asciiTheme="majorBidi" w:hAnsiTheme="majorBidi" w:cstheme="majorBidi"/>
          <w:sz w:val="28"/>
          <w:szCs w:val="28"/>
          <w:shd w:val="clear" w:color="auto" w:fill="FFFFFF"/>
        </w:rPr>
        <w:t>3,090.5</w:t>
      </w:r>
      <w:r w:rsidR="00623FE3"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</w:t>
      </w:r>
      <w:r w:rsidR="00033888"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="00AA436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และ </w:t>
      </w:r>
      <w:r w:rsidR="00C1633A">
        <w:rPr>
          <w:rFonts w:asciiTheme="majorBidi" w:hAnsiTheme="majorBidi" w:cstheme="majorBidi"/>
          <w:sz w:val="28"/>
          <w:szCs w:val="28"/>
          <w:shd w:val="clear" w:color="auto" w:fill="FFFFFF"/>
        </w:rPr>
        <w:t>34.1</w:t>
      </w:r>
      <w:r w:rsidR="00623FE3"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ล้านเหรียญ</w:t>
      </w:r>
      <w:r w:rsidRPr="006F6C88">
        <w:rPr>
          <w:rFonts w:asciiTheme="majorBidi" w:hAnsiTheme="majorBidi" w:cstheme="majorBidi"/>
          <w:sz w:val="28"/>
          <w:szCs w:val="28"/>
          <w:cs/>
        </w:rPr>
        <w:t>สหรัฐอเมริกา</w:t>
      </w:r>
      <w:r w:rsidR="0066705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สำหรับกลุ่มบริษัท และ</w:t>
      </w:r>
      <w:r w:rsidR="0066705D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C1633A">
        <w:rPr>
          <w:rFonts w:asciiTheme="majorBidi" w:hAnsiTheme="majorBidi" w:cstheme="majorBidi"/>
          <w:sz w:val="28"/>
          <w:szCs w:val="28"/>
          <w:shd w:val="clear" w:color="auto" w:fill="FFFFFF"/>
        </w:rPr>
        <w:t>1,900.4</w:t>
      </w:r>
      <w:r w:rsidR="00623FE3"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C1633A">
        <w:rPr>
          <w:rFonts w:asciiTheme="majorBidi" w:hAnsiTheme="majorBidi" w:cstheme="majorBidi"/>
          <w:sz w:val="28"/>
          <w:szCs w:val="28"/>
          <w:shd w:val="clear" w:color="auto" w:fill="FFFFFF"/>
        </w:rPr>
        <w:t>16.1</w:t>
      </w:r>
      <w:r w:rsidR="00FA5AC3" w:rsidRPr="006F6C88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>สำหรับบริษัท</w:t>
      </w:r>
      <w:r w:rsidR="00830307"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925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B21AB9"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45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.1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สำหรับกลุ่มบริษัท และ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1,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854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 สำหรับบริษัท)</w:t>
      </w:r>
    </w:p>
    <w:p w14:paraId="0B0A6303" w14:textId="77777777" w:rsidR="00CC4CBD" w:rsidRPr="006F6C88" w:rsidRDefault="00CC4CBD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BF5B8D3" w14:textId="77FBA73D" w:rsidR="0044258E" w:rsidRDefault="0044258E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0C4BB956" w14:textId="77777777" w:rsidR="0044258E" w:rsidRPr="006F6C88" w:rsidRDefault="0044258E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02495" w14:textId="77777777" w:rsidR="0044258E" w:rsidRPr="006F6C88" w:rsidRDefault="0044258E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14:paraId="52AF23D6" w14:textId="7B6E7043" w:rsidR="00623FE3" w:rsidRDefault="00623FE3" w:rsidP="0001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6D5B944" w14:textId="77777777" w:rsidR="00F1780A" w:rsidRPr="00274414" w:rsidRDefault="00F1780A" w:rsidP="0001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873B774" w14:textId="24E18C27" w:rsidR="003F7D59" w:rsidRDefault="00C9741B" w:rsidP="00B360F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ED213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7BCA8C6E" w14:textId="247A571E" w:rsidR="00623FE3" w:rsidRPr="0087756A" w:rsidRDefault="00623FE3" w:rsidP="00623FE3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803"/>
        <w:gridCol w:w="1039"/>
        <w:gridCol w:w="237"/>
        <w:gridCol w:w="928"/>
        <w:gridCol w:w="237"/>
        <w:gridCol w:w="960"/>
        <w:gridCol w:w="237"/>
        <w:gridCol w:w="997"/>
        <w:gridCol w:w="237"/>
        <w:gridCol w:w="968"/>
        <w:gridCol w:w="237"/>
        <w:gridCol w:w="996"/>
      </w:tblGrid>
      <w:tr w:rsidR="00EB6082" w:rsidRPr="000C42B3" w14:paraId="1EEB6275" w14:textId="77777777" w:rsidTr="00577455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38C50918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  <w:bottom w:val="nil"/>
            </w:tcBorders>
          </w:tcPr>
          <w:p w14:paraId="79FAA07A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B6082" w:rsidRPr="000C42B3" w14:paraId="77B4E3EF" w14:textId="77777777" w:rsidTr="00577455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472CD8FA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CCAAF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A486994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7099C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408A461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2A96D6A3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B6082" w:rsidRPr="000C42B3" w14:paraId="3AE930EA" w14:textId="77777777" w:rsidTr="00577455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719934EB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00732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970CB54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517E7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AE2D037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3A5A728C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B6082" w:rsidRPr="000C42B3" w14:paraId="3AA7453D" w14:textId="77777777" w:rsidTr="00577455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F06427F" w14:textId="7C792268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D28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866A7C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FB7F0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8805DE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2FA07B4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B6082" w:rsidRPr="000C42B3" w14:paraId="472801FF" w14:textId="77777777" w:rsidTr="00577455">
        <w:trPr>
          <w:tblHeader/>
        </w:trPr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181033" w14:textId="3BDC91CB" w:rsidR="00EB6082" w:rsidRPr="000C42B3" w:rsidRDefault="00EB6082" w:rsidP="00EB60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</w:tcPr>
          <w:p w14:paraId="3C32429A" w14:textId="1E4A82C6" w:rsidR="00EB6082" w:rsidRPr="000C42B3" w:rsidRDefault="00B936F0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F31F21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6A2289D8" w14:textId="37DE4EDC" w:rsidR="00EB6082" w:rsidRPr="000C42B3" w:rsidRDefault="00B936F0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A0F039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3D0A0682" w14:textId="0FC0F22B" w:rsidR="00EB6082" w:rsidRPr="000C42B3" w:rsidRDefault="00B936F0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4A881B8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0F85372E" w14:textId="73869D15" w:rsidR="00EB6082" w:rsidRPr="000C42B3" w:rsidRDefault="00B936F0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4A29032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6B826F48" w14:textId="26DEECF0" w:rsidR="00EB6082" w:rsidRPr="000C42B3" w:rsidRDefault="00B936F0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</w:tcPr>
          <w:p w14:paraId="05F401F0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</w:tcPr>
          <w:p w14:paraId="7CFB1380" w14:textId="0E537C71" w:rsidR="00EB6082" w:rsidRPr="000C42B3" w:rsidRDefault="00B936F0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B6082" w:rsidRPr="000C42B3" w14:paraId="7ADFE2C9" w14:textId="77777777" w:rsidTr="00577455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64E16E13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</w:tcBorders>
          </w:tcPr>
          <w:p w14:paraId="3748B1F5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B6082" w:rsidRPr="000C42B3" w14:paraId="7491FE46" w14:textId="77777777" w:rsidTr="00577455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7A0C309A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581" w:type="pct"/>
            <w:gridSpan w:val="11"/>
            <w:tcBorders>
              <w:top w:val="nil"/>
              <w:left w:val="nil"/>
            </w:tcBorders>
          </w:tcPr>
          <w:p w14:paraId="40B18040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577455" w:rsidRPr="000C42B3" w14:paraId="355BAE6D" w14:textId="77777777" w:rsidTr="00577455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FD4BA45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3EFA9FD7" w14:textId="109A5F04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1,341,054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FD2CC7B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B4833" w14:textId="0E9AE704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1,465,230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70DAB3C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F0D6A" w14:textId="6D5727B4" w:rsidR="00577455" w:rsidRPr="000C42B3" w:rsidRDefault="00577455" w:rsidP="00D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17,297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96275A5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8287D" w14:textId="7F5FF58E" w:rsidR="00577455" w:rsidRPr="000C42B3" w:rsidRDefault="00577455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22,145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38460C51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2534F26" w14:textId="33493580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1,358,351</w:t>
            </w:r>
          </w:p>
        </w:tc>
        <w:tc>
          <w:tcPr>
            <w:tcW w:w="120" w:type="pct"/>
            <w:vAlign w:val="bottom"/>
          </w:tcPr>
          <w:p w14:paraId="011048D7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68C70019" w14:textId="52714BAD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1,487,375</w:t>
            </w:r>
          </w:p>
        </w:tc>
      </w:tr>
      <w:tr w:rsidR="00577455" w:rsidRPr="000C42B3" w14:paraId="1F977DBD" w14:textId="77777777" w:rsidTr="00577455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93F6DC2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31625D01" w14:textId="591C74B4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60,636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596CBAD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07D4C" w14:textId="17BC1D03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87,601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04A39119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2204F" w14:textId="777074A8" w:rsidR="00577455" w:rsidRPr="000C42B3" w:rsidRDefault="00577455" w:rsidP="00D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9,080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69E4153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D0A0F" w14:textId="33C00648" w:rsidR="00577455" w:rsidRPr="000C42B3" w:rsidRDefault="00577455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9,649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30B7B37F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26DE502" w14:textId="59008209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69,716</w:t>
            </w:r>
          </w:p>
        </w:tc>
        <w:tc>
          <w:tcPr>
            <w:tcW w:w="120" w:type="pct"/>
            <w:vAlign w:val="bottom"/>
          </w:tcPr>
          <w:p w14:paraId="1CF73759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53131EF5" w14:textId="0E613DB3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97,250</w:t>
            </w:r>
          </w:p>
        </w:tc>
      </w:tr>
      <w:tr w:rsidR="00577455" w:rsidRPr="000C42B3" w14:paraId="26C93810" w14:textId="77777777" w:rsidTr="00577455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F823F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46268" w14:textId="46B7B2CF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1,401,690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C70207A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AA2FD" w14:textId="0B528C36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1,552,831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B6BA65D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DA318C" w14:textId="30C0B6AD" w:rsidR="00577455" w:rsidRPr="000C42B3" w:rsidRDefault="00577455" w:rsidP="00D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26,377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CABBA20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10379D" w14:textId="5325ACB7" w:rsidR="00577455" w:rsidRPr="000C42B3" w:rsidRDefault="00577455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31,794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03261A5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17D8C817" w14:textId="5159524A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1,428,067</w:t>
            </w:r>
          </w:p>
        </w:tc>
        <w:tc>
          <w:tcPr>
            <w:tcW w:w="120" w:type="pct"/>
            <w:vAlign w:val="bottom"/>
          </w:tcPr>
          <w:p w14:paraId="7280E954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  <w:vAlign w:val="bottom"/>
          </w:tcPr>
          <w:p w14:paraId="56842696" w14:textId="6D37BFBE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1,584,625</w:t>
            </w:r>
          </w:p>
        </w:tc>
      </w:tr>
      <w:tr w:rsidR="00EB6082" w:rsidRPr="0087756A" w14:paraId="3F6F2A10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78830D" w14:textId="77777777" w:rsidR="00EB6082" w:rsidRPr="0087756A" w:rsidRDefault="00EB6082" w:rsidP="00EB60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  <w:bottom w:val="nil"/>
            </w:tcBorders>
          </w:tcPr>
          <w:p w14:paraId="7A4836E7" w14:textId="77777777" w:rsidR="00EB6082" w:rsidRPr="0087756A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EB6082" w:rsidRPr="000C42B3" w14:paraId="056951A0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AD824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696AB44E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D93F31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FE2BD7B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88C13FD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0E7B7E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48842A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A722A6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8D0B50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9BE0664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4A08084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132D02E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B6082" w:rsidRPr="000C42B3" w14:paraId="5C60A273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346D2398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59FB481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809C4AC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9CAA8F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EBFF0B3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4820A5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BD3D3F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7877B08D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2BCFACC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6EE3B67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3C69A95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C928763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77455" w:rsidRPr="000C42B3" w14:paraId="6C5E79EB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02450C8B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2DFEE027" w14:textId="2EA11499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1,401,690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E9FFBB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D045EF6" w14:textId="4CCEF9B1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1,552,831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BBBB56B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B2BB098" w14:textId="0FD191C2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22B88B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D0E9A1F" w14:textId="65544A58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43B40C7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030B788" w14:textId="4B1E8415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1,401,690</w:t>
            </w:r>
          </w:p>
        </w:tc>
        <w:tc>
          <w:tcPr>
            <w:tcW w:w="120" w:type="pct"/>
            <w:vAlign w:val="bottom"/>
          </w:tcPr>
          <w:p w14:paraId="17FDC0D0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7CDAAE52" w14:textId="1BDC062F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1,552,831</w:t>
            </w:r>
          </w:p>
        </w:tc>
      </w:tr>
      <w:tr w:rsidR="00577455" w:rsidRPr="000C42B3" w14:paraId="56A31523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7F782F91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C5CFFA" w14:textId="42A0044B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FC87EDC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B7C458" w14:textId="31CEB095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9F438B7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088AB" w14:textId="6D0FB813" w:rsidR="00577455" w:rsidRPr="000C42B3" w:rsidRDefault="00577455" w:rsidP="00D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26,377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F7C6D5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93DADB" w14:textId="5290414F" w:rsidR="00577455" w:rsidRPr="000C42B3" w:rsidRDefault="00577455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31,794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C3FD89A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8656C00" w14:textId="37AA4114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26,377</w:t>
            </w:r>
          </w:p>
        </w:tc>
        <w:tc>
          <w:tcPr>
            <w:tcW w:w="120" w:type="pct"/>
            <w:vAlign w:val="bottom"/>
          </w:tcPr>
          <w:p w14:paraId="15ED371C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4867F15B" w14:textId="29C1EE1F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31,794</w:t>
            </w:r>
          </w:p>
        </w:tc>
      </w:tr>
      <w:tr w:rsidR="00577455" w:rsidRPr="000C42B3" w14:paraId="21401FB3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6EBAD4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22C0F" w14:textId="0C5A4D21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1,401,690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6611B82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91ED3" w14:textId="30A65E60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1,552,831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9D03AE6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076E1" w14:textId="71B2E032" w:rsidR="00577455" w:rsidRPr="000C42B3" w:rsidRDefault="00577455" w:rsidP="00D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26,377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98D49BE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2B3C0" w14:textId="6EF53EC0" w:rsidR="00577455" w:rsidRPr="000C42B3" w:rsidRDefault="00577455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31,794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BC6894A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DD317" w14:textId="27D7B4EC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1,428,067</w:t>
            </w:r>
          </w:p>
        </w:tc>
        <w:tc>
          <w:tcPr>
            <w:tcW w:w="120" w:type="pct"/>
            <w:vAlign w:val="bottom"/>
          </w:tcPr>
          <w:p w14:paraId="5DE8192E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AF545" w14:textId="0D79E393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1,584,625</w:t>
            </w:r>
          </w:p>
        </w:tc>
      </w:tr>
      <w:tr w:rsidR="00577455" w:rsidRPr="0087756A" w14:paraId="01FD3FBB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0CE261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558099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43353DD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24F683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11E664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C06C42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3060953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A09DFA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1D95E16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0AFB1271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5CFF1F1E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  <w:vAlign w:val="bottom"/>
          </w:tcPr>
          <w:p w14:paraId="425996DC" w14:textId="77777777" w:rsidR="00577455" w:rsidRPr="0087756A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77455" w:rsidRPr="000C42B3" w14:paraId="04938884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2EBBDF" w14:textId="79776AE6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5AEA3A4B" w14:textId="0F6D3C7F" w:rsidR="00577455" w:rsidRPr="006E5F72" w:rsidRDefault="005F728E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5F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7F5B0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6CB38BE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D4CC7A3" w14:textId="22B6894C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09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16,928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93804C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6ADB369" w14:textId="0EC53D64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(6,807)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0C887C7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80DC5D1" w14:textId="1B883CF9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(4,824)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36ACBC1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3176302" w14:textId="374D9A4E" w:rsidR="00577455" w:rsidRPr="000C42B3" w:rsidRDefault="007F5B0C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106,982</w:t>
            </w:r>
          </w:p>
        </w:tc>
        <w:tc>
          <w:tcPr>
            <w:tcW w:w="120" w:type="pct"/>
            <w:vAlign w:val="bottom"/>
          </w:tcPr>
          <w:p w14:paraId="433E30E6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43E6B3FB" w14:textId="0D2B10FB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12,104</w:t>
            </w:r>
          </w:p>
        </w:tc>
      </w:tr>
      <w:tr w:rsidR="00577455" w:rsidRPr="000C42B3" w14:paraId="636F13FE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807D78" w14:textId="77B3BB68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0E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5A37EB" w14:textId="2681388D" w:rsidR="00577455" w:rsidRPr="006E5F72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5F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5F728E" w:rsidRPr="006E5F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91FE540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A888A" w14:textId="465CD3DD" w:rsidR="00577455" w:rsidRPr="00F909F6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1,077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444EA20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D6BF38" w14:textId="33605F30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7288E8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B03A5" w14:textId="62A00C7F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  <w:tab w:val="left" w:pos="431"/>
              </w:tabs>
              <w:spacing w:line="240" w:lineRule="auto"/>
              <w:ind w:left="-105" w:right="-284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7C7C934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67E97E5" w14:textId="3844F328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EE4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078</w:t>
            </w:r>
          </w:p>
        </w:tc>
        <w:tc>
          <w:tcPr>
            <w:tcW w:w="120" w:type="pct"/>
            <w:vAlign w:val="bottom"/>
          </w:tcPr>
          <w:p w14:paraId="21961B63" w14:textId="77777777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16A56DB9" w14:textId="08AA2584" w:rsidR="00577455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1,077</w:t>
            </w:r>
          </w:p>
        </w:tc>
      </w:tr>
      <w:tr w:rsidR="00577455" w:rsidRPr="000C42B3" w14:paraId="1C7E0B29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7F133D" w14:textId="4529886E" w:rsidR="00577455" w:rsidRPr="000C42B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1C0E3" w14:textId="767FC50B" w:rsidR="00577455" w:rsidRPr="006E5F72" w:rsidRDefault="007F5B0C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106,627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B218101" w14:textId="77777777" w:rsidR="00577455" w:rsidRPr="00842E8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EFA93" w14:textId="02F80C62" w:rsidR="00577455" w:rsidRPr="00842E8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15,851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9BFB2F2" w14:textId="77777777" w:rsidR="00577455" w:rsidRPr="00842E8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40A3B7" w14:textId="6B041EA1" w:rsidR="00577455" w:rsidRPr="00842E83" w:rsidRDefault="00DC4D36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5774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6,72</w:t>
            </w:r>
            <w:r w:rsidR="006E5F7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D566FE" w14:textId="77777777" w:rsidR="00577455" w:rsidRPr="00842E8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CEB00" w14:textId="4313538C" w:rsidR="00577455" w:rsidRPr="00842E8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(4,824)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33038D6" w14:textId="77777777" w:rsidR="00577455" w:rsidRPr="00842E8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161C8" w14:textId="7A0E0D1E" w:rsidR="00577455" w:rsidRPr="00842E83" w:rsidRDefault="007F5B0C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99,904</w:t>
            </w:r>
          </w:p>
        </w:tc>
        <w:tc>
          <w:tcPr>
            <w:tcW w:w="120" w:type="pct"/>
            <w:vAlign w:val="bottom"/>
          </w:tcPr>
          <w:p w14:paraId="7C10E8D4" w14:textId="77777777" w:rsidR="00577455" w:rsidRPr="00842E8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0F8B" w14:textId="4CCC5860" w:rsidR="00577455" w:rsidRPr="00842E83" w:rsidRDefault="00577455" w:rsidP="0057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11,027</w:t>
            </w:r>
          </w:p>
        </w:tc>
      </w:tr>
      <w:tr w:rsidR="00623FE3" w:rsidRPr="0087756A" w14:paraId="123920CE" w14:textId="77777777" w:rsidTr="00577455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626B4D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BB0ED1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B3410FD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7C8210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E969CF2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0FB06D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BF02E7F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34A35D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66C0FEA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4AAB317D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24966C11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  <w:vAlign w:val="bottom"/>
          </w:tcPr>
          <w:p w14:paraId="39BC91FB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74414" w:rsidRPr="000C42B3" w14:paraId="707CA50C" w14:textId="77777777" w:rsidTr="00577455">
        <w:tc>
          <w:tcPr>
            <w:tcW w:w="1419" w:type="pct"/>
            <w:tcBorders>
              <w:left w:val="nil"/>
              <w:right w:val="nil"/>
            </w:tcBorders>
            <w:noWrap/>
            <w:vAlign w:val="bottom"/>
          </w:tcPr>
          <w:p w14:paraId="1C3E091B" w14:textId="5220D4E4" w:rsidR="00274414" w:rsidRPr="00A45DF2" w:rsidRDefault="00A45DF2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12F016F2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FACF5FE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965CDF7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19B5B83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012A82D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CA9C4B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5DAA9D6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0B2403F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15791FE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7788A6B2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506FEA4E" w14:textId="77777777" w:rsidR="00274414" w:rsidRPr="000C42B3" w:rsidRDefault="0027441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3FE3" w:rsidRPr="000C42B3" w14:paraId="0C9E7599" w14:textId="77777777" w:rsidTr="00577455">
        <w:trPr>
          <w:trHeight w:val="76"/>
        </w:trPr>
        <w:tc>
          <w:tcPr>
            <w:tcW w:w="141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7ED832" w14:textId="03AA3D0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5F38C7C2" w14:textId="4734DF42" w:rsidR="00623FE3" w:rsidRPr="00EE46CD" w:rsidRDefault="002411C6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E4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0B05B0" w:rsidRPr="00EE4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="00EE46CD" w:rsidRPr="00EE4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8,339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0545643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E7E1AAF" w14:textId="45E4C063" w:rsidR="00623FE3" w:rsidRPr="000C42B3" w:rsidRDefault="00AB74B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3,762,696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6D29D51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8E9FBEC" w14:textId="4CDEA6FA" w:rsidR="00623FE3" w:rsidRPr="000C42B3" w:rsidRDefault="002411C6" w:rsidP="00D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408,971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3728239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AFA975B" w14:textId="5B7A8D3C" w:rsidR="00623FE3" w:rsidRPr="000C42B3" w:rsidRDefault="00AB74B4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418,166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8D3EF3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7B4AF4B" w14:textId="100AA637" w:rsidR="00623FE3" w:rsidRPr="00EE46CD" w:rsidRDefault="002411C6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4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3,91</w:t>
            </w:r>
            <w:r w:rsidR="00EE46CD" w:rsidRPr="00EE4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7,310</w:t>
            </w:r>
          </w:p>
        </w:tc>
        <w:tc>
          <w:tcPr>
            <w:tcW w:w="120" w:type="pct"/>
          </w:tcPr>
          <w:p w14:paraId="29B5A0DF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7E94F92" w14:textId="3253F633" w:rsidR="00623FE3" w:rsidRPr="000C42B3" w:rsidRDefault="00AB74B4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4,180,862</w:t>
            </w:r>
          </w:p>
        </w:tc>
      </w:tr>
      <w:tr w:rsidR="00623FE3" w:rsidRPr="0087756A" w14:paraId="72CD520C" w14:textId="77777777" w:rsidTr="00577455">
        <w:trPr>
          <w:trHeight w:val="76"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23517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8B8A45" w14:textId="77777777" w:rsidR="00623FE3" w:rsidRPr="00EE46CD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B446DE1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83179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5CEB58A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74D04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F28324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E0379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8F81B7D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41435EC8" w14:textId="77777777" w:rsidR="00623FE3" w:rsidRPr="00EE46CD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5097E65D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6E6D511A" w14:textId="77777777" w:rsidR="00623FE3" w:rsidRPr="0087756A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23FE3" w:rsidRPr="000C42B3" w14:paraId="5A67E3BB" w14:textId="77777777" w:rsidTr="00577455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17D16" w14:textId="0DDD36C2" w:rsidR="00623FE3" w:rsidRPr="000C42B3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04B89009" w14:textId="77784501" w:rsidR="00623FE3" w:rsidRPr="00EE46CD" w:rsidRDefault="00623FE3" w:rsidP="00623F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77A50FB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A81915C" w14:textId="5C95BCC9" w:rsidR="00623FE3" w:rsidRPr="000C42B3" w:rsidRDefault="00623FE3" w:rsidP="00623F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7B27102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3A6137F" w14:textId="6CA3A249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46CAB2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37DB0D85" w14:textId="22CEA52E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9A26EB9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77E8D05" w14:textId="4E54B5C8" w:rsidR="00623FE3" w:rsidRPr="00EE46CD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" w:type="pct"/>
          </w:tcPr>
          <w:p w14:paraId="6CF4BC2D" w14:textId="77777777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03E3EF81" w14:textId="71FB3CB4" w:rsidR="00623FE3" w:rsidRPr="000C42B3" w:rsidRDefault="00623FE3" w:rsidP="0062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45DF2" w:rsidRPr="000C42B3" w14:paraId="546D60E5" w14:textId="77777777" w:rsidTr="00577455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77AF8" w14:textId="0AC5B1B5" w:rsidR="00A45DF2" w:rsidRPr="000C42B3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570AE" w14:textId="1C83DDAB" w:rsidR="00A45DF2" w:rsidRPr="00EE46CD" w:rsidRDefault="00A45DF2" w:rsidP="00A45D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0C12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</w:t>
            </w:r>
            <w:r w:rsidR="000C120A" w:rsidRPr="000C12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C12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C120A" w:rsidRPr="000C12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180B554" w14:textId="77777777" w:rsidR="00A45DF2" w:rsidRPr="000C42B3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9237F" w14:textId="5BB2B2DC" w:rsidR="00A45DF2" w:rsidRDefault="00A45DF2" w:rsidP="00A45D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1,609,270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9379A9" w14:textId="77777777" w:rsidR="00A45DF2" w:rsidRPr="000C42B3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EF68C" w14:textId="71848F64" w:rsidR="00A45DF2" w:rsidRDefault="00A45DF2" w:rsidP="00D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200,901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3554DD" w14:textId="77777777" w:rsidR="00A45DF2" w:rsidRPr="000C42B3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593BA" w14:textId="057DD7A2" w:rsidR="00A45DF2" w:rsidRDefault="00A45DF2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204,156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B0120B6" w14:textId="77777777" w:rsidR="00A45DF2" w:rsidRPr="000C42B3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550AD4D" w14:textId="28AC9FB6" w:rsidR="00A45DF2" w:rsidRPr="00EE46CD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E4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EE46CD" w:rsidRPr="00EE4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716,742</w:t>
            </w:r>
          </w:p>
        </w:tc>
        <w:tc>
          <w:tcPr>
            <w:tcW w:w="120" w:type="pct"/>
          </w:tcPr>
          <w:p w14:paraId="53152BE1" w14:textId="77777777" w:rsidR="00A45DF2" w:rsidRPr="000C42B3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6E412676" w14:textId="14471389" w:rsidR="00A45DF2" w:rsidRDefault="00A45DF2" w:rsidP="00A4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1,813,426</w:t>
            </w:r>
          </w:p>
        </w:tc>
      </w:tr>
    </w:tbl>
    <w:p w14:paraId="5E40A71A" w14:textId="3F6E5F80" w:rsidR="003E06FB" w:rsidRDefault="003E06FB" w:rsidP="00EB60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08529828" w14:textId="77777777" w:rsidR="003E06FB" w:rsidRDefault="003E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6"/>
          <w:szCs w:val="6"/>
        </w:rPr>
      </w:pPr>
      <w:r>
        <w:rPr>
          <w:rFonts w:asciiTheme="majorBidi" w:hAnsiTheme="majorBidi" w:cstheme="majorBidi"/>
          <w:b/>
          <w:bCs/>
          <w:i/>
          <w:iCs/>
          <w:sz w:val="6"/>
          <w:szCs w:val="6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623FE3" w:rsidRPr="006F6C88" w14:paraId="332CF306" w14:textId="77777777" w:rsidTr="00E73050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970BD86" w14:textId="42A27FAF" w:rsidR="00623FE3" w:rsidRPr="00DD2A33" w:rsidRDefault="00DD2A33" w:rsidP="00DD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D2A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8E9C5" w14:textId="1A180197" w:rsidR="00623FE3" w:rsidRPr="00623FE3" w:rsidRDefault="00623FE3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FE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2B68" w:rsidRPr="006F6C88" w14:paraId="1DC8FE8C" w14:textId="77777777" w:rsidTr="00E730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4410A9A" w14:textId="37B03804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408E5C" w14:textId="65DFB090" w:rsidR="00A42B68" w:rsidRPr="006F6C88" w:rsidRDefault="00B936F0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A24626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9FAD8" w14:textId="407C690D" w:rsidR="00A42B68" w:rsidRPr="006F6C88" w:rsidRDefault="00B936F0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A42B68" w:rsidRPr="006F6C88" w14:paraId="2877F74F" w14:textId="77777777" w:rsidTr="00E73050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2D9FEAD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C0711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2661" w:rsidRPr="006F6C88" w14:paraId="26217633" w14:textId="77777777" w:rsidTr="00E730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D3FDE9C" w14:textId="124E3037" w:rsidR="009D2661" w:rsidRPr="00DD2A33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5081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BEC59" w14:textId="25B7509E" w:rsidR="009D2661" w:rsidRPr="006F6C88" w:rsidRDefault="00DA3EB2" w:rsidP="009D2661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99,904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B6FED4" w14:textId="77777777" w:rsidR="009D2661" w:rsidRPr="006F6C88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AE574" w14:textId="1D02D566" w:rsidR="009D2661" w:rsidRPr="006F6C88" w:rsidRDefault="009D2661" w:rsidP="009D2661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11,027</w:t>
            </w:r>
          </w:p>
        </w:tc>
      </w:tr>
      <w:tr w:rsidR="009D2661" w:rsidRPr="006F6C88" w14:paraId="327F028B" w14:textId="77777777" w:rsidTr="00E730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301EFC1" w14:textId="3B8E288F" w:rsidR="009D2661" w:rsidRPr="006F6C88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7A88A" w14:textId="54B17CA7" w:rsidR="009D2661" w:rsidRPr="006F6C88" w:rsidRDefault="009D2661" w:rsidP="009D2661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E97F6A" w14:textId="77777777" w:rsidR="009D2661" w:rsidRPr="006F6C88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9D1B6" w14:textId="687DF5ED" w:rsidR="009D2661" w:rsidRPr="006F6C88" w:rsidRDefault="009D2661" w:rsidP="009D2661">
            <w:pPr>
              <w:tabs>
                <w:tab w:val="clear" w:pos="680"/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232C">
              <w:rPr>
                <w:rFonts w:asciiTheme="majorBidi" w:hAnsiTheme="majorBidi" w:cstheme="majorBidi"/>
                <w:sz w:val="28"/>
                <w:szCs w:val="28"/>
              </w:rPr>
              <w:t>(585)</w:t>
            </w:r>
          </w:p>
        </w:tc>
      </w:tr>
      <w:tr w:rsidR="009D2661" w:rsidRPr="006F6C88" w14:paraId="1E7FFCA9" w14:textId="77777777" w:rsidTr="00E730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94ABCB7" w14:textId="194D3648" w:rsidR="009D2661" w:rsidRPr="006F6C88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6B7DB" w14:textId="77777777" w:rsidR="009D2661" w:rsidRPr="006F6C88" w:rsidRDefault="009D2661" w:rsidP="009D2661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3844AC" w14:textId="77777777" w:rsidR="009D2661" w:rsidRPr="006F6C88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F348E" w14:textId="77777777" w:rsidR="009D2661" w:rsidRPr="006F6C88" w:rsidRDefault="009D2661" w:rsidP="009D2661">
            <w:pPr>
              <w:tabs>
                <w:tab w:val="clear" w:pos="680"/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661" w:rsidRPr="006F6C88" w14:paraId="1E7E8BD4" w14:textId="77777777" w:rsidTr="00E730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D9156A7" w14:textId="3D3BECE5" w:rsidR="009D2661" w:rsidRPr="00DD2A33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2A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ส่วนแบ่งกำไร</w:t>
            </w:r>
            <w:r w:rsidRPr="00DD2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61B6F" w14:textId="052A5D3C" w:rsidR="009D2661" w:rsidRPr="006F6C88" w:rsidRDefault="009D2661" w:rsidP="009D2661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475833" w14:textId="77777777" w:rsidR="009D2661" w:rsidRPr="006F6C88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F856D" w14:textId="7F0EBB12" w:rsidR="009D2661" w:rsidRPr="006F6C88" w:rsidRDefault="009D2661" w:rsidP="009D2661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9D2661" w:rsidRPr="006F6C88" w14:paraId="1AD081A0" w14:textId="77777777" w:rsidTr="00E730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7C706C6" w14:textId="787AB2F6" w:rsidR="009D2661" w:rsidRPr="006F6C88" w:rsidRDefault="009D2661" w:rsidP="009D266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BD411" w14:textId="7955241F" w:rsidR="009D2661" w:rsidRPr="006F6C88" w:rsidRDefault="004E5669" w:rsidP="009D2661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101,367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E346A6" w14:textId="77777777" w:rsidR="009D2661" w:rsidRPr="006F6C88" w:rsidRDefault="009D2661" w:rsidP="009D266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A2A2B" w14:textId="69568575" w:rsidR="009D2661" w:rsidRPr="006F6C88" w:rsidRDefault="009D2661" w:rsidP="009D2661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10,462</w:t>
            </w:r>
          </w:p>
        </w:tc>
      </w:tr>
    </w:tbl>
    <w:p w14:paraId="6ECD6A51" w14:textId="176FB490" w:rsidR="008D611B" w:rsidRDefault="008D6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</w:p>
    <w:p w14:paraId="76E8B201" w14:textId="1B826D0B" w:rsidR="00D44225" w:rsidRPr="00ED213C" w:rsidRDefault="00D44225" w:rsidP="00C4031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5801B5F7" w14:textId="77777777" w:rsidR="00D44225" w:rsidRPr="006F6C88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p w14:paraId="7F4EBFFA" w14:textId="3F1EC18F" w:rsidR="009D2661" w:rsidRDefault="009D2661" w:rsidP="009D2661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ในการดำเนินงานสำหรับงวดสามเดือนสิ้นสุดวันที่ </w:t>
      </w:r>
      <w:r w:rsidRPr="006F6C88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1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</w:t>
      </w:r>
      <w:r w:rsidR="00D773EA">
        <w:rPr>
          <w:rFonts w:asciiTheme="majorBidi" w:hAnsiTheme="majorBidi" w:cstheme="majorBidi" w:hint="cs"/>
          <w:sz w:val="28"/>
          <w:szCs w:val="28"/>
          <w:cs/>
        </w:rPr>
        <w:t>ยกเว้นและ</w:t>
      </w:r>
      <w:r>
        <w:rPr>
          <w:rFonts w:asciiTheme="majorBidi" w:hAnsiTheme="majorBidi" w:cstheme="majorBidi" w:hint="cs"/>
          <w:sz w:val="28"/>
          <w:szCs w:val="28"/>
          <w:cs/>
        </w:rPr>
        <w:t>ลดหย่อน</w:t>
      </w:r>
      <w:r w:rsidRPr="00DB640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D4587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085F63F8" w14:textId="77777777" w:rsidR="009D2661" w:rsidRPr="009D2661" w:rsidRDefault="009D2661" w:rsidP="009D2661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EDB89D6" w14:textId="40F1180F" w:rsidR="00957F5C" w:rsidRDefault="00957F5C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</w:p>
    <w:p w14:paraId="7C34CE83" w14:textId="04B06A6B" w:rsidR="00957F5C" w:rsidRPr="00957F5C" w:rsidRDefault="00957F5C" w:rsidP="00957F5C">
      <w:pPr>
        <w:pStyle w:val="index"/>
        <w:tabs>
          <w:tab w:val="clear" w:pos="1134"/>
        </w:tabs>
        <w:spacing w:after="0" w:line="240" w:lineRule="atLeast"/>
        <w:ind w:right="-27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15BA4CF6" w14:textId="6D915AFF" w:rsidR="00957F5C" w:rsidRPr="00957F5C" w:rsidRDefault="00957F5C" w:rsidP="00957F5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957F5C">
        <w:rPr>
          <w:rFonts w:asciiTheme="majorBidi" w:hAnsiTheme="majorBidi" w:cstheme="majorBidi" w:hint="cs"/>
          <w:sz w:val="28"/>
          <w:szCs w:val="28"/>
          <w:cs/>
          <w:lang w:val="th-TH"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งวด </w:t>
      </w:r>
      <w:r w:rsidRPr="00957F5C">
        <w:rPr>
          <w:rFonts w:asciiTheme="majorBidi" w:hAnsiTheme="majorBidi" w:cstheme="majorBidi" w:hint="cs"/>
          <w:sz w:val="28"/>
          <w:szCs w:val="28"/>
          <w:cs/>
          <w:lang w:val="th-TH"/>
        </w:rPr>
        <w:t>มีดังนี้</w:t>
      </w:r>
    </w:p>
    <w:p w14:paraId="27272C65" w14:textId="77777777" w:rsidR="00957F5C" w:rsidRPr="00957F5C" w:rsidRDefault="00957F5C" w:rsidP="00957F5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957F5C" w:rsidRPr="00957F5C" w14:paraId="689F7596" w14:textId="77777777" w:rsidTr="00957F5C">
        <w:trPr>
          <w:tblHeader/>
        </w:trPr>
        <w:tc>
          <w:tcPr>
            <w:tcW w:w="3600" w:type="dxa"/>
            <w:vAlign w:val="bottom"/>
          </w:tcPr>
          <w:p w14:paraId="24DEECEB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1733BF20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3737FA9A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995C6D3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01F9878A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5CD16869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957F5C" w:rsidRPr="00957F5C" w14:paraId="5B76472A" w14:textId="77777777" w:rsidTr="00957F5C">
        <w:trPr>
          <w:tblHeader/>
        </w:trPr>
        <w:tc>
          <w:tcPr>
            <w:tcW w:w="3600" w:type="dxa"/>
          </w:tcPr>
          <w:p w14:paraId="486EEC7C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30" w:type="dxa"/>
          </w:tcPr>
          <w:p w14:paraId="62732796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76C29DD3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24" w:type="dxa"/>
            <w:hideMark/>
          </w:tcPr>
          <w:p w14:paraId="232D9CEB" w14:textId="77777777" w:rsidR="00957F5C" w:rsidRPr="00C16540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165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27E9A130" w14:textId="77777777" w:rsidR="00957F5C" w:rsidRPr="00C16540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th-TH"/>
              </w:rPr>
            </w:pPr>
          </w:p>
        </w:tc>
        <w:tc>
          <w:tcPr>
            <w:tcW w:w="1277" w:type="dxa"/>
            <w:hideMark/>
          </w:tcPr>
          <w:p w14:paraId="48D982A8" w14:textId="77777777" w:rsidR="00957F5C" w:rsidRPr="00C16540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165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957F5C" w:rsidRPr="00957F5C" w14:paraId="0ED175D9" w14:textId="77777777" w:rsidTr="00957F5C">
        <w:tc>
          <w:tcPr>
            <w:tcW w:w="3600" w:type="dxa"/>
            <w:hideMark/>
          </w:tcPr>
          <w:p w14:paraId="7D699A8C" w14:textId="2B0DE37D" w:rsidR="00957F5C" w:rsidRPr="001231FB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เงินปันผลระหว่างกาล </w:t>
            </w:r>
            <w:r w:rsidRPr="00957F5C">
              <w:rPr>
                <w:rFonts w:asciiTheme="majorBidi" w:hAnsiTheme="majorBidi" w:cstheme="majorBidi" w:hint="cs"/>
                <w:sz w:val="28"/>
                <w:szCs w:val="28"/>
                <w:lang w:val="th-TH"/>
              </w:rPr>
              <w:t>256</w:t>
            </w:r>
            <w:r w:rsidR="001231F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hideMark/>
          </w:tcPr>
          <w:p w14:paraId="575AE531" w14:textId="5A8AB0A8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14:paraId="55177E36" w14:textId="50576A9E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24" w:type="dxa"/>
            <w:hideMark/>
          </w:tcPr>
          <w:p w14:paraId="0151CFAA" w14:textId="05A17F30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0.2063</w:t>
            </w:r>
          </w:p>
        </w:tc>
        <w:tc>
          <w:tcPr>
            <w:tcW w:w="231" w:type="dxa"/>
          </w:tcPr>
          <w:p w14:paraId="3A984B67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77" w:type="dxa"/>
            <w:hideMark/>
          </w:tcPr>
          <w:p w14:paraId="7F91936B" w14:textId="02B8B664" w:rsidR="00957F5C" w:rsidRPr="00957F5C" w:rsidRDefault="00957F5C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55.7</w:t>
            </w:r>
          </w:p>
        </w:tc>
      </w:tr>
    </w:tbl>
    <w:p w14:paraId="01D9341A" w14:textId="77777777" w:rsidR="00957F5C" w:rsidRDefault="00957F5C" w:rsidP="00957F5C">
      <w:pPr>
        <w:pStyle w:val="index"/>
        <w:tabs>
          <w:tab w:val="clear" w:pos="1134"/>
        </w:tabs>
        <w:spacing w:after="0" w:line="240" w:lineRule="atLeast"/>
        <w:ind w:right="-27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3BA6B0FB" w14:textId="7BF8B242" w:rsidR="00B04D4B" w:rsidRPr="00ED213C" w:rsidRDefault="00B04D4B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ิน</w:t>
      </w:r>
    </w:p>
    <w:p w14:paraId="77B6E94D" w14:textId="77777777" w:rsidR="001975BD" w:rsidRPr="00884C71" w:rsidRDefault="001975BD" w:rsidP="00E32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7B058A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6F6C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884C71" w:rsidRDefault="00B71431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8751BF7" w14:textId="77777777" w:rsidR="00884C71" w:rsidRPr="006F6C88" w:rsidRDefault="00884C71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E57FDF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B21AF0" w14:textId="5D9D7D24" w:rsidR="00884C71" w:rsidRDefault="00884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20"/>
          <w:szCs w:val="20"/>
          <w:lang w:val="en-GB"/>
        </w:rPr>
        <w:br w:type="page"/>
      </w: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50332A" w:rsidRPr="006F6C88" w14:paraId="110041AA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03BA936" w14:textId="77777777" w:rsidR="0050332A" w:rsidRPr="006F6C88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44411CF2" w14:textId="77777777" w:rsidR="0050332A" w:rsidRPr="00B9092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332A" w:rsidRPr="006F6C88" w14:paraId="414AFB69" w14:textId="77777777" w:rsidTr="008D611B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51E3D0C0" w14:textId="77777777" w:rsidR="0050332A" w:rsidRPr="006F6C88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56AE9E78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402506B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67D3BEC8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332A" w:rsidRPr="006F6C88" w14:paraId="1DC9A74F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749BD58A" w14:textId="1F54BC87" w:rsidR="0050332A" w:rsidRPr="006F6C88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5DACA4" w14:textId="25942C95" w:rsidR="0050332A" w:rsidRPr="006F6C88" w:rsidRDefault="004831A9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53B51134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A199223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72084565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25B171F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B92DB9A" w14:textId="77777777" w:rsidR="0050332A" w:rsidRPr="006F6C88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BFF6689" w14:textId="77777777" w:rsidR="0050332A" w:rsidRPr="006F6C88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00D4319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77D41229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332A" w:rsidRPr="006F6C88" w14:paraId="579D73BA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9C8971C" w14:textId="77777777" w:rsidR="0050332A" w:rsidRPr="006F6C88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7A2B243" w14:textId="1A1ECC0F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D0627" w:rsidRPr="006F6C88" w14:paraId="059A60AE" w14:textId="77777777" w:rsidTr="00096F3C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083ED4D0" w14:textId="424ACADC" w:rsidR="009D0627" w:rsidRPr="006F6C88" w:rsidRDefault="009D0627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936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78" w:type="dxa"/>
            <w:gridSpan w:val="10"/>
            <w:vAlign w:val="bottom"/>
          </w:tcPr>
          <w:p w14:paraId="6D76E775" w14:textId="77777777" w:rsidR="009D0627" w:rsidRPr="0050332A" w:rsidRDefault="009D0627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0332A" w:rsidRPr="006F6C88" w14:paraId="09C60794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5C243147" w14:textId="77777777" w:rsidR="0050332A" w:rsidRPr="006F6C88" w:rsidRDefault="0050332A" w:rsidP="00954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0CA03E5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3104230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160711D0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843247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2DAC325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D7D3B16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185069E6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FFB6B2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B4AA5C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50332A" w:rsidRPr="006F6C88" w14:paraId="3596CC5A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D1D7529" w14:textId="77777777" w:rsidR="0050332A" w:rsidRPr="006F6C88" w:rsidRDefault="0050332A" w:rsidP="0095424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5D5888C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3BE410F1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6804CAE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30A925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79CF95B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C170BAC" w14:textId="77777777" w:rsidR="0050332A" w:rsidRPr="006F6C88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B27A9CF" w14:textId="77777777" w:rsidR="0050332A" w:rsidRPr="006F6C88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BAA72B8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4FFD4E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416B46" w:rsidRPr="006F6C88" w14:paraId="68CF8D7A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4BDA296D" w14:textId="3EB0956C" w:rsidR="00416B46" w:rsidRPr="006F6C88" w:rsidRDefault="00416B46" w:rsidP="00416B4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0CAACA5" w14:textId="2E9B7825" w:rsidR="00416B46" w:rsidRPr="0050332A" w:rsidRDefault="00416B46" w:rsidP="00416B46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882</w:t>
            </w:r>
          </w:p>
        </w:tc>
        <w:tc>
          <w:tcPr>
            <w:tcW w:w="242" w:type="dxa"/>
          </w:tcPr>
          <w:p w14:paraId="7A4DF3D4" w14:textId="77777777" w:rsidR="00416B46" w:rsidRPr="0050332A" w:rsidRDefault="00416B46" w:rsidP="00416B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6C7AD4" w14:textId="0EE43914" w:rsidR="00416B46" w:rsidRPr="0050332A" w:rsidRDefault="00416B46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B0F967" w14:textId="77777777" w:rsidR="00416B46" w:rsidRPr="0050332A" w:rsidRDefault="00416B46" w:rsidP="00416B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C92DF" w14:textId="4527257E" w:rsidR="00416B46" w:rsidRPr="0050332A" w:rsidRDefault="00416B46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7B6687" w14:textId="77777777" w:rsidR="00416B46" w:rsidRPr="0050332A" w:rsidRDefault="00416B46" w:rsidP="00416B4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92A14" w14:textId="1A532D68" w:rsidR="00416B46" w:rsidRPr="0050332A" w:rsidRDefault="00416B46" w:rsidP="004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6A6FFD5B" w14:textId="77777777" w:rsidR="00416B46" w:rsidRPr="0050332A" w:rsidRDefault="00416B46" w:rsidP="00416B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5577FD2" w14:textId="0401BA8A" w:rsidR="00416B46" w:rsidRPr="0050332A" w:rsidRDefault="00416B46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05311E" w:rsidRPr="006F6C88" w14:paraId="0169B6E7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49373E8" w14:textId="06A557AD" w:rsidR="0005311E" w:rsidRPr="006F6C88" w:rsidRDefault="0005311E" w:rsidP="0005311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20" w:type="dxa"/>
          </w:tcPr>
          <w:p w14:paraId="57D284B4" w14:textId="3AB7D787" w:rsidR="0005311E" w:rsidRPr="009616E8" w:rsidRDefault="0005311E" w:rsidP="0005311E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45,003</w:t>
            </w:r>
          </w:p>
        </w:tc>
        <w:tc>
          <w:tcPr>
            <w:tcW w:w="242" w:type="dxa"/>
          </w:tcPr>
          <w:p w14:paraId="4239C189" w14:textId="77777777" w:rsidR="0005311E" w:rsidRPr="0050332A" w:rsidRDefault="0005311E" w:rsidP="000531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C27DEF" w14:textId="46831EBD" w:rsidR="0005311E" w:rsidRPr="0005311E" w:rsidRDefault="0005311E" w:rsidP="000531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661983" w14:textId="77777777" w:rsidR="0005311E" w:rsidRPr="0050332A" w:rsidRDefault="0005311E" w:rsidP="0005311E">
            <w:pPr>
              <w:pStyle w:val="acctfourfigures"/>
              <w:tabs>
                <w:tab w:val="clear" w:pos="765"/>
                <w:tab w:val="decimal" w:pos="46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ED6858" w14:textId="1F6E046D" w:rsidR="0005311E" w:rsidRPr="0005311E" w:rsidRDefault="0005311E" w:rsidP="0005311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45,003</w:t>
            </w:r>
          </w:p>
        </w:tc>
        <w:tc>
          <w:tcPr>
            <w:tcW w:w="236" w:type="dxa"/>
          </w:tcPr>
          <w:p w14:paraId="05C8C2D3" w14:textId="77777777" w:rsidR="0005311E" w:rsidRPr="0050332A" w:rsidRDefault="0005311E" w:rsidP="0005311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E6DDBE" w14:textId="5D9B474A" w:rsidR="0005311E" w:rsidRDefault="0005311E" w:rsidP="0005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D56146" w14:textId="77777777" w:rsidR="0005311E" w:rsidRPr="0050332A" w:rsidRDefault="0005311E" w:rsidP="00053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5016417" w14:textId="4733800D" w:rsidR="0005311E" w:rsidRDefault="0005311E" w:rsidP="0005311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45,003</w:t>
            </w:r>
          </w:p>
        </w:tc>
      </w:tr>
      <w:tr w:rsidR="004104E9" w:rsidRPr="006F6C88" w14:paraId="3E56A6E6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D737AA0" w14:textId="0B31833D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BD11F4B" w14:textId="14E07C66" w:rsidR="004104E9" w:rsidRPr="0050332A" w:rsidRDefault="00026078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47,885</w:t>
            </w:r>
          </w:p>
        </w:tc>
        <w:tc>
          <w:tcPr>
            <w:tcW w:w="242" w:type="dxa"/>
          </w:tcPr>
          <w:p w14:paraId="60AA604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C22ED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C9F4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C7ACE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0FDA7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F9A14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6C3C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F20F4A8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4E9" w:rsidRPr="002D1512" w14:paraId="56A61D15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1D4DA58A" w14:textId="77777777" w:rsidR="004104E9" w:rsidRPr="002D1512" w:rsidRDefault="004104E9" w:rsidP="004104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E5D2F35" w14:textId="77777777" w:rsidR="004104E9" w:rsidRPr="002D1512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</w:tcPr>
          <w:p w14:paraId="37E8F133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520835C6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03CF63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4D37D65E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2279FF9" w14:textId="77777777" w:rsidR="004104E9" w:rsidRPr="002D1512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5310CC3" w14:textId="77777777" w:rsidR="004104E9" w:rsidRPr="002D1512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C39809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BAC9391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104E9" w:rsidRPr="006F6C88" w14:paraId="5FBB022D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3DB68EC3" w14:textId="77777777" w:rsidR="004104E9" w:rsidRPr="006F6C88" w:rsidRDefault="004104E9" w:rsidP="004104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658909E8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4DF6FA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AEE8F0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B24CA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F3EE9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8D4F34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46093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9A358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31C4CC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4E9" w:rsidRPr="006F6C88" w14:paraId="3C777CFF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244F70E9" w14:textId="77777777" w:rsidR="004104E9" w:rsidRPr="006F6C88" w:rsidRDefault="004104E9" w:rsidP="004104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465F1BBC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B7C9A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4CE4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9ADD1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BDFDB9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B7108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C1D0A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23005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2D1FA2E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4E9" w:rsidRPr="006F6C88" w14:paraId="0780C0C9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4F0304A6" w14:textId="77777777" w:rsidR="004104E9" w:rsidRPr="006F6C88" w:rsidRDefault="004104E9" w:rsidP="004104E9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</w:tcPr>
          <w:p w14:paraId="50DA716E" w14:textId="3EA19D2C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242" w:type="dxa"/>
          </w:tcPr>
          <w:p w14:paraId="673E7980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DF3F0C" w14:textId="73831E62" w:rsidR="004104E9" w:rsidRPr="0050332A" w:rsidRDefault="004104E9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25BDE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0B2971" w14:textId="24F3C120" w:rsidR="004104E9" w:rsidRPr="0050332A" w:rsidRDefault="004104E9" w:rsidP="004104E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236" w:type="dxa"/>
          </w:tcPr>
          <w:p w14:paraId="4F41AD11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936ED" w14:textId="77777777" w:rsidR="004104E9" w:rsidRPr="0050332A" w:rsidRDefault="004104E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CDC19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0F44ED3" w14:textId="3ED17B66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4104E9" w:rsidRPr="006F6C88" w14:paraId="373025FF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170981D" w14:textId="43C49519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C15B77" w14:textId="3856083D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42" w:type="dxa"/>
          </w:tcPr>
          <w:p w14:paraId="29DEAF29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88A99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F4EF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E5214A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AD945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ADE730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8ADBF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B25E0D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2BF7111E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5AFA1CE5" w14:textId="77777777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8336AD0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77957D6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F9FD4A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76E45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238D84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8D09A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7678101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CCF421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9BE7E10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0E34B3AF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46951C45" w14:textId="02A0FF1D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616A655F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9BFD35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B84A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DB30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8A90C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1E037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36C5C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0B8B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5FC617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06467787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B4AC796" w14:textId="4867D385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ED76C01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574A24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C41082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A255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384E55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1DBC8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F97DBE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9C60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10FCD5E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3DB78D09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D3352EE" w14:textId="4FFC31EA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350162AE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1338E8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0427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28C25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375B2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0034A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B02DB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93E48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F474F3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559A59BE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96DE639" w14:textId="2D8EA9ED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825C118" w14:textId="0B4A68F6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5E05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3B6D8BE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9C58F5" w14:textId="3A5AD84F" w:rsidR="004104E9" w:rsidRPr="0050332A" w:rsidRDefault="004104E9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0D928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BA6774" w14:textId="24A98E7A" w:rsidR="004104E9" w:rsidRPr="0050332A" w:rsidRDefault="004104E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1FD25E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61220" w14:textId="17CB95EB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78823561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646CFB0" w14:textId="784329AA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4104E9" w:rsidRPr="006F6C88" w14:paraId="7D855C52" w14:textId="77777777" w:rsidTr="00096F3C">
        <w:trPr>
          <w:trHeight w:val="261"/>
        </w:trPr>
        <w:tc>
          <w:tcPr>
            <w:tcW w:w="2790" w:type="dxa"/>
            <w:shd w:val="clear" w:color="auto" w:fill="auto"/>
          </w:tcPr>
          <w:p w14:paraId="38EDCEFB" w14:textId="57193137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2A32A7" w14:textId="43A26208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42" w:type="dxa"/>
          </w:tcPr>
          <w:p w14:paraId="6BE5DE5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90DB12" w14:textId="213DAF8B" w:rsidR="004104E9" w:rsidRPr="0050332A" w:rsidRDefault="004104E9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31256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558A8" w14:textId="56841EB8" w:rsidR="004104E9" w:rsidRPr="0050332A" w:rsidRDefault="004104E9" w:rsidP="004104E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36" w:type="dxa"/>
          </w:tcPr>
          <w:p w14:paraId="34D6F641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B1F18F" w14:textId="51FF3DE9" w:rsidR="004104E9" w:rsidRPr="0050332A" w:rsidRDefault="004104E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8CBB8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00366A3" w14:textId="47F6F49A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</w:tr>
      <w:tr w:rsidR="004104E9" w:rsidRPr="006F6C88" w14:paraId="2A4729F9" w14:textId="77777777" w:rsidTr="00096F3C">
        <w:trPr>
          <w:trHeight w:val="261"/>
        </w:trPr>
        <w:tc>
          <w:tcPr>
            <w:tcW w:w="2790" w:type="dxa"/>
            <w:shd w:val="clear" w:color="auto" w:fill="auto"/>
          </w:tcPr>
          <w:p w14:paraId="21994E00" w14:textId="00F28B15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521ACA" w14:textId="6812936E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10,529</w:t>
            </w:r>
          </w:p>
        </w:tc>
        <w:tc>
          <w:tcPr>
            <w:tcW w:w="242" w:type="dxa"/>
          </w:tcPr>
          <w:p w14:paraId="15DA611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CC9C6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919D2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80779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99235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6EAE2BB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8F3D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E7FDCD2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748D7FE" w14:textId="4ACD7EE4" w:rsidR="00FC78C0" w:rsidRDefault="00FC78C0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889C2B9" w14:textId="77777777" w:rsidR="00FC78C0" w:rsidRDefault="00FC7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FD6110" w:rsidRPr="006F6C88" w14:paraId="7146AF47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2BA1C4F" w14:textId="77777777" w:rsidR="00FD6110" w:rsidRPr="006F6C88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8DCFF9B" w14:textId="54AB5C17" w:rsidR="00FD6110" w:rsidRPr="00B9092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D6110" w:rsidRPr="006F6C88" w14:paraId="1D824A37" w14:textId="77777777" w:rsidTr="008D611B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3FBF2C0E" w14:textId="77777777" w:rsidR="00FD6110" w:rsidRPr="006F6C88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409F944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2DAC79ED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CCE32DE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D6110" w:rsidRPr="006F6C88" w14:paraId="338A8671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A65D21C" w14:textId="77777777" w:rsidR="00FD6110" w:rsidRPr="006F6C88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F3A4382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193C82B5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16F213C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F5ADF93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C3FF001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BE73BE3" w14:textId="77777777" w:rsidR="00FD6110" w:rsidRPr="006F6C88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F17863" w14:textId="77777777" w:rsidR="00FD6110" w:rsidRPr="006F6C88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AA450CB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0CBC6C11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6110" w:rsidRPr="006F6C88" w14:paraId="220E3B10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45474B7" w14:textId="77777777" w:rsidR="00FD6110" w:rsidRPr="006F6C88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70E7E41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D6110" w:rsidRPr="006F6C88" w14:paraId="463FE1CC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16FC982D" w14:textId="77777777" w:rsidR="00FD6110" w:rsidRPr="006F6C88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78" w:type="dxa"/>
            <w:gridSpan w:val="10"/>
            <w:vAlign w:val="bottom"/>
          </w:tcPr>
          <w:p w14:paraId="7366B522" w14:textId="77777777" w:rsidR="00FD6110" w:rsidRPr="0050332A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FD6110" w:rsidRPr="006F6C88" w14:paraId="4D65B8C8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BC6201C" w14:textId="77777777" w:rsidR="00FD6110" w:rsidRPr="006F6C88" w:rsidRDefault="00FD6110" w:rsidP="002C30F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ACA9336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687E4B91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5025E86B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9523C8B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42E97B02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220E5C1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131AD16B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6E0A11C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2915B3A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FD6110" w:rsidRPr="006F6C88" w14:paraId="2773890B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26E9C1C" w14:textId="77777777" w:rsidR="00FD6110" w:rsidRPr="006F6C88" w:rsidRDefault="00FD6110" w:rsidP="002C30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7867B4A3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3D89C295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68FAA139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207F267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5EB4C6F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EE01146" w14:textId="77777777" w:rsidR="00FD6110" w:rsidRPr="006F6C88" w:rsidRDefault="00FD6110" w:rsidP="002C30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150360D5" w14:textId="77777777" w:rsidR="00FD6110" w:rsidRPr="006F6C88" w:rsidRDefault="00FD6110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DA679E9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69FB1C4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55C19" w:rsidRPr="006F6C88" w14:paraId="2CA7BFDF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65D207F" w14:textId="77777777" w:rsidR="00955C19" w:rsidRPr="006F6C88" w:rsidRDefault="00955C19" w:rsidP="00955C1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DB47624" w14:textId="0DBDEDAD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882</w:t>
            </w:r>
          </w:p>
        </w:tc>
        <w:tc>
          <w:tcPr>
            <w:tcW w:w="242" w:type="dxa"/>
          </w:tcPr>
          <w:p w14:paraId="5F24F9E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94D17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33957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F91580" w14:textId="18DA2311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BA964F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52120" w14:textId="04D5C318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4F74ACF4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A1BEEDF" w14:textId="081B6325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FC78C0" w:rsidRPr="006F6C88" w14:paraId="34545A5E" w14:textId="77777777" w:rsidTr="00891C2F">
        <w:trPr>
          <w:trHeight w:val="261"/>
        </w:trPr>
        <w:tc>
          <w:tcPr>
            <w:tcW w:w="2790" w:type="dxa"/>
            <w:shd w:val="clear" w:color="auto" w:fill="auto"/>
          </w:tcPr>
          <w:p w14:paraId="64DC3211" w14:textId="1EC2B989" w:rsidR="00FC78C0" w:rsidRPr="006F6C88" w:rsidRDefault="00FC78C0" w:rsidP="00FC78C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20" w:type="dxa"/>
          </w:tcPr>
          <w:p w14:paraId="6E79A49E" w14:textId="77777777" w:rsidR="00FC78C0" w:rsidRPr="009616E8" w:rsidRDefault="00FC78C0" w:rsidP="00FC78C0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45,003</w:t>
            </w:r>
          </w:p>
        </w:tc>
        <w:tc>
          <w:tcPr>
            <w:tcW w:w="242" w:type="dxa"/>
          </w:tcPr>
          <w:p w14:paraId="4BAD378F" w14:textId="77777777" w:rsidR="00FC78C0" w:rsidRPr="0050332A" w:rsidRDefault="00FC78C0" w:rsidP="00FC78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395405" w14:textId="02732E38" w:rsidR="00FC78C0" w:rsidRPr="0050332A" w:rsidRDefault="0005311E" w:rsidP="000531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59334F" w14:textId="77777777" w:rsidR="00FC78C0" w:rsidRPr="0050332A" w:rsidRDefault="00FC78C0" w:rsidP="00FC78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124254" w14:textId="058F6391" w:rsidR="00FC78C0" w:rsidRPr="0050332A" w:rsidRDefault="0005311E" w:rsidP="0005311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45,003</w:t>
            </w:r>
          </w:p>
        </w:tc>
        <w:tc>
          <w:tcPr>
            <w:tcW w:w="236" w:type="dxa"/>
          </w:tcPr>
          <w:p w14:paraId="1987682F" w14:textId="77777777" w:rsidR="00FC78C0" w:rsidRPr="0050332A" w:rsidRDefault="00FC78C0" w:rsidP="00FC78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B49A7A" w14:textId="4041FA8F" w:rsidR="00FC78C0" w:rsidRDefault="00FC78C0" w:rsidP="00FC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973E7E" w14:textId="77777777" w:rsidR="00FC78C0" w:rsidRPr="0050332A" w:rsidRDefault="00FC78C0" w:rsidP="00FC78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E455180" w14:textId="77777777" w:rsidR="00FC78C0" w:rsidRDefault="00FC78C0" w:rsidP="00FC78C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45,003</w:t>
            </w:r>
          </w:p>
        </w:tc>
      </w:tr>
      <w:tr w:rsidR="00955C19" w:rsidRPr="006F6C88" w14:paraId="7B1AE9D8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736C26F3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1F3C4E" w14:textId="3B2036B7" w:rsidR="00955C19" w:rsidRPr="0050332A" w:rsidRDefault="00026078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47,885</w:t>
            </w:r>
          </w:p>
        </w:tc>
        <w:tc>
          <w:tcPr>
            <w:tcW w:w="242" w:type="dxa"/>
          </w:tcPr>
          <w:p w14:paraId="24593D4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9178F6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A1B8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5E0F29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875EE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5103BA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8CF5C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5A07DFA0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C19" w:rsidRPr="002D1512" w14:paraId="2E716EF4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289F2D0" w14:textId="77777777" w:rsidR="00955C19" w:rsidRPr="002D1512" w:rsidRDefault="00955C19" w:rsidP="00955C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134EC68" w14:textId="77777777" w:rsidR="00955C19" w:rsidRPr="002D1512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</w:tcPr>
          <w:p w14:paraId="365E1944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52FC041E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936D881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381C8C07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A34C71A" w14:textId="77777777" w:rsidR="00955C19" w:rsidRPr="002D1512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5C71321" w14:textId="77777777" w:rsidR="00955C19" w:rsidRPr="002D1512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13594EF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F9F544A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55C19" w:rsidRPr="006F6C88" w14:paraId="42A82A4F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0BA58D6" w14:textId="77777777" w:rsidR="00955C19" w:rsidRPr="006F6C88" w:rsidRDefault="00955C19" w:rsidP="00955C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17EEED8D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41BEB9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2A415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18C07B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9CF27E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FB460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87903A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4FA9B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3FED7C2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C19" w:rsidRPr="006F6C88" w14:paraId="67DF7573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86BE3B4" w14:textId="77777777" w:rsidR="00955C19" w:rsidRPr="006F6C88" w:rsidRDefault="00955C19" w:rsidP="00955C1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6E0B4369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125F6E0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7CC038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7242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63812F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F8958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24C152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195B28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2CAC473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C19" w:rsidRPr="006F6C88" w14:paraId="79AB8355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02A9986B" w14:textId="77777777" w:rsidR="00955C19" w:rsidRPr="006F6C88" w:rsidRDefault="00955C19" w:rsidP="00955C19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</w:tcPr>
          <w:p w14:paraId="3F48F9F8" w14:textId="54A2C655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242" w:type="dxa"/>
          </w:tcPr>
          <w:p w14:paraId="6DAA624E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A388E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A880EC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668F56" w14:textId="73BE3053" w:rsidR="00955C19" w:rsidRPr="0050332A" w:rsidRDefault="00955C19" w:rsidP="00955C1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236" w:type="dxa"/>
          </w:tcPr>
          <w:p w14:paraId="4D95B986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FB1702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AE6C96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8888D90" w14:textId="50EB1573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955C19" w:rsidRPr="006F6C88" w14:paraId="63EE8539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3DA52A8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A1DDC2" w14:textId="162B62A5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2" w:type="dxa"/>
          </w:tcPr>
          <w:p w14:paraId="41C5367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C65428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976AD4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EA413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50B5C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21B898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B34F8C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1FF8DC5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5C19" w:rsidRPr="006F6C88" w14:paraId="34EF780A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A6610DC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8A1B864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F2BA075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B770F6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559A4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FCE555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F6D85A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7D6D2E2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4E7F0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5522D919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5C19" w:rsidRPr="006F6C88" w14:paraId="4D11B36D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68117680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00FBF21B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C83B4F9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C29305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EEE9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643DDE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A66922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BFE03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ECAFE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A25F415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5C19" w:rsidRPr="006F6C88" w14:paraId="6ABE5882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3B1D48B8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D7B98CD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A1E822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533D57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F60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FC9C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BCF27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B6BD24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31434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8AAC7C4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5C19" w:rsidRPr="006F6C88" w14:paraId="5FC17F83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235656CF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24D0609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FED6203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D5BF4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86E8C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55C3A7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FD2DB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8F8B2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B9960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EBDBB26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5C19" w:rsidRPr="006F6C88" w14:paraId="7C43A4CC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D45B536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16458C52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5E05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0524E602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988163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A8A8A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5BDC7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5EFD0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6DE0F2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6C5B6A58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A0BA849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955C19" w:rsidRPr="006F6C88" w14:paraId="6635C6B2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A1633B9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CB25BC" w14:textId="36CC50F5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42" w:type="dxa"/>
          </w:tcPr>
          <w:p w14:paraId="1C737BDC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63633E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E2FD78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22A40F" w14:textId="67700D65" w:rsidR="00955C19" w:rsidRPr="0050332A" w:rsidRDefault="00955C19" w:rsidP="00955C1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2EFCA785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B36B84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306465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6884E6E" w14:textId="405DC789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</w:tr>
      <w:tr w:rsidR="00955C19" w:rsidRPr="006F6C88" w14:paraId="11E789E5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38149ADE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860853" w14:textId="65C7079A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4,109</w:t>
            </w:r>
          </w:p>
        </w:tc>
        <w:tc>
          <w:tcPr>
            <w:tcW w:w="242" w:type="dxa"/>
          </w:tcPr>
          <w:p w14:paraId="75FA0B2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8BB1F0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60FF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0E5C88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087ED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6B639E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97A0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82BC314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2D3A574" w14:textId="149D83B7" w:rsidR="00FD6110" w:rsidRPr="008D611B" w:rsidRDefault="00FD6110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2C08B" w14:textId="4DF9A1AD" w:rsidR="002B5252" w:rsidRDefault="002B5252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7A590663" w14:textId="77777777" w:rsidR="002B5252" w:rsidRPr="008D611B" w:rsidRDefault="002B5252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0E4AE5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0E4AE5" w:rsidRDefault="000E4AE5" w:rsidP="008C7CD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0E4AE5" w:rsidRDefault="000E4AE5" w:rsidP="008C7C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0E4AE5" w:rsidRDefault="000E4AE5" w:rsidP="008C7CD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0E4AE5" w14:paraId="2FBDC84F" w14:textId="77777777" w:rsidTr="00EB2212">
        <w:tc>
          <w:tcPr>
            <w:tcW w:w="2520" w:type="dxa"/>
          </w:tcPr>
          <w:p w14:paraId="3F770144" w14:textId="0E5AAA8E" w:rsidR="00927BA1" w:rsidRPr="008D611B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D611B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8D611B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8D611B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D611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D611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27BA1" w:rsidRPr="000E4AE5" w14:paraId="44B85741" w14:textId="77777777" w:rsidTr="00EB2212">
        <w:tc>
          <w:tcPr>
            <w:tcW w:w="2520" w:type="dxa"/>
          </w:tcPr>
          <w:p w14:paraId="663E893F" w14:textId="4553D8A8" w:rsidR="00927BA1" w:rsidRPr="000E4AE5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ความต้องการของตลาด</w:t>
            </w:r>
          </w:p>
        </w:tc>
        <w:tc>
          <w:tcPr>
            <w:tcW w:w="236" w:type="dxa"/>
          </w:tcPr>
          <w:p w14:paraId="0824277B" w14:textId="77777777" w:rsidR="00927BA1" w:rsidRPr="000E4AE5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6E0B5B3E" w14:textId="17A83FC9" w:rsidR="00927BA1" w:rsidRPr="000E4AE5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85849">
              <w:rPr>
                <w:rFonts w:ascii="Angsana New" w:hAnsi="Angsana New"/>
                <w:sz w:val="28"/>
                <w:szCs w:val="28"/>
                <w:cs/>
              </w:rPr>
              <w:t>วิธีปรับปรุงมูลค่าสินทรัพย์สุทธิ</w:t>
            </w:r>
          </w:p>
        </w:tc>
      </w:tr>
      <w:tr w:rsidR="008F4E67" w:rsidRPr="000E4AE5" w14:paraId="0E9E764F" w14:textId="77777777" w:rsidTr="00EB2212">
        <w:tc>
          <w:tcPr>
            <w:tcW w:w="2520" w:type="dxa"/>
          </w:tcPr>
          <w:p w14:paraId="0B5260D6" w14:textId="19945A09" w:rsidR="008F4E67" w:rsidRDefault="00A8185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lastRenderedPageBreak/>
              <w:t>ตราสารหนี้</w:t>
            </w:r>
            <w:r w:rsidR="008F4E6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2599CAC" w14:textId="77777777" w:rsidR="008F4E67" w:rsidRPr="000E4AE5" w:rsidRDefault="008F4E67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72DC75C2" w14:textId="1917B93B" w:rsidR="008F4E67" w:rsidRPr="008F4E67" w:rsidRDefault="008F4E67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</w:tbl>
    <w:p w14:paraId="2DDD3202" w14:textId="3263E352" w:rsidR="00434580" w:rsidRPr="002F6A04" w:rsidRDefault="00434580" w:rsidP="0043458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D149C6D" w14:textId="4A4FEC5B" w:rsidR="00B137A4" w:rsidRPr="00F81B44" w:rsidRDefault="00B137A4" w:rsidP="0043458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81B4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รายการเคลื่อนไหวของตราสารหนี้ที่อยู่ในความต้องการของตลาด</w:t>
      </w:r>
    </w:p>
    <w:p w14:paraId="195CD618" w14:textId="32A0A52E" w:rsidR="00B137A4" w:rsidRPr="002F6A04" w:rsidRDefault="00B137A4" w:rsidP="0043458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Style w:val="TableGrid"/>
        <w:tblW w:w="92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B137A4" w:rsidRPr="00B137A4" w14:paraId="3A372DE9" w14:textId="77777777" w:rsidTr="00484C14">
        <w:trPr>
          <w:tblHeader/>
        </w:trPr>
        <w:tc>
          <w:tcPr>
            <w:tcW w:w="2880" w:type="dxa"/>
          </w:tcPr>
          <w:p w14:paraId="0F98609E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3" w:type="dxa"/>
            <w:gridSpan w:val="9"/>
            <w:hideMark/>
          </w:tcPr>
          <w:p w14:paraId="63BF3A94" w14:textId="25FF32E3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37A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B137A4" w:rsidRPr="00B137A4" w14:paraId="34BCD636" w14:textId="77777777" w:rsidTr="00484C14">
        <w:trPr>
          <w:tblHeader/>
        </w:trPr>
        <w:tc>
          <w:tcPr>
            <w:tcW w:w="2880" w:type="dxa"/>
            <w:vAlign w:val="bottom"/>
            <w:hideMark/>
          </w:tcPr>
          <w:p w14:paraId="71E91DEE" w14:textId="123EA0D6" w:rsidR="00B137A4" w:rsidRPr="00B137A4" w:rsidRDefault="00B137A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2E2EF2" w14:textId="77777777" w:rsidR="00B137A4" w:rsidRPr="00B137A4" w:rsidRDefault="00B137A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1CBBA93" w14:textId="77777777" w:rsidR="00B137A4" w:rsidRPr="00B137A4" w:rsidRDefault="00B137A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B137A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FC1903D" w14:textId="77777777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FC75126" w14:textId="77777777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C80E23E" w14:textId="77777777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37742A48" w14:textId="77777777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E86EA1D" w14:textId="77777777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18D05233" w14:textId="77777777" w:rsidR="00B137A4" w:rsidRPr="00B137A4" w:rsidRDefault="00B137A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AEE2527" w14:textId="77777777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6D140C9A" w14:textId="77777777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35345C11" w14:textId="2B6EE8E1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B137A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B137A4" w:rsidRPr="00B137A4" w14:paraId="63EE0108" w14:textId="77777777" w:rsidTr="00484C14">
        <w:trPr>
          <w:tblHeader/>
        </w:trPr>
        <w:tc>
          <w:tcPr>
            <w:tcW w:w="2880" w:type="dxa"/>
          </w:tcPr>
          <w:p w14:paraId="4B72ADE2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09858FE5" w14:textId="2C0B49E7" w:rsidR="00B137A4" w:rsidRPr="00B137A4" w:rsidRDefault="00B137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137A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B137A4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B137A4" w:rsidRPr="00B137A4" w14:paraId="300101CE" w14:textId="77777777" w:rsidTr="00484C14">
        <w:tc>
          <w:tcPr>
            <w:tcW w:w="2880" w:type="dxa"/>
            <w:hideMark/>
          </w:tcPr>
          <w:p w14:paraId="3CAA7CA1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8" w:type="dxa"/>
          </w:tcPr>
          <w:p w14:paraId="737BF577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584D348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3AA7782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B75D90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E8D4503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C9D6CEA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82B44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D50BCE1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D6AA9CD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7A4" w:rsidRPr="00B137A4" w14:paraId="3BCFA38A" w14:textId="77777777" w:rsidTr="00484C14">
        <w:tc>
          <w:tcPr>
            <w:tcW w:w="2880" w:type="dxa"/>
            <w:hideMark/>
          </w:tcPr>
          <w:p w14:paraId="31AEF7B4" w14:textId="77777777" w:rsidR="00B137A4" w:rsidRPr="00B137A4" w:rsidRDefault="00B137A4" w:rsidP="0042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3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20619341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5A5AD670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9E17EDF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CD1857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92B8796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5FD785C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F266F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2722EF7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1808DE1" w14:textId="77777777" w:rsidR="00B137A4" w:rsidRPr="00B137A4" w:rsidRDefault="00B137A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7A4" w:rsidRPr="00B137A4" w14:paraId="466F29CC" w14:textId="77777777" w:rsidTr="00484C14">
        <w:tc>
          <w:tcPr>
            <w:tcW w:w="2880" w:type="dxa"/>
            <w:hideMark/>
          </w:tcPr>
          <w:p w14:paraId="3F780013" w14:textId="7C460B7D" w:rsidR="00B137A4" w:rsidRPr="00B137A4" w:rsidRDefault="00B137A4" w:rsidP="00484C14">
            <w:pPr>
              <w:spacing w:line="240" w:lineRule="auto"/>
              <w:ind w:left="162" w:hanging="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B137A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79A7A1A8" w14:textId="56DCAFEA" w:rsidR="00B137A4" w:rsidRPr="00B137A4" w:rsidRDefault="00AE7E1C" w:rsidP="00AE7E1C">
            <w:pPr>
              <w:tabs>
                <w:tab w:val="clear" w:pos="907"/>
                <w:tab w:val="left" w:pos="3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2EF1922F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0481DB23" w14:textId="4850C25A" w:rsidR="00B137A4" w:rsidRPr="00B137A4" w:rsidRDefault="00AE7E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39" w:type="dxa"/>
            <w:vAlign w:val="bottom"/>
          </w:tcPr>
          <w:p w14:paraId="04C07AD3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6734B177" w14:textId="5D3CC658" w:rsidR="00B137A4" w:rsidRPr="00B137A4" w:rsidRDefault="00AE7E1C" w:rsidP="00AE7E1C">
            <w:pPr>
              <w:tabs>
                <w:tab w:val="clear" w:pos="907"/>
                <w:tab w:val="left" w:pos="3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6B8900A3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EA6853" w14:textId="7F91FB07" w:rsidR="00B137A4" w:rsidRPr="00B137A4" w:rsidRDefault="00AE7E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1" w:type="dxa"/>
            <w:vAlign w:val="bottom"/>
          </w:tcPr>
          <w:p w14:paraId="18B0FC6A" w14:textId="77777777" w:rsidR="00B137A4" w:rsidRPr="00B137A4" w:rsidRDefault="00B137A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14:paraId="58D03431" w14:textId="7CA51C9A" w:rsidR="00B137A4" w:rsidRPr="00B137A4" w:rsidRDefault="00AE7E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45,003</w:t>
            </w:r>
          </w:p>
        </w:tc>
      </w:tr>
    </w:tbl>
    <w:p w14:paraId="5AE3BFA9" w14:textId="77777777" w:rsidR="00B137A4" w:rsidRPr="002F6A04" w:rsidRDefault="00B137A4" w:rsidP="0043458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533FA1" w14:textId="6E6182A0" w:rsidR="00E827EF" w:rsidRPr="00ED213C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4CBCC75F" w14:textId="77777777" w:rsidR="00E827EF" w:rsidRPr="002F6A04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6F6C88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313F9602" w:rsidR="00C33910" w:rsidRP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39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339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339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C339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1E59436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6F6C88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6F6C88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C33910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39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391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339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6F6C88" w14:paraId="250C9017" w14:textId="77777777" w:rsidTr="00C33910">
        <w:tc>
          <w:tcPr>
            <w:tcW w:w="6030" w:type="dxa"/>
          </w:tcPr>
          <w:p w14:paraId="33ABE2F5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6F6C88" w:rsidRDefault="00C33910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910" w:rsidRPr="006F6C88" w14:paraId="36C8BFB9" w14:textId="77777777" w:rsidTr="00C33910">
        <w:tc>
          <w:tcPr>
            <w:tcW w:w="6030" w:type="dxa"/>
          </w:tcPr>
          <w:p w14:paraId="3CB01681" w14:textId="77777777" w:rsidR="00C33910" w:rsidRPr="006F6C88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5DA8A25F" w:rsidR="00C33910" w:rsidRPr="006F6C88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6,930</w:t>
            </w:r>
          </w:p>
        </w:tc>
        <w:tc>
          <w:tcPr>
            <w:tcW w:w="272" w:type="dxa"/>
          </w:tcPr>
          <w:p w14:paraId="4A09CB25" w14:textId="77777777" w:rsidR="00C33910" w:rsidRPr="006F6C88" w:rsidRDefault="00C33910" w:rsidP="00C3391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7D37CF0F" w:rsidR="00C33910" w:rsidRPr="00C33910" w:rsidRDefault="00C33910" w:rsidP="008755DF">
            <w:pPr>
              <w:pStyle w:val="acctfourfigures"/>
              <w:tabs>
                <w:tab w:val="clear" w:pos="765"/>
              </w:tabs>
              <w:spacing w:line="240" w:lineRule="auto"/>
              <w:ind w:left="-108" w:right="4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5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910" w:rsidRPr="006F6C88" w14:paraId="6A79068C" w14:textId="77777777" w:rsidTr="00C33910">
        <w:tc>
          <w:tcPr>
            <w:tcW w:w="6030" w:type="dxa"/>
          </w:tcPr>
          <w:p w14:paraId="4E6FEFE7" w14:textId="77777777" w:rsidR="00C33910" w:rsidRPr="006F6C88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4E66041E" w:rsidR="00C33910" w:rsidRPr="006F6C88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5,870</w:t>
            </w:r>
          </w:p>
        </w:tc>
        <w:tc>
          <w:tcPr>
            <w:tcW w:w="272" w:type="dxa"/>
          </w:tcPr>
          <w:p w14:paraId="10C9AD44" w14:textId="77777777" w:rsidR="00C33910" w:rsidRPr="006F6C88" w:rsidRDefault="00C33910" w:rsidP="00C3391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29AB3709" w:rsidR="00C33910" w:rsidRPr="00C33910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C3391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</w:tr>
      <w:tr w:rsidR="00C33910" w:rsidRPr="006F6C88" w14:paraId="5B25CD26" w14:textId="77777777" w:rsidTr="00C33910">
        <w:tc>
          <w:tcPr>
            <w:tcW w:w="6030" w:type="dxa"/>
          </w:tcPr>
          <w:p w14:paraId="3FFD198D" w14:textId="77777777" w:rsidR="00C33910" w:rsidRPr="006F6C88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16D6559F" w:rsidR="00C33910" w:rsidRPr="006F6C88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12,800</w:t>
            </w:r>
          </w:p>
        </w:tc>
        <w:tc>
          <w:tcPr>
            <w:tcW w:w="272" w:type="dxa"/>
          </w:tcPr>
          <w:p w14:paraId="42EAFB12" w14:textId="77777777" w:rsidR="00C33910" w:rsidRPr="006F6C88" w:rsidRDefault="00C33910" w:rsidP="00C3391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4F2594BF" w:rsidR="00C33910" w:rsidRPr="006F6C88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B2FA2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C33910" w:rsidRPr="002F6A04" w14:paraId="0FE3B3C6" w14:textId="77777777" w:rsidTr="00C33910">
        <w:tc>
          <w:tcPr>
            <w:tcW w:w="6030" w:type="dxa"/>
          </w:tcPr>
          <w:p w14:paraId="6791DE11" w14:textId="5DF7304A" w:rsidR="00C33910" w:rsidRPr="002F6A04" w:rsidRDefault="00C33910" w:rsidP="00646741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C33910" w:rsidRPr="002F6A04" w:rsidRDefault="00C33910" w:rsidP="006467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C33910" w:rsidRPr="002F6A04" w:rsidRDefault="00C33910" w:rsidP="006467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C33910" w:rsidRPr="002F6A04" w:rsidRDefault="00C33910" w:rsidP="006467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C33910" w:rsidRPr="006F6C88" w14:paraId="16F80E2C" w14:textId="77777777" w:rsidTr="00C33910">
        <w:tc>
          <w:tcPr>
            <w:tcW w:w="6030" w:type="dxa"/>
          </w:tcPr>
          <w:p w14:paraId="2D746881" w14:textId="2B405A14" w:rsidR="00C33910" w:rsidRPr="006F6C88" w:rsidRDefault="00C33910" w:rsidP="00646741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C33910" w:rsidRPr="006F6C88" w:rsidRDefault="00C33910" w:rsidP="006467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C33910" w:rsidRPr="006F6C88" w:rsidRDefault="00C33910" w:rsidP="006467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C33910" w:rsidRPr="006F6C88" w:rsidRDefault="00C33910" w:rsidP="006467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C33910" w:rsidRPr="006F6C88" w14:paraId="47452D16" w14:textId="77777777" w:rsidTr="00C33910">
        <w:tc>
          <w:tcPr>
            <w:tcW w:w="6030" w:type="dxa"/>
          </w:tcPr>
          <w:p w14:paraId="6B5033B5" w14:textId="0A8F3499" w:rsidR="00C33910" w:rsidRPr="00DB6407" w:rsidRDefault="00C33910" w:rsidP="00C33910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ภาระผูกพันตามสัญญาเช่าระยะสั้นและสัญญาเช่า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7B4C8AEE" w14:textId="77777777" w:rsidR="00C33910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EDCA215" w14:textId="4063D1FE" w:rsidR="00C33910" w:rsidRPr="008755DF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5539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1,626</w:t>
            </w:r>
          </w:p>
        </w:tc>
        <w:tc>
          <w:tcPr>
            <w:tcW w:w="272" w:type="dxa"/>
          </w:tcPr>
          <w:p w14:paraId="7142FF3B" w14:textId="77777777" w:rsidR="00C33910" w:rsidRPr="006F6C88" w:rsidRDefault="00C33910" w:rsidP="00C339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5F138E6" w14:textId="77777777" w:rsidR="00C33910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2466129" w14:textId="12207911" w:rsidR="00C33910" w:rsidRPr="003D420F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444</w:t>
            </w:r>
          </w:p>
        </w:tc>
      </w:tr>
      <w:tr w:rsidR="00C33910" w:rsidRPr="006F6C88" w14:paraId="31269F10" w14:textId="77777777" w:rsidTr="00C33910">
        <w:tc>
          <w:tcPr>
            <w:tcW w:w="6030" w:type="dxa"/>
          </w:tcPr>
          <w:p w14:paraId="46569C74" w14:textId="55F54FDD" w:rsidR="00C33910" w:rsidRPr="006F6C88" w:rsidRDefault="002F6A04" w:rsidP="00C3391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สำหรับซื้อสินค้าและวัสดุ</w:t>
            </w:r>
          </w:p>
        </w:tc>
        <w:tc>
          <w:tcPr>
            <w:tcW w:w="1440" w:type="dxa"/>
          </w:tcPr>
          <w:p w14:paraId="03BCEDE7" w14:textId="5891FE12" w:rsidR="00C33910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9,288</w:t>
            </w:r>
          </w:p>
        </w:tc>
        <w:tc>
          <w:tcPr>
            <w:tcW w:w="272" w:type="dxa"/>
          </w:tcPr>
          <w:p w14:paraId="01FF6FA5" w14:textId="77777777" w:rsidR="00C33910" w:rsidRPr="006F6C88" w:rsidRDefault="00C33910" w:rsidP="00C339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F6AAD50" w14:textId="327B52B3" w:rsidR="00C33910" w:rsidRPr="006F6C88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9,288</w:t>
            </w:r>
          </w:p>
        </w:tc>
      </w:tr>
      <w:tr w:rsidR="00C33910" w:rsidRPr="006F6C88" w14:paraId="16FAB372" w14:textId="77777777" w:rsidTr="00C33910">
        <w:tc>
          <w:tcPr>
            <w:tcW w:w="6030" w:type="dxa"/>
          </w:tcPr>
          <w:p w14:paraId="1886ED0D" w14:textId="30E7B8A2" w:rsidR="00C33910" w:rsidRPr="006F6C88" w:rsidRDefault="00C33910" w:rsidP="00C3391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4DDBEE06" w:rsidR="00C33910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5,460</w:t>
            </w:r>
          </w:p>
        </w:tc>
        <w:tc>
          <w:tcPr>
            <w:tcW w:w="272" w:type="dxa"/>
          </w:tcPr>
          <w:p w14:paraId="517A7097" w14:textId="77777777" w:rsidR="00C33910" w:rsidRPr="006F6C88" w:rsidRDefault="00C33910" w:rsidP="00C339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3507B328" w:rsidR="00C33910" w:rsidRPr="006F6C88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1,700</w:t>
            </w:r>
          </w:p>
        </w:tc>
      </w:tr>
      <w:tr w:rsidR="00C33910" w:rsidRPr="006F6C88" w14:paraId="01C58DDE" w14:textId="77777777" w:rsidTr="00C33910">
        <w:tc>
          <w:tcPr>
            <w:tcW w:w="6030" w:type="dxa"/>
          </w:tcPr>
          <w:p w14:paraId="42E75C81" w14:textId="77777777" w:rsidR="00C33910" w:rsidRPr="006F6C88" w:rsidRDefault="00C33910" w:rsidP="00C3391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3BE7092B" w:rsidR="00C33910" w:rsidRPr="008755DF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DF">
              <w:rPr>
                <w:rFonts w:asciiTheme="majorBidi" w:hAnsiTheme="majorBidi" w:cstheme="majorBidi"/>
                <w:sz w:val="28"/>
                <w:szCs w:val="28"/>
              </w:rPr>
              <w:t>16,374</w:t>
            </w:r>
          </w:p>
        </w:tc>
        <w:tc>
          <w:tcPr>
            <w:tcW w:w="272" w:type="dxa"/>
          </w:tcPr>
          <w:p w14:paraId="37007FE9" w14:textId="77777777" w:rsidR="00C33910" w:rsidRPr="006F6C88" w:rsidRDefault="00C33910" w:rsidP="00C339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1B477BEC" w:rsidR="00C33910" w:rsidRPr="006F6C88" w:rsidRDefault="00C33910" w:rsidP="00875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11,432</w:t>
            </w:r>
          </w:p>
        </w:tc>
      </w:tr>
    </w:tbl>
    <w:p w14:paraId="276639AC" w14:textId="77777777" w:rsidR="00F412C1" w:rsidRDefault="00F412C1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1338E98" w14:textId="77777777" w:rsidR="00F412C1" w:rsidRDefault="00F41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404C2A" w14:textId="17BF4E82" w:rsidR="003006FB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307CD">
        <w:rPr>
          <w:rFonts w:asciiTheme="majorBidi" w:hAnsiTheme="majorBidi" w:cstheme="majorBidi"/>
          <w:sz w:val="28"/>
          <w:szCs w:val="28"/>
          <w:cs/>
        </w:rPr>
        <w:lastRenderedPageBreak/>
        <w:t>ภาระผูกพันตามสัญญาเช่า</w:t>
      </w:r>
      <w:r w:rsidRPr="00E307CD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>
        <w:rPr>
          <w:rFonts w:asciiTheme="majorBidi" w:hAnsiTheme="majorBidi" w:cstheme="majorBidi" w:hint="cs"/>
          <w:sz w:val="28"/>
          <w:szCs w:val="28"/>
          <w:cs/>
        </w:rPr>
        <w:t>และสัญญาเช่า</w:t>
      </w:r>
      <w:r w:rsidRPr="006F6C88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620920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AB383C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620920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B437DD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B2FA2">
        <w:rPr>
          <w:rFonts w:asciiTheme="majorBidi" w:hAnsiTheme="majorBidi" w:cstheme="majorBidi" w:hint="cs"/>
          <w:sz w:val="28"/>
          <w:szCs w:val="28"/>
          <w:cs/>
        </w:rPr>
        <w:t>ถึงสี่</w:t>
      </w:r>
      <w:r w:rsidRPr="000B2FA2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Pr="000B2FA2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0B2FA2">
        <w:rPr>
          <w:rFonts w:asciiTheme="majorBidi" w:hAnsiTheme="majorBidi" w:cstheme="majorBidi"/>
          <w:sz w:val="28"/>
          <w:szCs w:val="28"/>
        </w:rPr>
        <w:t>2567</w:t>
      </w:r>
    </w:p>
    <w:p w14:paraId="6F0B8219" w14:textId="77777777" w:rsidR="003006FB" w:rsidRPr="00503EEE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78AE7D4" w14:textId="26953FE8" w:rsidR="003006FB" w:rsidRPr="00DB6407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ขายเงินตราต่างประเทศล่วงหน้าโดยมีระยะเวลาสัญญาครอบคลุมไม่เกินหนึ่งปี ดังนี้</w:t>
      </w:r>
    </w:p>
    <w:p w14:paraId="16EC757A" w14:textId="5AA501D6" w:rsidR="004D42DC" w:rsidRPr="00503EEE" w:rsidRDefault="004D4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DB6407" w14:paraId="2CC75246" w14:textId="77777777" w:rsidTr="008D611B">
        <w:trPr>
          <w:tblHeader/>
        </w:trPr>
        <w:tc>
          <w:tcPr>
            <w:tcW w:w="3510" w:type="dxa"/>
          </w:tcPr>
          <w:p w14:paraId="08638B6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DB6407" w14:paraId="2A0A4248" w14:textId="77777777" w:rsidTr="008D611B">
        <w:trPr>
          <w:trHeight w:val="452"/>
          <w:tblHeader/>
        </w:trPr>
        <w:tc>
          <w:tcPr>
            <w:tcW w:w="3510" w:type="dxa"/>
          </w:tcPr>
          <w:p w14:paraId="75AC247D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DB6407" w14:paraId="6AE667A7" w14:textId="77777777" w:rsidTr="008D611B">
        <w:trPr>
          <w:tblHeader/>
        </w:trPr>
        <w:tc>
          <w:tcPr>
            <w:tcW w:w="3510" w:type="dxa"/>
          </w:tcPr>
          <w:p w14:paraId="669D90B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DB6407" w14:paraId="6CBEE1B1" w14:textId="77777777" w:rsidTr="008D611B">
        <w:trPr>
          <w:tblHeader/>
        </w:trPr>
        <w:tc>
          <w:tcPr>
            <w:tcW w:w="3510" w:type="dxa"/>
          </w:tcPr>
          <w:p w14:paraId="242361EA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DB6407" w14:paraId="64F2B2D2" w14:textId="77777777" w:rsidTr="002C30F3">
        <w:tc>
          <w:tcPr>
            <w:tcW w:w="3510" w:type="dxa"/>
          </w:tcPr>
          <w:p w14:paraId="52069E82" w14:textId="014EE583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B383C" w:rsidRPr="00DB6407" w14:paraId="23B939A4" w14:textId="77777777" w:rsidTr="002C30F3">
        <w:tc>
          <w:tcPr>
            <w:tcW w:w="3510" w:type="dxa"/>
          </w:tcPr>
          <w:p w14:paraId="4DC30352" w14:textId="610507A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37678B03" w:rsidR="00AB383C" w:rsidRPr="00DB6407" w:rsidRDefault="00AB383C" w:rsidP="00AB38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1,198.04</w:t>
            </w:r>
          </w:p>
        </w:tc>
        <w:tc>
          <w:tcPr>
            <w:tcW w:w="270" w:type="dxa"/>
          </w:tcPr>
          <w:p w14:paraId="74179549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217C64A1" w:rsidR="00AB383C" w:rsidRPr="00DB6407" w:rsidRDefault="00AB383C" w:rsidP="00AB38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349.29</w:t>
            </w:r>
          </w:p>
        </w:tc>
        <w:tc>
          <w:tcPr>
            <w:tcW w:w="270" w:type="dxa"/>
          </w:tcPr>
          <w:p w14:paraId="38E63010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455600E8" w:rsidR="00AB383C" w:rsidRPr="00DB6407" w:rsidRDefault="00AB383C" w:rsidP="00AB38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37.68</w:t>
            </w:r>
          </w:p>
        </w:tc>
        <w:tc>
          <w:tcPr>
            <w:tcW w:w="270" w:type="dxa"/>
          </w:tcPr>
          <w:p w14:paraId="21A5864C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3698CB18" w:rsidR="00AB383C" w:rsidRPr="00DB6407" w:rsidRDefault="00AB383C" w:rsidP="00AB38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10.83</w:t>
            </w:r>
          </w:p>
        </w:tc>
      </w:tr>
      <w:tr w:rsidR="00AB383C" w:rsidRPr="00DB6407" w14:paraId="08398F62" w14:textId="77777777" w:rsidTr="002C30F3">
        <w:tc>
          <w:tcPr>
            <w:tcW w:w="3510" w:type="dxa"/>
          </w:tcPr>
          <w:p w14:paraId="13E52052" w14:textId="3573928D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6917CAD3" w:rsidR="00AB383C" w:rsidRPr="00AA34B9" w:rsidRDefault="00AB383C" w:rsidP="00AB38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11.11</w:t>
            </w:r>
          </w:p>
        </w:tc>
        <w:tc>
          <w:tcPr>
            <w:tcW w:w="270" w:type="dxa"/>
          </w:tcPr>
          <w:p w14:paraId="5446FCF2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2BA03" w14:textId="0EA37BD9" w:rsidR="00AB383C" w:rsidRPr="00DB6407" w:rsidRDefault="00AB383C" w:rsidP="00AB38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340.45</w:t>
            </w:r>
          </w:p>
        </w:tc>
        <w:tc>
          <w:tcPr>
            <w:tcW w:w="270" w:type="dxa"/>
          </w:tcPr>
          <w:p w14:paraId="6086E6B8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33C003B1" w:rsidR="00AB383C" w:rsidRPr="00DB6407" w:rsidRDefault="00AB383C" w:rsidP="00AB38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0.70</w:t>
            </w:r>
          </w:p>
        </w:tc>
        <w:tc>
          <w:tcPr>
            <w:tcW w:w="270" w:type="dxa"/>
            <w:vAlign w:val="bottom"/>
          </w:tcPr>
          <w:p w14:paraId="787C505E" w14:textId="77777777" w:rsidR="00AB383C" w:rsidRPr="00DB6407" w:rsidRDefault="00AB383C" w:rsidP="00AB383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241B56" w14:textId="6AD615D5" w:rsidR="00AB383C" w:rsidRPr="00DB6407" w:rsidRDefault="00AB383C" w:rsidP="00AB38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21.45</w:t>
            </w:r>
          </w:p>
        </w:tc>
      </w:tr>
      <w:tr w:rsidR="00AB383C" w:rsidRPr="00DB6407" w14:paraId="4F732F37" w14:textId="77777777" w:rsidTr="009A17F9">
        <w:tc>
          <w:tcPr>
            <w:tcW w:w="3510" w:type="dxa"/>
          </w:tcPr>
          <w:p w14:paraId="233E4D9D" w14:textId="39CF4CE2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28343D8E" w14:textId="582C35C6" w:rsidR="00AB383C" w:rsidRPr="00AA34B9" w:rsidRDefault="00AB383C" w:rsidP="00AB38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0.20</w:t>
            </w:r>
          </w:p>
        </w:tc>
        <w:tc>
          <w:tcPr>
            <w:tcW w:w="270" w:type="dxa"/>
          </w:tcPr>
          <w:p w14:paraId="772A28EE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12314" w14:textId="6FB7188C" w:rsidR="00AB383C" w:rsidRPr="00DB6407" w:rsidRDefault="00AB383C" w:rsidP="00AB38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4.47</w:t>
            </w:r>
          </w:p>
        </w:tc>
        <w:tc>
          <w:tcPr>
            <w:tcW w:w="270" w:type="dxa"/>
          </w:tcPr>
          <w:p w14:paraId="3A5B9068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BFACF6" w14:textId="79382EBA" w:rsidR="00AB383C" w:rsidRPr="00DB6407" w:rsidRDefault="00AB383C" w:rsidP="00AB38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5B48A4" w14:textId="77777777" w:rsidR="00AB383C" w:rsidRPr="00DB6407" w:rsidRDefault="00AB383C" w:rsidP="00AB383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9FE64F1" w14:textId="7B659EB0" w:rsidR="00AB383C" w:rsidRPr="00DB6407" w:rsidRDefault="00AB383C" w:rsidP="00AB38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B383C" w:rsidRPr="00DB6407" w14:paraId="5646091E" w14:textId="77777777" w:rsidTr="002C30F3">
        <w:tc>
          <w:tcPr>
            <w:tcW w:w="3510" w:type="dxa"/>
          </w:tcPr>
          <w:p w14:paraId="10E73DA1" w14:textId="0B212E06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2F88D1C3" w:rsidR="00AB383C" w:rsidRPr="00DB6407" w:rsidRDefault="00AB383C" w:rsidP="00AB38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694.21</w:t>
            </w:r>
          </w:p>
        </w:tc>
        <w:tc>
          <w:tcPr>
            <w:tcW w:w="270" w:type="dxa"/>
          </w:tcPr>
          <w:p w14:paraId="623BEBD6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2E65D4B4" w:rsidR="00AB383C" w:rsidRPr="00DB6407" w:rsidRDefault="00AB383C" w:rsidP="00AB38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32.28</w:t>
            </w:r>
          </w:p>
        </w:tc>
      </w:tr>
    </w:tbl>
    <w:p w14:paraId="74DFFA5C" w14:textId="77777777" w:rsidR="00E827EF" w:rsidRPr="003721D3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F948944" w14:textId="77777777" w:rsidR="00E827EF" w:rsidRPr="00ED213C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3721D3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2CF0B612" w:rsidR="00070550" w:rsidRDefault="00070550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B6407">
        <w:rPr>
          <w:rFonts w:asciiTheme="majorBidi" w:hAnsiTheme="majorBidi" w:cstheme="majorBidi"/>
          <w:sz w:val="28"/>
          <w:szCs w:val="28"/>
        </w:rPr>
        <w:t>31</w:t>
      </w:r>
      <w:r w:rsidRPr="00DB640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DB6407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</w:t>
      </w:r>
      <w:r w:rsidR="000D2229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บางแห่งจำนวนเงินรวมประมาณ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="0035136A" w:rsidRPr="0035136A">
        <w:rPr>
          <w:rFonts w:asciiTheme="majorBidi" w:hAnsiTheme="majorBidi" w:cstheme="majorBidi"/>
          <w:sz w:val="28"/>
          <w:szCs w:val="28"/>
        </w:rPr>
        <w:t xml:space="preserve">1,379.1 </w:t>
      </w:r>
      <w:r w:rsidR="0035136A" w:rsidRPr="0035136A">
        <w:rPr>
          <w:rFonts w:asciiTheme="majorBidi" w:hAnsiTheme="majorBidi" w:hint="cs"/>
          <w:sz w:val="28"/>
          <w:szCs w:val="28"/>
          <w:cs/>
        </w:rPr>
        <w:t>ล้านบาท</w:t>
      </w:r>
      <w:r w:rsidR="0035136A" w:rsidRPr="0035136A">
        <w:rPr>
          <w:rFonts w:asciiTheme="majorBidi" w:hAnsiTheme="majorBidi"/>
          <w:sz w:val="28"/>
          <w:szCs w:val="28"/>
          <w:cs/>
        </w:rPr>
        <w:t xml:space="preserve"> </w:t>
      </w:r>
      <w:r w:rsidR="0035136A" w:rsidRPr="0035136A">
        <w:rPr>
          <w:rFonts w:asciiTheme="majorBidi" w:hAnsiTheme="majorBidi" w:hint="cs"/>
          <w:sz w:val="28"/>
          <w:szCs w:val="28"/>
          <w:cs/>
        </w:rPr>
        <w:t>และ</w:t>
      </w:r>
      <w:r w:rsidR="0035136A" w:rsidRPr="0035136A">
        <w:rPr>
          <w:rFonts w:asciiTheme="majorBidi" w:hAnsiTheme="majorBidi"/>
          <w:sz w:val="28"/>
          <w:szCs w:val="28"/>
          <w:cs/>
        </w:rPr>
        <w:t xml:space="preserve"> </w:t>
      </w:r>
      <w:r w:rsidR="0035136A" w:rsidRPr="0035136A">
        <w:rPr>
          <w:rFonts w:asciiTheme="majorBidi" w:hAnsiTheme="majorBidi" w:cstheme="majorBidi"/>
          <w:sz w:val="28"/>
          <w:szCs w:val="28"/>
        </w:rPr>
        <w:t xml:space="preserve">5.0 </w:t>
      </w:r>
      <w:r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4D5053AE" w14:textId="30CB852C" w:rsidR="008F5B55" w:rsidRDefault="008F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E4D0A4" w14:textId="77777777" w:rsidR="00736B54" w:rsidRPr="00736B54" w:rsidRDefault="00736B54" w:rsidP="00736B54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736B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3725285A" w14:textId="77777777" w:rsidR="00736B54" w:rsidRPr="003721D3" w:rsidRDefault="00736B54" w:rsidP="00736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02C6BB9" w14:textId="77777777" w:rsidR="00AB383C" w:rsidRDefault="00AB383C" w:rsidP="00A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7B2EC8">
        <w:rPr>
          <w:rFonts w:asciiTheme="majorBidi" w:hAnsiTheme="majorBidi" w:cstheme="majorBidi" w:hint="cs"/>
          <w:sz w:val="28"/>
          <w:szCs w:val="28"/>
          <w:cs/>
        </w:rPr>
        <w:t>ในการประชุมสามัญประจำปีของผู้ถือหุ้นของบริษัท</w:t>
      </w:r>
      <w:r w:rsidRPr="007B2EC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7B2EC8">
        <w:rPr>
          <w:rFonts w:asciiTheme="majorBidi" w:hAnsiTheme="majorBidi" w:cstheme="majorBidi"/>
          <w:sz w:val="28"/>
          <w:szCs w:val="28"/>
        </w:rPr>
        <w:t xml:space="preserve">27 </w:t>
      </w:r>
      <w:r w:rsidRPr="007B2EC8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7B2E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2EC8">
        <w:rPr>
          <w:rFonts w:asciiTheme="majorBidi" w:hAnsiTheme="majorBidi" w:cstheme="majorBidi"/>
          <w:sz w:val="28"/>
          <w:szCs w:val="28"/>
        </w:rPr>
        <w:t>2564</w:t>
      </w:r>
      <w:r w:rsidRPr="007B2E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2EC8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7B2EC8">
        <w:rPr>
          <w:rFonts w:asciiTheme="majorBidi" w:hAnsiTheme="majorBidi" w:cstheme="majorBidi"/>
          <w:sz w:val="28"/>
          <w:szCs w:val="28"/>
          <w:cs/>
        </w:rPr>
        <w:t>มีมติอนุมัติ</w:t>
      </w:r>
      <w:r w:rsidRPr="007B2EC8">
        <w:rPr>
          <w:rFonts w:asciiTheme="majorBidi" w:hAnsiTheme="majorBidi" w:cstheme="majorBidi" w:hint="cs"/>
          <w:sz w:val="28"/>
          <w:szCs w:val="28"/>
          <w:cs/>
        </w:rPr>
        <w:t>การจัดสรรกำไรเป็น</w:t>
      </w:r>
      <w:r w:rsidRPr="007B2EC8">
        <w:rPr>
          <w:rFonts w:asciiTheme="majorBidi" w:hAnsiTheme="majorBidi" w:cstheme="majorBidi"/>
          <w:sz w:val="28"/>
          <w:szCs w:val="28"/>
          <w:cs/>
        </w:rPr>
        <w:br/>
        <w:t xml:space="preserve">เงินปันผลสำหรับผลการดำเนินงานประจำปี </w:t>
      </w:r>
      <w:r w:rsidRPr="007B2EC8">
        <w:rPr>
          <w:rFonts w:asciiTheme="majorBidi" w:hAnsiTheme="majorBidi" w:cstheme="majorBidi"/>
          <w:sz w:val="28"/>
          <w:szCs w:val="28"/>
        </w:rPr>
        <w:t xml:space="preserve">2563 </w:t>
      </w:r>
      <w:r w:rsidRPr="007B2EC8">
        <w:rPr>
          <w:rFonts w:asciiTheme="majorBidi" w:hAnsiTheme="majorBidi" w:cstheme="majorBidi" w:hint="cs"/>
          <w:sz w:val="28"/>
          <w:szCs w:val="28"/>
          <w:cs/>
        </w:rPr>
        <w:t>ในอัตราหุ้นละ</w:t>
      </w:r>
      <w:r w:rsidRPr="007B2E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2EC8">
        <w:rPr>
          <w:rFonts w:asciiTheme="majorBidi" w:hAnsiTheme="majorBidi" w:cstheme="majorBidi"/>
          <w:sz w:val="28"/>
          <w:szCs w:val="28"/>
        </w:rPr>
        <w:t xml:space="preserve">0.3272 </w:t>
      </w:r>
      <w:r w:rsidRPr="007B2EC8">
        <w:rPr>
          <w:rFonts w:asciiTheme="majorBidi" w:hAnsiTheme="majorBidi" w:cstheme="majorBidi"/>
          <w:sz w:val="28"/>
          <w:szCs w:val="28"/>
          <w:cs/>
        </w:rPr>
        <w:t xml:space="preserve">บาท รวมเป็นเงินทั้งสิ้น </w:t>
      </w:r>
      <w:r w:rsidRPr="007B2EC8">
        <w:rPr>
          <w:rFonts w:asciiTheme="majorBidi" w:hAnsiTheme="majorBidi" w:cstheme="majorBidi"/>
          <w:sz w:val="28"/>
          <w:szCs w:val="28"/>
        </w:rPr>
        <w:t xml:space="preserve">88.34 </w:t>
      </w:r>
      <w:r w:rsidRPr="007B2EC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B2EC8">
        <w:rPr>
          <w:rFonts w:asciiTheme="majorBidi" w:hAnsiTheme="majorBidi" w:cstheme="majorBidi"/>
          <w:sz w:val="28"/>
          <w:szCs w:val="28"/>
        </w:rPr>
        <w:t xml:space="preserve"> </w:t>
      </w:r>
      <w:r w:rsidRPr="007B2EC8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เงินปันผลจะจ่ายให้แก่ผู้ถือหุ้นในเดือนพฤษภาคม </w:t>
      </w:r>
      <w:r w:rsidRPr="007B2EC8">
        <w:rPr>
          <w:rFonts w:asciiTheme="majorBidi" w:hAnsiTheme="majorBidi" w:cstheme="majorBidi"/>
          <w:sz w:val="28"/>
          <w:szCs w:val="28"/>
        </w:rPr>
        <w:t>2564</w:t>
      </w:r>
    </w:p>
    <w:p w14:paraId="6616AC32" w14:textId="40DCE262" w:rsidR="00255CF6" w:rsidRPr="00AB383C" w:rsidRDefault="00255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sectPr w:rsidR="00255CF6" w:rsidRPr="00AB383C" w:rsidSect="006D6DF8">
      <w:head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6ED3D" w14:textId="77777777" w:rsidR="00E3370D" w:rsidRDefault="00E3370D" w:rsidP="004956B4">
      <w:r>
        <w:separator/>
      </w:r>
    </w:p>
  </w:endnote>
  <w:endnote w:type="continuationSeparator" w:id="0">
    <w:p w14:paraId="347E4698" w14:textId="77777777" w:rsidR="00E3370D" w:rsidRDefault="00E3370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BC54" w14:textId="77777777" w:rsidR="004D3B76" w:rsidRPr="00CD3EAA" w:rsidRDefault="004D3B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noProof/>
        <w:sz w:val="30"/>
        <w:szCs w:val="30"/>
      </w:rPr>
      <w:t>6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57E5B" w14:textId="77777777" w:rsidR="004D3B76" w:rsidRPr="007661AC" w:rsidRDefault="004D3B76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ED9FF" w14:textId="77777777" w:rsidR="004D3B76" w:rsidRPr="001C41B1" w:rsidRDefault="004D3B76" w:rsidP="001C41B1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noProof/>
        <w:sz w:val="30"/>
        <w:szCs w:val="30"/>
      </w:rPr>
      <w:t>9</w:t>
    </w:r>
    <w:r w:rsidRPr="00997A1A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D8334" w14:textId="77777777" w:rsidR="00E3370D" w:rsidRDefault="00E3370D" w:rsidP="004956B4">
      <w:r>
        <w:separator/>
      </w:r>
    </w:p>
  </w:footnote>
  <w:footnote w:type="continuationSeparator" w:id="0">
    <w:p w14:paraId="3574E741" w14:textId="77777777" w:rsidR="00E3370D" w:rsidRDefault="00E3370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D0862" w14:textId="77777777" w:rsidR="004D3B76" w:rsidRDefault="004D3B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DCDC8" w14:textId="77777777" w:rsidR="004D3B76" w:rsidRPr="00EB20B9" w:rsidRDefault="004D3B76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7CCC3696" w14:textId="540E6F2B" w:rsidR="004D3B76" w:rsidRPr="00EB20B9" w:rsidRDefault="004D3B7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41571CE4" w14:textId="663CFCC5" w:rsidR="004D3B76" w:rsidRPr="00EB20B9" w:rsidRDefault="004D3B7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วันที่ </w:t>
    </w:r>
    <w:r w:rsidRPr="00EB20B9">
      <w:rPr>
        <w:rFonts w:ascii="Angsana New" w:hAnsi="Angsana New"/>
        <w:sz w:val="30"/>
        <w:szCs w:val="30"/>
        <w:lang w:val="en-US" w:bidi="th-TH"/>
      </w:rPr>
      <w:t>31</w:t>
    </w:r>
    <w:r w:rsidRPr="00EB20B9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/>
        <w:sz w:val="30"/>
        <w:szCs w:val="30"/>
        <w:lang w:val="en-US" w:bidi="th-TH"/>
      </w:rPr>
      <w:t>2564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5FC2F2B" w14:textId="77777777" w:rsidR="004D3B76" w:rsidRPr="00D74AD8" w:rsidRDefault="004D3B7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EE3CC" w14:textId="77777777" w:rsidR="004D3B76" w:rsidRDefault="004D3B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1252B" w14:textId="77777777" w:rsidR="004D3B76" w:rsidRDefault="004D3B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C870E" w14:textId="77777777" w:rsidR="004D3B76" w:rsidRPr="00EB20B9" w:rsidRDefault="004D3B76" w:rsidP="00A740F7">
    <w:pPr>
      <w:pStyle w:val="acctmainheading"/>
      <w:tabs>
        <w:tab w:val="left" w:pos="485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ab/>
    </w:r>
  </w:p>
  <w:p w14:paraId="7B55D7EF" w14:textId="2BF0CF94" w:rsidR="004D3B76" w:rsidRPr="00EB20B9" w:rsidRDefault="004D3B76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2749E057" w14:textId="1734BC2B" w:rsidR="004D3B76" w:rsidRPr="00EB20B9" w:rsidRDefault="004D3B76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วันที่ </w:t>
    </w:r>
    <w:r w:rsidRPr="00EB20B9">
      <w:rPr>
        <w:rFonts w:ascii="Angsana New" w:hAnsi="Angsana New"/>
        <w:sz w:val="30"/>
        <w:szCs w:val="30"/>
        <w:lang w:val="en-US" w:bidi="th-TH"/>
      </w:rPr>
      <w:t xml:space="preserve">31 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/>
        <w:sz w:val="30"/>
        <w:szCs w:val="30"/>
        <w:lang w:bidi="th-TH"/>
      </w:rPr>
      <w:t>2564</w:t>
    </w:r>
    <w:r w:rsidRPr="00EB20B9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58302E77" w14:textId="77777777" w:rsidR="004D3B76" w:rsidRPr="00E3228D" w:rsidRDefault="004D3B76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2AD74" w14:textId="77777777" w:rsidR="004D3B76" w:rsidRPr="004809C6" w:rsidRDefault="004D3B76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D34EFBE" w14:textId="77777777" w:rsidR="004D3B76" w:rsidRPr="004809C6" w:rsidRDefault="004D3B76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2DE1321" w14:textId="77777777" w:rsidR="004D3B76" w:rsidRPr="007B2C1E" w:rsidRDefault="004D3B76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90C149" w14:textId="77777777" w:rsidR="004D3B76" w:rsidRPr="007B6271" w:rsidRDefault="004D3B76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94E3B" w14:textId="77777777" w:rsidR="004D3B76" w:rsidRDefault="004D3B7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BF7FF" w14:textId="77777777" w:rsidR="004D3B76" w:rsidRDefault="004D3B76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E5B83" w14:textId="77777777" w:rsidR="004D3B76" w:rsidRPr="00EB20B9" w:rsidRDefault="004D3B76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4D3B76" w:rsidRPr="00EB20B9" w:rsidRDefault="004D3B76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32EA86F0" w:rsidR="004D3B76" w:rsidRPr="00EB20B9" w:rsidRDefault="004D3B76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วันที่ </w:t>
    </w:r>
    <w:r w:rsidRPr="00EB20B9">
      <w:rPr>
        <w:rFonts w:ascii="Angsana New" w:hAnsi="Angsana New"/>
        <w:sz w:val="30"/>
        <w:szCs w:val="30"/>
        <w:lang w:val="en-US" w:bidi="th-TH"/>
      </w:rPr>
      <w:t>31</w:t>
    </w:r>
    <w:r w:rsidRPr="00EB20B9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/>
        <w:sz w:val="30"/>
        <w:szCs w:val="30"/>
        <w:lang w:val="en-US" w:bidi="th-TH"/>
      </w:rPr>
      <w:t>2564</w:t>
    </w:r>
    <w:r w:rsidRPr="00EB20B9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4D3B76" w:rsidRPr="00D74AD8" w:rsidRDefault="004D3B7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6" w15:restartNumberingAfterBreak="0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7" w15:restartNumberingAfterBreak="0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9"/>
  </w:num>
  <w:num w:numId="14">
    <w:abstractNumId w:val="22"/>
  </w:num>
  <w:num w:numId="15">
    <w:abstractNumId w:val="26"/>
  </w:num>
  <w:num w:numId="16">
    <w:abstractNumId w:val="42"/>
  </w:num>
  <w:num w:numId="17">
    <w:abstractNumId w:val="43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4"/>
  </w:num>
  <w:num w:numId="28">
    <w:abstractNumId w:val="40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8"/>
  </w:num>
  <w:num w:numId="37">
    <w:abstractNumId w:val="20"/>
  </w:num>
  <w:num w:numId="38">
    <w:abstractNumId w:val="41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6"/>
  </w:num>
  <w:num w:numId="44">
    <w:abstractNumId w:val="35"/>
  </w:num>
  <w:num w:numId="45">
    <w:abstractNumId w:val="33"/>
  </w:num>
  <w:num w:numId="46">
    <w:abstractNumId w:val="37"/>
  </w:num>
  <w:num w:numId="47">
    <w:abstractNumId w:val="44"/>
  </w:num>
  <w:num w:numId="48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F19"/>
    <w:rsid w:val="00032181"/>
    <w:rsid w:val="000325A4"/>
    <w:rsid w:val="000327A5"/>
    <w:rsid w:val="00032D4D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2008"/>
    <w:rsid w:val="00042173"/>
    <w:rsid w:val="00043372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E2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3DD7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267"/>
    <w:rsid w:val="000B2FA2"/>
    <w:rsid w:val="000B37D0"/>
    <w:rsid w:val="000B3CCA"/>
    <w:rsid w:val="000B42C8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5A9"/>
    <w:rsid w:val="000C0946"/>
    <w:rsid w:val="000C120A"/>
    <w:rsid w:val="000C18CE"/>
    <w:rsid w:val="000C2E69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4AE5"/>
    <w:rsid w:val="000E5290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AC7"/>
    <w:rsid w:val="000F6E36"/>
    <w:rsid w:val="000F6FF8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1197"/>
    <w:rsid w:val="001313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26B6"/>
    <w:rsid w:val="001726FD"/>
    <w:rsid w:val="00172A69"/>
    <w:rsid w:val="00172B9D"/>
    <w:rsid w:val="001738E5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67E"/>
    <w:rsid w:val="00195AFA"/>
    <w:rsid w:val="00195BA8"/>
    <w:rsid w:val="001965F4"/>
    <w:rsid w:val="00196A5F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B01A0"/>
    <w:rsid w:val="001B02D0"/>
    <w:rsid w:val="001B0C74"/>
    <w:rsid w:val="001B0F3C"/>
    <w:rsid w:val="001B18E3"/>
    <w:rsid w:val="001B1C98"/>
    <w:rsid w:val="001B20F7"/>
    <w:rsid w:val="001B2428"/>
    <w:rsid w:val="001B253E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4AE7"/>
    <w:rsid w:val="001C5F69"/>
    <w:rsid w:val="001C644B"/>
    <w:rsid w:val="001C66BB"/>
    <w:rsid w:val="001C76B8"/>
    <w:rsid w:val="001C78D2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75A"/>
    <w:rsid w:val="001D38DA"/>
    <w:rsid w:val="001D3A47"/>
    <w:rsid w:val="001D3C3D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EC5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6DAD"/>
    <w:rsid w:val="002377FE"/>
    <w:rsid w:val="00237C2A"/>
    <w:rsid w:val="0024021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607"/>
    <w:rsid w:val="00254EC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344"/>
    <w:rsid w:val="0028098B"/>
    <w:rsid w:val="002813DD"/>
    <w:rsid w:val="00281D41"/>
    <w:rsid w:val="002823F0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327A"/>
    <w:rsid w:val="002F3A72"/>
    <w:rsid w:val="002F4D6A"/>
    <w:rsid w:val="002F53B8"/>
    <w:rsid w:val="002F5BF7"/>
    <w:rsid w:val="002F682D"/>
    <w:rsid w:val="002F6A04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DA0"/>
    <w:rsid w:val="00332735"/>
    <w:rsid w:val="00332921"/>
    <w:rsid w:val="00332B32"/>
    <w:rsid w:val="00333109"/>
    <w:rsid w:val="003340BD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47F"/>
    <w:rsid w:val="00346806"/>
    <w:rsid w:val="00346D0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1619"/>
    <w:rsid w:val="00371785"/>
    <w:rsid w:val="003721D3"/>
    <w:rsid w:val="003724D8"/>
    <w:rsid w:val="00372BB3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38"/>
    <w:rsid w:val="0038385D"/>
    <w:rsid w:val="003838B6"/>
    <w:rsid w:val="00384378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19E"/>
    <w:rsid w:val="004064F4"/>
    <w:rsid w:val="00406EC6"/>
    <w:rsid w:val="004071F4"/>
    <w:rsid w:val="00407530"/>
    <w:rsid w:val="0040771E"/>
    <w:rsid w:val="004104E9"/>
    <w:rsid w:val="004107E9"/>
    <w:rsid w:val="00410906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D2F"/>
    <w:rsid w:val="00420C65"/>
    <w:rsid w:val="00420ED8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75B"/>
    <w:rsid w:val="004844A5"/>
    <w:rsid w:val="00484C14"/>
    <w:rsid w:val="00484F5F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860"/>
    <w:rsid w:val="004C12C3"/>
    <w:rsid w:val="004C1497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424"/>
    <w:rsid w:val="004C7D6E"/>
    <w:rsid w:val="004D0335"/>
    <w:rsid w:val="004D0505"/>
    <w:rsid w:val="004D1399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E4A"/>
    <w:rsid w:val="004D5F20"/>
    <w:rsid w:val="004D609F"/>
    <w:rsid w:val="004D60FE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AE7"/>
    <w:rsid w:val="004E4AE8"/>
    <w:rsid w:val="004E533B"/>
    <w:rsid w:val="004E5369"/>
    <w:rsid w:val="004E53FD"/>
    <w:rsid w:val="004E5669"/>
    <w:rsid w:val="004E5950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F31"/>
    <w:rsid w:val="0054763F"/>
    <w:rsid w:val="005476D2"/>
    <w:rsid w:val="00547C2C"/>
    <w:rsid w:val="00547C33"/>
    <w:rsid w:val="00547EE9"/>
    <w:rsid w:val="00547FBD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C02E0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42AC"/>
    <w:rsid w:val="005C471F"/>
    <w:rsid w:val="005C4B7A"/>
    <w:rsid w:val="005C4EAC"/>
    <w:rsid w:val="005C5BF2"/>
    <w:rsid w:val="005C5C10"/>
    <w:rsid w:val="005C63AB"/>
    <w:rsid w:val="005C6B07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B9F"/>
    <w:rsid w:val="005F1BA9"/>
    <w:rsid w:val="005F2203"/>
    <w:rsid w:val="005F27C4"/>
    <w:rsid w:val="005F3A59"/>
    <w:rsid w:val="005F3AFE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3E6"/>
    <w:rsid w:val="006025DF"/>
    <w:rsid w:val="0060307E"/>
    <w:rsid w:val="006030D0"/>
    <w:rsid w:val="006033E5"/>
    <w:rsid w:val="00603630"/>
    <w:rsid w:val="00603A08"/>
    <w:rsid w:val="00604197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741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FD7"/>
    <w:rsid w:val="006574F6"/>
    <w:rsid w:val="006574FD"/>
    <w:rsid w:val="006578C6"/>
    <w:rsid w:val="00657982"/>
    <w:rsid w:val="00660227"/>
    <w:rsid w:val="006605B3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BEC"/>
    <w:rsid w:val="00675F44"/>
    <w:rsid w:val="0067627D"/>
    <w:rsid w:val="00676624"/>
    <w:rsid w:val="00676920"/>
    <w:rsid w:val="00676D5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5444"/>
    <w:rsid w:val="0068573E"/>
    <w:rsid w:val="00691240"/>
    <w:rsid w:val="00691CB5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7B5"/>
    <w:rsid w:val="006E25E6"/>
    <w:rsid w:val="006E2DF3"/>
    <w:rsid w:val="006E31A3"/>
    <w:rsid w:val="006E41D5"/>
    <w:rsid w:val="006E433D"/>
    <w:rsid w:val="006E4C39"/>
    <w:rsid w:val="006E57BD"/>
    <w:rsid w:val="006E5F72"/>
    <w:rsid w:val="006E6143"/>
    <w:rsid w:val="006E6A0A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57C"/>
    <w:rsid w:val="00746D4F"/>
    <w:rsid w:val="00746EF2"/>
    <w:rsid w:val="007475E8"/>
    <w:rsid w:val="0074790F"/>
    <w:rsid w:val="00747957"/>
    <w:rsid w:val="00747AF1"/>
    <w:rsid w:val="00747FAA"/>
    <w:rsid w:val="00750F5A"/>
    <w:rsid w:val="0075316F"/>
    <w:rsid w:val="007540DD"/>
    <w:rsid w:val="0075474E"/>
    <w:rsid w:val="007549F8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A0FF7"/>
    <w:rsid w:val="007A1160"/>
    <w:rsid w:val="007A1CF8"/>
    <w:rsid w:val="007A1E69"/>
    <w:rsid w:val="007A2345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C8"/>
    <w:rsid w:val="007B2EE2"/>
    <w:rsid w:val="007B306A"/>
    <w:rsid w:val="007B32F9"/>
    <w:rsid w:val="007B39DE"/>
    <w:rsid w:val="007B40C1"/>
    <w:rsid w:val="007B45F0"/>
    <w:rsid w:val="007B45F5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26D"/>
    <w:rsid w:val="007B777E"/>
    <w:rsid w:val="007B7BDC"/>
    <w:rsid w:val="007B7ECE"/>
    <w:rsid w:val="007C02A3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908"/>
    <w:rsid w:val="00806EE9"/>
    <w:rsid w:val="008071C1"/>
    <w:rsid w:val="008073CC"/>
    <w:rsid w:val="008073E5"/>
    <w:rsid w:val="00807567"/>
    <w:rsid w:val="0081044E"/>
    <w:rsid w:val="00810517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2AD7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C97"/>
    <w:rsid w:val="00820004"/>
    <w:rsid w:val="00820178"/>
    <w:rsid w:val="008208E3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44E"/>
    <w:rsid w:val="00872702"/>
    <w:rsid w:val="00873C57"/>
    <w:rsid w:val="008743DF"/>
    <w:rsid w:val="008746CA"/>
    <w:rsid w:val="008747DB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731"/>
    <w:rsid w:val="0089549B"/>
    <w:rsid w:val="00895570"/>
    <w:rsid w:val="00895673"/>
    <w:rsid w:val="00895DBA"/>
    <w:rsid w:val="00895F72"/>
    <w:rsid w:val="008961EA"/>
    <w:rsid w:val="008962AC"/>
    <w:rsid w:val="00896379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6D5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C8D"/>
    <w:rsid w:val="008D7B40"/>
    <w:rsid w:val="008D7E68"/>
    <w:rsid w:val="008E0671"/>
    <w:rsid w:val="008E06FA"/>
    <w:rsid w:val="008E0ED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D10"/>
    <w:rsid w:val="008E5F42"/>
    <w:rsid w:val="008E7120"/>
    <w:rsid w:val="008E7164"/>
    <w:rsid w:val="008E75D7"/>
    <w:rsid w:val="008E7659"/>
    <w:rsid w:val="008E7666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1950"/>
    <w:rsid w:val="00911CBA"/>
    <w:rsid w:val="00912C9C"/>
    <w:rsid w:val="009138BE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4D33"/>
    <w:rsid w:val="0092546F"/>
    <w:rsid w:val="00925707"/>
    <w:rsid w:val="00925E9A"/>
    <w:rsid w:val="00926980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1DD9"/>
    <w:rsid w:val="00982193"/>
    <w:rsid w:val="0098260C"/>
    <w:rsid w:val="009827E5"/>
    <w:rsid w:val="009838C7"/>
    <w:rsid w:val="009839E6"/>
    <w:rsid w:val="00983F16"/>
    <w:rsid w:val="0098419E"/>
    <w:rsid w:val="0098566D"/>
    <w:rsid w:val="00985B11"/>
    <w:rsid w:val="00985E7A"/>
    <w:rsid w:val="00986667"/>
    <w:rsid w:val="009868FF"/>
    <w:rsid w:val="00987545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C86"/>
    <w:rsid w:val="009E12DA"/>
    <w:rsid w:val="009E1374"/>
    <w:rsid w:val="009E15DC"/>
    <w:rsid w:val="009E187E"/>
    <w:rsid w:val="009E208A"/>
    <w:rsid w:val="009E232C"/>
    <w:rsid w:val="009E29CD"/>
    <w:rsid w:val="009E4919"/>
    <w:rsid w:val="009E4C26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30CFB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CE"/>
    <w:rsid w:val="00A362DA"/>
    <w:rsid w:val="00A36636"/>
    <w:rsid w:val="00A36E31"/>
    <w:rsid w:val="00A36FC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17C"/>
    <w:rsid w:val="00A71302"/>
    <w:rsid w:val="00A71428"/>
    <w:rsid w:val="00A715C0"/>
    <w:rsid w:val="00A71783"/>
    <w:rsid w:val="00A717E6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201F"/>
    <w:rsid w:val="00A92B4D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60FD"/>
    <w:rsid w:val="00AE6707"/>
    <w:rsid w:val="00AE70CD"/>
    <w:rsid w:val="00AE77D8"/>
    <w:rsid w:val="00AE7E1C"/>
    <w:rsid w:val="00AE7F54"/>
    <w:rsid w:val="00AE7F65"/>
    <w:rsid w:val="00AF022B"/>
    <w:rsid w:val="00AF075E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30B92"/>
    <w:rsid w:val="00B3158B"/>
    <w:rsid w:val="00B31F50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72B"/>
    <w:rsid w:val="00B4795F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397"/>
    <w:rsid w:val="00B559DD"/>
    <w:rsid w:val="00B55D33"/>
    <w:rsid w:val="00B56299"/>
    <w:rsid w:val="00B56AC5"/>
    <w:rsid w:val="00B577E9"/>
    <w:rsid w:val="00B57F45"/>
    <w:rsid w:val="00B57FA6"/>
    <w:rsid w:val="00B605C7"/>
    <w:rsid w:val="00B60715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842"/>
    <w:rsid w:val="00B8410B"/>
    <w:rsid w:val="00B84390"/>
    <w:rsid w:val="00B84569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7B"/>
    <w:rsid w:val="00BB07C3"/>
    <w:rsid w:val="00BB0941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32FA"/>
    <w:rsid w:val="00BD3815"/>
    <w:rsid w:val="00BD4A05"/>
    <w:rsid w:val="00BD4D54"/>
    <w:rsid w:val="00BD503E"/>
    <w:rsid w:val="00BD5224"/>
    <w:rsid w:val="00BD546D"/>
    <w:rsid w:val="00BD5985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488"/>
    <w:rsid w:val="00C1380F"/>
    <w:rsid w:val="00C13D7B"/>
    <w:rsid w:val="00C13F3E"/>
    <w:rsid w:val="00C14140"/>
    <w:rsid w:val="00C14B62"/>
    <w:rsid w:val="00C14B86"/>
    <w:rsid w:val="00C14D41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30A1E"/>
    <w:rsid w:val="00C30C59"/>
    <w:rsid w:val="00C30CF6"/>
    <w:rsid w:val="00C3185C"/>
    <w:rsid w:val="00C320C1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419C"/>
    <w:rsid w:val="00C5435D"/>
    <w:rsid w:val="00C55716"/>
    <w:rsid w:val="00C55863"/>
    <w:rsid w:val="00C55D51"/>
    <w:rsid w:val="00C57366"/>
    <w:rsid w:val="00C57AE7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61BE"/>
    <w:rsid w:val="00C7642F"/>
    <w:rsid w:val="00C76C8D"/>
    <w:rsid w:val="00C76CE2"/>
    <w:rsid w:val="00C76CEF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899"/>
    <w:rsid w:val="00C86B89"/>
    <w:rsid w:val="00C87447"/>
    <w:rsid w:val="00C9027C"/>
    <w:rsid w:val="00C90A05"/>
    <w:rsid w:val="00C9140A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6338"/>
    <w:rsid w:val="00CA6BF5"/>
    <w:rsid w:val="00CA6C1E"/>
    <w:rsid w:val="00CA6F3B"/>
    <w:rsid w:val="00CA719C"/>
    <w:rsid w:val="00CA7550"/>
    <w:rsid w:val="00CA766A"/>
    <w:rsid w:val="00CA7F5B"/>
    <w:rsid w:val="00CB0B4C"/>
    <w:rsid w:val="00CB1283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811"/>
    <w:rsid w:val="00CB6072"/>
    <w:rsid w:val="00CB6BA5"/>
    <w:rsid w:val="00CB7534"/>
    <w:rsid w:val="00CB7692"/>
    <w:rsid w:val="00CB77F3"/>
    <w:rsid w:val="00CC03E6"/>
    <w:rsid w:val="00CC0431"/>
    <w:rsid w:val="00CC11AE"/>
    <w:rsid w:val="00CC1F9C"/>
    <w:rsid w:val="00CC2710"/>
    <w:rsid w:val="00CC28EF"/>
    <w:rsid w:val="00CC29F3"/>
    <w:rsid w:val="00CC2D37"/>
    <w:rsid w:val="00CC30FD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6065"/>
    <w:rsid w:val="00CC60EA"/>
    <w:rsid w:val="00CC62C8"/>
    <w:rsid w:val="00CC64B1"/>
    <w:rsid w:val="00CC6F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15"/>
    <w:rsid w:val="00CD3EAA"/>
    <w:rsid w:val="00CD3F4E"/>
    <w:rsid w:val="00CD4587"/>
    <w:rsid w:val="00CD4902"/>
    <w:rsid w:val="00CD49DB"/>
    <w:rsid w:val="00CD5340"/>
    <w:rsid w:val="00CD5690"/>
    <w:rsid w:val="00CD5DDD"/>
    <w:rsid w:val="00CD6476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CF76FC"/>
    <w:rsid w:val="00CF7EA4"/>
    <w:rsid w:val="00D00292"/>
    <w:rsid w:val="00D00398"/>
    <w:rsid w:val="00D00B76"/>
    <w:rsid w:val="00D012A7"/>
    <w:rsid w:val="00D01442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1482"/>
    <w:rsid w:val="00D114F0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86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4"/>
    <w:rsid w:val="00D4543B"/>
    <w:rsid w:val="00D46722"/>
    <w:rsid w:val="00D46735"/>
    <w:rsid w:val="00D4674A"/>
    <w:rsid w:val="00D4680B"/>
    <w:rsid w:val="00D4768D"/>
    <w:rsid w:val="00D50026"/>
    <w:rsid w:val="00D5003D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28D"/>
    <w:rsid w:val="00D755DC"/>
    <w:rsid w:val="00D75CE5"/>
    <w:rsid w:val="00D7609F"/>
    <w:rsid w:val="00D76567"/>
    <w:rsid w:val="00D7674A"/>
    <w:rsid w:val="00D76906"/>
    <w:rsid w:val="00D76EC2"/>
    <w:rsid w:val="00D773EA"/>
    <w:rsid w:val="00D77C35"/>
    <w:rsid w:val="00D77D0C"/>
    <w:rsid w:val="00D80281"/>
    <w:rsid w:val="00D80BED"/>
    <w:rsid w:val="00D80DB3"/>
    <w:rsid w:val="00D813EC"/>
    <w:rsid w:val="00D81AB5"/>
    <w:rsid w:val="00D81E23"/>
    <w:rsid w:val="00D82071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639"/>
    <w:rsid w:val="00D86711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7069"/>
    <w:rsid w:val="00DF712F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337A"/>
    <w:rsid w:val="00E233A7"/>
    <w:rsid w:val="00E24285"/>
    <w:rsid w:val="00E243FA"/>
    <w:rsid w:val="00E24931"/>
    <w:rsid w:val="00E24BED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ED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1159"/>
    <w:rsid w:val="00E92007"/>
    <w:rsid w:val="00E92552"/>
    <w:rsid w:val="00E926AA"/>
    <w:rsid w:val="00E92807"/>
    <w:rsid w:val="00E9296D"/>
    <w:rsid w:val="00E92B1E"/>
    <w:rsid w:val="00E92E10"/>
    <w:rsid w:val="00E93795"/>
    <w:rsid w:val="00E93A8A"/>
    <w:rsid w:val="00E93ADC"/>
    <w:rsid w:val="00E93FD8"/>
    <w:rsid w:val="00E9413A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0B9"/>
    <w:rsid w:val="00EB2138"/>
    <w:rsid w:val="00EB2212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BAD"/>
    <w:rsid w:val="00F35242"/>
    <w:rsid w:val="00F363FA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31A5"/>
    <w:rsid w:val="00F431B3"/>
    <w:rsid w:val="00F43242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983"/>
    <w:rsid w:val="00F61CDC"/>
    <w:rsid w:val="00F61D9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3E7"/>
    <w:rsid w:val="00F66CB2"/>
    <w:rsid w:val="00F672F7"/>
    <w:rsid w:val="00F67376"/>
    <w:rsid w:val="00F67540"/>
    <w:rsid w:val="00F700B4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70D4"/>
    <w:rsid w:val="00FC7640"/>
    <w:rsid w:val="00FC7831"/>
    <w:rsid w:val="00FC78C0"/>
    <w:rsid w:val="00FC78CF"/>
    <w:rsid w:val="00FC7A47"/>
    <w:rsid w:val="00FD0226"/>
    <w:rsid w:val="00FD02E0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83"/>
    <w:rsid w:val="00FF1EA9"/>
    <w:rsid w:val="00FF249B"/>
    <w:rsid w:val="00FF28A2"/>
    <w:rsid w:val="00FF28BF"/>
    <w:rsid w:val="00FF2D8D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9327C-C647-47E1-B8DD-FC4164B3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5855</TotalTime>
  <Pages>16</Pages>
  <Words>3609</Words>
  <Characters>16191</Characters>
  <Application>Microsoft Office Word</Application>
  <DocSecurity>0</DocSecurity>
  <Lines>134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cp:lastModifiedBy>Orathai, Nuchprasert</cp:lastModifiedBy>
  <cp:revision>1308</cp:revision>
  <cp:lastPrinted>2020-05-11T03:37:00Z</cp:lastPrinted>
  <dcterms:created xsi:type="dcterms:W3CDTF">2018-04-27T15:58:00Z</dcterms:created>
  <dcterms:modified xsi:type="dcterms:W3CDTF">2021-05-10T09:31:00Z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