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77777777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period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41A5D712" w:rsidR="00E227FA" w:rsidRPr="0011074A" w:rsidRDefault="00E227FA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11074A">
        <w:rPr>
          <w:rFonts w:ascii="Times New Roman" w:hAnsi="Times New Roman"/>
          <w:sz w:val="36"/>
          <w:szCs w:val="36"/>
        </w:rPr>
        <w:t>31 March 20</w:t>
      </w:r>
      <w:r w:rsidR="00D850EF">
        <w:rPr>
          <w:rFonts w:ascii="Times New Roman" w:hAnsi="Times New Roman"/>
          <w:sz w:val="36"/>
          <w:szCs w:val="36"/>
        </w:rPr>
        <w:t>2</w:t>
      </w:r>
      <w:r w:rsidR="00103728">
        <w:rPr>
          <w:rFonts w:ascii="Times New Roman" w:hAnsi="Times New Roman"/>
          <w:sz w:val="36"/>
          <w:szCs w:val="36"/>
        </w:rPr>
        <w:t>1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F58C33D" w14:textId="3E802B4A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31 March 20</w:t>
      </w:r>
      <w:r w:rsidR="00D850EF">
        <w:t>2</w:t>
      </w:r>
      <w:r w:rsidR="00103728">
        <w:t>1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income, changes in equity and cash flows for the three-month period ended 31 March 20</w:t>
      </w:r>
      <w:r w:rsidR="00D850EF">
        <w:t>2</w:t>
      </w:r>
      <w:r w:rsidR="00103728">
        <w:t>1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B46E483" w14:textId="77777777"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4261BB08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F8BE36C" w14:textId="77777777" w:rsidR="00D10BB8" w:rsidRPr="001E712E" w:rsidRDefault="00D10BB8" w:rsidP="00D10BB8">
      <w:pPr>
        <w:jc w:val="both"/>
        <w:rPr>
          <w:rFonts w:ascii="Times New Roman" w:hAnsi="Times New Roman"/>
          <w:sz w:val="22"/>
          <w:szCs w:val="22"/>
        </w:rPr>
      </w:pPr>
    </w:p>
    <w:p w14:paraId="44A077AE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5B1C390F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13A47D44" w14:textId="77777777" w:rsidR="00481042" w:rsidRPr="00D41BAA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2A2D43C8" w:rsidR="004216B2" w:rsidRPr="009D5EFB" w:rsidRDefault="00103728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Krittika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Kongkerd</w:t>
      </w:r>
      <w:proofErr w:type="spellEnd"/>
      <w:r w:rsidR="004216B2"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02425F7F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103728">
        <w:rPr>
          <w:rFonts w:ascii="Times New Roman" w:hAnsi="Times New Roman"/>
          <w:sz w:val="22"/>
          <w:szCs w:val="22"/>
        </w:rPr>
        <w:t>10634</w:t>
      </w:r>
    </w:p>
    <w:p w14:paraId="4044E4A7" w14:textId="77777777"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53F5FFE7" w:rsidR="007443AD" w:rsidRPr="007443AD" w:rsidRDefault="00C00687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13 </w:t>
      </w:r>
      <w:r w:rsidR="007443AD">
        <w:rPr>
          <w:rFonts w:ascii="Times New Roman" w:hAnsi="Times New Roman" w:cstheme="minorBidi"/>
          <w:sz w:val="22"/>
          <w:szCs w:val="22"/>
        </w:rPr>
        <w:t>May 20</w:t>
      </w:r>
      <w:r w:rsidR="00D850EF">
        <w:rPr>
          <w:rFonts w:ascii="Times New Roman" w:hAnsi="Times New Roman" w:cstheme="minorBidi"/>
          <w:sz w:val="22"/>
          <w:szCs w:val="22"/>
        </w:rPr>
        <w:t>2</w:t>
      </w:r>
      <w:r w:rsidR="00103728">
        <w:rPr>
          <w:rFonts w:ascii="Times New Roman" w:hAnsi="Times New Roman" w:cstheme="minorBidi"/>
          <w:sz w:val="22"/>
          <w:szCs w:val="22"/>
        </w:rPr>
        <w:t>1</w:t>
      </w:r>
    </w:p>
    <w:p w14:paraId="1C221D24" w14:textId="77777777" w:rsidR="007443AD" w:rsidRDefault="007443AD" w:rsidP="007443AD">
      <w:pPr>
        <w:rPr>
          <w:rFonts w:ascii="Times New Roman" w:hAnsi="Times New Roman"/>
          <w:sz w:val="22"/>
          <w:szCs w:val="22"/>
        </w:rPr>
      </w:pPr>
    </w:p>
    <w:sectPr w:rsidR="007443AD" w:rsidSect="003C3DAC">
      <w:headerReference w:type="default" r:id="rId13"/>
      <w:pgSz w:w="11907" w:h="16840" w:code="9"/>
      <w:pgMar w:top="1440" w:right="1440" w:bottom="1440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C4945" w14:textId="77777777" w:rsidR="00C50402" w:rsidRDefault="00C50402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083FF57A" w14:textId="77777777" w:rsidR="00C50402" w:rsidRDefault="00C50402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852C6" w14:textId="77777777" w:rsidR="003D68B6" w:rsidRDefault="003D68B6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767C291A" w14:textId="77777777" w:rsidR="003D68B6" w:rsidRDefault="003D68B6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1301E" w14:textId="77777777" w:rsidR="003D68B6" w:rsidRDefault="003D68B6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1A7FC990" w14:textId="723264B0" w:rsidR="003D68B6" w:rsidRDefault="003D68B6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sur091a211b-03e-1 Rev 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AE563" w14:textId="77777777" w:rsidR="003D68B6" w:rsidRPr="00287851" w:rsidRDefault="003D68B6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DD4F5" w14:textId="77777777" w:rsidR="00C50402" w:rsidRDefault="00C50402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56676553" w14:textId="77777777" w:rsidR="00C50402" w:rsidRDefault="00C50402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DDFCD" w14:textId="77777777" w:rsidR="003D68B6" w:rsidRPr="005030DE" w:rsidRDefault="003D68B6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3D68B6" w:rsidRPr="005030DE" w:rsidRDefault="003D68B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3D68B6" w:rsidRPr="005030DE" w:rsidRDefault="003D68B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3D68B6" w:rsidRDefault="003D68B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3D68B6" w:rsidRDefault="003D68B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63F11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3D68B6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3D68B6" w:rsidRPr="00287851" w:rsidRDefault="003D68B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E8AAE" w14:textId="77777777" w:rsidR="003D68B6" w:rsidRDefault="003D68B6" w:rsidP="00AB2A60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297B0277" w14:textId="222429E9" w:rsidR="003D68B6" w:rsidRPr="0093722D" w:rsidRDefault="003D68B6" w:rsidP="00AB2A60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 xml:space="preserve">condensed interim </w:t>
    </w:r>
    <w:r w:rsidRPr="0093722D">
      <w:rPr>
        <w:sz w:val="24"/>
        <w:szCs w:val="24"/>
      </w:rPr>
      <w:t>financial statements</w:t>
    </w:r>
  </w:p>
  <w:p w14:paraId="6F1A4D1E" w14:textId="44B3A9BF" w:rsidR="003D68B6" w:rsidRDefault="003D68B6" w:rsidP="00304282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31 March 20</w:t>
    </w:r>
    <w:r>
      <w:rPr>
        <w:sz w:val="24"/>
        <w:szCs w:val="24"/>
      </w:rPr>
      <w:t>21 (Unaudited)</w:t>
    </w:r>
  </w:p>
  <w:p w14:paraId="5F0D7973" w14:textId="77777777" w:rsidR="003D68B6" w:rsidRDefault="003D68B6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3D68B6" w:rsidRDefault="003D68B6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8"/>
  </w:num>
  <w:num w:numId="14">
    <w:abstractNumId w:val="18"/>
  </w:num>
  <w:num w:numId="15">
    <w:abstractNumId w:val="23"/>
  </w:num>
  <w:num w:numId="16">
    <w:abstractNumId w:val="10"/>
  </w:num>
  <w:num w:numId="17">
    <w:abstractNumId w:val="31"/>
  </w:num>
  <w:num w:numId="18">
    <w:abstractNumId w:val="32"/>
  </w:num>
  <w:num w:numId="19">
    <w:abstractNumId w:val="27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18"/>
  </w:num>
  <w:num w:numId="25">
    <w:abstractNumId w:val="21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30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3"/>
  </w:num>
  <w:num w:numId="38">
    <w:abstractNumId w:val="26"/>
  </w:num>
  <w:num w:numId="39">
    <w:abstractNumId w:val="14"/>
  </w:num>
  <w:num w:numId="40">
    <w:abstractNumId w:val="29"/>
  </w:num>
  <w:num w:numId="41">
    <w:abstractNumId w:val="25"/>
  </w:num>
  <w:num w:numId="42">
    <w:abstractNumId w:val="19"/>
  </w:num>
  <w:num w:numId="43">
    <w:abstractNumId w:val="18"/>
  </w:num>
  <w:num w:numId="4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F60"/>
    <w:rsid w:val="00087246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5394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768"/>
    <w:rsid w:val="000F6812"/>
    <w:rsid w:val="000F6D51"/>
    <w:rsid w:val="000F728E"/>
    <w:rsid w:val="001003E4"/>
    <w:rsid w:val="0010095F"/>
    <w:rsid w:val="00101016"/>
    <w:rsid w:val="0010108D"/>
    <w:rsid w:val="00101D13"/>
    <w:rsid w:val="00101FF0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0760"/>
    <w:rsid w:val="001319A9"/>
    <w:rsid w:val="0013276C"/>
    <w:rsid w:val="00132FC1"/>
    <w:rsid w:val="001339EA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246"/>
    <w:rsid w:val="001A743D"/>
    <w:rsid w:val="001A7663"/>
    <w:rsid w:val="001A7C2F"/>
    <w:rsid w:val="001A7DD0"/>
    <w:rsid w:val="001B044B"/>
    <w:rsid w:val="001B15F0"/>
    <w:rsid w:val="001B27AD"/>
    <w:rsid w:val="001B2A72"/>
    <w:rsid w:val="001B2FDB"/>
    <w:rsid w:val="001B30BC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884"/>
    <w:rsid w:val="00282C4C"/>
    <w:rsid w:val="00282C82"/>
    <w:rsid w:val="00282D3A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2CA"/>
    <w:rsid w:val="002B35B2"/>
    <w:rsid w:val="002B4238"/>
    <w:rsid w:val="002B5997"/>
    <w:rsid w:val="002B5ABE"/>
    <w:rsid w:val="002B6179"/>
    <w:rsid w:val="002B62F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60D0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704"/>
    <w:rsid w:val="003A19C5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DAC"/>
    <w:rsid w:val="003C3E03"/>
    <w:rsid w:val="003C4462"/>
    <w:rsid w:val="003C4984"/>
    <w:rsid w:val="003C56FD"/>
    <w:rsid w:val="003C5D24"/>
    <w:rsid w:val="003C60EF"/>
    <w:rsid w:val="003C66EC"/>
    <w:rsid w:val="003C6A3B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AB3"/>
    <w:rsid w:val="004148FC"/>
    <w:rsid w:val="004149E7"/>
    <w:rsid w:val="00414BC7"/>
    <w:rsid w:val="00414E2C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723"/>
    <w:rsid w:val="004239EA"/>
    <w:rsid w:val="00423A5C"/>
    <w:rsid w:val="00424246"/>
    <w:rsid w:val="00424398"/>
    <w:rsid w:val="004246B1"/>
    <w:rsid w:val="00424739"/>
    <w:rsid w:val="0042588D"/>
    <w:rsid w:val="00426445"/>
    <w:rsid w:val="00426AA4"/>
    <w:rsid w:val="00426FCD"/>
    <w:rsid w:val="004271E4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C49"/>
    <w:rsid w:val="00440B74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C73"/>
    <w:rsid w:val="004604DB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AD"/>
    <w:rsid w:val="00473CBD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07FB"/>
    <w:rsid w:val="0056153D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35F7"/>
    <w:rsid w:val="006337BC"/>
    <w:rsid w:val="006352A8"/>
    <w:rsid w:val="0063573B"/>
    <w:rsid w:val="00635DF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CC6"/>
    <w:rsid w:val="00650FB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70C0"/>
    <w:rsid w:val="00657A09"/>
    <w:rsid w:val="00657C2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A53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5BA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E1A"/>
    <w:rsid w:val="00740928"/>
    <w:rsid w:val="00740EB7"/>
    <w:rsid w:val="007410EB"/>
    <w:rsid w:val="007413FE"/>
    <w:rsid w:val="00741F40"/>
    <w:rsid w:val="007421F5"/>
    <w:rsid w:val="007432F4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1325"/>
    <w:rsid w:val="00811A52"/>
    <w:rsid w:val="008123C7"/>
    <w:rsid w:val="008125D6"/>
    <w:rsid w:val="00812BE2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11F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B047D"/>
    <w:rsid w:val="008B04C1"/>
    <w:rsid w:val="008B08EF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36E0"/>
    <w:rsid w:val="00903963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33D4"/>
    <w:rsid w:val="009240FB"/>
    <w:rsid w:val="00924345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423"/>
    <w:rsid w:val="009304A0"/>
    <w:rsid w:val="00930827"/>
    <w:rsid w:val="00930BF5"/>
    <w:rsid w:val="00930C55"/>
    <w:rsid w:val="0093190A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205E"/>
    <w:rsid w:val="0095323C"/>
    <w:rsid w:val="0095349D"/>
    <w:rsid w:val="00954230"/>
    <w:rsid w:val="009545D7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38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90D"/>
    <w:rsid w:val="00AE32FC"/>
    <w:rsid w:val="00AE36FC"/>
    <w:rsid w:val="00AE3841"/>
    <w:rsid w:val="00AE3FE4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5B66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31DF"/>
    <w:rsid w:val="00B83C49"/>
    <w:rsid w:val="00B83F68"/>
    <w:rsid w:val="00B8410B"/>
    <w:rsid w:val="00B841DD"/>
    <w:rsid w:val="00B84578"/>
    <w:rsid w:val="00B84800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1D4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30A"/>
    <w:rsid w:val="00C034AA"/>
    <w:rsid w:val="00C03542"/>
    <w:rsid w:val="00C03992"/>
    <w:rsid w:val="00C04854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675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82B"/>
    <w:rsid w:val="00D34871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C1E"/>
    <w:rsid w:val="00D5782A"/>
    <w:rsid w:val="00D57946"/>
    <w:rsid w:val="00D57AFD"/>
    <w:rsid w:val="00D60765"/>
    <w:rsid w:val="00D60D88"/>
    <w:rsid w:val="00D613FB"/>
    <w:rsid w:val="00D6168F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6C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F63"/>
    <w:rsid w:val="00DA498F"/>
    <w:rsid w:val="00DA5556"/>
    <w:rsid w:val="00DA6220"/>
    <w:rsid w:val="00DA7214"/>
    <w:rsid w:val="00DA72B1"/>
    <w:rsid w:val="00DA72F0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0CA"/>
    <w:rsid w:val="00DE3341"/>
    <w:rsid w:val="00DE3F62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F04"/>
    <w:rsid w:val="00E1049B"/>
    <w:rsid w:val="00E108FE"/>
    <w:rsid w:val="00E10AFB"/>
    <w:rsid w:val="00E10ECE"/>
    <w:rsid w:val="00E12109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AC0"/>
    <w:rsid w:val="00E35E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130"/>
    <w:rsid w:val="00FC19FA"/>
    <w:rsid w:val="00FC1E48"/>
    <w:rsid w:val="00FC24D1"/>
    <w:rsid w:val="00FC2948"/>
    <w:rsid w:val="00FC2AC3"/>
    <w:rsid w:val="00FC2EBA"/>
    <w:rsid w:val="00FC34A5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9830B-00B6-4F4C-BA73-437A3546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3753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cp:lastModifiedBy>Orathai, Nuchprasert</cp:lastModifiedBy>
  <cp:revision>1326</cp:revision>
  <cp:lastPrinted>2020-05-11T03:54:00Z</cp:lastPrinted>
  <dcterms:created xsi:type="dcterms:W3CDTF">2017-04-17T02:32:00Z</dcterms:created>
  <dcterms:modified xsi:type="dcterms:W3CDTF">2021-05-10T09:16:00Z</dcterms:modified>
</cp:coreProperties>
</file>