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23877" w14:textId="77777777"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2D1FCB" w14:textId="77777777"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1929A489" w14:textId="77777777"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D99E3EC" w14:textId="77777777"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43C9D1DD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14:paraId="3084F250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50B788" w14:textId="77777777"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E9DDFC1" w14:textId="77777777" w:rsidR="005F5E41" w:rsidRPr="00B67E8F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B67E8F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B67E8F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B67E8F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B67E8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399DD8FD" w14:textId="77777777" w:rsidR="00871586" w:rsidRPr="00B67E8F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79A2EB5" w14:textId="77777777" w:rsidR="00871586" w:rsidRPr="00B67E8F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B67E8F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B67E8F">
        <w:rPr>
          <w:rFonts w:ascii="Angsana New" w:hAnsi="Angsana New" w:hint="cs"/>
          <w:sz w:val="32"/>
          <w:szCs w:val="32"/>
          <w:cs/>
        </w:rPr>
        <w:t>กาล</w:t>
      </w:r>
      <w:r w:rsidR="002C3B40" w:rsidRPr="00B67E8F">
        <w:rPr>
          <w:rFonts w:ascii="Angsana New" w:hAnsi="Angsana New" w:hint="cs"/>
          <w:sz w:val="32"/>
          <w:szCs w:val="32"/>
          <w:cs/>
        </w:rPr>
        <w:t>แบบย่อ</w:t>
      </w:r>
    </w:p>
    <w:p w14:paraId="70FEDCEC" w14:textId="6888DEDE" w:rsidR="00777C2E" w:rsidRPr="00B67E8F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B67E8F">
        <w:rPr>
          <w:rFonts w:ascii="Angsana New" w:hAnsi="Angsana New"/>
          <w:sz w:val="32"/>
          <w:szCs w:val="32"/>
          <w:cs/>
        </w:rPr>
        <w:t>สำหรับงวด</w:t>
      </w:r>
      <w:r w:rsidRPr="00B67E8F">
        <w:rPr>
          <w:rFonts w:ascii="Angsana New" w:hAnsi="Angsana New" w:hint="cs"/>
          <w:sz w:val="32"/>
          <w:szCs w:val="32"/>
          <w:cs/>
        </w:rPr>
        <w:t>สามเดือน</w:t>
      </w:r>
      <w:r w:rsidR="00E86DD1" w:rsidRPr="00B67E8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67E8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41BA" w:rsidRPr="00B67E8F">
        <w:rPr>
          <w:rFonts w:ascii="Angsana New" w:hAnsi="Angsana New"/>
          <w:sz w:val="32"/>
          <w:szCs w:val="32"/>
        </w:rPr>
        <w:t xml:space="preserve">31 </w:t>
      </w:r>
      <w:r w:rsidR="00E86DD1" w:rsidRPr="00B67E8F">
        <w:rPr>
          <w:rFonts w:ascii="Angsana New" w:hAnsi="Angsana New" w:hint="cs"/>
          <w:sz w:val="32"/>
          <w:szCs w:val="32"/>
          <w:cs/>
        </w:rPr>
        <w:t>มีน</w:t>
      </w:r>
      <w:r w:rsidR="007D41BA" w:rsidRPr="00B67E8F">
        <w:rPr>
          <w:rFonts w:ascii="Angsana New" w:hAnsi="Angsana New"/>
          <w:sz w:val="32"/>
          <w:szCs w:val="32"/>
          <w:cs/>
        </w:rPr>
        <w:t xml:space="preserve">าคม </w:t>
      </w:r>
      <w:r w:rsidR="007D41BA" w:rsidRPr="00B67E8F">
        <w:rPr>
          <w:rFonts w:ascii="Angsana New" w:hAnsi="Angsana New"/>
          <w:sz w:val="32"/>
          <w:szCs w:val="32"/>
        </w:rPr>
        <w:t>256</w:t>
      </w:r>
      <w:r w:rsidR="001D4CC1" w:rsidRPr="00B67E8F">
        <w:rPr>
          <w:rFonts w:ascii="Angsana New" w:hAnsi="Angsana New"/>
          <w:sz w:val="32"/>
          <w:szCs w:val="32"/>
        </w:rPr>
        <w:t>4</w:t>
      </w:r>
    </w:p>
    <w:p w14:paraId="7C6E3DA5" w14:textId="77777777" w:rsidR="00871586" w:rsidRPr="00B67E8F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B67E8F">
        <w:rPr>
          <w:rFonts w:ascii="Angsana New" w:hAnsi="Angsana New" w:hint="cs"/>
          <w:sz w:val="32"/>
          <w:szCs w:val="32"/>
          <w:cs/>
        </w:rPr>
        <w:t>และ</w:t>
      </w:r>
    </w:p>
    <w:p w14:paraId="2C3FE325" w14:textId="77777777" w:rsidR="00871586" w:rsidRPr="00B67E8F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B67E8F">
        <w:rPr>
          <w:rFonts w:ascii="Angsana New" w:hAnsi="Angsana New"/>
          <w:sz w:val="32"/>
          <w:szCs w:val="32"/>
          <w:cs/>
        </w:rPr>
        <w:t>รายงานการสอบท</w:t>
      </w:r>
      <w:r w:rsidRPr="00B67E8F">
        <w:rPr>
          <w:rFonts w:ascii="Angsana New" w:hAnsi="Angsana New" w:hint="cs"/>
          <w:sz w:val="32"/>
          <w:szCs w:val="32"/>
          <w:cs/>
        </w:rPr>
        <w:t>าน</w:t>
      </w:r>
      <w:r w:rsidR="002C3B40" w:rsidRPr="00B67E8F">
        <w:rPr>
          <w:rFonts w:ascii="Angsana New" w:hAnsi="Angsana New" w:hint="cs"/>
          <w:sz w:val="32"/>
          <w:szCs w:val="32"/>
          <w:cs/>
        </w:rPr>
        <w:t>ของ</w:t>
      </w:r>
      <w:r w:rsidRPr="00B67E8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9F9D431" w14:textId="77777777" w:rsidR="00871586" w:rsidRPr="00B67E8F" w:rsidRDefault="00871586" w:rsidP="00871586">
      <w:pPr>
        <w:rPr>
          <w:rFonts w:ascii="Angsana New" w:hAnsi="Angsana New"/>
          <w:sz w:val="30"/>
          <w:szCs w:val="30"/>
        </w:rPr>
      </w:pPr>
    </w:p>
    <w:p w14:paraId="704E15CB" w14:textId="77777777" w:rsidR="00F74520" w:rsidRPr="00B67E8F" w:rsidRDefault="00F74520" w:rsidP="00F40E29">
      <w:pPr>
        <w:rPr>
          <w:rFonts w:ascii="Angsana New" w:hAnsi="Angsana New"/>
          <w:sz w:val="30"/>
          <w:szCs w:val="30"/>
        </w:rPr>
      </w:pPr>
    </w:p>
    <w:p w14:paraId="7EA6FD36" w14:textId="77777777" w:rsidR="00971985" w:rsidRPr="00B67E8F" w:rsidRDefault="004F106B" w:rsidP="00B37671">
      <w:pPr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</w:rPr>
        <w:t xml:space="preserve"> </w:t>
      </w:r>
    </w:p>
    <w:p w14:paraId="674CF32E" w14:textId="77777777" w:rsidR="00971985" w:rsidRPr="00B67E8F" w:rsidRDefault="00971985" w:rsidP="00B37671">
      <w:pPr>
        <w:rPr>
          <w:rFonts w:ascii="Angsana New" w:hAnsi="Angsana New"/>
          <w:sz w:val="30"/>
          <w:szCs w:val="30"/>
        </w:rPr>
      </w:pPr>
    </w:p>
    <w:p w14:paraId="0E1A2194" w14:textId="77777777" w:rsidR="00971985" w:rsidRPr="00B67E8F" w:rsidRDefault="00971985" w:rsidP="00B37671">
      <w:pPr>
        <w:rPr>
          <w:rFonts w:ascii="Angsana New" w:hAnsi="Angsana New"/>
          <w:sz w:val="30"/>
          <w:szCs w:val="30"/>
        </w:rPr>
      </w:pPr>
    </w:p>
    <w:p w14:paraId="1B86D387" w14:textId="77777777" w:rsidR="00AE6CEB" w:rsidRPr="00B67E8F" w:rsidRDefault="00AE6CEB" w:rsidP="00B37671">
      <w:pPr>
        <w:rPr>
          <w:rFonts w:ascii="Angsana New" w:hAnsi="Angsana New"/>
          <w:sz w:val="30"/>
          <w:szCs w:val="30"/>
        </w:rPr>
      </w:pPr>
    </w:p>
    <w:p w14:paraId="1E6DB4B1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71B9AB30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7AE935D0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5FC2639F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F74BCBA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7C790FF9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4B66AC95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CF7A3F9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035A6B1E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ECC0157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35C3D39" w14:textId="77777777" w:rsidR="00971985" w:rsidRPr="00B67E8F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B67E8F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67E8F">
        <w:rPr>
          <w:rFonts w:ascii="Angsana New" w:hAnsi="Angsana New"/>
          <w:sz w:val="30"/>
          <w:szCs w:val="30"/>
        </w:rPr>
        <w:tab/>
      </w:r>
      <w:r w:rsidRPr="00B67E8F">
        <w:rPr>
          <w:rFonts w:ascii="Angsana New" w:hAnsi="Angsana New"/>
          <w:sz w:val="30"/>
          <w:szCs w:val="30"/>
        </w:rPr>
        <w:tab/>
      </w:r>
    </w:p>
    <w:p w14:paraId="74A58CA5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E118716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1781542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6D45CA5" w14:textId="77777777" w:rsidR="00751113" w:rsidRPr="00B67E8F" w:rsidRDefault="00751113" w:rsidP="00751113"/>
    <w:p w14:paraId="1BF2ED5A" w14:textId="77777777" w:rsidR="00751113" w:rsidRPr="00B67E8F" w:rsidRDefault="00751113" w:rsidP="00751113"/>
    <w:p w14:paraId="51884D24" w14:textId="77777777" w:rsidR="00277D8D" w:rsidRPr="00B67E8F" w:rsidRDefault="00277D8D" w:rsidP="00751113"/>
    <w:p w14:paraId="750447CD" w14:textId="77777777" w:rsidR="00CE1DC3" w:rsidRPr="00B67E8F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4368A0" w14:textId="77777777" w:rsidR="00CE1DC3" w:rsidRPr="00B67E8F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511A45A" w14:textId="77777777" w:rsidR="00CE1DC3" w:rsidRPr="00B67E8F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DB15EB" w14:textId="77777777" w:rsidR="00251BC5" w:rsidRPr="00B67E8F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FE4B0B6" w14:textId="77777777" w:rsidR="00251BC5" w:rsidRPr="00B67E8F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35C15DF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67E8F">
        <w:rPr>
          <w:rFonts w:ascii="Angsana New" w:hAnsi="Angsana New" w:cs="Angsana New"/>
          <w:cs/>
        </w:rPr>
        <w:t>รายงานการสอบทาน</w:t>
      </w:r>
      <w:r w:rsidRPr="00B67E8F">
        <w:rPr>
          <w:rFonts w:ascii="Angsana New" w:hAnsi="Angsana New" w:cs="Angsana New" w:hint="cs"/>
          <w:cs/>
        </w:rPr>
        <w:t>ข้อมูลทาง</w:t>
      </w:r>
      <w:r w:rsidRPr="00B67E8F">
        <w:rPr>
          <w:rFonts w:ascii="Angsana New" w:hAnsi="Angsana New" w:cs="Angsana New"/>
          <w:cs/>
        </w:rPr>
        <w:t>การเงิน</w:t>
      </w:r>
      <w:r w:rsidRPr="00B67E8F">
        <w:rPr>
          <w:rFonts w:ascii="Angsana New" w:hAnsi="Angsana New" w:cs="Angsana New" w:hint="cs"/>
          <w:cs/>
        </w:rPr>
        <w:t>ระหว่างกาล</w:t>
      </w:r>
      <w:r w:rsidRPr="00B67E8F">
        <w:rPr>
          <w:rFonts w:ascii="Angsana New" w:hAnsi="Angsana New" w:cs="Angsana New"/>
          <w:cs/>
        </w:rPr>
        <w:t>โดยผู้สอบบัญชีรับอนุญาต</w:t>
      </w:r>
    </w:p>
    <w:p w14:paraId="2EC01176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6AA2AD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2AEF9347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F1C8C2" w14:textId="4E1772C0" w:rsidR="00B42010" w:rsidRPr="00B67E8F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B67E8F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 w:rsidRPr="00B67E8F">
        <w:rPr>
          <w:rFonts w:ascii="Angsana New" w:hAnsi="Angsana New" w:hint="cs"/>
          <w:sz w:val="30"/>
          <w:szCs w:val="30"/>
          <w:cs/>
        </w:rPr>
        <w:t xml:space="preserve"> </w:t>
      </w:r>
      <w:r w:rsidR="007D41BA" w:rsidRPr="00B67E8F">
        <w:rPr>
          <w:rFonts w:ascii="Angsana New" w:hAnsi="Angsana New"/>
          <w:spacing w:val="5"/>
          <w:sz w:val="30"/>
          <w:szCs w:val="30"/>
        </w:rPr>
        <w:t xml:space="preserve">31 </w:t>
      </w:r>
      <w:r w:rsidR="00E86DD1" w:rsidRPr="00B67E8F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="007D41BA" w:rsidRPr="00B67E8F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="007D41BA" w:rsidRPr="00B67E8F">
        <w:rPr>
          <w:rFonts w:ascii="Angsana New" w:hAnsi="Angsana New"/>
          <w:spacing w:val="5"/>
          <w:sz w:val="30"/>
          <w:szCs w:val="30"/>
        </w:rPr>
        <w:t>256</w:t>
      </w:r>
      <w:r w:rsidR="001D4CC1" w:rsidRPr="00B67E8F">
        <w:rPr>
          <w:rFonts w:ascii="Angsana New" w:hAnsi="Angsana New"/>
          <w:spacing w:val="5"/>
          <w:sz w:val="30"/>
          <w:szCs w:val="30"/>
        </w:rPr>
        <w:t>4</w:t>
      </w:r>
      <w:r w:rsidR="007112D5" w:rsidRPr="00B67E8F">
        <w:rPr>
          <w:rFonts w:ascii="Angsana New" w:hAnsi="Angsana New"/>
          <w:spacing w:val="-20"/>
          <w:sz w:val="30"/>
          <w:szCs w:val="30"/>
        </w:rPr>
        <w:br/>
      </w:r>
      <w:r w:rsidRPr="00B67E8F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B67E8F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B67E8F">
        <w:rPr>
          <w:rFonts w:ascii="Angsana New" w:hAnsi="Angsana New" w:hint="cs"/>
          <w:sz w:val="30"/>
          <w:szCs w:val="30"/>
          <w:cs/>
        </w:rPr>
        <w:t>ร</w:t>
      </w:r>
      <w:r w:rsidR="0093533B" w:rsidRPr="00B67E8F">
        <w:rPr>
          <w:rFonts w:ascii="Angsana New" w:hAnsi="Angsana New"/>
          <w:sz w:val="30"/>
          <w:szCs w:val="30"/>
        </w:rPr>
        <w:t xml:space="preserve"> </w:t>
      </w:r>
      <w:r w:rsidR="007F5377" w:rsidRPr="00B67E8F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A00C3" w:rsidRPr="00B67E8F">
        <w:rPr>
          <w:rFonts w:ascii="Angsana New" w:hAnsi="Angsana New"/>
          <w:spacing w:val="-6"/>
          <w:sz w:val="30"/>
          <w:szCs w:val="30"/>
          <w:cs/>
        </w:rPr>
        <w:t>ด</w:t>
      </w:r>
      <w:r w:rsidR="007D41BA" w:rsidRPr="00B67E8F">
        <w:rPr>
          <w:rFonts w:ascii="Angsana New" w:hAnsi="Angsana New"/>
          <w:spacing w:val="-6"/>
          <w:sz w:val="30"/>
          <w:szCs w:val="30"/>
          <w:cs/>
        </w:rPr>
        <w:t>สาม</w:t>
      </w:r>
      <w:r w:rsidR="00241BF1" w:rsidRPr="00B67E8F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E86DD1" w:rsidRPr="00B67E8F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7F5377" w:rsidRPr="00B67E8F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86DD1" w:rsidRPr="00B67E8F">
        <w:rPr>
          <w:rFonts w:ascii="Angsana New" w:hAnsi="Angsana New"/>
          <w:spacing w:val="-6"/>
          <w:sz w:val="30"/>
          <w:szCs w:val="30"/>
          <w:cs/>
        </w:rPr>
        <w:br/>
      </w:r>
      <w:r w:rsidR="007D41BA" w:rsidRPr="00B67E8F">
        <w:rPr>
          <w:rFonts w:ascii="Angsana New" w:hAnsi="Angsana New"/>
          <w:spacing w:val="5"/>
          <w:sz w:val="30"/>
          <w:szCs w:val="30"/>
        </w:rPr>
        <w:t xml:space="preserve">31 </w:t>
      </w:r>
      <w:r w:rsidR="00E86DD1" w:rsidRPr="00B67E8F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="007D41BA" w:rsidRPr="00B67E8F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="007D41BA" w:rsidRPr="00B67E8F">
        <w:rPr>
          <w:rFonts w:ascii="Angsana New" w:hAnsi="Angsana New"/>
          <w:spacing w:val="5"/>
          <w:sz w:val="30"/>
          <w:szCs w:val="30"/>
        </w:rPr>
        <w:t>256</w:t>
      </w:r>
      <w:r w:rsidR="001D4CC1" w:rsidRPr="00B67E8F">
        <w:rPr>
          <w:rFonts w:ascii="Angsana New" w:hAnsi="Angsana New"/>
          <w:spacing w:val="5"/>
          <w:sz w:val="30"/>
          <w:szCs w:val="30"/>
        </w:rPr>
        <w:t>4</w:t>
      </w:r>
      <w:r w:rsidR="00B50C11" w:rsidRPr="00B67E8F">
        <w:rPr>
          <w:rFonts w:ascii="Angsana New" w:hAnsi="Angsana New"/>
          <w:spacing w:val="5"/>
          <w:sz w:val="30"/>
          <w:szCs w:val="30"/>
        </w:rPr>
        <w:t xml:space="preserve"> </w:t>
      </w:r>
      <w:r w:rsidR="00E86DD1" w:rsidRPr="00B67E8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E86DD1" w:rsidRPr="00B67E8F">
        <w:rPr>
          <w:rFonts w:ascii="Angsana New" w:hAnsi="Angsana New"/>
          <w:sz w:val="30"/>
          <w:szCs w:val="30"/>
          <w:cs/>
        </w:rPr>
        <w:br/>
      </w:r>
      <w:r w:rsidR="00E86DD1" w:rsidRPr="00B67E8F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E86DD1" w:rsidRPr="00B67E8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86DD1" w:rsidRPr="00B67E8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E86DD1" w:rsidRPr="00B67E8F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="00E86DD1" w:rsidRPr="00B67E8F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86DD1" w:rsidRPr="00B67E8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86DD1" w:rsidRPr="00B67E8F">
        <w:rPr>
          <w:rFonts w:ascii="Angsana New" w:hAnsi="Angsana New"/>
          <w:spacing w:val="5"/>
          <w:sz w:val="30"/>
          <w:szCs w:val="30"/>
        </w:rPr>
        <w:t xml:space="preserve">31 </w:t>
      </w:r>
      <w:r w:rsidR="00E86DD1" w:rsidRPr="00B67E8F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="00E86DD1" w:rsidRPr="00B67E8F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="00E86DD1" w:rsidRPr="00B67E8F">
        <w:rPr>
          <w:rFonts w:ascii="Angsana New" w:hAnsi="Angsana New"/>
          <w:spacing w:val="5"/>
          <w:sz w:val="30"/>
          <w:szCs w:val="30"/>
        </w:rPr>
        <w:t>256</w:t>
      </w:r>
      <w:r w:rsidR="001D4CC1" w:rsidRPr="00B67E8F">
        <w:rPr>
          <w:rFonts w:ascii="Angsana New" w:hAnsi="Angsana New"/>
          <w:spacing w:val="5"/>
          <w:sz w:val="30"/>
          <w:szCs w:val="30"/>
        </w:rPr>
        <w:t>4</w:t>
      </w:r>
      <w:r w:rsidRPr="00B67E8F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B67E8F">
        <w:rPr>
          <w:rFonts w:ascii="Angsana New" w:hAnsi="Angsana New"/>
          <w:spacing w:val="-8"/>
          <w:sz w:val="30"/>
          <w:szCs w:val="30"/>
        </w:rPr>
        <w:t xml:space="preserve">) </w:t>
      </w:r>
      <w:r w:rsidRPr="00B67E8F">
        <w:rPr>
          <w:rFonts w:ascii="Angsana New" w:hAnsi="Angsana New"/>
          <w:spacing w:val="-8"/>
          <w:sz w:val="30"/>
          <w:szCs w:val="30"/>
          <w:cs/>
        </w:rPr>
        <w:t>ของบริษัท อ</w:t>
      </w:r>
      <w:r w:rsidR="00BA1DC2" w:rsidRPr="00B67E8F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และบริษัท</w:t>
      </w:r>
      <w:r w:rsidRPr="00B67E8F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 w:rsidRPr="00B67E8F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 w:rsidRPr="00B67E8F">
        <w:rPr>
          <w:rFonts w:ascii="Angsana New" w:hAnsi="Angsana New"/>
          <w:sz w:val="30"/>
          <w:szCs w:val="30"/>
        </w:rPr>
        <w:t xml:space="preserve"> </w:t>
      </w:r>
      <w:r w:rsidR="00562B5A" w:rsidRPr="00B67E8F">
        <w:rPr>
          <w:rFonts w:ascii="Angsana New" w:hAnsi="Angsana New"/>
          <w:sz w:val="30"/>
          <w:szCs w:val="30"/>
          <w:cs/>
        </w:rPr>
        <w:t>ตามลำดับ</w:t>
      </w:r>
      <w:r w:rsidR="00562B5A"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E86DD1" w:rsidRPr="00B67E8F">
        <w:rPr>
          <w:rFonts w:ascii="Angsana New" w:hAnsi="Angsana New"/>
          <w:sz w:val="30"/>
          <w:szCs w:val="30"/>
        </w:rPr>
        <w:br/>
      </w:r>
      <w:r w:rsidRPr="00B67E8F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B67E8F">
        <w:rPr>
          <w:rFonts w:ascii="Angsana New" w:hAnsi="Angsana New"/>
          <w:spacing w:val="-4"/>
          <w:sz w:val="30"/>
          <w:szCs w:val="30"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1D4CC1" w:rsidRPr="00B67E8F">
        <w:rPr>
          <w:rFonts w:ascii="Angsana New" w:hAnsi="Angsana New"/>
          <w:spacing w:val="-4"/>
          <w:sz w:val="30"/>
          <w:szCs w:val="30"/>
        </w:rPr>
        <w:t xml:space="preserve">34 </w:t>
      </w:r>
      <w:r w:rsidRPr="00B67E8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="00B064EA" w:rsidRPr="00B67E8F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</w:t>
      </w:r>
      <w:r w:rsidRPr="00B67E8F">
        <w:rPr>
          <w:rFonts w:ascii="Angsana New" w:hAnsi="Angsana New"/>
          <w:spacing w:val="-4"/>
          <w:sz w:val="30"/>
          <w:szCs w:val="30"/>
          <w:cs/>
        </w:rPr>
        <w:t>กาล</w:t>
      </w:r>
      <w:r w:rsidR="00D5363B" w:rsidRPr="00B67E8F">
        <w:rPr>
          <w:rFonts w:ascii="Angsana New" w:hAnsi="Angsana New"/>
          <w:spacing w:val="-4"/>
          <w:sz w:val="30"/>
          <w:szCs w:val="30"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B42010" w:rsidRPr="00B67E8F">
        <w:rPr>
          <w:rFonts w:ascii="Angsana New" w:hAnsi="Angsana New"/>
          <w:sz w:val="30"/>
          <w:szCs w:val="30"/>
        </w:rPr>
        <w:t xml:space="preserve"> </w:t>
      </w:r>
    </w:p>
    <w:p w14:paraId="2DAF9CA2" w14:textId="77777777" w:rsidR="00B42010" w:rsidRPr="00B67E8F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18CABE" w14:textId="77777777" w:rsidR="00C506F5" w:rsidRPr="00B67E8F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26B755" w14:textId="77777777" w:rsidR="00C506F5" w:rsidRPr="00B67E8F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F542FB0" w14:textId="77777777" w:rsidR="00C506F5" w:rsidRPr="00B67E8F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รหัส</w:t>
      </w:r>
      <w:r w:rsidRPr="00B67E8F">
        <w:rPr>
          <w:rFonts w:ascii="Angsana New" w:hAnsi="Angsana New"/>
          <w:sz w:val="30"/>
          <w:szCs w:val="30"/>
        </w:rPr>
        <w:t xml:space="preserve"> 2410 “</w:t>
      </w:r>
      <w:r w:rsidRPr="00B67E8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7E8F">
        <w:rPr>
          <w:rFonts w:ascii="Angsana New" w:hAnsi="Angsana New"/>
          <w:sz w:val="30"/>
          <w:szCs w:val="30"/>
        </w:rPr>
        <w:t>”</w:t>
      </w:r>
      <w:r w:rsidRPr="00B67E8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 w:rsidRPr="00B67E8F">
        <w:rPr>
          <w:rFonts w:ascii="Angsana New" w:hAnsi="Angsana New"/>
          <w:sz w:val="30"/>
          <w:szCs w:val="30"/>
          <w:cs/>
        </w:rPr>
        <w:br/>
      </w:r>
      <w:r w:rsidRPr="00B67E8F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="00DF639E" w:rsidRPr="00B67E8F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B67E8F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 w:rsidRPr="00B67E8F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BB65DC9" w14:textId="77777777" w:rsidR="00B42010" w:rsidRPr="00B67E8F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E38C29B" w14:textId="77777777" w:rsidR="00785AA6" w:rsidRPr="00B67E8F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F9E9FE" w14:textId="77777777" w:rsidR="00A60DE7" w:rsidRDefault="00A60DE7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A60DE7" w:rsidSect="00944644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428EA54D" w14:textId="340103C2" w:rsidR="00785AA6" w:rsidRPr="00B67E8F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39CC47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5EC013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BFB4B2E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46685" w:rsidRPr="00B67E8F">
        <w:rPr>
          <w:rFonts w:ascii="Angsana New" w:hAnsi="Angsana New"/>
          <w:sz w:val="30"/>
          <w:szCs w:val="30"/>
          <w:cs/>
        </w:rPr>
        <w:t xml:space="preserve">         </w:t>
      </w:r>
      <w:r w:rsidRPr="00B67E8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7E8F">
        <w:rPr>
          <w:rFonts w:ascii="Angsana New" w:hAnsi="Angsana New"/>
          <w:sz w:val="30"/>
          <w:szCs w:val="30"/>
        </w:rPr>
        <w:t>34</w:t>
      </w:r>
      <w:r w:rsidRPr="00B67E8F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 w:rsidRPr="00B67E8F">
        <w:rPr>
          <w:rFonts w:ascii="Angsana New" w:hAnsi="Angsana New"/>
          <w:sz w:val="30"/>
          <w:szCs w:val="30"/>
          <w:cs/>
        </w:rPr>
        <w:t>การรายงานทาง</w:t>
      </w:r>
      <w:r w:rsidRPr="00B67E8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7FF8FC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7F83CA" w14:textId="77777777" w:rsidR="003F2533" w:rsidRPr="00B67E8F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EF7E40" w14:textId="77777777" w:rsidR="000742DD" w:rsidRPr="00B67E8F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B51FC" w14:textId="77777777" w:rsidR="000742DD" w:rsidRPr="00B67E8F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1502BE" w14:textId="77777777" w:rsidR="00144C2E" w:rsidRPr="00B67E8F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14:paraId="461716D4" w14:textId="77777777" w:rsidR="00C506F5" w:rsidRPr="00B67E8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67E8F">
        <w:rPr>
          <w:rFonts w:ascii="Angsana New" w:hAnsi="Angsana New" w:cs="Angsana New"/>
          <w:cs/>
        </w:rPr>
        <w:t>(</w:t>
      </w:r>
      <w:r w:rsidR="00965B8B" w:rsidRPr="00B67E8F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="002576D5" w:rsidRPr="00B67E8F">
        <w:rPr>
          <w:rFonts w:ascii="Angsana New" w:hAnsi="Angsana New" w:cs="Angsana New"/>
          <w:lang w:val="en-US"/>
        </w:rPr>
        <w:t>)</w:t>
      </w:r>
    </w:p>
    <w:p w14:paraId="7ED39AC1" w14:textId="77777777" w:rsidR="00C506F5" w:rsidRPr="00B67E8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67E8F">
        <w:rPr>
          <w:rFonts w:ascii="Angsana New" w:hAnsi="Angsana New" w:cs="Angsana New"/>
          <w:cs/>
        </w:rPr>
        <w:t>ผู้สอบบัญชีรับอนุญาต</w:t>
      </w:r>
    </w:p>
    <w:p w14:paraId="16E4D2DB" w14:textId="77777777" w:rsidR="00C506F5" w:rsidRPr="00B67E8F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B67E8F">
        <w:rPr>
          <w:rFonts w:ascii="Angsana New" w:hAnsi="Angsana New" w:cs="Angsana New"/>
          <w:cs/>
        </w:rPr>
        <w:t xml:space="preserve">เลขทะเบียน </w:t>
      </w:r>
      <w:r w:rsidR="00965B8B" w:rsidRPr="00B67E8F">
        <w:rPr>
          <w:rFonts w:ascii="Angsana New" w:hAnsi="Angsana New" w:cs="Angsana New"/>
          <w:lang w:val="en-US"/>
        </w:rPr>
        <w:t>4195</w:t>
      </w:r>
    </w:p>
    <w:p w14:paraId="6379CF08" w14:textId="77777777" w:rsidR="00614224" w:rsidRPr="00B67E8F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085DF1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08BFF2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B84EC8" w14:textId="1CC20440" w:rsidR="008328CA" w:rsidRPr="00B67E8F" w:rsidRDefault="003731B1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2564</w:t>
      </w:r>
    </w:p>
    <w:p w14:paraId="16B2F40D" w14:textId="77777777" w:rsidR="008328CA" w:rsidRPr="00B67E8F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sectPr w:rsidR="008328CA" w:rsidRPr="00B67E8F" w:rsidSect="00944644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5D154" w14:textId="77777777" w:rsidR="00F92EE8" w:rsidRDefault="00F92EE8" w:rsidP="005F5E41">
      <w:r>
        <w:separator/>
      </w:r>
    </w:p>
  </w:endnote>
  <w:endnote w:type="continuationSeparator" w:id="0">
    <w:p w14:paraId="3276E59F" w14:textId="77777777" w:rsidR="00F92EE8" w:rsidRDefault="00F92EE8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CE1EC" w14:textId="77777777" w:rsidR="000072E2" w:rsidRDefault="000072E2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14:paraId="58A411DF" w14:textId="77777777" w:rsidR="000072E2" w:rsidRDefault="000072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8D68B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B2B59C1" w14:textId="77777777" w:rsidR="000072E2" w:rsidRPr="009D066B" w:rsidRDefault="000072E2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A5657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4BF1589" w14:textId="77777777" w:rsidR="000072E2" w:rsidRPr="009D066B" w:rsidRDefault="000072E2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B719" w14:textId="77777777" w:rsidR="000072E2" w:rsidRPr="000B195A" w:rsidRDefault="000072E2" w:rsidP="000B1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D502A" w14:textId="77777777" w:rsidR="00A60DE7" w:rsidRPr="002A722B" w:rsidRDefault="00A60DE7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4195851" w14:textId="77777777" w:rsidR="00A60DE7" w:rsidRPr="009D066B" w:rsidRDefault="00A60DE7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CB4B6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0072E2" w:rsidRPr="00607047" w:rsidRDefault="000072E2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0BF7B" w14:textId="77777777" w:rsidR="00F92EE8" w:rsidRDefault="00F92EE8" w:rsidP="005F5E41">
      <w:r>
        <w:separator/>
      </w:r>
    </w:p>
  </w:footnote>
  <w:footnote w:type="continuationSeparator" w:id="0">
    <w:p w14:paraId="6A0A3C3D" w14:textId="77777777" w:rsidR="00F92EE8" w:rsidRDefault="00F92EE8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B8582" w14:textId="77777777" w:rsidR="000072E2" w:rsidRDefault="000072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DB766" w14:textId="77777777" w:rsidR="000072E2" w:rsidRPr="00AE3F4D" w:rsidRDefault="000072E2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934C4" w14:textId="77777777" w:rsidR="000072E2" w:rsidRDefault="000072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2E131" w14:textId="29B0B2E8" w:rsidR="000072E2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14:paraId="7ACC499E" w14:textId="77777777" w:rsidR="00A60DE7" w:rsidRPr="00F62F33" w:rsidRDefault="00A60DE7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57278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0072E2" w:rsidRDefault="000072E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894718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5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4A32C21"/>
    <w:multiLevelType w:val="hybridMultilevel"/>
    <w:tmpl w:val="461AE174"/>
    <w:lvl w:ilvl="0" w:tplc="EF9489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4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2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7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2"/>
  </w:num>
  <w:num w:numId="15">
    <w:abstractNumId w:val="26"/>
  </w:num>
  <w:num w:numId="16">
    <w:abstractNumId w:val="10"/>
  </w:num>
  <w:num w:numId="17">
    <w:abstractNumId w:val="29"/>
  </w:num>
  <w:num w:numId="18">
    <w:abstractNumId w:val="18"/>
  </w:num>
  <w:num w:numId="19">
    <w:abstractNumId w:val="32"/>
  </w:num>
  <w:num w:numId="20">
    <w:abstractNumId w:val="27"/>
  </w:num>
  <w:num w:numId="21">
    <w:abstractNumId w:val="31"/>
  </w:num>
  <w:num w:numId="22">
    <w:abstractNumId w:val="38"/>
  </w:num>
  <w:num w:numId="23">
    <w:abstractNumId w:val="40"/>
  </w:num>
  <w:num w:numId="24">
    <w:abstractNumId w:val="14"/>
  </w:num>
  <w:num w:numId="25">
    <w:abstractNumId w:val="23"/>
  </w:num>
  <w:num w:numId="26">
    <w:abstractNumId w:val="16"/>
  </w:num>
  <w:num w:numId="27">
    <w:abstractNumId w:val="36"/>
  </w:num>
  <w:num w:numId="28">
    <w:abstractNumId w:val="15"/>
  </w:num>
  <w:num w:numId="29">
    <w:abstractNumId w:val="35"/>
  </w:num>
  <w:num w:numId="30">
    <w:abstractNumId w:val="12"/>
  </w:num>
  <w:num w:numId="31">
    <w:abstractNumId w:val="42"/>
  </w:num>
  <w:num w:numId="32">
    <w:abstractNumId w:val="30"/>
  </w:num>
  <w:num w:numId="33">
    <w:abstractNumId w:val="17"/>
  </w:num>
  <w:num w:numId="34">
    <w:abstractNumId w:val="41"/>
  </w:num>
  <w:num w:numId="35">
    <w:abstractNumId w:val="13"/>
  </w:num>
  <w:num w:numId="36">
    <w:abstractNumId w:val="33"/>
  </w:num>
  <w:num w:numId="37">
    <w:abstractNumId w:val="21"/>
  </w:num>
  <w:num w:numId="38">
    <w:abstractNumId w:val="37"/>
  </w:num>
  <w:num w:numId="39">
    <w:abstractNumId w:val="39"/>
  </w:num>
  <w:num w:numId="40">
    <w:abstractNumId w:val="24"/>
  </w:num>
  <w:num w:numId="41">
    <w:abstractNumId w:val="28"/>
  </w:num>
  <w:num w:numId="42">
    <w:abstractNumId w:val="11"/>
  </w:num>
  <w:num w:numId="43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330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2E2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A87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3C13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2485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CE3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C9D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13B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31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8CC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4E3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14D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638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6CE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2AD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3D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26"/>
    <w:rsid w:val="00173977"/>
    <w:rsid w:val="001739CC"/>
    <w:rsid w:val="00173DC3"/>
    <w:rsid w:val="00173EB1"/>
    <w:rsid w:val="0017456B"/>
    <w:rsid w:val="001747A1"/>
    <w:rsid w:val="00174D49"/>
    <w:rsid w:val="00174E12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1EB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57A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3912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4E2"/>
    <w:rsid w:val="001B76DA"/>
    <w:rsid w:val="001B77D4"/>
    <w:rsid w:val="001B7B52"/>
    <w:rsid w:val="001C0052"/>
    <w:rsid w:val="001C01CD"/>
    <w:rsid w:val="001C0280"/>
    <w:rsid w:val="001C0517"/>
    <w:rsid w:val="001C0AC9"/>
    <w:rsid w:val="001C0EAC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CC1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5F01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046"/>
    <w:rsid w:val="001F1A80"/>
    <w:rsid w:val="001F1BF3"/>
    <w:rsid w:val="001F2245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1F7883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7C6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30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27DB0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63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43D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59B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5DF"/>
    <w:rsid w:val="002B46B2"/>
    <w:rsid w:val="002B4BAA"/>
    <w:rsid w:val="002B5897"/>
    <w:rsid w:val="002B5D6D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3CE0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078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1344"/>
    <w:rsid w:val="00352147"/>
    <w:rsid w:val="0035230C"/>
    <w:rsid w:val="0035249F"/>
    <w:rsid w:val="0035252F"/>
    <w:rsid w:val="00352C57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72D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32A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1B1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21C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C18"/>
    <w:rsid w:val="003B0E91"/>
    <w:rsid w:val="003B0EE3"/>
    <w:rsid w:val="003B0F08"/>
    <w:rsid w:val="003B15DF"/>
    <w:rsid w:val="003B16B7"/>
    <w:rsid w:val="003B16BA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2FCC"/>
    <w:rsid w:val="003F3016"/>
    <w:rsid w:val="003F311F"/>
    <w:rsid w:val="003F38CB"/>
    <w:rsid w:val="003F3A06"/>
    <w:rsid w:val="003F404E"/>
    <w:rsid w:val="003F41A9"/>
    <w:rsid w:val="003F4835"/>
    <w:rsid w:val="003F5204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561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3456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3FE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695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029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6EE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385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47F59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83"/>
    <w:rsid w:val="0056209E"/>
    <w:rsid w:val="00562B23"/>
    <w:rsid w:val="00562B5A"/>
    <w:rsid w:val="00562C25"/>
    <w:rsid w:val="00562E35"/>
    <w:rsid w:val="00562EE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38B"/>
    <w:rsid w:val="00580445"/>
    <w:rsid w:val="00580752"/>
    <w:rsid w:val="0058088D"/>
    <w:rsid w:val="00580E20"/>
    <w:rsid w:val="00580FA4"/>
    <w:rsid w:val="00581233"/>
    <w:rsid w:val="005813C5"/>
    <w:rsid w:val="005814BA"/>
    <w:rsid w:val="0058158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1B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87FEF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66E"/>
    <w:rsid w:val="00591AF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8D8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356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370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05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A4A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0EC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5EB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300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80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3BE"/>
    <w:rsid w:val="00674AF9"/>
    <w:rsid w:val="00675222"/>
    <w:rsid w:val="00675750"/>
    <w:rsid w:val="00676200"/>
    <w:rsid w:val="0067665A"/>
    <w:rsid w:val="006766C9"/>
    <w:rsid w:val="0067693F"/>
    <w:rsid w:val="00676A40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7F2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4"/>
    <w:rsid w:val="006C5D09"/>
    <w:rsid w:val="006C61F3"/>
    <w:rsid w:val="006C6CEE"/>
    <w:rsid w:val="006C6E6D"/>
    <w:rsid w:val="006C757F"/>
    <w:rsid w:val="006C7589"/>
    <w:rsid w:val="006C75E4"/>
    <w:rsid w:val="006C7F8F"/>
    <w:rsid w:val="006D0194"/>
    <w:rsid w:val="006D0BDB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2F1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15A"/>
    <w:rsid w:val="0070627D"/>
    <w:rsid w:val="0070633B"/>
    <w:rsid w:val="007064DB"/>
    <w:rsid w:val="00707439"/>
    <w:rsid w:val="00707451"/>
    <w:rsid w:val="007074B7"/>
    <w:rsid w:val="007074DE"/>
    <w:rsid w:val="0070780F"/>
    <w:rsid w:val="007104AF"/>
    <w:rsid w:val="00710533"/>
    <w:rsid w:val="00710D63"/>
    <w:rsid w:val="007110E9"/>
    <w:rsid w:val="007111A7"/>
    <w:rsid w:val="007112D5"/>
    <w:rsid w:val="0071146E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038"/>
    <w:rsid w:val="00741198"/>
    <w:rsid w:val="007415CF"/>
    <w:rsid w:val="00741857"/>
    <w:rsid w:val="00741A13"/>
    <w:rsid w:val="00741EB5"/>
    <w:rsid w:val="00741F7E"/>
    <w:rsid w:val="0074257D"/>
    <w:rsid w:val="007425AF"/>
    <w:rsid w:val="007428A8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36C"/>
    <w:rsid w:val="007556FB"/>
    <w:rsid w:val="00755BC7"/>
    <w:rsid w:val="00755C29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51D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5102"/>
    <w:rsid w:val="007755CD"/>
    <w:rsid w:val="00775A3D"/>
    <w:rsid w:val="00775CB2"/>
    <w:rsid w:val="00775CDD"/>
    <w:rsid w:val="00775E6A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AFD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2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CC7"/>
    <w:rsid w:val="007A1D92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72"/>
    <w:rsid w:val="007A38AA"/>
    <w:rsid w:val="007A399B"/>
    <w:rsid w:val="007A3CED"/>
    <w:rsid w:val="007A439E"/>
    <w:rsid w:val="007A4508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0ED5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1F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50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8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6D9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941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4FB"/>
    <w:rsid w:val="007F6BCA"/>
    <w:rsid w:val="007F7C33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2FA8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7AA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C97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4916"/>
    <w:rsid w:val="0083531D"/>
    <w:rsid w:val="0083551E"/>
    <w:rsid w:val="00835CBF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5E96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5FC7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015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3B3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5EE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2A2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1A52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026"/>
    <w:rsid w:val="008F5172"/>
    <w:rsid w:val="008F5485"/>
    <w:rsid w:val="008F55F5"/>
    <w:rsid w:val="008F58D4"/>
    <w:rsid w:val="008F5CBB"/>
    <w:rsid w:val="008F5E09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1B8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3C22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509"/>
    <w:rsid w:val="00927940"/>
    <w:rsid w:val="00930127"/>
    <w:rsid w:val="00930698"/>
    <w:rsid w:val="00930F67"/>
    <w:rsid w:val="0093176C"/>
    <w:rsid w:val="00931A99"/>
    <w:rsid w:val="009322AF"/>
    <w:rsid w:val="00932534"/>
    <w:rsid w:val="0093266C"/>
    <w:rsid w:val="00933318"/>
    <w:rsid w:val="009333AC"/>
    <w:rsid w:val="009349FA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755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69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2C68"/>
    <w:rsid w:val="00973146"/>
    <w:rsid w:val="009735AD"/>
    <w:rsid w:val="0097369A"/>
    <w:rsid w:val="0097378B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3F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3A3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1F61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6B9"/>
    <w:rsid w:val="009E78C0"/>
    <w:rsid w:val="009E7C83"/>
    <w:rsid w:val="009E7D7E"/>
    <w:rsid w:val="009F0005"/>
    <w:rsid w:val="009F05AC"/>
    <w:rsid w:val="009F09AD"/>
    <w:rsid w:val="009F0B59"/>
    <w:rsid w:val="009F0C4C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37"/>
    <w:rsid w:val="00A014C1"/>
    <w:rsid w:val="00A0156B"/>
    <w:rsid w:val="00A015E2"/>
    <w:rsid w:val="00A015F8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609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385"/>
    <w:rsid w:val="00A25431"/>
    <w:rsid w:val="00A25599"/>
    <w:rsid w:val="00A25C97"/>
    <w:rsid w:val="00A25CEC"/>
    <w:rsid w:val="00A25F48"/>
    <w:rsid w:val="00A262E2"/>
    <w:rsid w:val="00A263BF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37D02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2F01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0D0D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70"/>
    <w:rsid w:val="00A54DAE"/>
    <w:rsid w:val="00A5505B"/>
    <w:rsid w:val="00A55196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0DE7"/>
    <w:rsid w:val="00A60F01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3D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280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6AF9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022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539"/>
    <w:rsid w:val="00AA4887"/>
    <w:rsid w:val="00AA4ECE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51F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C7BFD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7C8"/>
    <w:rsid w:val="00B039A7"/>
    <w:rsid w:val="00B04051"/>
    <w:rsid w:val="00B0459E"/>
    <w:rsid w:val="00B04CAF"/>
    <w:rsid w:val="00B04D6F"/>
    <w:rsid w:val="00B05079"/>
    <w:rsid w:val="00B05080"/>
    <w:rsid w:val="00B058E4"/>
    <w:rsid w:val="00B063D9"/>
    <w:rsid w:val="00B064EA"/>
    <w:rsid w:val="00B065EB"/>
    <w:rsid w:val="00B06A82"/>
    <w:rsid w:val="00B07066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A28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3D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6E9"/>
    <w:rsid w:val="00B639C1"/>
    <w:rsid w:val="00B63C02"/>
    <w:rsid w:val="00B6422E"/>
    <w:rsid w:val="00B6429B"/>
    <w:rsid w:val="00B642AE"/>
    <w:rsid w:val="00B645DB"/>
    <w:rsid w:val="00B647E9"/>
    <w:rsid w:val="00B65567"/>
    <w:rsid w:val="00B655FE"/>
    <w:rsid w:val="00B65681"/>
    <w:rsid w:val="00B65F16"/>
    <w:rsid w:val="00B66604"/>
    <w:rsid w:val="00B666C7"/>
    <w:rsid w:val="00B6696F"/>
    <w:rsid w:val="00B66FA8"/>
    <w:rsid w:val="00B67C21"/>
    <w:rsid w:val="00B67C51"/>
    <w:rsid w:val="00B67E8F"/>
    <w:rsid w:val="00B70EBD"/>
    <w:rsid w:val="00B712A2"/>
    <w:rsid w:val="00B7137C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A56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2C9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2EF"/>
    <w:rsid w:val="00BA57D3"/>
    <w:rsid w:val="00BA5929"/>
    <w:rsid w:val="00BA65F9"/>
    <w:rsid w:val="00BA6D64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94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9D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65E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47E"/>
    <w:rsid w:val="00BE779D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6B0"/>
    <w:rsid w:val="00BF4710"/>
    <w:rsid w:val="00BF48E6"/>
    <w:rsid w:val="00BF4C00"/>
    <w:rsid w:val="00BF549F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A1A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2E91"/>
    <w:rsid w:val="00C43299"/>
    <w:rsid w:val="00C433CB"/>
    <w:rsid w:val="00C43451"/>
    <w:rsid w:val="00C435A7"/>
    <w:rsid w:val="00C435F8"/>
    <w:rsid w:val="00C445E5"/>
    <w:rsid w:val="00C44AFC"/>
    <w:rsid w:val="00C44B6E"/>
    <w:rsid w:val="00C44D88"/>
    <w:rsid w:val="00C44F56"/>
    <w:rsid w:val="00C4515D"/>
    <w:rsid w:val="00C453BC"/>
    <w:rsid w:val="00C453D0"/>
    <w:rsid w:val="00C45524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A44"/>
    <w:rsid w:val="00C60CB6"/>
    <w:rsid w:val="00C60D7B"/>
    <w:rsid w:val="00C611ED"/>
    <w:rsid w:val="00C614C5"/>
    <w:rsid w:val="00C61BD7"/>
    <w:rsid w:val="00C61C29"/>
    <w:rsid w:val="00C6244F"/>
    <w:rsid w:val="00C62510"/>
    <w:rsid w:val="00C62720"/>
    <w:rsid w:val="00C63083"/>
    <w:rsid w:val="00C6343A"/>
    <w:rsid w:val="00C63770"/>
    <w:rsid w:val="00C63F37"/>
    <w:rsid w:val="00C64408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08E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E4F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5F5D"/>
    <w:rsid w:val="00C8643D"/>
    <w:rsid w:val="00C864BB"/>
    <w:rsid w:val="00C8660F"/>
    <w:rsid w:val="00C86AEC"/>
    <w:rsid w:val="00C86BA8"/>
    <w:rsid w:val="00C86CBA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2F93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6E0C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260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620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5BEB"/>
    <w:rsid w:val="00CF6064"/>
    <w:rsid w:val="00CF644A"/>
    <w:rsid w:val="00CF65DE"/>
    <w:rsid w:val="00CF67EF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9B5"/>
    <w:rsid w:val="00D04FA2"/>
    <w:rsid w:val="00D055AD"/>
    <w:rsid w:val="00D057BB"/>
    <w:rsid w:val="00D05F5E"/>
    <w:rsid w:val="00D06A72"/>
    <w:rsid w:val="00D06BCA"/>
    <w:rsid w:val="00D07461"/>
    <w:rsid w:val="00D07656"/>
    <w:rsid w:val="00D077B9"/>
    <w:rsid w:val="00D07B1F"/>
    <w:rsid w:val="00D07B50"/>
    <w:rsid w:val="00D10296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8F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23A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BF4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09D"/>
    <w:rsid w:val="00D66A89"/>
    <w:rsid w:val="00D66D20"/>
    <w:rsid w:val="00D66EBE"/>
    <w:rsid w:val="00D66FAC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80078"/>
    <w:rsid w:val="00D8010E"/>
    <w:rsid w:val="00D80231"/>
    <w:rsid w:val="00D8038B"/>
    <w:rsid w:val="00D8057E"/>
    <w:rsid w:val="00D805DC"/>
    <w:rsid w:val="00D80913"/>
    <w:rsid w:val="00D809D4"/>
    <w:rsid w:val="00D81769"/>
    <w:rsid w:val="00D821DA"/>
    <w:rsid w:val="00D8249B"/>
    <w:rsid w:val="00D82714"/>
    <w:rsid w:val="00D82A1D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AA3"/>
    <w:rsid w:val="00D84B0A"/>
    <w:rsid w:val="00D8505B"/>
    <w:rsid w:val="00D851C9"/>
    <w:rsid w:val="00D857EB"/>
    <w:rsid w:val="00D85EB1"/>
    <w:rsid w:val="00D868CD"/>
    <w:rsid w:val="00D86BAE"/>
    <w:rsid w:val="00D87067"/>
    <w:rsid w:val="00D877E0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01E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B94"/>
    <w:rsid w:val="00DB6F50"/>
    <w:rsid w:val="00DB7419"/>
    <w:rsid w:val="00DB7456"/>
    <w:rsid w:val="00DB78D5"/>
    <w:rsid w:val="00DB7A8A"/>
    <w:rsid w:val="00DB7C24"/>
    <w:rsid w:val="00DB7E75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54F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5AE"/>
    <w:rsid w:val="00DD5648"/>
    <w:rsid w:val="00DD5D39"/>
    <w:rsid w:val="00DD5D53"/>
    <w:rsid w:val="00DD5EA9"/>
    <w:rsid w:val="00DD6172"/>
    <w:rsid w:val="00DD6842"/>
    <w:rsid w:val="00DD6A10"/>
    <w:rsid w:val="00DD6C2B"/>
    <w:rsid w:val="00DD6DD5"/>
    <w:rsid w:val="00DD75F5"/>
    <w:rsid w:val="00DD7845"/>
    <w:rsid w:val="00DD7B7D"/>
    <w:rsid w:val="00DD7E72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4E2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6C9A"/>
    <w:rsid w:val="00DF798E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9C9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389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5FCF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3AB1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133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27B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3"/>
    <w:rsid w:val="00E8491B"/>
    <w:rsid w:val="00E84A16"/>
    <w:rsid w:val="00E85157"/>
    <w:rsid w:val="00E8544E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A7F46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27E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1BCB"/>
    <w:rsid w:val="00EE1D6F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C1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44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AE5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80F"/>
    <w:rsid w:val="00F54AFC"/>
    <w:rsid w:val="00F56139"/>
    <w:rsid w:val="00F56310"/>
    <w:rsid w:val="00F56AD4"/>
    <w:rsid w:val="00F56ED6"/>
    <w:rsid w:val="00F572FF"/>
    <w:rsid w:val="00F5768B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8F7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DB9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5D87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67A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2EE8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5EF1"/>
    <w:rsid w:val="00FA60BA"/>
    <w:rsid w:val="00FA63D5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2D4F"/>
    <w:rsid w:val="00FB356E"/>
    <w:rsid w:val="00FB362C"/>
    <w:rsid w:val="00FB3828"/>
    <w:rsid w:val="00FB3E04"/>
    <w:rsid w:val="00FB3FBD"/>
    <w:rsid w:val="00FB4235"/>
    <w:rsid w:val="00FB4357"/>
    <w:rsid w:val="00FB47C2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1F6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5607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9EA"/>
    <w:rsid w:val="00FE6A8B"/>
    <w:rsid w:val="00FE6F8E"/>
    <w:rsid w:val="00FE7079"/>
    <w:rsid w:val="00FE78B7"/>
    <w:rsid w:val="00FE7DDD"/>
    <w:rsid w:val="00FF0364"/>
    <w:rsid w:val="00FF106C"/>
    <w:rsid w:val="00FF1FE4"/>
    <w:rsid w:val="00FF2004"/>
    <w:rsid w:val="00FF2751"/>
    <w:rsid w:val="00FF2788"/>
    <w:rsid w:val="00FF3039"/>
    <w:rsid w:val="00FF3273"/>
    <w:rsid w:val="00FF32F6"/>
    <w:rsid w:val="00FF3EE1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4A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5F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5FCF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2177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7F04-5D2C-47BD-AD50-490AA99A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408</Words>
  <Characters>1617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2021-05-12T17:11:00Z</cp:lastPrinted>
  <dcterms:created xsi:type="dcterms:W3CDTF">2021-05-13T11:03:00Z</dcterms:created>
  <dcterms:modified xsi:type="dcterms:W3CDTF">2021-05-13T11:08:00Z</dcterms:modified>
</cp:coreProperties>
</file>