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70"/>
        <w:gridCol w:w="7895"/>
      </w:tblGrid>
      <w:tr w:rsidR="00977FFC" w:rsidRPr="00B67E8F" w14:paraId="74F2C76C" w14:textId="77777777" w:rsidTr="00913126">
        <w:tc>
          <w:tcPr>
            <w:tcW w:w="1368" w:type="dxa"/>
          </w:tcPr>
          <w:p w14:paraId="44AA6FEE" w14:textId="77777777" w:rsidR="00977FFC" w:rsidRPr="00B67E8F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994DB58" w14:textId="77777777" w:rsidR="00977FFC" w:rsidRPr="00B67E8F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EAFAFA9" w14:textId="77777777" w:rsidR="00977FFC" w:rsidRPr="00B67E8F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FFC" w:rsidRPr="00B67E8F" w14:paraId="6438FAE3" w14:textId="77777777" w:rsidTr="00913126">
        <w:tc>
          <w:tcPr>
            <w:tcW w:w="1368" w:type="dxa"/>
          </w:tcPr>
          <w:p w14:paraId="20D9830E" w14:textId="77777777" w:rsidR="00977FFC" w:rsidRPr="00B67E8F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857DA3" w14:textId="77777777" w:rsidR="00977FFC" w:rsidRPr="00B67E8F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4331AFFB" w14:textId="77777777" w:rsidR="00977FFC" w:rsidRPr="00B67E8F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</w:tr>
      <w:tr w:rsidR="00977FFC" w:rsidRPr="00B67E8F" w14:paraId="7EC6D6ED" w14:textId="77777777" w:rsidTr="00913126">
        <w:tc>
          <w:tcPr>
            <w:tcW w:w="1368" w:type="dxa"/>
          </w:tcPr>
          <w:p w14:paraId="78FDB3F9" w14:textId="77777777" w:rsidR="00977FFC" w:rsidRPr="00B67E8F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EE4BAC" w14:textId="77777777" w:rsidR="00977FFC" w:rsidRPr="00B67E8F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4BD9D4D5" w14:textId="77777777" w:rsidR="00977FFC" w:rsidRPr="00B67E8F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FFC" w:rsidRPr="00B67E8F" w14:paraId="49D47BD5" w14:textId="77777777" w:rsidTr="00913126">
        <w:tc>
          <w:tcPr>
            <w:tcW w:w="1368" w:type="dxa"/>
          </w:tcPr>
          <w:p w14:paraId="2D30435A" w14:textId="77777777" w:rsidR="00977FFC" w:rsidRPr="00B67E8F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9493E9" w14:textId="77777777" w:rsidR="00977FFC" w:rsidRPr="00B67E8F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1FB1EAB" w14:textId="77777777" w:rsidR="00977FFC" w:rsidRPr="00B67E8F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4C0C22" w:rsidRPr="00B67E8F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0C4A93" w:rsidRPr="00B67E8F" w14:paraId="081DA5BF" w14:textId="77777777" w:rsidTr="00913126">
        <w:tc>
          <w:tcPr>
            <w:tcW w:w="1368" w:type="dxa"/>
          </w:tcPr>
          <w:p w14:paraId="779F8200" w14:textId="77777777" w:rsidR="000C4A93" w:rsidRPr="00B67E8F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4B4238" w14:textId="77777777" w:rsidR="000C4A93" w:rsidRPr="00B67E8F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0B3840E1" w14:textId="77777777" w:rsidR="000C4A93" w:rsidRPr="00B67E8F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C4A93" w:rsidRPr="00B67E8F" w14:paraId="76F2CDBC" w14:textId="77777777" w:rsidTr="00913126">
        <w:tc>
          <w:tcPr>
            <w:tcW w:w="1368" w:type="dxa"/>
          </w:tcPr>
          <w:p w14:paraId="746C5817" w14:textId="3A29A66C" w:rsidR="000C4A93" w:rsidRPr="00B67E8F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7C6409" w14:textId="77777777" w:rsidR="000C4A93" w:rsidRPr="00B67E8F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E16ACDF" w14:textId="448EBB9B" w:rsidR="001B3912" w:rsidRPr="001B3912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B3912" w:rsidRPr="00B67E8F" w14:paraId="537E50E8" w14:textId="77777777" w:rsidTr="00913126">
        <w:tc>
          <w:tcPr>
            <w:tcW w:w="1368" w:type="dxa"/>
          </w:tcPr>
          <w:p w14:paraId="60C99D68" w14:textId="2FF2A49B" w:rsidR="001B3912" w:rsidRPr="00B67E8F" w:rsidRDefault="001B3912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1A880B7" w14:textId="77777777" w:rsidR="001B3912" w:rsidRPr="00B67E8F" w:rsidRDefault="001B3912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285EAF78" w14:textId="30D2B594" w:rsidR="001B3912" w:rsidRPr="00B67E8F" w:rsidRDefault="001B3912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E84913" w:rsidRPr="00B67E8F" w14:paraId="5F6CC57C" w14:textId="77777777" w:rsidTr="00913126">
        <w:tc>
          <w:tcPr>
            <w:tcW w:w="1368" w:type="dxa"/>
          </w:tcPr>
          <w:p w14:paraId="5F06B985" w14:textId="161BE079" w:rsidR="00E84913" w:rsidRPr="001B3912" w:rsidRDefault="001B3912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0080121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E201259" w14:textId="08BBD4D3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E84913" w:rsidRPr="00B67E8F" w14:paraId="45FEE43C" w14:textId="77777777" w:rsidTr="00913126">
        <w:tc>
          <w:tcPr>
            <w:tcW w:w="1368" w:type="dxa"/>
          </w:tcPr>
          <w:p w14:paraId="5BCBA6B2" w14:textId="18DB78E1" w:rsidR="00E84913" w:rsidRPr="00B67E8F" w:rsidRDefault="001B3912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C6EF2E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20D27C7F" w14:textId="39F9D972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E84913" w:rsidRPr="00B67E8F" w14:paraId="25C6CFFB" w14:textId="77777777" w:rsidTr="00913126">
        <w:tc>
          <w:tcPr>
            <w:tcW w:w="1368" w:type="dxa"/>
          </w:tcPr>
          <w:p w14:paraId="5E86B24E" w14:textId="73F398AF" w:rsidR="00E84913" w:rsidRPr="00B67E8F" w:rsidRDefault="001B3912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733260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0E607720" w14:textId="44418C48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84913" w:rsidRPr="00B67E8F" w14:paraId="3C285BAC" w14:textId="77777777" w:rsidTr="00913126">
        <w:tc>
          <w:tcPr>
            <w:tcW w:w="1368" w:type="dxa"/>
          </w:tcPr>
          <w:p w14:paraId="5725A35A" w14:textId="10D419A7" w:rsidR="00E84913" w:rsidRPr="00B67E8F" w:rsidRDefault="001B3912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9F8A55C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trike/>
                <w:sz w:val="30"/>
                <w:szCs w:val="30"/>
              </w:rPr>
            </w:pPr>
          </w:p>
        </w:tc>
        <w:tc>
          <w:tcPr>
            <w:tcW w:w="7895" w:type="dxa"/>
          </w:tcPr>
          <w:p w14:paraId="32ECA951" w14:textId="650A889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84913" w:rsidRPr="00B67E8F" w14:paraId="000EBB9E" w14:textId="77777777" w:rsidTr="00913126">
        <w:tc>
          <w:tcPr>
            <w:tcW w:w="1368" w:type="dxa"/>
          </w:tcPr>
          <w:p w14:paraId="7351A7C1" w14:textId="46216980" w:rsidR="00E84913" w:rsidRPr="00B67E8F" w:rsidRDefault="001B3912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E9D81E3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1B8CB52A" w14:textId="530987D6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 w:rsidRPr="00B67E8F">
              <w:rPr>
                <w:rFonts w:ascii="Angsana New" w:hAnsi="Angsana New"/>
                <w:b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84913" w:rsidRPr="00B67E8F" w14:paraId="7AA2DA3B" w14:textId="77777777" w:rsidTr="00913126">
        <w:tc>
          <w:tcPr>
            <w:tcW w:w="1368" w:type="dxa"/>
          </w:tcPr>
          <w:p w14:paraId="61A1D785" w14:textId="49D26716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1B3912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D60207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51891EB" w14:textId="08658684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E84913" w:rsidRPr="00B67E8F" w14:paraId="26805E5A" w14:textId="77777777" w:rsidTr="00913126">
        <w:tc>
          <w:tcPr>
            <w:tcW w:w="1368" w:type="dxa"/>
          </w:tcPr>
          <w:p w14:paraId="50404815" w14:textId="7AF40AFA" w:rsidR="00E84913" w:rsidRPr="00DF6C9A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1B3912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1A237F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ED0ACC1" w14:textId="2FAD11A2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E84913" w:rsidRPr="00B67E8F" w14:paraId="18CACC3C" w14:textId="77777777" w:rsidTr="00913126">
        <w:tc>
          <w:tcPr>
            <w:tcW w:w="1368" w:type="dxa"/>
          </w:tcPr>
          <w:p w14:paraId="25B06E73" w14:textId="26977B15" w:rsidR="00E84913" w:rsidRPr="00E84913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/>
              </w:rPr>
            </w:pPr>
            <w:r w:rsidRPr="00B67E8F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1B3912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C89FDC0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54D8B5FF" w14:textId="449E8DB6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84913" w:rsidRPr="00B67E8F" w14:paraId="04768579" w14:textId="77777777" w:rsidTr="00913126">
        <w:tc>
          <w:tcPr>
            <w:tcW w:w="1368" w:type="dxa"/>
          </w:tcPr>
          <w:p w14:paraId="3709D00C" w14:textId="33C6EE76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1B3912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7F2352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E7AB4CA" w14:textId="0C0C022D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84913" w:rsidRPr="00B67E8F" w14:paraId="165A9C4E" w14:textId="77777777" w:rsidTr="00944644">
        <w:tc>
          <w:tcPr>
            <w:tcW w:w="1368" w:type="dxa"/>
          </w:tcPr>
          <w:p w14:paraId="51EB2F80" w14:textId="1392C039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1B3912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68A1259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  <w:shd w:val="clear" w:color="auto" w:fill="auto"/>
          </w:tcPr>
          <w:p w14:paraId="39EEB9CC" w14:textId="23D33BDF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3C277F1" w14:textId="77777777" w:rsidR="00BD1558" w:rsidRPr="00B67E8F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</w:rPr>
        <w:br w:type="page"/>
      </w:r>
      <w:r w:rsidRPr="00B67E8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</w:t>
      </w:r>
      <w:r w:rsidR="004C0C22" w:rsidRPr="00B67E8F">
        <w:rPr>
          <w:rFonts w:ascii="Angsana New" w:hAnsi="Angsana New"/>
          <w:sz w:val="30"/>
          <w:szCs w:val="30"/>
          <w:cs/>
        </w:rPr>
        <w:t>เงินเป็นส่วนหนึ่งของงบการเงินระหว่างกาลนี้</w:t>
      </w:r>
    </w:p>
    <w:p w14:paraId="06803B76" w14:textId="77777777" w:rsidR="00BD1558" w:rsidRPr="00B67E8F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075C85B" w14:textId="41C9FE97" w:rsidR="00BD1558" w:rsidRPr="00B67E8F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งบการเงิน</w:t>
      </w:r>
      <w:r w:rsidR="00AA73F6" w:rsidRPr="00B67E8F">
        <w:rPr>
          <w:rFonts w:ascii="Angsana New" w:hAnsi="Angsana New"/>
          <w:sz w:val="30"/>
          <w:szCs w:val="30"/>
          <w:cs/>
        </w:rPr>
        <w:t>ระหว่างกาล</w:t>
      </w:r>
      <w:r w:rsidR="00B20D90" w:rsidRPr="00B67E8F">
        <w:rPr>
          <w:rFonts w:ascii="Angsana New" w:hAnsi="Angsana New"/>
          <w:sz w:val="30"/>
          <w:szCs w:val="30"/>
          <w:cs/>
        </w:rPr>
        <w:t>นี้</w:t>
      </w:r>
      <w:r w:rsidRPr="00B67E8F">
        <w:rPr>
          <w:rFonts w:ascii="Angsana New" w:hAnsi="Angsana New"/>
          <w:sz w:val="30"/>
          <w:szCs w:val="30"/>
          <w:cs/>
        </w:rPr>
        <w:t>ได้รับอนุมัติ</w:t>
      </w:r>
      <w:r w:rsidR="00B20D90" w:rsidRPr="00B67E8F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B67E8F">
        <w:rPr>
          <w:rFonts w:ascii="Angsana New" w:hAnsi="Angsana New"/>
          <w:sz w:val="30"/>
          <w:szCs w:val="30"/>
          <w:cs/>
        </w:rPr>
        <w:t>จาก</w:t>
      </w:r>
      <w:r w:rsidR="00AA73F6" w:rsidRPr="00B67E8F">
        <w:rPr>
          <w:rFonts w:ascii="Angsana New" w:hAnsi="Angsana New"/>
          <w:sz w:val="30"/>
          <w:szCs w:val="30"/>
          <w:cs/>
        </w:rPr>
        <w:t>คณะ</w:t>
      </w:r>
      <w:r w:rsidRPr="00B67E8F">
        <w:rPr>
          <w:rFonts w:ascii="Angsana New" w:hAnsi="Angsana New"/>
          <w:sz w:val="30"/>
          <w:szCs w:val="30"/>
          <w:cs/>
        </w:rPr>
        <w:t>กรรมการเมื่อ</w:t>
      </w:r>
      <w:r w:rsidR="00267D07" w:rsidRPr="00B67E8F">
        <w:rPr>
          <w:rFonts w:ascii="Angsana New" w:hAnsi="Angsana New"/>
          <w:sz w:val="30"/>
          <w:szCs w:val="30"/>
          <w:cs/>
        </w:rPr>
        <w:t>วันท</w:t>
      </w:r>
      <w:r w:rsidR="0004390F" w:rsidRPr="00B67E8F">
        <w:rPr>
          <w:rFonts w:ascii="Angsana New" w:hAnsi="Angsana New"/>
          <w:sz w:val="30"/>
          <w:szCs w:val="30"/>
          <w:cs/>
        </w:rPr>
        <w:t>ี่</w:t>
      </w:r>
      <w:r w:rsidR="003731B1">
        <w:rPr>
          <w:rFonts w:ascii="Angsana New" w:hAnsi="Angsana New"/>
          <w:sz w:val="30"/>
          <w:szCs w:val="30"/>
        </w:rPr>
        <w:t xml:space="preserve"> 13 </w:t>
      </w:r>
      <w:r w:rsidR="003731B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3731B1">
        <w:rPr>
          <w:rFonts w:ascii="Angsana New" w:hAnsi="Angsana New"/>
          <w:sz w:val="30"/>
          <w:szCs w:val="30"/>
        </w:rPr>
        <w:t xml:space="preserve">2564 </w:t>
      </w:r>
    </w:p>
    <w:p w14:paraId="4193FE29" w14:textId="77777777" w:rsidR="00BD1558" w:rsidRPr="00B67E8F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jc w:val="both"/>
        <w:rPr>
          <w:rFonts w:ascii="Angsana New" w:hAnsi="Angsana New"/>
          <w:sz w:val="22"/>
          <w:szCs w:val="22"/>
        </w:rPr>
      </w:pPr>
    </w:p>
    <w:p w14:paraId="658A4016" w14:textId="77777777" w:rsidR="005F5E41" w:rsidRPr="00B67E8F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b/>
          <w:bCs/>
          <w:sz w:val="30"/>
          <w:szCs w:val="30"/>
        </w:rPr>
        <w:t>1</w:t>
      </w:r>
      <w:r w:rsidR="005F5E41" w:rsidRPr="00B67E8F">
        <w:rPr>
          <w:rFonts w:ascii="Angsana New" w:hAnsi="Angsana New"/>
          <w:b/>
          <w:bCs/>
          <w:sz w:val="30"/>
          <w:szCs w:val="30"/>
        </w:rPr>
        <w:tab/>
      </w:r>
      <w:r w:rsidR="005F5E41" w:rsidRPr="00B67E8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3C98574" w14:textId="77777777" w:rsidR="005F5E41" w:rsidRPr="00B67E8F" w:rsidRDefault="005F5E41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65117779" w14:textId="77777777" w:rsidR="00AF6E7D" w:rsidRPr="00B67E8F" w:rsidRDefault="005B23E9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กลุ่มบริษัทดำเนินธุรกิจหลักเกี่ยวกับการเพาะปลูก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>การผลิตและจำหน่ายอาหารแปรสภาพจากพืชผลทางการเกษ</w:t>
      </w:r>
      <w:r w:rsidR="002804CD" w:rsidRPr="00B67E8F">
        <w:rPr>
          <w:rFonts w:ascii="Angsana New" w:hAnsi="Angsana New"/>
          <w:sz w:val="30"/>
          <w:szCs w:val="30"/>
          <w:cs/>
        </w:rPr>
        <w:t>ตร</w:t>
      </w:r>
      <w:r w:rsidR="002804CD" w:rsidRPr="00B67E8F">
        <w:rPr>
          <w:rFonts w:ascii="Angsana New" w:hAnsi="Angsana New"/>
          <w:spacing w:val="-2"/>
          <w:sz w:val="30"/>
          <w:szCs w:val="30"/>
          <w:cs/>
        </w:rPr>
        <w:t>เพื่อการส่งออก ส่วนงานสับปะรด</w:t>
      </w:r>
      <w:r w:rsidRPr="00B67E8F">
        <w:rPr>
          <w:rFonts w:ascii="Angsana New" w:hAnsi="Angsana New"/>
          <w:spacing w:val="-2"/>
          <w:sz w:val="30"/>
          <w:szCs w:val="30"/>
          <w:cs/>
        </w:rPr>
        <w:t>และผลไม้อื่นๆ</w:t>
      </w:r>
      <w:r w:rsidRPr="00B67E8F">
        <w:rPr>
          <w:rFonts w:ascii="Angsana New" w:hAnsi="Angsana New"/>
          <w:spacing w:val="-2"/>
          <w:sz w:val="30"/>
          <w:szCs w:val="30"/>
        </w:rPr>
        <w:t xml:space="preserve"> </w:t>
      </w:r>
      <w:r w:rsidRPr="00B67E8F">
        <w:rPr>
          <w:rFonts w:ascii="Angsana New" w:hAnsi="Angsana New"/>
          <w:spacing w:val="-2"/>
          <w:sz w:val="30"/>
          <w:szCs w:val="30"/>
          <w:cs/>
        </w:rPr>
        <w:t>มีผลิตภัณฑ์หลักได้แก่ สับปะรดบรรจุกระป๋อง บรรจุในถุงปลอดเชื้อ</w:t>
      </w:r>
      <w:r w:rsidRPr="00B67E8F">
        <w:rPr>
          <w:rFonts w:ascii="Angsana New" w:hAnsi="Angsana New"/>
          <w:sz w:val="30"/>
          <w:szCs w:val="30"/>
          <w:cs/>
        </w:rPr>
        <w:t>และในถุงพลาสติก น้ำสับปะรดเข้มข้น ผลไม้อ</w:t>
      </w:r>
      <w:r w:rsidR="002804CD" w:rsidRPr="00B67E8F">
        <w:rPr>
          <w:rFonts w:ascii="Angsana New" w:hAnsi="Angsana New"/>
          <w:sz w:val="30"/>
          <w:szCs w:val="30"/>
          <w:cs/>
        </w:rPr>
        <w:t>ื่นๆ</w:t>
      </w:r>
      <w:r w:rsidR="005E4B03"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>บรรจุกระป๋องและถ้วยพลาสติกและน้ำสับปะรดบรรจุกระป๋อง</w:t>
      </w:r>
    </w:p>
    <w:p w14:paraId="6A214FF8" w14:textId="77777777" w:rsidR="00AF6E7D" w:rsidRPr="00B67E8F" w:rsidRDefault="00AF6E7D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1B05D655" w14:textId="77777777" w:rsidR="00D27B2B" w:rsidRPr="00B67E8F" w:rsidRDefault="00986FDC" w:rsidP="00EA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67E8F">
        <w:rPr>
          <w:rFonts w:ascii="Angsana New" w:hAnsi="Angsana New"/>
          <w:b/>
          <w:bCs/>
          <w:sz w:val="30"/>
          <w:szCs w:val="30"/>
        </w:rPr>
        <w:t>2</w:t>
      </w:r>
      <w:r w:rsidRPr="00B67E8F">
        <w:rPr>
          <w:rFonts w:ascii="Angsana New" w:hAnsi="Angsana New"/>
          <w:b/>
          <w:bCs/>
          <w:sz w:val="30"/>
          <w:szCs w:val="30"/>
        </w:rPr>
        <w:tab/>
      </w:r>
      <w:r w:rsidR="00B36947" w:rsidRPr="00B67E8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4C0C22" w:rsidRPr="00B67E8F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9FC2A4F" w14:textId="77777777" w:rsidR="002B68D9" w:rsidRPr="00B67E8F" w:rsidRDefault="002B68D9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69EFF1B6" w14:textId="77777777" w:rsidR="004C0C22" w:rsidRPr="00B67E8F" w:rsidRDefault="004C0C22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67E8F">
        <w:rPr>
          <w:rFonts w:ascii="Angsana New" w:hAnsi="Angsana New"/>
          <w:i/>
          <w:iCs/>
          <w:sz w:val="30"/>
          <w:szCs w:val="30"/>
          <w:cs/>
        </w:rPr>
        <w:t>(ก)</w:t>
      </w:r>
      <w:r w:rsidRPr="00B67E8F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518CB3A" w14:textId="77777777" w:rsidR="00AD0A2F" w:rsidRPr="00B67E8F" w:rsidRDefault="00AD0A2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  <w:sz w:val="22"/>
          <w:szCs w:val="22"/>
        </w:rPr>
      </w:pPr>
    </w:p>
    <w:p w14:paraId="17D950E9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67E8F">
        <w:rPr>
          <w:rFonts w:ascii="Angsana New" w:hAnsi="Angsana New"/>
          <w:sz w:val="30"/>
          <w:szCs w:val="30"/>
        </w:rPr>
        <w:br/>
      </w:r>
      <w:r w:rsidRPr="00B67E8F">
        <w:rPr>
          <w:rFonts w:ascii="Angsana New" w:hAnsi="Angsana New"/>
          <w:sz w:val="30"/>
          <w:szCs w:val="30"/>
          <w:cs/>
        </w:rPr>
        <w:t>หมายเหตุ</w:t>
      </w:r>
      <w:r w:rsidRPr="00B67E8F">
        <w:rPr>
          <w:rFonts w:ascii="Angsana New" w:hAnsi="Angsana New"/>
          <w:spacing w:val="-4"/>
          <w:sz w:val="30"/>
          <w:szCs w:val="30"/>
          <w:cs/>
        </w:rPr>
        <w:t>ประกอบงบการเงินระหว่างกาลในรูปแบบย่อ (“งบการเงินระหว่างกาล”) ตามมาตรฐานการบัญชี</w:t>
      </w:r>
      <w:r w:rsidRPr="00B67E8F">
        <w:rPr>
          <w:rFonts w:ascii="Angsana New" w:hAnsi="Angsana New"/>
          <w:color w:val="FFFFFF" w:themeColor="background1"/>
          <w:spacing w:val="-4"/>
          <w:sz w:val="28"/>
          <w:szCs w:val="28"/>
          <w:cs/>
        </w:rPr>
        <w:t xml:space="preserve"> </w:t>
      </w:r>
      <w:r w:rsidRPr="00B67E8F">
        <w:rPr>
          <w:rFonts w:ascii="Angsana New" w:hAnsi="Angsana New"/>
          <w:spacing w:val="-4"/>
          <w:sz w:val="30"/>
          <w:szCs w:val="30"/>
          <w:cs/>
        </w:rPr>
        <w:t>ฉบับที่</w:t>
      </w:r>
      <w:r w:rsidRPr="00B67E8F">
        <w:rPr>
          <w:rFonts w:ascii="Angsana New" w:hAnsi="Angsana New"/>
          <w:color w:val="FFFFFF" w:themeColor="background1"/>
          <w:spacing w:val="-4"/>
          <w:sz w:val="28"/>
          <w:szCs w:val="28"/>
          <w:cs/>
        </w:rPr>
        <w:t xml:space="preserve"> </w:t>
      </w:r>
      <w:r w:rsidRPr="00B67E8F">
        <w:rPr>
          <w:rFonts w:ascii="Angsana New" w:hAnsi="Angsana New"/>
          <w:spacing w:val="-4"/>
          <w:sz w:val="30"/>
          <w:szCs w:val="30"/>
        </w:rPr>
        <w:t>34</w:t>
      </w:r>
      <w:r w:rsidRPr="00B67E8F">
        <w:rPr>
          <w:rFonts w:ascii="Angsana New" w:hAnsi="Angsana New"/>
          <w:color w:val="FFFFFF" w:themeColor="background1"/>
          <w:spacing w:val="-4"/>
          <w:sz w:val="28"/>
          <w:szCs w:val="28"/>
        </w:rPr>
        <w:t xml:space="preserve"> </w:t>
      </w:r>
      <w:r w:rsidRPr="00B67E8F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Pr="00B67E8F">
        <w:rPr>
          <w:rFonts w:ascii="Angsana New" w:hAnsi="Angsana New"/>
          <w:spacing w:val="-4"/>
          <w:sz w:val="30"/>
          <w:szCs w:val="30"/>
        </w:rPr>
        <w:t xml:space="preserve"> </w:t>
      </w:r>
      <w:r w:rsidRPr="00B67E8F">
        <w:rPr>
          <w:rFonts w:ascii="Angsana New" w:hAnsi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B67E8F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67E8F">
        <w:rPr>
          <w:rFonts w:ascii="Angsana New" w:hAnsi="Angsana New"/>
          <w:sz w:val="30"/>
          <w:szCs w:val="30"/>
        </w:rPr>
        <w:t xml:space="preserve"> </w:t>
      </w:r>
    </w:p>
    <w:p w14:paraId="0701B744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22"/>
          <w:szCs w:val="22"/>
        </w:rPr>
      </w:pPr>
    </w:p>
    <w:p w14:paraId="67E05D27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</w:t>
      </w:r>
      <w:r w:rsidRPr="00B67E8F">
        <w:rPr>
          <w:rFonts w:ascii="Angsana New" w:hAnsi="Angsana New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มิได้รวมข้อมูลทางการเงินทั้งหมดตามข้อกำหนดสำหรับงบการเงินประจำปีแต่เน้นการให้</w:t>
      </w:r>
      <w:r w:rsidRPr="00B67E8F">
        <w:rPr>
          <w:rFonts w:ascii="Angsana New" w:hAnsi="Angsana New"/>
          <w:sz w:val="30"/>
          <w:szCs w:val="30"/>
          <w:cs/>
        </w:rPr>
        <w:br/>
      </w:r>
      <w:r w:rsidRPr="00B67E8F">
        <w:rPr>
          <w:rFonts w:ascii="Angsana New" w:hAnsi="Angsana New" w:hint="cs"/>
          <w:sz w:val="30"/>
          <w:szCs w:val="30"/>
          <w:cs/>
        </w:rPr>
        <w:t>ข้อมูลที่</w:t>
      </w:r>
      <w:r w:rsidRPr="00B67E8F">
        <w:rPr>
          <w:rFonts w:ascii="Angsana New" w:hAnsi="Angsana New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B67E8F">
        <w:rPr>
          <w:rFonts w:ascii="Angsana New" w:hAnsi="Angsana New"/>
          <w:sz w:val="30"/>
          <w:szCs w:val="30"/>
          <w:cs/>
        </w:rPr>
        <w:br/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B67E8F">
        <w:rPr>
          <w:rFonts w:ascii="Angsana New" w:hAnsi="Angsana New"/>
          <w:sz w:val="30"/>
          <w:szCs w:val="30"/>
        </w:rPr>
        <w:t xml:space="preserve">30 </w:t>
      </w:r>
      <w:r w:rsidRPr="00B67E8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67E8F">
        <w:rPr>
          <w:rFonts w:ascii="Angsana New" w:hAnsi="Angsana New"/>
          <w:sz w:val="30"/>
          <w:szCs w:val="30"/>
        </w:rPr>
        <w:t>2563</w:t>
      </w:r>
    </w:p>
    <w:p w14:paraId="25629CE0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532912F1" w14:textId="5845FCBB" w:rsidR="00E45FCF" w:rsidRPr="00B67E8F" w:rsidRDefault="00E45FCF" w:rsidP="00E45F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  <w:lang w:val="en-GB"/>
        </w:rPr>
      </w:pPr>
      <w:r w:rsidRPr="00B67E8F">
        <w:rPr>
          <w:rFonts w:ascii="Angsana New" w:hAnsi="Angsana New"/>
          <w:sz w:val="30"/>
          <w:szCs w:val="30"/>
          <w:cs/>
        </w:rPr>
        <w:t>กลุ่มบริษัท</w:t>
      </w:r>
      <w:r w:rsidR="001372AD">
        <w:rPr>
          <w:rFonts w:ascii="Angsana New" w:hAnsi="Angsana New" w:hint="cs"/>
          <w:sz w:val="30"/>
          <w:szCs w:val="30"/>
          <w:cs/>
        </w:rPr>
        <w:t>ได้</w:t>
      </w:r>
      <w:r w:rsidRPr="00B67E8F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>ซึ่งประกอบด้วยมาตรฐาน</w:t>
      </w:r>
      <w:r w:rsidRPr="00B67E8F">
        <w:rPr>
          <w:rFonts w:ascii="Angsana New" w:hAnsi="Angsana New"/>
          <w:sz w:val="30"/>
          <w:szCs w:val="30"/>
          <w:cs/>
        </w:rPr>
        <w:br/>
        <w:t xml:space="preserve">การรายงานทางการเงิน ฉบับที่ 9 </w:t>
      </w:r>
      <w:r w:rsidRPr="00B67E8F">
        <w:rPr>
          <w:rFonts w:ascii="Angsana New" w:hAnsi="Angsana New"/>
          <w:i/>
          <w:iCs/>
          <w:sz w:val="30"/>
          <w:szCs w:val="30"/>
          <w:cs/>
        </w:rPr>
        <w:t>เรื่อง เครื่องมือทางการเงิน</w:t>
      </w:r>
      <w:r w:rsidRPr="00B67E8F">
        <w:rPr>
          <w:rFonts w:ascii="Angsana New" w:hAnsi="Angsana New"/>
          <w:sz w:val="30"/>
          <w:szCs w:val="30"/>
          <w:cs/>
        </w:rPr>
        <w:t xml:space="preserve"> (</w:t>
      </w:r>
      <w:r w:rsidRPr="00B67E8F">
        <w:rPr>
          <w:rFonts w:ascii="Angsana New" w:hAnsi="Angsana New"/>
          <w:sz w:val="30"/>
          <w:szCs w:val="30"/>
        </w:rPr>
        <w:t xml:space="preserve">TFRS </w:t>
      </w:r>
      <w:r w:rsidRPr="00B67E8F">
        <w:rPr>
          <w:rFonts w:ascii="Angsana New" w:hAnsi="Angsana New"/>
          <w:sz w:val="30"/>
          <w:szCs w:val="30"/>
          <w:cs/>
        </w:rPr>
        <w:t>9) รวมถึงมาตรฐานและการตีความมาตรฐาน</w:t>
      </w:r>
      <w:r w:rsidRPr="00B67E8F">
        <w:rPr>
          <w:rFonts w:ascii="Angsana New" w:hAnsi="Angsana New"/>
          <w:sz w:val="30"/>
          <w:szCs w:val="30"/>
          <w:cs/>
        </w:rPr>
        <w:br/>
        <w:t>ที่เกี่ยวข้อง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 xml:space="preserve">และมาตรฐานการรายงานทางการเงิน ฉบับที่ 16 เรื่อง </w:t>
      </w:r>
      <w:r w:rsidRPr="00B67E8F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B67E8F">
        <w:rPr>
          <w:rFonts w:ascii="Angsana New" w:hAnsi="Angsana New"/>
          <w:sz w:val="30"/>
          <w:szCs w:val="30"/>
          <w:cs/>
        </w:rPr>
        <w:t xml:space="preserve"> (</w:t>
      </w:r>
      <w:r w:rsidRPr="00B67E8F">
        <w:rPr>
          <w:rFonts w:ascii="Angsana New" w:hAnsi="Angsana New"/>
          <w:sz w:val="30"/>
          <w:szCs w:val="30"/>
        </w:rPr>
        <w:t xml:space="preserve">TFRS </w:t>
      </w:r>
      <w:r w:rsidRPr="00B67E8F">
        <w:rPr>
          <w:rFonts w:ascii="Angsana New" w:hAnsi="Angsana New"/>
          <w:sz w:val="30"/>
          <w:szCs w:val="30"/>
          <w:cs/>
        </w:rPr>
        <w:t>16) เป็นครั้งแรกซึ่งได้เปิดเผยผลกระทบจากการเปลี่ยนแปลงนโยบายการบัญชีไว้ในหมายเหตุข้อ 3</w:t>
      </w:r>
    </w:p>
    <w:p w14:paraId="69C89206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/>
          <w:sz w:val="22"/>
          <w:szCs w:val="22"/>
        </w:rPr>
      </w:pPr>
      <w:r w:rsidRPr="00B67E8F">
        <w:rPr>
          <w:rFonts w:ascii="Angsana New" w:hAnsi="Angsana New"/>
          <w:sz w:val="30"/>
          <w:szCs w:val="30"/>
        </w:rPr>
        <w:t xml:space="preserve"> </w:t>
      </w:r>
    </w:p>
    <w:p w14:paraId="4E96CE4A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</w:t>
      </w:r>
      <w:r w:rsidRPr="00B67E8F">
        <w:rPr>
          <w:rFonts w:ascii="Angsana New" w:hAnsi="Angsana New"/>
          <w:sz w:val="30"/>
          <w:szCs w:val="30"/>
        </w:rPr>
        <w:br/>
      </w:r>
      <w:r w:rsidRPr="00B67E8F">
        <w:rPr>
          <w:rFonts w:ascii="Angsana New" w:hAnsi="Angsana New"/>
          <w:sz w:val="30"/>
          <w:szCs w:val="30"/>
          <w:cs/>
        </w:rPr>
        <w:t>ในงวดปัจจุบันมาถือปฏิบัติในการจัดทำงบการเงินนี้ก่อนวันที่มีผลบังคับใช้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67E8F">
        <w:rPr>
          <w:rFonts w:ascii="Angsana New" w:hAnsi="Angsana New"/>
          <w:sz w:val="30"/>
          <w:szCs w:val="30"/>
          <w:cs/>
        </w:rPr>
        <w:t>ได้ประเมินผลกระทบที่</w:t>
      </w:r>
      <w:r w:rsidRPr="00B67E8F">
        <w:rPr>
          <w:rFonts w:ascii="Angsana New" w:hAnsi="Angsana New"/>
          <w:sz w:val="30"/>
          <w:szCs w:val="30"/>
          <w:cs/>
        </w:rPr>
        <w:br/>
        <w:t xml:space="preserve">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</w:t>
      </w:r>
      <w:r w:rsidRPr="00B67E8F">
        <w:rPr>
          <w:rFonts w:ascii="Angsana New" w:hAnsi="Angsana New"/>
          <w:sz w:val="30"/>
          <w:szCs w:val="30"/>
          <w:cs/>
        </w:rPr>
        <w:br/>
        <w:t>ซึ่งคาดว่าไม่มีผลกระทบที่มีสาระสำคัญต่องบการเงินในงวดที่ถือปฏิบัติ</w:t>
      </w:r>
    </w:p>
    <w:p w14:paraId="6E03F6CA" w14:textId="270FF142" w:rsidR="00B437A6" w:rsidRPr="00B67E8F" w:rsidRDefault="00B437A6" w:rsidP="0028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29A733D0" w14:textId="77777777" w:rsidR="00E45FCF" w:rsidRPr="00B67E8F" w:rsidRDefault="00E45FCF" w:rsidP="0028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291F9606" w14:textId="6AC4E224" w:rsidR="00D2494F" w:rsidRPr="00B67E8F" w:rsidRDefault="00D2494F" w:rsidP="00D24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67E8F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B67E8F">
        <w:rPr>
          <w:rFonts w:ascii="Angsana New" w:hAnsi="Angsana New"/>
          <w:sz w:val="30"/>
          <w:szCs w:val="30"/>
          <w:cs/>
        </w:rPr>
        <w:tab/>
      </w:r>
      <w:r w:rsidR="0027408A" w:rsidRPr="00B67E8F">
        <w:rPr>
          <w:rFonts w:ascii="Angsana New" w:hAnsi="Angsana New"/>
          <w:i/>
          <w:iCs/>
          <w:sz w:val="30"/>
          <w:szCs w:val="30"/>
          <w:cs/>
        </w:rPr>
        <w:t>การใช้วิจารณญาณ การประมาณการและนโยบายการบัญชี</w:t>
      </w:r>
    </w:p>
    <w:p w14:paraId="3BCB3AB9" w14:textId="77777777" w:rsidR="00D2494F" w:rsidRPr="00B67E8F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5AA3CB6E" w14:textId="7D0E45F6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B67E8F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</w:t>
      </w:r>
      <w:r w:rsidRPr="00B67E8F">
        <w:rPr>
          <w:rFonts w:ascii="Angsana New" w:hAnsi="Angsana New"/>
          <w:sz w:val="30"/>
          <w:szCs w:val="30"/>
        </w:rPr>
        <w:br/>
      </w:r>
      <w:r w:rsidRPr="00B67E8F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B67E8F">
        <w:rPr>
          <w:rFonts w:ascii="Angsana New" w:hAnsi="Angsana New"/>
          <w:sz w:val="30"/>
          <w:szCs w:val="30"/>
        </w:rPr>
        <w:t xml:space="preserve">30 </w:t>
      </w:r>
      <w:r w:rsidRPr="00B67E8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67E8F">
        <w:rPr>
          <w:rFonts w:ascii="Angsana New" w:hAnsi="Angsana New"/>
          <w:sz w:val="30"/>
          <w:szCs w:val="30"/>
        </w:rPr>
        <w:t>2563</w:t>
      </w:r>
      <w:r w:rsidRPr="00B67E8F">
        <w:rPr>
          <w:rFonts w:ascii="Angsana New" w:hAnsi="Angsana New" w:hint="cs"/>
          <w:sz w:val="30"/>
          <w:szCs w:val="30"/>
          <w:cs/>
        </w:rPr>
        <w:t xml:space="preserve"> </w:t>
      </w:r>
      <w:r w:rsidR="00834916">
        <w:rPr>
          <w:rFonts w:ascii="Angsana New" w:hAnsi="Angsana New" w:hint="cs"/>
          <w:sz w:val="30"/>
          <w:szCs w:val="30"/>
          <w:cs/>
        </w:rPr>
        <w:t>เว้นแต่</w:t>
      </w:r>
      <w:r w:rsidRPr="00B67E8F">
        <w:rPr>
          <w:rFonts w:ascii="Angsana New" w:hAnsi="Angsana New" w:hint="cs"/>
          <w:sz w:val="30"/>
          <w:szCs w:val="30"/>
          <w:cs/>
        </w:rPr>
        <w:t xml:space="preserve">ที่ได้อธิบายไว้ในหมายเหตุข้อ </w:t>
      </w:r>
      <w:r w:rsidRPr="00B67E8F">
        <w:rPr>
          <w:rFonts w:ascii="Angsana New" w:hAnsi="Angsana New"/>
          <w:sz w:val="30"/>
          <w:szCs w:val="30"/>
        </w:rPr>
        <w:t xml:space="preserve">3 </w:t>
      </w:r>
    </w:p>
    <w:p w14:paraId="35647024" w14:textId="77777777" w:rsidR="00C10D6F" w:rsidRPr="00B67E8F" w:rsidRDefault="00C10D6F" w:rsidP="00C1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692EED91" w14:textId="77777777" w:rsidR="000C4A93" w:rsidRPr="00B67E8F" w:rsidRDefault="00352147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67E8F">
        <w:rPr>
          <w:rFonts w:ascii="Angsana New" w:hAnsi="Angsana New"/>
          <w:b/>
          <w:bCs/>
          <w:sz w:val="30"/>
          <w:szCs w:val="30"/>
        </w:rPr>
        <w:t>3</w:t>
      </w:r>
      <w:r w:rsidRPr="00B67E8F">
        <w:rPr>
          <w:rFonts w:ascii="Angsana New" w:hAnsi="Angsana New"/>
          <w:b/>
          <w:bCs/>
          <w:sz w:val="30"/>
          <w:szCs w:val="30"/>
        </w:rPr>
        <w:tab/>
      </w:r>
      <w:r w:rsidR="000C4A93" w:rsidRPr="00B67E8F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การเปลี่ยนแปลงนโยบายบัญชี</w:t>
      </w:r>
    </w:p>
    <w:p w14:paraId="485CC15F" w14:textId="39A72E75" w:rsidR="000C4A93" w:rsidRPr="00B67E8F" w:rsidRDefault="000C4A93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BF9CD5A" w14:textId="77777777" w:rsidR="00E45FCF" w:rsidRPr="00B67E8F" w:rsidRDefault="00E45FCF" w:rsidP="00E45FC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B67E8F">
        <w:rPr>
          <w:rFonts w:ascii="Angsana New" w:hAnsi="Angsana New"/>
          <w:sz w:val="30"/>
          <w:szCs w:val="30"/>
        </w:rPr>
        <w:t xml:space="preserve">1 </w:t>
      </w:r>
      <w:r w:rsidRPr="00B67E8F">
        <w:rPr>
          <w:rFonts w:ascii="Angsana New" w:hAnsi="Angsana New"/>
          <w:sz w:val="30"/>
          <w:szCs w:val="30"/>
          <w:cs/>
        </w:rPr>
        <w:t xml:space="preserve">ตุลาคม </w:t>
      </w:r>
      <w:r w:rsidRPr="00B67E8F">
        <w:rPr>
          <w:rFonts w:ascii="Angsana New" w:hAnsi="Angsana New"/>
          <w:sz w:val="30"/>
          <w:szCs w:val="30"/>
        </w:rPr>
        <w:t>2563</w:t>
      </w:r>
      <w:r w:rsidRPr="00B67E8F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 </w:t>
      </w:r>
      <w:r w:rsidRPr="00B67E8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67E8F">
        <w:rPr>
          <w:rFonts w:ascii="Angsana New" w:hAnsi="Angsana New"/>
          <w:sz w:val="30"/>
          <w:szCs w:val="30"/>
        </w:rPr>
        <w:t xml:space="preserve">TFRS 16 </w:t>
      </w:r>
      <w:r w:rsidRPr="00B67E8F">
        <w:rPr>
          <w:rFonts w:ascii="Angsana New" w:hAnsi="Angsana New"/>
          <w:sz w:val="30"/>
          <w:szCs w:val="30"/>
          <w:cs/>
        </w:rPr>
        <w:t xml:space="preserve">เป็นครั้งแรก </w:t>
      </w:r>
      <w:r w:rsidRPr="00B67E8F">
        <w:rPr>
          <w:rFonts w:ascii="Angsana New" w:hAnsi="Angsana New"/>
          <w:sz w:val="30"/>
          <w:szCs w:val="30"/>
        </w:rPr>
        <w:t xml:space="preserve"> </w:t>
      </w:r>
    </w:p>
    <w:p w14:paraId="3947ED95" w14:textId="77777777" w:rsidR="00E45FCF" w:rsidRPr="00B67E8F" w:rsidRDefault="00E45FCF" w:rsidP="00E45FC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17723896" w14:textId="77777777" w:rsidR="00E45FCF" w:rsidRPr="00B67E8F" w:rsidRDefault="00E45FCF" w:rsidP="00E45FCF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67E8F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 </w:t>
      </w:r>
      <w:r w:rsidRPr="00B67E8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3F18299" w14:textId="77777777" w:rsidR="00E45FCF" w:rsidRPr="00B67E8F" w:rsidRDefault="00E45FCF" w:rsidP="00E45FC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332BF296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01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67E8F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องค์ประกอบอื่นของส่วนของผู้ถือหุ้น ณ วันที่ </w:t>
      </w:r>
      <w:r w:rsidRPr="00B67E8F">
        <w:rPr>
          <w:rFonts w:asciiTheme="majorBidi" w:hAnsiTheme="majorBidi" w:cstheme="majorBidi"/>
          <w:sz w:val="30"/>
          <w:szCs w:val="30"/>
        </w:rPr>
        <w:t xml:space="preserve">1 </w:t>
      </w:r>
      <w:r w:rsidRPr="00B67E8F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7E8F">
        <w:rPr>
          <w:rFonts w:asciiTheme="majorBidi" w:hAnsiTheme="majorBidi" w:cstheme="majorBidi"/>
          <w:sz w:val="30"/>
          <w:szCs w:val="30"/>
        </w:rPr>
        <w:t xml:space="preserve">2563 </w:t>
      </w:r>
      <w:r w:rsidRPr="00B67E8F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B67E8F">
        <w:rPr>
          <w:rFonts w:asciiTheme="majorBidi" w:hAnsiTheme="majorBidi" w:cstheme="majorBidi"/>
          <w:sz w:val="30"/>
          <w:szCs w:val="30"/>
        </w:rPr>
        <w:t xml:space="preserve"> 2563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38063783" w14:textId="77777777" w:rsidR="00E45FCF" w:rsidRPr="00B67E8F" w:rsidRDefault="00E45FCF" w:rsidP="00E45FC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618C8051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26"/>
        <w:jc w:val="thaiDistribute"/>
        <w:rPr>
          <w:rFonts w:asciiTheme="majorBidi" w:hAnsiTheme="majorBidi" w:cstheme="majorBidi"/>
          <w:sz w:val="30"/>
          <w:szCs w:val="30"/>
        </w:rPr>
      </w:pPr>
      <w:r w:rsidRPr="00B67E8F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B67E8F">
        <w:rPr>
          <w:rFonts w:asciiTheme="majorBidi" w:hAnsiTheme="majorBidi" w:cstheme="majorBidi"/>
          <w:sz w:val="30"/>
          <w:szCs w:val="30"/>
        </w:rPr>
        <w:t xml:space="preserve"> </w:t>
      </w:r>
      <w:r w:rsidRPr="00B67E8F">
        <w:rPr>
          <w:rFonts w:asciiTheme="majorBidi" w:hAnsiTheme="majorBidi" w:cstheme="majorBidi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66239A8F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cs/>
        </w:rPr>
      </w:pPr>
    </w:p>
    <w:p w14:paraId="7EED58CE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08"/>
        <w:jc w:val="thaiDistribute"/>
        <w:rPr>
          <w:rFonts w:asciiTheme="majorBidi" w:hAnsiTheme="majorBidi" w:cstheme="majorBidi"/>
          <w:sz w:val="30"/>
          <w:szCs w:val="30"/>
        </w:rPr>
      </w:pPr>
      <w:r w:rsidRPr="00B67E8F">
        <w:rPr>
          <w:rFonts w:asciiTheme="majorBidi" w:hAnsiTheme="majorBidi" w:cstheme="majorBidi"/>
          <w:sz w:val="30"/>
          <w:szCs w:val="30"/>
          <w:cs/>
        </w:rPr>
        <w:t>(</w:t>
      </w:r>
      <w:r w:rsidRPr="00B67E8F">
        <w:rPr>
          <w:rFonts w:asciiTheme="majorBidi" w:hAnsiTheme="majorBidi" w:cstheme="majorBidi"/>
          <w:sz w:val="30"/>
          <w:szCs w:val="30"/>
        </w:rPr>
        <w:t>1</w:t>
      </w:r>
      <w:r w:rsidRPr="00B67E8F">
        <w:rPr>
          <w:rFonts w:asciiTheme="majorBidi" w:hAnsiTheme="majorBidi" w:cstheme="majorBidi"/>
          <w:sz w:val="30"/>
          <w:szCs w:val="30"/>
          <w:cs/>
        </w:rPr>
        <w:t>) การจัดประเภทรายการและการวัดมูลค่าของสินทรัพย์ทางการเงินและหนี้สินทางการเงิน</w:t>
      </w:r>
    </w:p>
    <w:p w14:paraId="7274D683" w14:textId="77777777" w:rsidR="00E45FCF" w:rsidRPr="00B67E8F" w:rsidRDefault="00E45FCF" w:rsidP="00E45FCF">
      <w:pPr>
        <w:pStyle w:val="BodyText2"/>
        <w:tabs>
          <w:tab w:val="left" w:pos="540"/>
        </w:tabs>
        <w:ind w:left="1008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07564D37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05"/>
        <w:jc w:val="thaiDistribute"/>
        <w:rPr>
          <w:rFonts w:asciiTheme="majorBidi" w:hAnsiTheme="majorBidi" w:cstheme="majorBidi"/>
          <w:sz w:val="30"/>
          <w:szCs w:val="30"/>
        </w:rPr>
      </w:pPr>
      <w:r w:rsidRPr="00B67E8F">
        <w:rPr>
          <w:rFonts w:asciiTheme="majorBidi" w:hAnsiTheme="majorBidi" w:cstheme="majorBidi"/>
          <w:spacing w:val="-6"/>
          <w:sz w:val="30"/>
          <w:szCs w:val="30"/>
        </w:rPr>
        <w:t xml:space="preserve">TFRS 9 </w:t>
      </w:r>
      <w:r w:rsidRPr="00B67E8F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Pr="00B67E8F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Pr="00B67E8F">
        <w:rPr>
          <w:rFonts w:asciiTheme="majorBidi" w:hAnsiTheme="majorBidi" w:cstheme="majorBidi"/>
          <w:spacing w:val="-6"/>
          <w:sz w:val="30"/>
          <w:szCs w:val="30"/>
          <w:cs/>
        </w:rPr>
        <w:t>ประเภท ได้แก่</w:t>
      </w:r>
      <w:r w:rsidRPr="00B67E8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67E8F">
        <w:rPr>
          <w:rFonts w:asciiTheme="majorBidi" w:hAnsiTheme="majorBidi" w:cstheme="majorBidi"/>
          <w:spacing w:val="-6"/>
          <w:sz w:val="30"/>
          <w:szCs w:val="30"/>
          <w:cs/>
        </w:rPr>
        <w:t>ราคาทุนตัดจำหน่าย มูลค่ายุติธรรม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ผ่านกำไรขาดทุนเบ็ดเสร็จอื่น </w:t>
      </w:r>
      <w:r w:rsidRPr="00B67E8F">
        <w:rPr>
          <w:rFonts w:asciiTheme="majorBidi" w:hAnsiTheme="majorBidi" w:cstheme="majorBidi"/>
          <w:sz w:val="30"/>
          <w:szCs w:val="30"/>
        </w:rPr>
        <w:t>(FVOCI)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B67E8F">
        <w:rPr>
          <w:rFonts w:asciiTheme="majorBidi" w:hAnsiTheme="majorBidi" w:cstheme="majorBidi"/>
          <w:sz w:val="30"/>
          <w:szCs w:val="30"/>
        </w:rPr>
        <w:t xml:space="preserve"> (FVTPL) </w:t>
      </w:r>
      <w:r w:rsidRPr="00B67E8F">
        <w:rPr>
          <w:rFonts w:asciiTheme="majorBidi" w:hAnsiTheme="majorBidi" w:cstheme="majorBidi"/>
          <w:sz w:val="30"/>
          <w:szCs w:val="30"/>
          <w:cs/>
        </w:rPr>
        <w:t>โดยจัดประเภทตาม</w:t>
      </w:r>
      <w:r w:rsidRPr="00B67E8F">
        <w:rPr>
          <w:rFonts w:asciiTheme="majorBidi" w:hAnsiTheme="majorBidi" w:cstheme="majorBidi"/>
          <w:spacing w:val="-4"/>
          <w:sz w:val="30"/>
          <w:szCs w:val="30"/>
          <w:cs/>
        </w:rPr>
        <w:t>ลักษณะของกระแสเงินสดของสินทรัพย์ทางการเงินและโมเดลธุรกิจในการบริหารจัดการ</w:t>
      </w:r>
      <w:r w:rsidRPr="00B67E8F">
        <w:rPr>
          <w:rFonts w:asciiTheme="majorBidi" w:hAnsiTheme="majorBidi" w:cstheme="majorBidi"/>
          <w:spacing w:val="-4"/>
          <w:sz w:val="30"/>
          <w:szCs w:val="30"/>
        </w:rPr>
        <w:br/>
      </w:r>
      <w:r w:rsidRPr="00B67E8F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สินทรัพย์ทางการเงินนั้น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กลุ่มบริษัทอาจเลือกกำหนดให้วัดมูลค่าเมื่อเริ่มแรกด้วย</w:t>
      </w:r>
      <w:r w:rsidRPr="00B67E8F">
        <w:rPr>
          <w:rFonts w:asciiTheme="majorBidi" w:hAnsiTheme="majorBidi" w:cstheme="majorBidi"/>
          <w:sz w:val="30"/>
          <w:szCs w:val="30"/>
        </w:rPr>
        <w:br/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มูลค่ายุติธรรมผ่านกำไรหรือขาดทุนทั้งนี้เมื่อกำหนดแล้วไม่สามารถยกเลิกได้ </w:t>
      </w:r>
      <w:r w:rsidRPr="00B67E8F">
        <w:rPr>
          <w:rFonts w:asciiTheme="majorBidi" w:hAnsiTheme="majorBidi" w:cstheme="majorBidi"/>
          <w:sz w:val="30"/>
          <w:szCs w:val="30"/>
        </w:rPr>
        <w:t xml:space="preserve">TFRS 9 </w:t>
      </w:r>
      <w:r w:rsidRPr="00B67E8F">
        <w:rPr>
          <w:rFonts w:asciiTheme="majorBidi" w:hAnsiTheme="majorBidi" w:cstheme="majorBidi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</w:t>
      </w:r>
      <w:r w:rsidRPr="00B67E8F">
        <w:rPr>
          <w:rFonts w:asciiTheme="majorBidi" w:hAnsiTheme="majorBidi" w:cstheme="majorBidi"/>
          <w:sz w:val="30"/>
          <w:szCs w:val="30"/>
        </w:rPr>
        <w:br/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ตามที่กำหนดโดยมาตรฐานการบัญชี ฉบับที่ </w:t>
      </w:r>
      <w:r w:rsidRPr="00B67E8F">
        <w:rPr>
          <w:rFonts w:asciiTheme="majorBidi" w:hAnsiTheme="majorBidi" w:cstheme="majorBidi"/>
          <w:sz w:val="30"/>
          <w:szCs w:val="30"/>
        </w:rPr>
        <w:t>105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67E8F">
        <w:rPr>
          <w:rFonts w:asciiTheme="majorBidi" w:hAnsiTheme="majorBidi" w:cstheme="majorBidi"/>
          <w:sz w:val="30"/>
          <w:szCs w:val="30"/>
        </w:rPr>
        <w:t>TAS 105)</w:t>
      </w:r>
    </w:p>
    <w:p w14:paraId="14DCE092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26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FED3E" w14:textId="77777777" w:rsidR="00E45FCF" w:rsidRPr="00B67E8F" w:rsidRDefault="00E45FCF" w:rsidP="00E45FCF">
      <w:pPr>
        <w:pStyle w:val="ListParagraph"/>
        <w:tabs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67E8F">
        <w:rPr>
          <w:rFonts w:asciiTheme="majorBidi" w:hAnsiTheme="majorBidi" w:cstheme="majorBidi"/>
          <w:sz w:val="30"/>
          <w:szCs w:val="30"/>
          <w:cs/>
        </w:rPr>
        <w:lastRenderedPageBreak/>
        <w:t>ตาม</w:t>
      </w:r>
      <w:r w:rsidRPr="00B67E8F">
        <w:rPr>
          <w:rFonts w:asciiTheme="majorBidi" w:hAnsiTheme="majorBidi" w:cstheme="majorBidi"/>
          <w:sz w:val="30"/>
          <w:szCs w:val="30"/>
        </w:rPr>
        <w:t xml:space="preserve"> TFRS 9 </w:t>
      </w:r>
      <w:r w:rsidRPr="00B67E8F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</w:t>
      </w:r>
      <w:r w:rsidRPr="00B67E8F">
        <w:rPr>
          <w:rFonts w:asciiTheme="majorBidi" w:hAnsiTheme="majorBidi" w:cstheme="majorBidi"/>
          <w:sz w:val="30"/>
          <w:szCs w:val="30"/>
          <w:cs/>
        </w:rPr>
        <w:br/>
        <w:t>ตามสัญญ</w:t>
      </w:r>
      <w:r w:rsidRPr="00B67E8F">
        <w:rPr>
          <w:rFonts w:asciiTheme="majorBidi" w:hAnsiTheme="majorBidi" w:cstheme="majorBidi"/>
          <w:sz w:val="28"/>
          <w:szCs w:val="28"/>
          <w:cs/>
        </w:rPr>
        <w:t>า</w:t>
      </w:r>
    </w:p>
    <w:p w14:paraId="2A5D6A2C" w14:textId="77777777" w:rsidR="00E45FCF" w:rsidRPr="00B67E8F" w:rsidRDefault="00E45FCF" w:rsidP="00E45FCF">
      <w:pPr>
        <w:pStyle w:val="ListParagraph"/>
        <w:tabs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0" w:lineRule="atLeast"/>
        <w:ind w:left="907"/>
        <w:jc w:val="thaiDistribute"/>
        <w:rPr>
          <w:rFonts w:asciiTheme="majorBidi" w:hAnsiTheme="majorBidi" w:cstheme="majorBidi"/>
          <w:sz w:val="14"/>
          <w:szCs w:val="14"/>
        </w:rPr>
      </w:pPr>
    </w:p>
    <w:p w14:paraId="5CBEDD32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B67E8F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B67E8F">
        <w:rPr>
          <w:rFonts w:asciiTheme="majorBidi" w:hAnsiTheme="majorBidi" w:cstheme="majorBidi"/>
          <w:sz w:val="30"/>
          <w:szCs w:val="30"/>
        </w:rPr>
        <w:t xml:space="preserve">TAS 105 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67E8F">
        <w:rPr>
          <w:rFonts w:asciiTheme="majorBidi" w:hAnsiTheme="majorBidi" w:cstheme="majorBidi"/>
          <w:sz w:val="30"/>
          <w:szCs w:val="30"/>
        </w:rPr>
        <w:t>TFRS 9</w:t>
      </w:r>
    </w:p>
    <w:p w14:paraId="21389E62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540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93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3"/>
        <w:gridCol w:w="1237"/>
        <w:gridCol w:w="14"/>
        <w:gridCol w:w="259"/>
        <w:gridCol w:w="1167"/>
        <w:gridCol w:w="249"/>
        <w:gridCol w:w="1281"/>
        <w:gridCol w:w="239"/>
        <w:gridCol w:w="931"/>
        <w:gridCol w:w="236"/>
        <w:gridCol w:w="937"/>
      </w:tblGrid>
      <w:tr w:rsidR="00E45FCF" w:rsidRPr="00B67E8F" w14:paraId="4B47397C" w14:textId="77777777" w:rsidTr="00280963">
        <w:trPr>
          <w:tblHeader/>
        </w:trPr>
        <w:tc>
          <w:tcPr>
            <w:tcW w:w="9363" w:type="dxa"/>
            <w:gridSpan w:val="11"/>
            <w:vAlign w:val="bottom"/>
          </w:tcPr>
          <w:p w14:paraId="1420D991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bookmarkStart w:id="0" w:name="_Hlk49278226"/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/</w:t>
            </w: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FCF" w:rsidRPr="00B67E8F" w14:paraId="0ADA4BF1" w14:textId="77777777" w:rsidTr="00280963">
        <w:trPr>
          <w:tblHeader/>
        </w:trPr>
        <w:tc>
          <w:tcPr>
            <w:tcW w:w="4050" w:type="dxa"/>
            <w:gridSpan w:val="2"/>
            <w:tcBorders>
              <w:bottom w:val="single" w:sz="4" w:space="0" w:color="auto"/>
            </w:tcBorders>
            <w:vAlign w:val="bottom"/>
          </w:tcPr>
          <w:p w14:paraId="06753187" w14:textId="77777777" w:rsidR="00E45FCF" w:rsidRPr="0036672D" w:rsidRDefault="00E45FCF" w:rsidP="003667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</w:rPr>
            </w:pPr>
            <w:r w:rsidRPr="0036672D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  <w:cs/>
              </w:rPr>
              <w:t>การจัดประเภทตาม</w:t>
            </w:r>
            <w:r w:rsidRPr="0036672D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</w:rPr>
              <w:t xml:space="preserve"> TAS 105 </w:t>
            </w:r>
            <w:r w:rsidRPr="0036672D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  <w:cs/>
              </w:rPr>
              <w:t xml:space="preserve">ณ วันที่ </w:t>
            </w:r>
            <w:r w:rsidRPr="0036672D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</w:rPr>
              <w:t xml:space="preserve">30 </w:t>
            </w:r>
            <w:r w:rsidRPr="0036672D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  <w:cs/>
              </w:rPr>
              <w:t xml:space="preserve">กันยายน </w:t>
            </w:r>
            <w:r w:rsidRPr="0036672D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</w:rPr>
              <w:t>2563</w:t>
            </w:r>
          </w:p>
        </w:tc>
        <w:tc>
          <w:tcPr>
            <w:tcW w:w="273" w:type="dxa"/>
            <w:gridSpan w:val="2"/>
            <w:vAlign w:val="bottom"/>
          </w:tcPr>
          <w:p w14:paraId="58F9B599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7EB89934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ตุลาคม</w:t>
            </w: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E45FCF" w:rsidRPr="00B67E8F" w14:paraId="2D9FEC2B" w14:textId="77777777" w:rsidTr="00280963">
        <w:trPr>
          <w:tblHeader/>
        </w:trPr>
        <w:tc>
          <w:tcPr>
            <w:tcW w:w="2813" w:type="dxa"/>
            <w:tcBorders>
              <w:top w:val="single" w:sz="4" w:space="0" w:color="auto"/>
            </w:tcBorders>
            <w:vAlign w:val="bottom"/>
          </w:tcPr>
          <w:p w14:paraId="73A00D54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5E2C32DE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60A86974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14:paraId="37E27C2E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9" w:type="dxa"/>
          </w:tcPr>
          <w:p w14:paraId="06C2BFEA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8492741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มูลค่ายุติธรรมผ่านกำไร</w:t>
            </w:r>
          </w:p>
          <w:p w14:paraId="2973F21C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49" w:type="dxa"/>
            <w:vAlign w:val="bottom"/>
          </w:tcPr>
          <w:p w14:paraId="601BDBA2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27C5D049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มูลค่ายุติธรรม</w:t>
            </w:r>
          </w:p>
          <w:p w14:paraId="6AD452B7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6E761A48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43DB3A43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ราคาทุน</w:t>
            </w:r>
          </w:p>
          <w:p w14:paraId="4C56EACA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115" w:hanging="84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ตัดจำหน่าย</w:t>
            </w:r>
          </w:p>
          <w:p w14:paraId="3D7A280A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 w:hanging="43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-</w:t>
            </w:r>
            <w:r w:rsidRPr="00B67E8F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125EED9D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5ECE5BAD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E45FCF" w:rsidRPr="00B67E8F" w14:paraId="56BBE4F1" w14:textId="77777777" w:rsidTr="00280963">
        <w:trPr>
          <w:tblHeader/>
        </w:trPr>
        <w:tc>
          <w:tcPr>
            <w:tcW w:w="2813" w:type="dxa"/>
          </w:tcPr>
          <w:p w14:paraId="6B33EBCF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50" w:type="dxa"/>
            <w:gridSpan w:val="10"/>
          </w:tcPr>
          <w:p w14:paraId="41EA5B43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B67E8F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B67E8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45FCF" w:rsidRPr="00B67E8F" w14:paraId="41CE304B" w14:textId="77777777" w:rsidTr="00280963">
        <w:tc>
          <w:tcPr>
            <w:tcW w:w="2813" w:type="dxa"/>
          </w:tcPr>
          <w:p w14:paraId="014AD5F5" w14:textId="77777777" w:rsidR="00E45FCF" w:rsidRPr="00B67E8F" w:rsidRDefault="00E45FCF" w:rsidP="00280963">
            <w:pPr>
              <w:pStyle w:val="NoSpacing"/>
              <w:tabs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51" w:type="dxa"/>
            <w:gridSpan w:val="2"/>
            <w:vAlign w:val="bottom"/>
          </w:tcPr>
          <w:p w14:paraId="2EFEDAC4" w14:textId="77777777" w:rsidR="00E45FCF" w:rsidRPr="00B67E8F" w:rsidRDefault="00E45FCF" w:rsidP="00280963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021B64FA" w14:textId="77777777" w:rsidR="00E45FCF" w:rsidRPr="00B67E8F" w:rsidRDefault="00E45FCF" w:rsidP="0028096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FFD8CA4" w14:textId="77777777" w:rsidR="00E45FCF" w:rsidRPr="00B67E8F" w:rsidRDefault="00E45FCF" w:rsidP="00280963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6D097284" w14:textId="77777777" w:rsidR="00E45FCF" w:rsidRPr="00B67E8F" w:rsidRDefault="00E45FCF" w:rsidP="0028096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1E7B1FBA" w14:textId="77777777" w:rsidR="00E45FCF" w:rsidRPr="00B67E8F" w:rsidRDefault="00E45FCF" w:rsidP="00280963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47CDA17" w14:textId="77777777" w:rsidR="00E45FCF" w:rsidRPr="00B67E8F" w:rsidRDefault="00E45FCF" w:rsidP="0028096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74C7950B" w14:textId="77777777" w:rsidR="00E45FCF" w:rsidRPr="00B67E8F" w:rsidRDefault="00E45FCF" w:rsidP="00280963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7ADCE65" w14:textId="77777777" w:rsidR="00E45FCF" w:rsidRPr="00B67E8F" w:rsidRDefault="00E45FCF" w:rsidP="0028096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51D3B4DC" w14:textId="77777777" w:rsidR="00E45FCF" w:rsidRPr="00B67E8F" w:rsidRDefault="00E45FCF" w:rsidP="00280963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45FCF" w:rsidRPr="00B67E8F" w14:paraId="05517161" w14:textId="77777777" w:rsidTr="00280963">
        <w:trPr>
          <w:trHeight w:val="99"/>
        </w:trPr>
        <w:tc>
          <w:tcPr>
            <w:tcW w:w="2813" w:type="dxa"/>
          </w:tcPr>
          <w:p w14:paraId="1E1F74F4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51" w:type="dxa"/>
            <w:gridSpan w:val="2"/>
            <w:tcBorders>
              <w:bottom w:val="double" w:sz="4" w:space="0" w:color="auto"/>
            </w:tcBorders>
            <w:vAlign w:val="bottom"/>
          </w:tcPr>
          <w:p w14:paraId="37D687F6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151,239</w:t>
            </w:r>
          </w:p>
        </w:tc>
        <w:tc>
          <w:tcPr>
            <w:tcW w:w="259" w:type="dxa"/>
          </w:tcPr>
          <w:p w14:paraId="3C2AC19B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4F523DF6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11FDA5D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5E08ED03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151,239</w:t>
            </w:r>
          </w:p>
        </w:tc>
        <w:tc>
          <w:tcPr>
            <w:tcW w:w="239" w:type="dxa"/>
          </w:tcPr>
          <w:p w14:paraId="17797405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vAlign w:val="bottom"/>
          </w:tcPr>
          <w:p w14:paraId="296494D2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AE0E30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  <w:vAlign w:val="bottom"/>
          </w:tcPr>
          <w:p w14:paraId="3A630F5F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151,239</w:t>
            </w:r>
          </w:p>
        </w:tc>
      </w:tr>
      <w:bookmarkEnd w:id="0"/>
    </w:tbl>
    <w:p w14:paraId="20773CC1" w14:textId="77777777" w:rsidR="00E45FCF" w:rsidRPr="00B67E8F" w:rsidRDefault="00E45FCF" w:rsidP="00E45FCF">
      <w:pPr>
        <w:spacing w:line="0" w:lineRule="atLeast"/>
        <w:ind w:firstLine="360"/>
        <w:rPr>
          <w:rFonts w:asciiTheme="majorBidi" w:hAnsiTheme="majorBidi" w:cstheme="majorBidi"/>
          <w:sz w:val="14"/>
          <w:szCs w:val="14"/>
        </w:rPr>
      </w:pPr>
    </w:p>
    <w:p w14:paraId="19627987" w14:textId="0053C877" w:rsidR="00E45FCF" w:rsidRPr="00B67E8F" w:rsidRDefault="00E45FCF" w:rsidP="00E45FC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541F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กลุ่มบริษัทและบริษัทตั้งใจจะถือหน่วยลงทุนในตราสารทุนที่เป็นหลักทรัพย์เผื่อขายจำนวน </w:t>
      </w:r>
      <w:r w:rsidRPr="007C541F">
        <w:rPr>
          <w:rFonts w:asciiTheme="majorBidi" w:hAnsiTheme="majorBidi" w:cstheme="majorBidi"/>
          <w:spacing w:val="-2"/>
          <w:sz w:val="30"/>
          <w:szCs w:val="30"/>
        </w:rPr>
        <w:t xml:space="preserve">151.24 </w:t>
      </w:r>
      <w:r w:rsidRPr="007C541F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B67E8F">
        <w:rPr>
          <w:rFonts w:asciiTheme="majorBidi" w:hAnsiTheme="majorBidi" w:cstheme="majorBidi"/>
          <w:sz w:val="30"/>
          <w:szCs w:val="30"/>
        </w:rPr>
        <w:t xml:space="preserve"> </w:t>
      </w:r>
      <w:r w:rsidR="0036672D">
        <w:rPr>
          <w:rFonts w:asciiTheme="majorBidi" w:hAnsiTheme="majorBidi" w:cstheme="majorBidi"/>
          <w:sz w:val="30"/>
          <w:szCs w:val="30"/>
          <w:cs/>
        </w:rPr>
        <w:br/>
      </w:r>
      <w:r w:rsidRPr="00B67E8F">
        <w:rPr>
          <w:rFonts w:asciiTheme="majorBidi" w:hAnsiTheme="majorBidi" w:cstheme="majorBidi"/>
          <w:sz w:val="30"/>
          <w:szCs w:val="30"/>
          <w:cs/>
        </w:rPr>
        <w:t>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</w:t>
      </w:r>
      <w:r w:rsidRPr="007C541F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</w:t>
      </w:r>
      <w:r w:rsidRPr="00B67E8F">
        <w:rPr>
          <w:rFonts w:asciiTheme="majorBidi" w:hAnsiTheme="majorBidi" w:cstheme="majorBidi"/>
          <w:sz w:val="30"/>
          <w:szCs w:val="30"/>
          <w:cs/>
        </w:rPr>
        <w:t>จะไม่ถูกจัดประเภทไปยังกำไรหรือขาดทุนในภายหลัง</w:t>
      </w:r>
    </w:p>
    <w:p w14:paraId="71DCF978" w14:textId="77777777" w:rsidR="00E45FCF" w:rsidRPr="00B67E8F" w:rsidRDefault="00E45FCF" w:rsidP="00E45FC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4"/>
          <w:szCs w:val="14"/>
          <w:cs/>
        </w:rPr>
      </w:pPr>
    </w:p>
    <w:p w14:paraId="455B7119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</w:tabs>
        <w:autoSpaceDE w:val="0"/>
        <w:autoSpaceDN w:val="0"/>
        <w:adjustRightInd w:val="0"/>
        <w:spacing w:line="240" w:lineRule="auto"/>
        <w:ind w:left="1260"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7E8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(ข)   </w:t>
      </w:r>
      <w:r w:rsidRPr="00B67E8F">
        <w:rPr>
          <w:rFonts w:ascii="Angsana New" w:hAnsi="Angsana New"/>
          <w:b/>
          <w:bCs/>
          <w:i/>
          <w:iCs/>
          <w:sz w:val="30"/>
          <w:szCs w:val="30"/>
        </w:rPr>
        <w:t xml:space="preserve">TFRS 16 </w:t>
      </w:r>
      <w:r w:rsidRPr="00B67E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600E9356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A37407B" w14:textId="77777777" w:rsidR="00E45FCF" w:rsidRPr="00B67E8F" w:rsidRDefault="00E45FCF" w:rsidP="00E45F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67E8F">
        <w:rPr>
          <w:rFonts w:asciiTheme="majorBidi" w:eastAsia="Calibri" w:hAnsiTheme="majorBidi" w:cstheme="majorBidi"/>
          <w:sz w:val="30"/>
          <w:szCs w:val="30"/>
          <w:cs/>
        </w:rPr>
        <w:t xml:space="preserve">ตั้งแต่วันที่ 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 xml:space="preserve">ตุลาคม 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B67E8F">
        <w:rPr>
          <w:rFonts w:ascii="Angsana New" w:hAnsi="Angsana New"/>
          <w:sz w:val="30"/>
          <w:szCs w:val="30"/>
          <w:cs/>
        </w:rPr>
        <w:t>บริษัท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B67E8F">
        <w:rPr>
          <w:rFonts w:asciiTheme="majorBidi" w:hAnsiTheme="majorBidi" w:cstheme="majorBidi"/>
          <w:sz w:val="30"/>
          <w:szCs w:val="30"/>
        </w:rPr>
        <w:t xml:space="preserve">TFRS 16 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B67E8F">
        <w:rPr>
          <w:rFonts w:asciiTheme="majorBidi" w:hAnsiTheme="majorBidi" w:cstheme="majorBidi"/>
          <w:sz w:val="30"/>
          <w:szCs w:val="30"/>
        </w:rPr>
        <w:t xml:space="preserve">17 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67E8F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7E8F">
        <w:rPr>
          <w:rFonts w:asciiTheme="majorBidi" w:hAnsiTheme="majorBidi" w:cstheme="majorBidi"/>
          <w:sz w:val="30"/>
          <w:szCs w:val="30"/>
        </w:rPr>
        <w:t>(TAS 17)</w:t>
      </w:r>
      <w:r w:rsidRPr="00B67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B67E8F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4B17A4A" w14:textId="77777777" w:rsidR="00E45FCF" w:rsidRPr="00B67E8F" w:rsidRDefault="00E45FCF" w:rsidP="00E45F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7AD26EC" w14:textId="77777777" w:rsidR="00E45FCF" w:rsidRPr="00B67E8F" w:rsidRDefault="00E45FCF" w:rsidP="00E45FC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sz w:val="30"/>
          <w:szCs w:val="30"/>
          <w:cs/>
        </w:rPr>
      </w:pPr>
      <w:r w:rsidRPr="00B67E8F">
        <w:rPr>
          <w:rFonts w:ascii="Angsana New" w:hAnsi="Angsana New" w:hint="cs"/>
          <w:sz w:val="30"/>
          <w:szCs w:val="30"/>
          <w:cs/>
        </w:rPr>
        <w:t xml:space="preserve">  ในฐานะผู้เช่า </w:t>
      </w:r>
    </w:p>
    <w:p w14:paraId="58BB14DC" w14:textId="77777777" w:rsidR="00E45FCF" w:rsidRPr="00B67E8F" w:rsidRDefault="00E45FCF" w:rsidP="00E45F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firstLine="90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C1C0FB2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8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7E8F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 xml:space="preserve">ตุลาคม 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B67E8F">
        <w:rPr>
          <w:rFonts w:ascii="Angsana New" w:hAnsi="Angsana New"/>
          <w:sz w:val="30"/>
          <w:szCs w:val="30"/>
          <w:cs/>
        </w:rPr>
        <w:t>บริษัท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Pr="00B67E8F">
        <w:rPr>
          <w:rFonts w:ascii="Angsana New" w:hAnsi="Angsana New"/>
          <w:sz w:val="30"/>
          <w:szCs w:val="30"/>
          <w:cs/>
        </w:rPr>
        <w:t>กลุ่มบริษัท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>รับรู้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ค่าเสื่อมราคาของสินทรัพย์สิทธิการใช้และดอกเบี้ยจ่ายของหนี้สินตามสัญญาเช่า </w:t>
      </w:r>
    </w:p>
    <w:p w14:paraId="7B92D5FC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8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B2818D6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7E8F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ในการปฏิบัติในช่วงเปลี่ยนแปลง กลุ่มบริษัทได้เลือกใช้ข้อยกเว้นต่อไปนี้ 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C4D9FFC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7E8F"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12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 xml:space="preserve">เดือน 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8FF6303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7E8F"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886231C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B67E8F"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67E8F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</w:p>
    <w:p w14:paraId="7CFDCBC6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7E8F"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F7F6CA2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46774683" w14:textId="77777777" w:rsidR="00E45FCF" w:rsidRPr="00B67E8F" w:rsidRDefault="00E45FCF" w:rsidP="00E45FC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7E8F">
        <w:rPr>
          <w:rFonts w:asciiTheme="majorBidi" w:eastAsia="Calibri" w:hAnsiTheme="majorBidi" w:cstheme="majorBidi" w:hint="cs"/>
          <w:sz w:val="30"/>
          <w:szCs w:val="30"/>
          <w:cs/>
        </w:rPr>
        <w:t xml:space="preserve">ในฐานะผู้ให้เช่า </w:t>
      </w:r>
    </w:p>
    <w:p w14:paraId="68D8EA40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649F9135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B67E8F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นโยบายการบัญชีที่กลุ่มบริษัทถือปฏิบัติในฐานะผู้ให้เช่าตาม </w:t>
      </w:r>
      <w:r w:rsidRPr="00B67E8F">
        <w:rPr>
          <w:rFonts w:asciiTheme="majorBidi" w:eastAsia="Calibri" w:hAnsiTheme="majorBidi" w:cstheme="majorBidi"/>
          <w:spacing w:val="-4"/>
          <w:sz w:val="30"/>
          <w:szCs w:val="30"/>
        </w:rPr>
        <w:t xml:space="preserve">TFRS 16 </w:t>
      </w:r>
      <w:r w:rsidRPr="00B67E8F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นั้นไม่แตกต่างจากที่ถือปฏิบัติตาม </w:t>
      </w:r>
      <w:r w:rsidRPr="00B67E8F">
        <w:rPr>
          <w:rFonts w:asciiTheme="majorBidi" w:eastAsia="Calibri" w:hAnsiTheme="majorBidi" w:cstheme="majorBidi"/>
          <w:spacing w:val="-4"/>
          <w:sz w:val="30"/>
          <w:szCs w:val="30"/>
        </w:rPr>
        <w:t>TAS 17</w:t>
      </w:r>
    </w:p>
    <w:p w14:paraId="5892970A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pacing w:val="-4"/>
          <w:sz w:val="16"/>
          <w:szCs w:val="16"/>
        </w:rPr>
      </w:pPr>
    </w:p>
    <w:tbl>
      <w:tblPr>
        <w:tblW w:w="954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350"/>
        <w:gridCol w:w="180"/>
        <w:gridCol w:w="1440"/>
      </w:tblGrid>
      <w:tr w:rsidR="00E45FCF" w:rsidRPr="00B67E8F" w14:paraId="56EF8C24" w14:textId="77777777" w:rsidTr="00280963">
        <w:trPr>
          <w:cantSplit/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0AB92CFC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left="37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B67E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B67E8F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CFF648F" w14:textId="77777777" w:rsidR="00E45FCF" w:rsidRPr="00B67E8F" w:rsidRDefault="00E45FCF" w:rsidP="00280963">
            <w:pPr>
              <w:pStyle w:val="acctmergecolhdg"/>
              <w:spacing w:line="240" w:lineRule="auto"/>
              <w:ind w:left="1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C1B7CF" w14:textId="77777777" w:rsidR="00E45FCF" w:rsidRPr="00B67E8F" w:rsidRDefault="00E45FCF" w:rsidP="00280963">
            <w:pPr>
              <w:pStyle w:val="acctmergecolhdg"/>
              <w:spacing w:line="240" w:lineRule="auto"/>
              <w:ind w:left="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B575C3" w14:textId="77777777" w:rsidR="00E45FCF" w:rsidRPr="00B67E8F" w:rsidRDefault="00E45FCF" w:rsidP="00280963">
            <w:pPr>
              <w:pStyle w:val="acctmergecolhdg"/>
              <w:spacing w:line="240" w:lineRule="auto"/>
              <w:ind w:left="10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7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2739387" w14:textId="77777777" w:rsidR="00E45FCF" w:rsidRPr="00B67E8F" w:rsidRDefault="00E45FCF" w:rsidP="00280963">
            <w:pPr>
              <w:pStyle w:val="acctmergecolhdg"/>
              <w:spacing w:line="240" w:lineRule="auto"/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45FCF" w:rsidRPr="00B67E8F" w14:paraId="20993304" w14:textId="77777777" w:rsidTr="00280963">
        <w:trPr>
          <w:cantSplit/>
          <w:trHeight w:val="20"/>
          <w:tblHeader/>
        </w:trPr>
        <w:tc>
          <w:tcPr>
            <w:tcW w:w="6570" w:type="dxa"/>
          </w:tcPr>
          <w:p w14:paraId="3EE022B6" w14:textId="77777777" w:rsidR="00E45FCF" w:rsidRPr="00B67E8F" w:rsidRDefault="00E45FCF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7A06D98" w14:textId="77777777" w:rsidR="00E45FCF" w:rsidRPr="00B67E8F" w:rsidRDefault="00E45FCF" w:rsidP="00280963">
            <w:pPr>
              <w:pStyle w:val="acctfourfigures"/>
              <w:spacing w:line="240" w:lineRule="auto"/>
              <w:ind w:left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5FCF" w:rsidRPr="00B67E8F" w14:paraId="06DEA2D6" w14:textId="77777777" w:rsidTr="00280963">
        <w:trPr>
          <w:cantSplit/>
          <w:trHeight w:val="20"/>
        </w:trPr>
        <w:tc>
          <w:tcPr>
            <w:tcW w:w="6570" w:type="dxa"/>
          </w:tcPr>
          <w:p w14:paraId="3046EF47" w14:textId="77777777" w:rsidR="00E45FCF" w:rsidRPr="00B67E8F" w:rsidRDefault="00E45FCF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7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ตุลาคม </w:t>
            </w: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0" w:type="dxa"/>
            <w:gridSpan w:val="3"/>
          </w:tcPr>
          <w:p w14:paraId="2C5653EE" w14:textId="77777777" w:rsidR="00E45FCF" w:rsidRPr="00B67E8F" w:rsidRDefault="00E45FCF" w:rsidP="00280963">
            <w:pPr>
              <w:pStyle w:val="acctfourfigures"/>
              <w:spacing w:line="240" w:lineRule="auto"/>
              <w:ind w:lef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45FCF" w:rsidRPr="00B67E8F" w14:paraId="457F8EDD" w14:textId="77777777" w:rsidTr="00280963">
        <w:trPr>
          <w:cantSplit/>
          <w:trHeight w:val="20"/>
        </w:trPr>
        <w:tc>
          <w:tcPr>
            <w:tcW w:w="6570" w:type="dxa"/>
            <w:vAlign w:val="bottom"/>
          </w:tcPr>
          <w:p w14:paraId="2619A943" w14:textId="77777777" w:rsidR="00E45FCF" w:rsidRPr="00B67E8F" w:rsidRDefault="00E45FCF" w:rsidP="00280963">
            <w:pPr>
              <w:tabs>
                <w:tab w:val="clear" w:pos="227"/>
              </w:tabs>
              <w:spacing w:line="240" w:lineRule="auto"/>
              <w:ind w:left="54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  <w:r w:rsidRPr="00B67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417F27B0" w14:textId="77777777" w:rsidR="00E45FCF" w:rsidRPr="00B67E8F" w:rsidRDefault="00E45FCF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67E8F">
              <w:rPr>
                <w:rFonts w:ascii="Angsana New" w:hAnsi="Angsana New"/>
                <w:sz w:val="30"/>
                <w:szCs w:val="30"/>
              </w:rPr>
              <w:t>2,714)</w:t>
            </w:r>
          </w:p>
        </w:tc>
        <w:tc>
          <w:tcPr>
            <w:tcW w:w="180" w:type="dxa"/>
            <w:vAlign w:val="bottom"/>
          </w:tcPr>
          <w:p w14:paraId="46225531" w14:textId="77777777" w:rsidR="00E45FCF" w:rsidRPr="00B67E8F" w:rsidRDefault="00E45FCF" w:rsidP="00280963">
            <w:pPr>
              <w:pStyle w:val="acctfourfigures"/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2B12DE" w14:textId="77777777" w:rsidR="00E45FCF" w:rsidRPr="00B67E8F" w:rsidRDefault="00E45FCF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(2,714)</w:t>
            </w:r>
          </w:p>
        </w:tc>
      </w:tr>
      <w:tr w:rsidR="00E45FCF" w:rsidRPr="00B67E8F" w14:paraId="7DA51A76" w14:textId="77777777" w:rsidTr="00280963">
        <w:trPr>
          <w:cantSplit/>
          <w:trHeight w:val="20"/>
        </w:trPr>
        <w:tc>
          <w:tcPr>
            <w:tcW w:w="6570" w:type="dxa"/>
            <w:vAlign w:val="bottom"/>
          </w:tcPr>
          <w:p w14:paraId="49988150" w14:textId="77777777" w:rsidR="00E45FCF" w:rsidRPr="00B67E8F" w:rsidRDefault="00E45FCF" w:rsidP="00280963">
            <w:pPr>
              <w:tabs>
                <w:tab w:val="clear" w:pos="227"/>
              </w:tabs>
              <w:spacing w:line="240" w:lineRule="auto"/>
              <w:ind w:left="54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7AA5A969" w14:textId="77777777" w:rsidR="00E45FCF" w:rsidRPr="00B67E8F" w:rsidRDefault="00E45FCF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29,550</w:t>
            </w:r>
          </w:p>
        </w:tc>
        <w:tc>
          <w:tcPr>
            <w:tcW w:w="180" w:type="dxa"/>
          </w:tcPr>
          <w:p w14:paraId="406108B2" w14:textId="77777777" w:rsidR="00E45FCF" w:rsidRPr="00B67E8F" w:rsidRDefault="00E45FCF" w:rsidP="00280963">
            <w:pPr>
              <w:pStyle w:val="acctfourfigures"/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976FB3" w14:textId="77777777" w:rsidR="00E45FCF" w:rsidRPr="00B67E8F" w:rsidRDefault="00E45FCF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26,277</w:t>
            </w:r>
          </w:p>
        </w:tc>
      </w:tr>
      <w:tr w:rsidR="00E45FCF" w:rsidRPr="00B67E8F" w14:paraId="0B02F585" w14:textId="77777777" w:rsidTr="00280963">
        <w:trPr>
          <w:cantSplit/>
          <w:trHeight w:val="20"/>
        </w:trPr>
        <w:tc>
          <w:tcPr>
            <w:tcW w:w="6570" w:type="dxa"/>
          </w:tcPr>
          <w:p w14:paraId="41F52B69" w14:textId="77777777" w:rsidR="00E45FCF" w:rsidRPr="00B67E8F" w:rsidRDefault="00E45FCF" w:rsidP="00280963">
            <w:pPr>
              <w:tabs>
                <w:tab w:val="clear" w:pos="227"/>
              </w:tabs>
              <w:spacing w:line="240" w:lineRule="auto"/>
              <w:ind w:left="540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758F2F70" w14:textId="77777777" w:rsidR="00E45FCF" w:rsidRPr="00B67E8F" w:rsidRDefault="00E45FCF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(27,826)</w:t>
            </w:r>
          </w:p>
        </w:tc>
        <w:tc>
          <w:tcPr>
            <w:tcW w:w="180" w:type="dxa"/>
          </w:tcPr>
          <w:p w14:paraId="111BC2CB" w14:textId="77777777" w:rsidR="00E45FCF" w:rsidRPr="00B67E8F" w:rsidRDefault="00E45FCF" w:rsidP="00280963">
            <w:pPr>
              <w:pStyle w:val="acctfourfigures"/>
              <w:spacing w:line="240" w:lineRule="auto"/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0C96D2" w14:textId="77777777" w:rsidR="00E45FCF" w:rsidRPr="00B67E8F" w:rsidRDefault="00E45FCF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(24,553)</w:t>
            </w:r>
          </w:p>
        </w:tc>
      </w:tr>
      <w:tr w:rsidR="00E45FCF" w:rsidRPr="00B67E8F" w14:paraId="23D5D87B" w14:textId="77777777" w:rsidTr="00280963">
        <w:trPr>
          <w:cantSplit/>
          <w:trHeight w:val="20"/>
        </w:trPr>
        <w:tc>
          <w:tcPr>
            <w:tcW w:w="6570" w:type="dxa"/>
          </w:tcPr>
          <w:p w14:paraId="0B91B348" w14:textId="77777777" w:rsidR="00E45FCF" w:rsidRPr="00B67E8F" w:rsidRDefault="00E45FCF" w:rsidP="00280963">
            <w:pPr>
              <w:tabs>
                <w:tab w:val="clear" w:pos="227"/>
              </w:tabs>
              <w:spacing w:line="240" w:lineRule="auto"/>
              <w:ind w:left="54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  <w:r w:rsidRPr="00B67E8F"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Pr="00B67E8F">
              <w:rPr>
                <w:rFonts w:asciiTheme="majorBidi" w:hAnsiTheme="majorBidi"/>
                <w:sz w:val="30"/>
                <w:szCs w:val="30"/>
                <w:cs/>
              </w:rPr>
              <w:t>เงินลดลง</w:t>
            </w:r>
          </w:p>
        </w:tc>
        <w:tc>
          <w:tcPr>
            <w:tcW w:w="1350" w:type="dxa"/>
            <w:vAlign w:val="bottom"/>
          </w:tcPr>
          <w:p w14:paraId="6F977AF7" w14:textId="77777777" w:rsidR="00E45FCF" w:rsidRPr="00B67E8F" w:rsidRDefault="00E45FCF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180" w:type="dxa"/>
          </w:tcPr>
          <w:p w14:paraId="21553D35" w14:textId="77777777" w:rsidR="00E45FCF" w:rsidRPr="00B67E8F" w:rsidRDefault="00E45FCF" w:rsidP="00280963">
            <w:pPr>
              <w:pStyle w:val="acctfourfigures"/>
              <w:spacing w:line="240" w:lineRule="auto"/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19EE3F" w14:textId="77777777" w:rsidR="00E45FCF" w:rsidRPr="00B67E8F" w:rsidRDefault="00E45FCF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</w:tbl>
    <w:p w14:paraId="5DDEA83F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350"/>
        <w:gridCol w:w="180"/>
        <w:gridCol w:w="1440"/>
      </w:tblGrid>
      <w:tr w:rsidR="00E45FCF" w:rsidRPr="00B67E8F" w14:paraId="5A5E6328" w14:textId="77777777" w:rsidTr="00280963">
        <w:trPr>
          <w:cantSplit/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41E95041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left="540" w:hanging="17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B67E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B67E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B89F83" w14:textId="77777777" w:rsidR="00E45FCF" w:rsidRPr="00B67E8F" w:rsidRDefault="00E45FCF" w:rsidP="00280963">
            <w:pPr>
              <w:pStyle w:val="acctmergecolhdg"/>
              <w:tabs>
                <w:tab w:val="left" w:pos="-80"/>
              </w:tabs>
              <w:spacing w:line="240" w:lineRule="auto"/>
              <w:ind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BCC2C85" w14:textId="77777777" w:rsidR="00E45FCF" w:rsidRPr="00B67E8F" w:rsidRDefault="00E45FCF" w:rsidP="00280963">
            <w:pPr>
              <w:pStyle w:val="acctmergecolhdg"/>
              <w:tabs>
                <w:tab w:val="left" w:pos="-80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D4D28A" w14:textId="77777777" w:rsidR="00E45FCF" w:rsidRPr="00B67E8F" w:rsidRDefault="00E45FCF" w:rsidP="00280963">
            <w:pPr>
              <w:pStyle w:val="acctmergecolhdg"/>
              <w:tabs>
                <w:tab w:val="left" w:pos="-80"/>
              </w:tabs>
              <w:spacing w:line="240" w:lineRule="auto"/>
              <w:ind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99DEB73" w14:textId="77777777" w:rsidR="00E45FCF" w:rsidRPr="00B67E8F" w:rsidRDefault="00E45FCF" w:rsidP="00280963">
            <w:pPr>
              <w:pStyle w:val="acctmergecolhdg"/>
              <w:tabs>
                <w:tab w:val="left" w:pos="-8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45FCF" w:rsidRPr="00B67E8F" w14:paraId="6AE5F370" w14:textId="77777777" w:rsidTr="00280963">
        <w:trPr>
          <w:cantSplit/>
          <w:trHeight w:val="20"/>
          <w:tblHeader/>
        </w:trPr>
        <w:tc>
          <w:tcPr>
            <w:tcW w:w="6570" w:type="dxa"/>
          </w:tcPr>
          <w:p w14:paraId="720EE133" w14:textId="77777777" w:rsidR="00E45FCF" w:rsidRPr="00B67E8F" w:rsidRDefault="00E45FCF" w:rsidP="00280963">
            <w:pPr>
              <w:spacing w:line="240" w:lineRule="auto"/>
              <w:ind w:left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FE26268" w14:textId="77777777" w:rsidR="00E45FCF" w:rsidRPr="00B67E8F" w:rsidRDefault="00E45FCF" w:rsidP="00280963">
            <w:pPr>
              <w:pStyle w:val="acctfourfigures"/>
              <w:spacing w:line="240" w:lineRule="auto"/>
              <w:ind w:left="54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67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67E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45FCF" w:rsidRPr="00B67E8F" w14:paraId="7CD0E54D" w14:textId="77777777" w:rsidTr="00280963">
        <w:trPr>
          <w:cantSplit/>
          <w:trHeight w:val="20"/>
        </w:trPr>
        <w:tc>
          <w:tcPr>
            <w:tcW w:w="6570" w:type="dxa"/>
          </w:tcPr>
          <w:p w14:paraId="12B910B8" w14:textId="77777777" w:rsidR="00E45FCF" w:rsidRPr="00B67E8F" w:rsidRDefault="00E45FCF" w:rsidP="00280963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</w:rPr>
            </w:pPr>
            <w:r w:rsidRPr="00B67E8F">
              <w:rPr>
                <w:sz w:val="30"/>
                <w:szCs w:val="30"/>
                <w:cs/>
              </w:rPr>
              <w:t>ภาระผูกพันตามสัญญาเช่าดำเนินงานที่เปิดเผยไว้ ณ วันที่</w:t>
            </w:r>
            <w:r w:rsidRPr="00B67E8F">
              <w:rPr>
                <w:sz w:val="30"/>
                <w:szCs w:val="30"/>
              </w:rPr>
              <w:t xml:space="preserve"> 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67E8F">
              <w:rPr>
                <w:sz w:val="30"/>
                <w:szCs w:val="30"/>
                <w:cs/>
              </w:rPr>
              <w:t xml:space="preserve"> </w:t>
            </w:r>
            <w:r w:rsidRPr="00B67E8F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60C30E3A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54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33,273</w:t>
            </w:r>
          </w:p>
        </w:tc>
        <w:tc>
          <w:tcPr>
            <w:tcW w:w="180" w:type="dxa"/>
            <w:vAlign w:val="bottom"/>
          </w:tcPr>
          <w:p w14:paraId="3605A76E" w14:textId="77777777" w:rsidR="00E45FCF" w:rsidRPr="00B67E8F" w:rsidRDefault="00E45FCF" w:rsidP="00280963">
            <w:pPr>
              <w:pStyle w:val="acctfourfigures"/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F4F111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>29,189</w:t>
            </w:r>
          </w:p>
        </w:tc>
      </w:tr>
      <w:tr w:rsidR="00E45FCF" w:rsidRPr="00B67E8F" w14:paraId="3E74C5EC" w14:textId="77777777" w:rsidTr="00280963">
        <w:trPr>
          <w:cantSplit/>
          <w:trHeight w:val="20"/>
        </w:trPr>
        <w:tc>
          <w:tcPr>
            <w:tcW w:w="6570" w:type="dxa"/>
          </w:tcPr>
          <w:p w14:paraId="74F9A9CA" w14:textId="77777777" w:rsidR="00E45FCF" w:rsidRPr="00B67E8F" w:rsidRDefault="00E45FCF" w:rsidP="00280963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</w:rPr>
            </w:pPr>
            <w:r w:rsidRPr="00B67E8F">
              <w:rPr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vAlign w:val="bottom"/>
          </w:tcPr>
          <w:p w14:paraId="28F39D1A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7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</w:t>
            </w:r>
            <w:r w:rsidRPr="00B67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B67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2,386</w:t>
            </w:r>
            <w:r w:rsidRPr="00B67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4DEA585" w14:textId="77777777" w:rsidR="00E45FCF" w:rsidRPr="00B67E8F" w:rsidRDefault="00E45FCF" w:rsidP="0028096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80A634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</w:t>
            </w:r>
            <w:r w:rsidRPr="00B67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B67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1,962</w:t>
            </w:r>
            <w:r w:rsidRPr="00B67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45FCF" w:rsidRPr="00B67E8F" w14:paraId="691BB612" w14:textId="77777777" w:rsidTr="00280963">
        <w:trPr>
          <w:cantSplit/>
          <w:trHeight w:val="20"/>
        </w:trPr>
        <w:tc>
          <w:tcPr>
            <w:tcW w:w="6570" w:type="dxa"/>
          </w:tcPr>
          <w:p w14:paraId="20D9CEF2" w14:textId="77777777" w:rsidR="00E45FCF" w:rsidRPr="00B67E8F" w:rsidRDefault="00E45FCF" w:rsidP="00280963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</w:rPr>
            </w:pPr>
            <w:r w:rsidRPr="00B67E8F">
              <w:rPr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E4D614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731"/>
                <w:tab w:val="left" w:pos="1188"/>
                <w:tab w:val="decimal" w:pos="164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   </w:t>
            </w:r>
            <w:r w:rsidRPr="00B67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B67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271</w:t>
            </w:r>
            <w:r w:rsidRPr="00B67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BF5B800" w14:textId="77777777" w:rsidR="00E45FCF" w:rsidRPr="00B67E8F" w:rsidRDefault="00E45FCF" w:rsidP="0028096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A09FB4" w14:textId="77777777" w:rsidR="00E45FCF" w:rsidRPr="00B67E8F" w:rsidRDefault="00E45FCF" w:rsidP="002809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 xml:space="preserve">         -</w:t>
            </w:r>
          </w:p>
        </w:tc>
      </w:tr>
      <w:tr w:rsidR="00E45FCF" w:rsidRPr="00B67E8F" w14:paraId="371870DD" w14:textId="77777777" w:rsidTr="00280963">
        <w:trPr>
          <w:cantSplit/>
          <w:trHeight w:val="20"/>
        </w:trPr>
        <w:tc>
          <w:tcPr>
            <w:tcW w:w="6570" w:type="dxa"/>
          </w:tcPr>
          <w:p w14:paraId="6724D024" w14:textId="77777777" w:rsidR="00E45FCF" w:rsidRPr="00B67E8F" w:rsidRDefault="00E45FCF" w:rsidP="00280963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51DBBC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30,616</w:t>
            </w:r>
          </w:p>
        </w:tc>
        <w:tc>
          <w:tcPr>
            <w:tcW w:w="180" w:type="dxa"/>
          </w:tcPr>
          <w:p w14:paraId="016768EF" w14:textId="77777777" w:rsidR="00E45FCF" w:rsidRPr="00B67E8F" w:rsidRDefault="00E45FCF" w:rsidP="0028096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313DB0" w14:textId="77777777" w:rsidR="00E45FCF" w:rsidRPr="00B67E8F" w:rsidRDefault="00E45FCF" w:rsidP="002809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27,227</w:t>
            </w:r>
          </w:p>
        </w:tc>
      </w:tr>
      <w:tr w:rsidR="00E45FCF" w:rsidRPr="00B67E8F" w14:paraId="6E9E40B9" w14:textId="77777777" w:rsidTr="00280963">
        <w:trPr>
          <w:cantSplit/>
          <w:trHeight w:val="20"/>
        </w:trPr>
        <w:tc>
          <w:tcPr>
            <w:tcW w:w="6570" w:type="dxa"/>
          </w:tcPr>
          <w:p w14:paraId="3FAEB144" w14:textId="77777777" w:rsidR="00E45FCF" w:rsidRPr="00B67E8F" w:rsidRDefault="00E45FCF" w:rsidP="00280963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  <w:cs/>
              </w:rPr>
            </w:pPr>
            <w:r w:rsidRPr="00B67E8F">
              <w:rPr>
                <w:rFonts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</w:p>
          <w:p w14:paraId="2BD35585" w14:textId="77777777" w:rsidR="00E45FCF" w:rsidRPr="00B67E8F" w:rsidRDefault="00E45FCF" w:rsidP="00280963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  <w:cs/>
              </w:rPr>
            </w:pPr>
            <w:r w:rsidRPr="00B67E8F">
              <w:rPr>
                <w:rFonts w:hint="cs"/>
                <w:sz w:val="30"/>
                <w:szCs w:val="30"/>
                <w:cs/>
              </w:rPr>
              <w:t xml:space="preserve">   ณ วันที่ 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67E8F">
              <w:rPr>
                <w:sz w:val="30"/>
                <w:szCs w:val="30"/>
                <w:cs/>
              </w:rPr>
              <w:t xml:space="preserve"> </w:t>
            </w:r>
            <w:r w:rsidRPr="00B67E8F">
              <w:rPr>
                <w:rFonts w:hint="cs"/>
                <w:sz w:val="30"/>
                <w:szCs w:val="30"/>
                <w:cs/>
              </w:rPr>
              <w:t xml:space="preserve">ตุลาคม 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584A4A8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CADBCF7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>26,836</w:t>
            </w:r>
          </w:p>
        </w:tc>
        <w:tc>
          <w:tcPr>
            <w:tcW w:w="180" w:type="dxa"/>
          </w:tcPr>
          <w:p w14:paraId="203713D8" w14:textId="77777777" w:rsidR="00E45FCF" w:rsidRPr="00B67E8F" w:rsidRDefault="00E45FCF" w:rsidP="0028096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00FD36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CFF0637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>23,563</w:t>
            </w:r>
          </w:p>
        </w:tc>
      </w:tr>
      <w:tr w:rsidR="00E45FCF" w:rsidRPr="00B67E8F" w14:paraId="13596AEE" w14:textId="77777777" w:rsidTr="00280963">
        <w:trPr>
          <w:cantSplit/>
          <w:trHeight w:val="20"/>
        </w:trPr>
        <w:tc>
          <w:tcPr>
            <w:tcW w:w="6570" w:type="dxa"/>
          </w:tcPr>
          <w:p w14:paraId="4825E3C1" w14:textId="77777777" w:rsidR="00E45FCF" w:rsidRPr="00B67E8F" w:rsidRDefault="00E45FCF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67E8F">
              <w:rPr>
                <w:sz w:val="30"/>
                <w:szCs w:val="30"/>
                <w:cs/>
              </w:rPr>
              <w:t xml:space="preserve"> </w:t>
            </w:r>
            <w:r w:rsidRPr="00B67E8F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9F4857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  <w:tc>
          <w:tcPr>
            <w:tcW w:w="180" w:type="dxa"/>
          </w:tcPr>
          <w:p w14:paraId="29A71AA8" w14:textId="77777777" w:rsidR="00E45FCF" w:rsidRPr="00B67E8F" w:rsidRDefault="00E45FCF" w:rsidP="0028096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B66BFC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</w:tr>
      <w:tr w:rsidR="00E45FCF" w:rsidRPr="00B67E8F" w14:paraId="47C6CB54" w14:textId="77777777" w:rsidTr="00280963">
        <w:trPr>
          <w:cantSplit/>
          <w:trHeight w:val="20"/>
        </w:trPr>
        <w:tc>
          <w:tcPr>
            <w:tcW w:w="6570" w:type="dxa"/>
            <w:vAlign w:val="bottom"/>
          </w:tcPr>
          <w:p w14:paraId="6867F1C4" w14:textId="77777777" w:rsidR="00E45FCF" w:rsidRPr="00B67E8F" w:rsidRDefault="00E45FCF" w:rsidP="00280963">
            <w:pPr>
              <w:tabs>
                <w:tab w:val="clear" w:pos="227"/>
                <w:tab w:val="left" w:pos="647"/>
              </w:tabs>
              <w:spacing w:line="240" w:lineRule="auto"/>
              <w:ind w:left="3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B2ED14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27,826</w:t>
            </w:r>
          </w:p>
        </w:tc>
        <w:tc>
          <w:tcPr>
            <w:tcW w:w="180" w:type="dxa"/>
          </w:tcPr>
          <w:p w14:paraId="493E024A" w14:textId="77777777" w:rsidR="00E45FCF" w:rsidRPr="00B67E8F" w:rsidRDefault="00E45FCF" w:rsidP="0028096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EAAB9E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24,553</w:t>
            </w:r>
          </w:p>
        </w:tc>
      </w:tr>
      <w:tr w:rsidR="00E45FCF" w:rsidRPr="00B67E8F" w14:paraId="37CBB4E7" w14:textId="77777777" w:rsidTr="00280963">
        <w:trPr>
          <w:cantSplit/>
          <w:trHeight w:val="20"/>
        </w:trPr>
        <w:tc>
          <w:tcPr>
            <w:tcW w:w="6570" w:type="dxa"/>
            <w:vAlign w:val="bottom"/>
          </w:tcPr>
          <w:p w14:paraId="307323F8" w14:textId="77777777" w:rsidR="00E45FCF" w:rsidRPr="00B67E8F" w:rsidRDefault="00E45FCF" w:rsidP="00280963">
            <w:pPr>
              <w:tabs>
                <w:tab w:val="clear" w:pos="454"/>
                <w:tab w:val="clear" w:pos="907"/>
              </w:tabs>
              <w:spacing w:line="240" w:lineRule="auto"/>
              <w:ind w:firstLine="3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B67E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B67E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379B63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4.09</w:t>
            </w:r>
          </w:p>
        </w:tc>
        <w:tc>
          <w:tcPr>
            <w:tcW w:w="180" w:type="dxa"/>
          </w:tcPr>
          <w:p w14:paraId="0C510AF2" w14:textId="77777777" w:rsidR="00E45FCF" w:rsidRPr="00B67E8F" w:rsidRDefault="00E45FCF" w:rsidP="0028096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1DA18F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>4.09</w:t>
            </w:r>
          </w:p>
        </w:tc>
      </w:tr>
    </w:tbl>
    <w:p w14:paraId="1CE7E679" w14:textId="77777777" w:rsidR="00E45FCF" w:rsidRPr="00B67E8F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5DAE1F76" w14:textId="77777777" w:rsidR="00E45FCF" w:rsidRPr="00B67E8F" w:rsidRDefault="00E45FCF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E6DBAC7" w14:textId="1A912B35" w:rsidR="006078CF" w:rsidRPr="00B67E8F" w:rsidRDefault="0060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p w14:paraId="77D4F1C9" w14:textId="2A1826D8" w:rsidR="00FF7B4A" w:rsidRDefault="00352147" w:rsidP="00FF7B4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67E8F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7B96F0E0" w14:textId="77777777" w:rsidR="00FF7B4A" w:rsidRPr="00FF7B4A" w:rsidRDefault="00FF7B4A" w:rsidP="00FF7B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2"/>
        </w:rPr>
      </w:pPr>
    </w:p>
    <w:p w14:paraId="3236443D" w14:textId="77FA7A65" w:rsidR="00FF7B4A" w:rsidRPr="00FF7B4A" w:rsidRDefault="00FF7B4A" w:rsidP="00FF7B4A">
      <w:pPr>
        <w:spacing w:line="0" w:lineRule="atLeast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F7B4A">
        <w:rPr>
          <w:rFonts w:ascii="Angsana New" w:hAnsi="Angsana New"/>
          <w:b/>
          <w:sz w:val="30"/>
          <w:szCs w:val="30"/>
          <w:cs/>
        </w:rPr>
        <w:t>ความสัมพันธ์ที่มีกั</w:t>
      </w:r>
      <w:r w:rsidRPr="00FF7B4A">
        <w:rPr>
          <w:rFonts w:ascii="Angsana New" w:hAnsi="Angsana New" w:hint="cs"/>
          <w:b/>
          <w:sz w:val="30"/>
          <w:szCs w:val="30"/>
          <w:cs/>
        </w:rPr>
        <w:t>บ</w:t>
      </w:r>
      <w:r w:rsidRPr="00FF7B4A">
        <w:rPr>
          <w:rFonts w:ascii="Angsana New" w:hAnsi="Angsana New"/>
          <w:b/>
          <w:sz w:val="30"/>
          <w:szCs w:val="30"/>
          <w:cs/>
        </w:rPr>
        <w:t>บริษัท</w:t>
      </w:r>
      <w:r w:rsidRPr="00FF7B4A">
        <w:rPr>
          <w:rFonts w:ascii="Angsana New" w:hAnsi="Angsana New" w:hint="cs"/>
          <w:b/>
          <w:sz w:val="30"/>
          <w:szCs w:val="30"/>
          <w:cs/>
        </w:rPr>
        <w:t>ร่วมและ</w:t>
      </w:r>
      <w:r w:rsidRPr="00FF7B4A">
        <w:rPr>
          <w:rFonts w:ascii="Angsana New" w:hAnsi="Angsana New"/>
          <w:b/>
          <w:sz w:val="30"/>
          <w:szCs w:val="30"/>
          <w:cs/>
        </w:rPr>
        <w:t>บริษัท</w:t>
      </w:r>
      <w:r w:rsidRPr="00FF7B4A">
        <w:rPr>
          <w:rFonts w:ascii="Angsana New" w:hAnsi="Angsana New" w:hint="cs"/>
          <w:b/>
          <w:sz w:val="30"/>
          <w:szCs w:val="30"/>
          <w:cs/>
        </w:rPr>
        <w:t>ย่อย</w:t>
      </w:r>
      <w:r w:rsidRPr="00FF7B4A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Pr="00FF7B4A"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/>
          <w:bCs/>
          <w:sz w:val="30"/>
          <w:szCs w:val="30"/>
        </w:rPr>
        <w:t>7</w:t>
      </w:r>
      <w:r w:rsidRPr="00FF7B4A">
        <w:rPr>
          <w:rFonts w:ascii="Angsana New" w:hAnsi="Angsana New"/>
          <w:b/>
          <w:sz w:val="30"/>
          <w:szCs w:val="30"/>
          <w:cs/>
        </w:rPr>
        <w:t xml:space="preserve"> และ </w:t>
      </w:r>
      <w:r>
        <w:rPr>
          <w:rFonts w:ascii="Angsana New" w:hAnsi="Angsana New"/>
          <w:bCs/>
          <w:sz w:val="30"/>
          <w:szCs w:val="30"/>
        </w:rPr>
        <w:t>8</w:t>
      </w:r>
      <w:r w:rsidRPr="00FF7B4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F7B4A">
        <w:rPr>
          <w:rFonts w:ascii="Angsana New" w:hAnsi="Angsana New"/>
          <w:b/>
          <w:sz w:val="30"/>
          <w:szCs w:val="30"/>
          <w:cs/>
        </w:rPr>
        <w:t>สำหรับบุคคลหรื</w:t>
      </w:r>
      <w:r w:rsidRPr="00FF7B4A">
        <w:rPr>
          <w:rFonts w:ascii="Angsana New" w:hAnsi="Angsana New" w:hint="cs"/>
          <w:b/>
          <w:sz w:val="30"/>
          <w:szCs w:val="30"/>
          <w:cs/>
        </w:rPr>
        <w:t>อ</w:t>
      </w:r>
      <w:r w:rsidRPr="00FF7B4A">
        <w:rPr>
          <w:rFonts w:ascii="Angsana New" w:hAnsi="Angsana New"/>
          <w:b/>
          <w:sz w:val="30"/>
          <w:szCs w:val="30"/>
          <w:cs/>
        </w:rPr>
        <w:t>กิจการ</w:t>
      </w:r>
      <w:r w:rsidRPr="00FF7B4A">
        <w:rPr>
          <w:rFonts w:ascii="Angsana New" w:hAnsi="Angsana New" w:hint="cs"/>
          <w:b/>
          <w:sz w:val="30"/>
          <w:szCs w:val="30"/>
          <w:cs/>
        </w:rPr>
        <w:t>อื่น</w:t>
      </w:r>
      <w:r w:rsidRPr="00FF7B4A">
        <w:rPr>
          <w:rFonts w:ascii="Angsana New" w:hAnsi="Angsana New"/>
          <w:b/>
          <w:sz w:val="30"/>
          <w:szCs w:val="30"/>
        </w:rPr>
        <w:br/>
      </w:r>
      <w:r w:rsidRPr="00FF7B4A">
        <w:rPr>
          <w:rFonts w:ascii="Angsana New" w:hAnsi="Angsana New"/>
          <w:b/>
          <w:sz w:val="30"/>
          <w:szCs w:val="30"/>
          <w:cs/>
        </w:rPr>
        <w:t>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</w:t>
      </w:r>
      <w:r w:rsidRPr="00FF7B4A">
        <w:rPr>
          <w:rFonts w:ascii="Angsana New" w:hAnsi="Angsana New"/>
          <w:b/>
          <w:sz w:val="30"/>
          <w:szCs w:val="30"/>
          <w:cs/>
        </w:rPr>
        <w:br/>
        <w:t>ในระหว่างงวดมีดังต่อไปนี้</w:t>
      </w:r>
      <w:r w:rsidRPr="00FF7B4A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6534B5FB" w14:textId="77777777" w:rsidR="00FF7B4A" w:rsidRPr="00FF7B4A" w:rsidRDefault="00FF7B4A" w:rsidP="00FF7B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3510"/>
      </w:tblGrid>
      <w:tr w:rsidR="00FF7B4A" w:rsidRPr="00953BA7" w14:paraId="7C25059E" w14:textId="77777777" w:rsidTr="00BE779D">
        <w:trPr>
          <w:trHeight w:val="20"/>
        </w:trPr>
        <w:tc>
          <w:tcPr>
            <w:tcW w:w="4410" w:type="dxa"/>
            <w:shd w:val="clear" w:color="auto" w:fill="auto"/>
          </w:tcPr>
          <w:p w14:paraId="3F4CA0C2" w14:textId="77777777" w:rsidR="00FF7B4A" w:rsidRPr="00953BA7" w:rsidRDefault="00FF7B4A" w:rsidP="00BE77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79C00C50" w14:textId="77777777" w:rsidR="00FF7B4A" w:rsidRPr="00953BA7" w:rsidRDefault="00FF7B4A" w:rsidP="00BE779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510" w:type="dxa"/>
            <w:shd w:val="clear" w:color="auto" w:fill="auto"/>
          </w:tcPr>
          <w:p w14:paraId="57A55119" w14:textId="77777777" w:rsidR="00FF7B4A" w:rsidRPr="00953BA7" w:rsidRDefault="00FF7B4A" w:rsidP="00BE779D">
            <w:pPr>
              <w:spacing w:line="240" w:lineRule="auto"/>
              <w:ind w:firstLine="34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ลักษณะ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FF7B4A" w:rsidRPr="00953BA7" w14:paraId="75798ED2" w14:textId="77777777" w:rsidTr="00BE779D">
        <w:trPr>
          <w:trHeight w:val="20"/>
        </w:trPr>
        <w:tc>
          <w:tcPr>
            <w:tcW w:w="4410" w:type="dxa"/>
            <w:shd w:val="clear" w:color="auto" w:fill="auto"/>
          </w:tcPr>
          <w:p w14:paraId="335580ED" w14:textId="77777777" w:rsidR="00FF7B4A" w:rsidRPr="001A2A65" w:rsidRDefault="00FF7B4A" w:rsidP="00BE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แพน อินเตอร์เนชั่นแนล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723FC7C1" w14:textId="77777777" w:rsidR="00FF7B4A" w:rsidRPr="001A2A65" w:rsidRDefault="00FF7B4A" w:rsidP="00BE77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D7B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  <w:shd w:val="clear" w:color="auto" w:fill="auto"/>
          </w:tcPr>
          <w:p w14:paraId="13DF3825" w14:textId="77777777" w:rsidR="00FF7B4A" w:rsidRPr="001A2A65" w:rsidRDefault="00FF7B4A" w:rsidP="00BE779D">
            <w:pPr>
              <w:spacing w:line="240" w:lineRule="auto"/>
              <w:ind w:firstLine="34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D7BB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F7B4A" w:rsidRPr="00953BA7" w14:paraId="5FE3097C" w14:textId="77777777" w:rsidTr="00BE779D">
        <w:trPr>
          <w:trHeight w:val="20"/>
        </w:trPr>
        <w:tc>
          <w:tcPr>
            <w:tcW w:w="4410" w:type="dxa"/>
            <w:shd w:val="clear" w:color="auto" w:fill="auto"/>
          </w:tcPr>
          <w:p w14:paraId="53691502" w14:textId="77777777" w:rsidR="00FF7B4A" w:rsidRPr="001A2A65" w:rsidRDefault="00FF7B4A" w:rsidP="00BE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350" w:type="dxa"/>
            <w:shd w:val="clear" w:color="auto" w:fill="auto"/>
          </w:tcPr>
          <w:p w14:paraId="0157DE59" w14:textId="77777777" w:rsidR="00FF7B4A" w:rsidRPr="001A2A65" w:rsidRDefault="00FF7B4A" w:rsidP="00BE77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D7B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  <w:shd w:val="clear" w:color="auto" w:fill="auto"/>
          </w:tcPr>
          <w:p w14:paraId="22F9B009" w14:textId="77777777" w:rsidR="00FF7B4A" w:rsidRPr="001A2A65" w:rsidRDefault="00FF7B4A" w:rsidP="00BE779D">
            <w:pPr>
              <w:spacing w:line="240" w:lineRule="auto"/>
              <w:ind w:firstLine="34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D7BB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7F6EA3A7" w14:textId="77777777" w:rsidR="00FF7B4A" w:rsidRPr="00FF7B4A" w:rsidRDefault="00FF7B4A" w:rsidP="00FF7B4A">
      <w:pPr>
        <w:spacing w:line="0" w:lineRule="atLeast"/>
        <w:ind w:left="547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538FC2E3" w14:textId="77777777" w:rsidR="00777C2E" w:rsidRPr="00B67E8F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  <w:shd w:val="clear" w:color="auto" w:fill="E0E0E0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71"/>
        <w:gridCol w:w="251"/>
        <w:gridCol w:w="1024"/>
        <w:gridCol w:w="278"/>
        <w:gridCol w:w="1157"/>
        <w:gridCol w:w="9"/>
        <w:gridCol w:w="266"/>
        <w:gridCol w:w="1180"/>
      </w:tblGrid>
      <w:tr w:rsidR="00530626" w:rsidRPr="00B67E8F" w14:paraId="78463790" w14:textId="77777777" w:rsidTr="00FF7B4A">
        <w:trPr>
          <w:tblHeader/>
        </w:trPr>
        <w:tc>
          <w:tcPr>
            <w:tcW w:w="2208" w:type="pct"/>
          </w:tcPr>
          <w:p w14:paraId="4D346D49" w14:textId="1F6A89EA" w:rsidR="00777C2E" w:rsidRPr="00B67E8F" w:rsidRDefault="00FF7B4A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51" w:type="pct"/>
            <w:gridSpan w:val="3"/>
          </w:tcPr>
          <w:p w14:paraId="6F5155CB" w14:textId="77777777" w:rsidR="00777C2E" w:rsidRPr="00B67E8F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E554981" w14:textId="77777777" w:rsidR="00777C2E" w:rsidRPr="00B67E8F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pct"/>
            <w:gridSpan w:val="4"/>
          </w:tcPr>
          <w:p w14:paraId="48F19DF9" w14:textId="77777777" w:rsidR="00777C2E" w:rsidRPr="00B67E8F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325" w:rsidRPr="00B67E8F" w14:paraId="771EB4CE" w14:textId="77777777" w:rsidTr="00BE29DC">
        <w:trPr>
          <w:tblHeader/>
        </w:trPr>
        <w:tc>
          <w:tcPr>
            <w:tcW w:w="2208" w:type="pct"/>
          </w:tcPr>
          <w:p w14:paraId="38CE94E9" w14:textId="349B1FC5" w:rsidR="00275325" w:rsidRPr="00B67E8F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</w:p>
        </w:tc>
        <w:tc>
          <w:tcPr>
            <w:tcW w:w="571" w:type="pct"/>
          </w:tcPr>
          <w:p w14:paraId="68338363" w14:textId="716C6ECF" w:rsidR="00275325" w:rsidRPr="00B67E8F" w:rsidRDefault="00923C22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4" w:type="pct"/>
          </w:tcPr>
          <w:p w14:paraId="1B445784" w14:textId="77777777" w:rsidR="00275325" w:rsidRPr="00B67E8F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27DE21AB" w14:textId="4EA0ABF9" w:rsidR="00275325" w:rsidRPr="00B67E8F" w:rsidRDefault="00923C22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0FBE783D" w14:textId="77777777" w:rsidR="00275325" w:rsidRPr="00B67E8F" w:rsidRDefault="00275325" w:rsidP="0027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9176AD8" w14:textId="1A3A86E3" w:rsidR="00275325" w:rsidRPr="00B67E8F" w:rsidRDefault="00923C22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326A9A2A" w14:textId="77777777" w:rsidR="00275325" w:rsidRPr="00B67E8F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EA911DA" w14:textId="51DB58AB" w:rsidR="00275325" w:rsidRPr="00B67E8F" w:rsidRDefault="00923C22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77C2E" w:rsidRPr="00B67E8F" w14:paraId="48533539" w14:textId="77777777" w:rsidTr="00FF7B4A">
        <w:trPr>
          <w:tblHeader/>
        </w:trPr>
        <w:tc>
          <w:tcPr>
            <w:tcW w:w="2208" w:type="pct"/>
          </w:tcPr>
          <w:p w14:paraId="700B3027" w14:textId="77777777" w:rsidR="00777C2E" w:rsidRPr="00B67E8F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2" w:type="pct"/>
            <w:gridSpan w:val="8"/>
          </w:tcPr>
          <w:p w14:paraId="784348F7" w14:textId="77777777" w:rsidR="00777C2E" w:rsidRPr="00B67E8F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626" w:rsidRPr="00B67E8F" w14:paraId="652C80FE" w14:textId="77777777" w:rsidTr="00BE29DC">
        <w:tc>
          <w:tcPr>
            <w:tcW w:w="2208" w:type="pct"/>
          </w:tcPr>
          <w:p w14:paraId="3B2DB189" w14:textId="77777777" w:rsidR="008E4F2F" w:rsidRPr="00B67E8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300A8D6" w14:textId="77777777" w:rsidR="008E4F2F" w:rsidRPr="00B67E8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B5A124E" w14:textId="77777777" w:rsidR="008E4F2F" w:rsidRPr="00B67E8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397CF7C7" w14:textId="77777777" w:rsidR="008E4F2F" w:rsidRPr="00B67E8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3A650A" w14:textId="77777777" w:rsidR="008E4F2F" w:rsidRPr="00B67E8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D42D8A4" w14:textId="77777777" w:rsidR="008E4F2F" w:rsidRPr="00B67E8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087E0BA2" w14:textId="77777777" w:rsidR="008E4F2F" w:rsidRPr="00B67E8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</w:tcPr>
          <w:p w14:paraId="669109A9" w14:textId="77777777" w:rsidR="008E4F2F" w:rsidRPr="00B67E8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788" w:rsidRPr="00B67E8F" w14:paraId="1C5928DF" w14:textId="77777777" w:rsidTr="00BE29DC">
        <w:tc>
          <w:tcPr>
            <w:tcW w:w="2208" w:type="pct"/>
          </w:tcPr>
          <w:p w14:paraId="29C940F2" w14:textId="7D947850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71" w:type="pct"/>
          </w:tcPr>
          <w:p w14:paraId="28CD4B8C" w14:textId="0CDF5BD0" w:rsidR="00FF2788" w:rsidRPr="00B67E8F" w:rsidRDefault="00FF2788" w:rsidP="00FF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6D80636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087322FB" w14:textId="2C8A0EE6" w:rsidR="00FF2788" w:rsidRPr="00B67E8F" w:rsidRDefault="00FF2788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411B719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6AA1198" w14:textId="437923A9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7571FA6A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</w:tcPr>
          <w:p w14:paraId="30A09AA3" w14:textId="58A04201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FF2788" w:rsidRPr="00B67E8F" w14:paraId="171F128B" w14:textId="77777777" w:rsidTr="00BE29DC">
        <w:tc>
          <w:tcPr>
            <w:tcW w:w="2208" w:type="pct"/>
          </w:tcPr>
          <w:p w14:paraId="048FF182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รายได้จากการขายบรรจุภัณฑ์</w:t>
            </w:r>
          </w:p>
        </w:tc>
        <w:tc>
          <w:tcPr>
            <w:tcW w:w="571" w:type="pct"/>
            <w:shd w:val="clear" w:color="auto" w:fill="auto"/>
          </w:tcPr>
          <w:p w14:paraId="2130A91F" w14:textId="6FD1E7D1" w:rsidR="00FF2788" w:rsidRPr="00B67E8F" w:rsidRDefault="00FF2788" w:rsidP="00FF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2D4DA22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1AC13C52" w14:textId="77777777" w:rsidR="00FF2788" w:rsidRPr="00B67E8F" w:rsidRDefault="00FF2788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233D3D5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9525525" w14:textId="4DE2C96E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69919DB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3A818D86" w14:textId="00BD55AE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947</w:t>
            </w:r>
          </w:p>
        </w:tc>
      </w:tr>
      <w:tr w:rsidR="00FF2788" w:rsidRPr="00B67E8F" w14:paraId="397393E9" w14:textId="77777777" w:rsidTr="00BE29DC">
        <w:tc>
          <w:tcPr>
            <w:tcW w:w="2208" w:type="pct"/>
          </w:tcPr>
          <w:p w14:paraId="1E170F34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571" w:type="pct"/>
            <w:shd w:val="clear" w:color="auto" w:fill="auto"/>
          </w:tcPr>
          <w:p w14:paraId="75AEF3E9" w14:textId="62B73209" w:rsidR="00FF2788" w:rsidRPr="00B67E8F" w:rsidRDefault="00FF2788" w:rsidP="00FF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3D0306C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74DE85F5" w14:textId="77777777" w:rsidR="00FF2788" w:rsidRPr="00B67E8F" w:rsidRDefault="00FF2788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7C60955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360C923" w14:textId="7AAA291D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3111396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51295375" w14:textId="00718378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</w:tr>
      <w:tr w:rsidR="00FF2788" w:rsidRPr="00B67E8F" w14:paraId="727BF754" w14:textId="77777777" w:rsidTr="00BE29DC">
        <w:tc>
          <w:tcPr>
            <w:tcW w:w="2208" w:type="pct"/>
          </w:tcPr>
          <w:p w14:paraId="21FE1468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1" w:type="pct"/>
            <w:shd w:val="clear" w:color="auto" w:fill="auto"/>
          </w:tcPr>
          <w:p w14:paraId="2B61AD8D" w14:textId="29077FE1" w:rsidR="00FF2788" w:rsidRPr="00B67E8F" w:rsidRDefault="00FF2788" w:rsidP="00FF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D4BD6E8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1807692" w14:textId="77777777" w:rsidR="00FF2788" w:rsidRPr="00B67E8F" w:rsidRDefault="00FF2788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8519547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CD8C79E" w14:textId="41CF5F9D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36ED7EE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5E5EB614" w14:textId="66EEF33F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928</w:t>
            </w:r>
          </w:p>
        </w:tc>
      </w:tr>
      <w:tr w:rsidR="00FF2788" w:rsidRPr="00B67E8F" w14:paraId="6208775B" w14:textId="77777777" w:rsidTr="00BE29DC">
        <w:tc>
          <w:tcPr>
            <w:tcW w:w="2208" w:type="pct"/>
          </w:tcPr>
          <w:p w14:paraId="18CC3818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1" w:type="pct"/>
            <w:shd w:val="clear" w:color="auto" w:fill="auto"/>
          </w:tcPr>
          <w:p w14:paraId="6D90BDD1" w14:textId="1FC190D7" w:rsidR="00FF2788" w:rsidRPr="00B67E8F" w:rsidRDefault="00FF2788" w:rsidP="00FF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4CEF79B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72FDD8BC" w14:textId="77777777" w:rsidR="00FF2788" w:rsidRPr="00B67E8F" w:rsidRDefault="00FF2788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F70A5ED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F9A31DD" w14:textId="02270ABC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977D10B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549B39E2" w14:textId="4A1A6484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FF2788" w:rsidRPr="00B67E8F" w14:paraId="115DA470" w14:textId="77777777" w:rsidTr="00BE29DC">
        <w:tc>
          <w:tcPr>
            <w:tcW w:w="2208" w:type="pct"/>
          </w:tcPr>
          <w:p w14:paraId="79D7B93E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1" w:type="pct"/>
            <w:shd w:val="clear" w:color="auto" w:fill="auto"/>
          </w:tcPr>
          <w:p w14:paraId="63EA81E6" w14:textId="5FDE4120" w:rsidR="00FF2788" w:rsidRPr="00B67E8F" w:rsidRDefault="00FF2788" w:rsidP="00FF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686307E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54FF26BE" w14:textId="77777777" w:rsidR="00FF2788" w:rsidRPr="00B67E8F" w:rsidRDefault="00FF2788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B7E201D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0A2D141" w14:textId="01B58B19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184,618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142607C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7A7C65E3" w14:textId="144A407D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182,909</w:t>
            </w:r>
          </w:p>
        </w:tc>
      </w:tr>
      <w:tr w:rsidR="00FF2788" w:rsidRPr="00B67E8F" w14:paraId="17A0049C" w14:textId="77777777" w:rsidTr="00BE29DC">
        <w:tc>
          <w:tcPr>
            <w:tcW w:w="2208" w:type="pct"/>
          </w:tcPr>
          <w:p w14:paraId="507A109D" w14:textId="77777777" w:rsidR="00FF2788" w:rsidRPr="00FF7B4A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75DC2C27" w14:textId="77777777" w:rsidR="00FF2788" w:rsidRPr="00FF7B4A" w:rsidRDefault="00FF2788" w:rsidP="00FF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1A96BB32" w14:textId="77777777" w:rsidR="00FF2788" w:rsidRPr="00FF7B4A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546" w:type="pct"/>
            <w:shd w:val="clear" w:color="auto" w:fill="auto"/>
          </w:tcPr>
          <w:p w14:paraId="23983DB7" w14:textId="77777777" w:rsidR="00FF2788" w:rsidRPr="00FF7B4A" w:rsidRDefault="00FF2788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22845313" w14:textId="77777777" w:rsidR="00FF2788" w:rsidRPr="00FF7B4A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7" w:type="pct"/>
            <w:shd w:val="clear" w:color="auto" w:fill="auto"/>
          </w:tcPr>
          <w:p w14:paraId="4973BF37" w14:textId="77777777" w:rsidR="00FF2788" w:rsidRPr="00FF7B4A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87B8D79" w14:textId="77777777" w:rsidR="00FF2788" w:rsidRPr="00FF7B4A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36EF5BC2" w14:textId="77777777" w:rsidR="00FF2788" w:rsidRPr="00FF7B4A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</w:tr>
      <w:tr w:rsidR="00FF2788" w:rsidRPr="00B67E8F" w14:paraId="28A1313D" w14:textId="77777777" w:rsidTr="00BE29DC">
        <w:tc>
          <w:tcPr>
            <w:tcW w:w="2208" w:type="pct"/>
          </w:tcPr>
          <w:p w14:paraId="70DD940F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1" w:type="pct"/>
            <w:shd w:val="clear" w:color="auto" w:fill="auto"/>
          </w:tcPr>
          <w:p w14:paraId="7F85F6E9" w14:textId="77777777" w:rsidR="00FF2788" w:rsidRPr="00B67E8F" w:rsidRDefault="00FF2788" w:rsidP="00FF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515E4566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28994488" w14:textId="77777777" w:rsidR="00FF2788" w:rsidRPr="00B67E8F" w:rsidRDefault="00FF2788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AE6CD28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3593067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FA2B417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0FE39393" w14:textId="77777777" w:rsidR="00FF2788" w:rsidRPr="00B67E8F" w:rsidRDefault="00FF2788" w:rsidP="00FF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7E75" w:rsidRPr="00B67E8F" w14:paraId="3AE408EE" w14:textId="77777777" w:rsidTr="00BE29DC">
        <w:tc>
          <w:tcPr>
            <w:tcW w:w="2208" w:type="pct"/>
          </w:tcPr>
          <w:p w14:paraId="4AEACBE6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1" w:type="pct"/>
            <w:shd w:val="clear" w:color="auto" w:fill="auto"/>
          </w:tcPr>
          <w:p w14:paraId="2C9D0F1F" w14:textId="1CBF65B5" w:rsidR="00DB7E75" w:rsidRPr="00B67E8F" w:rsidRDefault="00DB7E75" w:rsidP="00FF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059E690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33EEF509" w14:textId="77777777" w:rsidR="00DB7E75" w:rsidRPr="00B67E8F" w:rsidRDefault="00DB7E75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13B2220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49906E3" w14:textId="6055BB7A" w:rsidR="00DB7E75" w:rsidRPr="00B67E8F" w:rsidRDefault="00FF7B4A" w:rsidP="00FF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7DA9DD3F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899AF39" w14:textId="23905D10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21,600</w:t>
            </w:r>
          </w:p>
        </w:tc>
      </w:tr>
      <w:tr w:rsidR="00DB7E75" w:rsidRPr="00B67E8F" w14:paraId="59FB8821" w14:textId="77777777" w:rsidTr="00BE29DC">
        <w:tc>
          <w:tcPr>
            <w:tcW w:w="2208" w:type="pct"/>
          </w:tcPr>
          <w:p w14:paraId="5937699A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1" w:type="pct"/>
            <w:shd w:val="clear" w:color="auto" w:fill="auto"/>
          </w:tcPr>
          <w:p w14:paraId="3DDB1C4D" w14:textId="771A7C34" w:rsidR="00DB7E75" w:rsidRPr="00B67E8F" w:rsidRDefault="000C54E3" w:rsidP="00D8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4" w:type="pct"/>
            <w:shd w:val="clear" w:color="auto" w:fill="auto"/>
          </w:tcPr>
          <w:p w14:paraId="19D98A45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99A39CE" w14:textId="0A5697CA" w:rsidR="00DB7E75" w:rsidRPr="00B67E8F" w:rsidRDefault="00DB7E75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CA86B47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4285BA9" w14:textId="40552309" w:rsidR="00DB7E75" w:rsidRPr="00B67E8F" w:rsidRDefault="00FF7B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B512635" w14:textId="77777777" w:rsidR="00DB7E75" w:rsidRPr="005F5A4A" w:rsidRDefault="00DB7E75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3333817E" w14:textId="166AC796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E75" w:rsidRPr="00B67E8F" w14:paraId="2FD13B94" w14:textId="77777777" w:rsidTr="00BE29DC">
        <w:tc>
          <w:tcPr>
            <w:tcW w:w="2208" w:type="pct"/>
          </w:tcPr>
          <w:p w14:paraId="21A22D29" w14:textId="14AE2905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71" w:type="pct"/>
            <w:shd w:val="clear" w:color="auto" w:fill="auto"/>
          </w:tcPr>
          <w:p w14:paraId="65AB4932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7723F20E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6" w:type="pct"/>
            <w:shd w:val="clear" w:color="auto" w:fill="auto"/>
          </w:tcPr>
          <w:p w14:paraId="3909FCB2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F300B02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1233D79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FF9F418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73160BD7" w14:textId="77777777" w:rsidR="00DB7E75" w:rsidRPr="00B67E8F" w:rsidRDefault="00DB7E75" w:rsidP="00DB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A4A" w:rsidRPr="00B67E8F" w14:paraId="2EB5A538" w14:textId="77777777" w:rsidTr="00BE29DC">
        <w:tc>
          <w:tcPr>
            <w:tcW w:w="2208" w:type="pct"/>
          </w:tcPr>
          <w:p w14:paraId="08E77C01" w14:textId="786869AC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71" w:type="pct"/>
            <w:shd w:val="clear" w:color="auto" w:fill="auto"/>
          </w:tcPr>
          <w:p w14:paraId="338CE0AC" w14:textId="068D0BBE" w:rsidR="005F5A4A" w:rsidRPr="00B67E8F" w:rsidRDefault="0037132A" w:rsidP="00FF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5F5A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43556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3E93E3B4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6" w:type="pct"/>
            <w:shd w:val="clear" w:color="auto" w:fill="auto"/>
          </w:tcPr>
          <w:p w14:paraId="4A93333A" w14:textId="2E432C6E" w:rsidR="005F5A4A" w:rsidRPr="00B67E8F" w:rsidRDefault="005F5A4A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5,967</w:t>
            </w:r>
          </w:p>
        </w:tc>
        <w:tc>
          <w:tcPr>
            <w:tcW w:w="148" w:type="pct"/>
            <w:shd w:val="clear" w:color="auto" w:fill="auto"/>
          </w:tcPr>
          <w:p w14:paraId="0C2112D0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BDB67C3" w14:textId="6CEACF0C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B289880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F6F5FA9" w14:textId="17741340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5A4A" w:rsidRPr="00B67E8F" w14:paraId="50E4853E" w14:textId="77777777" w:rsidTr="00BE29DC">
        <w:tc>
          <w:tcPr>
            <w:tcW w:w="2208" w:type="pct"/>
          </w:tcPr>
          <w:p w14:paraId="37347ACD" w14:textId="77777777" w:rsidR="005F5A4A" w:rsidRPr="00FF7B4A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7357E4E9" w14:textId="77777777" w:rsidR="005F5A4A" w:rsidRPr="00FF7B4A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0DF5A1B4" w14:textId="77777777" w:rsidR="005F5A4A" w:rsidRPr="00FF7B4A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46" w:type="pct"/>
            <w:shd w:val="clear" w:color="auto" w:fill="auto"/>
          </w:tcPr>
          <w:p w14:paraId="23492EF7" w14:textId="77777777" w:rsidR="005F5A4A" w:rsidRPr="00FF7B4A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499B7287" w14:textId="77777777" w:rsidR="005F5A4A" w:rsidRPr="00FF7B4A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7" w:type="pct"/>
            <w:shd w:val="clear" w:color="auto" w:fill="auto"/>
          </w:tcPr>
          <w:p w14:paraId="6B8572BE" w14:textId="77777777" w:rsidR="005F5A4A" w:rsidRPr="00FF7B4A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98FCAB9" w14:textId="77777777" w:rsidR="005F5A4A" w:rsidRPr="00FF7B4A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9" w:type="pct"/>
            <w:shd w:val="clear" w:color="auto" w:fill="auto"/>
          </w:tcPr>
          <w:p w14:paraId="1C610409" w14:textId="77777777" w:rsidR="005F5A4A" w:rsidRPr="00FF7B4A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5F5A4A" w:rsidRPr="00B67E8F" w14:paraId="1DD2FD5D" w14:textId="77777777" w:rsidTr="00BE29DC">
        <w:tc>
          <w:tcPr>
            <w:tcW w:w="2208" w:type="pct"/>
          </w:tcPr>
          <w:p w14:paraId="2C7754FE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1" w:type="pct"/>
            <w:shd w:val="clear" w:color="auto" w:fill="auto"/>
          </w:tcPr>
          <w:p w14:paraId="79045FB9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37D9390A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236DFFCA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DFAA2FA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34B2C4F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5EFA439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257BEA29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A4A" w:rsidRPr="00B67E8F" w14:paraId="2A065F15" w14:textId="77777777" w:rsidTr="00BE29DC">
        <w:tc>
          <w:tcPr>
            <w:tcW w:w="2208" w:type="pct"/>
          </w:tcPr>
          <w:p w14:paraId="424EA3CA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1" w:type="pct"/>
            <w:shd w:val="clear" w:color="auto" w:fill="auto"/>
          </w:tcPr>
          <w:p w14:paraId="5DEE4F67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1A690626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A1DB094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00BF042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50D13A8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1B7DB4A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56475C1" w14:textId="77777777" w:rsidR="005F5A4A" w:rsidRPr="00B67E8F" w:rsidRDefault="005F5A4A" w:rsidP="005F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044" w:rsidRPr="00B67E8F" w14:paraId="379FF0B3" w14:textId="77777777" w:rsidTr="00BE29DC">
        <w:tc>
          <w:tcPr>
            <w:tcW w:w="2208" w:type="pct"/>
          </w:tcPr>
          <w:p w14:paraId="517A66BE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1" w:type="pct"/>
            <w:shd w:val="clear" w:color="auto" w:fill="auto"/>
          </w:tcPr>
          <w:p w14:paraId="5FC4771D" w14:textId="0126FCB8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9,373</w:t>
            </w:r>
          </w:p>
        </w:tc>
        <w:tc>
          <w:tcPr>
            <w:tcW w:w="134" w:type="pct"/>
            <w:shd w:val="clear" w:color="auto" w:fill="auto"/>
          </w:tcPr>
          <w:p w14:paraId="0F1A898D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081B9CED" w14:textId="6865E3F3" w:rsidR="00F32044" w:rsidRPr="00B67E8F" w:rsidRDefault="00F32044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10,374</w:t>
            </w:r>
          </w:p>
        </w:tc>
        <w:tc>
          <w:tcPr>
            <w:tcW w:w="148" w:type="pct"/>
            <w:shd w:val="clear" w:color="auto" w:fill="auto"/>
          </w:tcPr>
          <w:p w14:paraId="265FD424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55A2AB7" w14:textId="532D091D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9,373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2F258CD1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4E97FBB3" w14:textId="2E7A4BA6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10,374</w:t>
            </w:r>
          </w:p>
        </w:tc>
      </w:tr>
      <w:tr w:rsidR="00F32044" w:rsidRPr="00B67E8F" w14:paraId="79728C3C" w14:textId="77777777" w:rsidTr="00BE29DC">
        <w:tc>
          <w:tcPr>
            <w:tcW w:w="2208" w:type="pct"/>
          </w:tcPr>
          <w:p w14:paraId="0DE1C15F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1" w:type="pct"/>
            <w:shd w:val="clear" w:color="auto" w:fill="auto"/>
          </w:tcPr>
          <w:p w14:paraId="28C411C9" w14:textId="0D8715D7" w:rsidR="00F32044" w:rsidRPr="001F2245" w:rsidRDefault="005D1356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34" w:type="pct"/>
            <w:shd w:val="clear" w:color="auto" w:fill="auto"/>
          </w:tcPr>
          <w:p w14:paraId="04EB0F4F" w14:textId="77777777" w:rsidR="00F32044" w:rsidRPr="001F2245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8B70185" w14:textId="5C4BA10C" w:rsidR="00F32044" w:rsidRPr="001F2245" w:rsidRDefault="00F32044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F2245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148" w:type="pct"/>
            <w:shd w:val="clear" w:color="auto" w:fill="auto"/>
          </w:tcPr>
          <w:p w14:paraId="2FC23185" w14:textId="77777777" w:rsidR="00F32044" w:rsidRPr="001F2245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7F28BDD" w14:textId="4303BAE3" w:rsidR="00F32044" w:rsidRPr="001F2245" w:rsidRDefault="005D1356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EEC813D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1226E6D7" w14:textId="4C5F824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829</w:t>
            </w:r>
          </w:p>
        </w:tc>
      </w:tr>
      <w:tr w:rsidR="00F32044" w:rsidRPr="00B67E8F" w14:paraId="3534B9BB" w14:textId="77777777" w:rsidTr="00BE29DC">
        <w:tc>
          <w:tcPr>
            <w:tcW w:w="2208" w:type="pct"/>
          </w:tcPr>
          <w:p w14:paraId="3A7ADA99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162102B7" w14:textId="029FEB1B" w:rsidR="00F32044" w:rsidRPr="001F2245" w:rsidRDefault="001F2245" w:rsidP="001F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1F22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B71E5E0" w14:textId="77777777" w:rsidR="00F32044" w:rsidRPr="001F2245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2B8C691D" w14:textId="0BF2430B" w:rsidR="00F32044" w:rsidRPr="001F2245" w:rsidRDefault="00F32044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F224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44A953DA" w14:textId="77777777" w:rsidR="00F32044" w:rsidRPr="001F2245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2F02B5A0" w14:textId="5DA725FA" w:rsidR="00F32044" w:rsidRPr="001F2245" w:rsidRDefault="001F2245" w:rsidP="001F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F22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15FE9664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62DC36F1" w14:textId="6996D7FA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32044" w:rsidRPr="00B67E8F" w14:paraId="45ABB4E9" w14:textId="77777777" w:rsidTr="00BE29DC">
        <w:tc>
          <w:tcPr>
            <w:tcW w:w="2208" w:type="pct"/>
          </w:tcPr>
          <w:p w14:paraId="184696DB" w14:textId="68547FFA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6074E" w14:textId="2EEAB648" w:rsidR="00F32044" w:rsidRPr="00BF46B0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BF46B0">
              <w:rPr>
                <w:rFonts w:ascii="Angsana New" w:hAnsi="Angsana New"/>
                <w:sz w:val="30"/>
                <w:szCs w:val="30"/>
              </w:rPr>
              <w:t>10,</w:t>
            </w:r>
            <w:r w:rsidR="005D1356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134" w:type="pct"/>
            <w:shd w:val="clear" w:color="auto" w:fill="auto"/>
          </w:tcPr>
          <w:p w14:paraId="53231A92" w14:textId="77777777" w:rsidR="00F32044" w:rsidRPr="00BF46B0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F27B6" w14:textId="4A0AE5B3" w:rsidR="00F32044" w:rsidRPr="00BF46B0" w:rsidRDefault="00F32044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F46B0">
              <w:rPr>
                <w:rFonts w:ascii="Angsana New" w:hAnsi="Angsana New"/>
                <w:sz w:val="30"/>
                <w:szCs w:val="30"/>
              </w:rPr>
              <w:t>11,204</w:t>
            </w:r>
          </w:p>
        </w:tc>
        <w:tc>
          <w:tcPr>
            <w:tcW w:w="148" w:type="pct"/>
            <w:shd w:val="clear" w:color="auto" w:fill="auto"/>
          </w:tcPr>
          <w:p w14:paraId="34632E56" w14:textId="77777777" w:rsidR="00F32044" w:rsidRPr="00BF46B0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55C14" w14:textId="5F8C428B" w:rsidR="00F32044" w:rsidRPr="00BF46B0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F46B0">
              <w:rPr>
                <w:rFonts w:ascii="Angsana New" w:hAnsi="Angsana New"/>
                <w:sz w:val="30"/>
                <w:szCs w:val="30"/>
              </w:rPr>
              <w:t>10,</w:t>
            </w:r>
            <w:r w:rsidR="005D1356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EDA4600" w14:textId="77777777" w:rsidR="00F32044" w:rsidRPr="00BF46B0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C6CEE" w14:textId="22151CF5" w:rsidR="00F32044" w:rsidRPr="00BF46B0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F46B0">
              <w:rPr>
                <w:rFonts w:ascii="Angsana New" w:hAnsi="Angsana New"/>
                <w:sz w:val="30"/>
                <w:szCs w:val="30"/>
              </w:rPr>
              <w:t>11,204</w:t>
            </w:r>
          </w:p>
        </w:tc>
      </w:tr>
      <w:tr w:rsidR="00F32044" w:rsidRPr="00B67E8F" w14:paraId="59E2167A" w14:textId="77777777" w:rsidTr="00BE29DC">
        <w:tc>
          <w:tcPr>
            <w:tcW w:w="2208" w:type="pct"/>
          </w:tcPr>
          <w:p w14:paraId="7CFD005E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11040738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pct"/>
            <w:shd w:val="clear" w:color="auto" w:fill="auto"/>
          </w:tcPr>
          <w:p w14:paraId="6295A690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2223DD7F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14:paraId="54F51C4A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5A4B23D7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0FAACA99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262AFABE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2044" w:rsidRPr="00B67E8F" w14:paraId="0F458450" w14:textId="77777777" w:rsidTr="00BE29DC">
        <w:tc>
          <w:tcPr>
            <w:tcW w:w="2208" w:type="pct"/>
          </w:tcPr>
          <w:p w14:paraId="65CF3852" w14:textId="7F257761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71" w:type="pct"/>
            <w:shd w:val="clear" w:color="auto" w:fill="auto"/>
          </w:tcPr>
          <w:p w14:paraId="59B085AB" w14:textId="77777777" w:rsidR="00F32044" w:rsidRPr="00B67E8F" w:rsidRDefault="00F32044" w:rsidP="00BE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6404CFD4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27A5E8A2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2DA68EB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FF7BF96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4E7DAA85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46037FAA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32044" w:rsidRPr="00B67E8F" w14:paraId="5E3A942A" w14:textId="77777777" w:rsidTr="00BE29DC">
        <w:tc>
          <w:tcPr>
            <w:tcW w:w="2208" w:type="pct"/>
          </w:tcPr>
          <w:p w14:paraId="5266125A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1" w:type="pct"/>
            <w:shd w:val="clear" w:color="auto" w:fill="auto"/>
          </w:tcPr>
          <w:p w14:paraId="30DAFA89" w14:textId="12E514CB" w:rsidR="00F32044" w:rsidRPr="00B67E8F" w:rsidRDefault="00F32044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5,23</w:t>
            </w:r>
            <w:r w:rsidR="0083491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14:paraId="5BCA2C90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761C857F" w14:textId="630F32B8" w:rsidR="00F32044" w:rsidRPr="00B67E8F" w:rsidRDefault="00F32044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11,045</w:t>
            </w:r>
          </w:p>
        </w:tc>
        <w:tc>
          <w:tcPr>
            <w:tcW w:w="148" w:type="pct"/>
            <w:shd w:val="clear" w:color="auto" w:fill="auto"/>
          </w:tcPr>
          <w:p w14:paraId="3F3A5CA3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D00AAAA" w14:textId="795B6E4F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5,23</w:t>
            </w:r>
            <w:r w:rsidR="0083491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DA0003E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5E36251C" w14:textId="0E83990E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11,045</w:t>
            </w:r>
          </w:p>
        </w:tc>
      </w:tr>
      <w:tr w:rsidR="00F32044" w:rsidRPr="00B67E8F" w14:paraId="07A326D5" w14:textId="77777777" w:rsidTr="00BE29DC">
        <w:tc>
          <w:tcPr>
            <w:tcW w:w="2208" w:type="pct"/>
          </w:tcPr>
          <w:p w14:paraId="1029410D" w14:textId="0E4DCDED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1" w:type="pct"/>
            <w:shd w:val="clear" w:color="auto" w:fill="auto"/>
          </w:tcPr>
          <w:p w14:paraId="19B15A5B" w14:textId="3C8DD1CA" w:rsidR="00F32044" w:rsidRDefault="00F32044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43E4053D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1DA9C722" w14:textId="363A211C" w:rsidR="00F32044" w:rsidRPr="00B67E8F" w:rsidRDefault="00173926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5493241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419A55B" w14:textId="3369A41A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6E9614F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5246F7F4" w14:textId="7439275A" w:rsidR="00F32044" w:rsidRPr="00B67E8F" w:rsidRDefault="00173926" w:rsidP="0017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</w:tr>
      <w:tr w:rsidR="00F32044" w:rsidRPr="00B67E8F" w14:paraId="41C8639A" w14:textId="77777777" w:rsidTr="00BE29DC">
        <w:tc>
          <w:tcPr>
            <w:tcW w:w="2208" w:type="pct"/>
          </w:tcPr>
          <w:p w14:paraId="20EAFD80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1" w:type="pct"/>
            <w:shd w:val="clear" w:color="auto" w:fill="auto"/>
          </w:tcPr>
          <w:p w14:paraId="720BEE44" w14:textId="0A6B7748" w:rsidR="00F32044" w:rsidRPr="00B67E8F" w:rsidRDefault="00F32044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11,857</w:t>
            </w:r>
          </w:p>
        </w:tc>
        <w:tc>
          <w:tcPr>
            <w:tcW w:w="134" w:type="pct"/>
            <w:shd w:val="clear" w:color="auto" w:fill="auto"/>
          </w:tcPr>
          <w:p w14:paraId="4EC08D94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C044FBD" w14:textId="464C0285" w:rsidR="00F32044" w:rsidRPr="00B67E8F" w:rsidRDefault="00F32044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13,511</w:t>
            </w:r>
          </w:p>
        </w:tc>
        <w:tc>
          <w:tcPr>
            <w:tcW w:w="148" w:type="pct"/>
            <w:shd w:val="clear" w:color="auto" w:fill="auto"/>
          </w:tcPr>
          <w:p w14:paraId="5C73F1DB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712437C" w14:textId="7DE51142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5,773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2B3DF96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09955AC8" w14:textId="596E1C51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9,724</w:t>
            </w:r>
          </w:p>
        </w:tc>
      </w:tr>
      <w:tr w:rsidR="00F32044" w:rsidRPr="00B67E8F" w14:paraId="05771011" w14:textId="77777777" w:rsidTr="00BE29DC">
        <w:tc>
          <w:tcPr>
            <w:tcW w:w="2208" w:type="pct"/>
          </w:tcPr>
          <w:p w14:paraId="5749D7FE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571" w:type="pct"/>
            <w:shd w:val="clear" w:color="auto" w:fill="auto"/>
          </w:tcPr>
          <w:p w14:paraId="46EFFE85" w14:textId="0CB52485" w:rsidR="00F32044" w:rsidRPr="00B67E8F" w:rsidRDefault="00F32044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5,608</w:t>
            </w:r>
          </w:p>
        </w:tc>
        <w:tc>
          <w:tcPr>
            <w:tcW w:w="134" w:type="pct"/>
            <w:shd w:val="clear" w:color="auto" w:fill="auto"/>
          </w:tcPr>
          <w:p w14:paraId="00040698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6" w:type="pct"/>
            <w:shd w:val="clear" w:color="auto" w:fill="auto"/>
          </w:tcPr>
          <w:p w14:paraId="357D9344" w14:textId="23232F90" w:rsidR="00F32044" w:rsidRPr="00B67E8F" w:rsidRDefault="00F32044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5,797</w:t>
            </w:r>
          </w:p>
        </w:tc>
        <w:tc>
          <w:tcPr>
            <w:tcW w:w="148" w:type="pct"/>
            <w:shd w:val="clear" w:color="auto" w:fill="auto"/>
          </w:tcPr>
          <w:p w14:paraId="2D876B53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F2D2BC4" w14:textId="6BAA8AC2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2F4C529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433C9042" w14:textId="0E18500B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5,070</w:t>
            </w:r>
          </w:p>
        </w:tc>
      </w:tr>
      <w:tr w:rsidR="00F32044" w:rsidRPr="00B67E8F" w14:paraId="3AF121FD" w14:textId="77777777" w:rsidTr="00BE29DC">
        <w:tc>
          <w:tcPr>
            <w:tcW w:w="2208" w:type="pct"/>
          </w:tcPr>
          <w:p w14:paraId="43B018B8" w14:textId="0BC0ADB5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1" w:type="pct"/>
            <w:shd w:val="clear" w:color="auto" w:fill="auto"/>
          </w:tcPr>
          <w:p w14:paraId="55B11BB1" w14:textId="17BA6015" w:rsidR="00F32044" w:rsidRPr="00B67E8F" w:rsidRDefault="00F32044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134" w:type="pct"/>
            <w:shd w:val="clear" w:color="auto" w:fill="auto"/>
          </w:tcPr>
          <w:p w14:paraId="06802EC5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7E8EEA65" w14:textId="336C9027" w:rsidR="00F32044" w:rsidRPr="00B67E8F" w:rsidRDefault="00F32044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48" w:type="pct"/>
            <w:shd w:val="clear" w:color="auto" w:fill="auto"/>
          </w:tcPr>
          <w:p w14:paraId="4BC312B0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5B0B64B" w14:textId="7A7362E0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74E123F" w14:textId="7777777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9" w:type="pct"/>
            <w:shd w:val="clear" w:color="auto" w:fill="auto"/>
          </w:tcPr>
          <w:p w14:paraId="491EBACD" w14:textId="45C60C37" w:rsidR="00F32044" w:rsidRPr="00B67E8F" w:rsidRDefault="00F32044" w:rsidP="00F3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588</w:t>
            </w:r>
          </w:p>
        </w:tc>
      </w:tr>
    </w:tbl>
    <w:p w14:paraId="6AEC9AC0" w14:textId="11F998B6" w:rsidR="00580E20" w:rsidRPr="007C541F" w:rsidRDefault="00580E20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71"/>
        <w:gridCol w:w="236"/>
        <w:gridCol w:w="1041"/>
        <w:gridCol w:w="278"/>
        <w:gridCol w:w="1166"/>
        <w:gridCol w:w="266"/>
        <w:gridCol w:w="1178"/>
      </w:tblGrid>
      <w:tr w:rsidR="00BE29DC" w:rsidRPr="00B67E8F" w14:paraId="28E8D44F" w14:textId="77777777" w:rsidTr="00BE29DC">
        <w:tc>
          <w:tcPr>
            <w:tcW w:w="2208" w:type="pct"/>
          </w:tcPr>
          <w:p w14:paraId="325237E2" w14:textId="404CE699" w:rsidR="00BE29DC" w:rsidRPr="00B67E8F" w:rsidRDefault="00BE29DC" w:rsidP="00BE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2792" w:type="pct"/>
            <w:gridSpan w:val="7"/>
          </w:tcPr>
          <w:p w14:paraId="1736B5CA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E29DC" w:rsidRPr="00B67E8F" w14:paraId="75B767A2" w14:textId="77777777" w:rsidTr="00BE29DC">
        <w:tc>
          <w:tcPr>
            <w:tcW w:w="2208" w:type="pct"/>
          </w:tcPr>
          <w:p w14:paraId="6CCDD331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2F2BE7A0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261C376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B9453A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59A93F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EBEBA97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609117E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</w:tcPr>
          <w:p w14:paraId="14F0D210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E29DC" w:rsidRPr="00B67E8F" w14:paraId="76F1A74C" w14:textId="77777777" w:rsidTr="00BE29DC">
        <w:tc>
          <w:tcPr>
            <w:tcW w:w="2208" w:type="pct"/>
          </w:tcPr>
          <w:p w14:paraId="24620547" w14:textId="3318BDAF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1" w:type="pct"/>
          </w:tcPr>
          <w:p w14:paraId="5F712CEA" w14:textId="7FD959F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3D4E8B9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9F0C145" w14:textId="6C32537C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433598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0FE1AE8" w14:textId="713216D0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5B1D1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</w:tcPr>
          <w:p w14:paraId="25779090" w14:textId="220860F0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BE29DC" w:rsidRPr="00B67E8F" w14:paraId="2629E730" w14:textId="77777777" w:rsidTr="00BE29DC">
        <w:tc>
          <w:tcPr>
            <w:tcW w:w="2208" w:type="pct"/>
          </w:tcPr>
          <w:p w14:paraId="180F980E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รายได้จากการขายบรรจุภัณฑ์</w:t>
            </w:r>
          </w:p>
        </w:tc>
        <w:tc>
          <w:tcPr>
            <w:tcW w:w="571" w:type="pct"/>
            <w:shd w:val="clear" w:color="auto" w:fill="auto"/>
          </w:tcPr>
          <w:p w14:paraId="294921A3" w14:textId="505D43E1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59C27CE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2AFEF8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2846129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B90434E" w14:textId="2FA1B00B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142" w:type="pct"/>
            <w:shd w:val="clear" w:color="auto" w:fill="auto"/>
          </w:tcPr>
          <w:p w14:paraId="0872D6EA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38AB7EBD" w14:textId="3F354E64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BE29DC" w:rsidRPr="00B67E8F" w14:paraId="5D702163" w14:textId="77777777" w:rsidTr="00BE29DC">
        <w:tc>
          <w:tcPr>
            <w:tcW w:w="2208" w:type="pct"/>
          </w:tcPr>
          <w:p w14:paraId="3096DDB4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571" w:type="pct"/>
            <w:shd w:val="clear" w:color="auto" w:fill="auto"/>
          </w:tcPr>
          <w:p w14:paraId="26C3FDE3" w14:textId="2501DEFD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7EFA97B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5045C07B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EF5FEA2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E365F6C" w14:textId="76AA7DD2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  <w:tc>
          <w:tcPr>
            <w:tcW w:w="142" w:type="pct"/>
            <w:shd w:val="clear" w:color="auto" w:fill="auto"/>
          </w:tcPr>
          <w:p w14:paraId="66F79284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42BCBB74" w14:textId="4494F196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</w:tr>
      <w:tr w:rsidR="00BE29DC" w:rsidRPr="00B67E8F" w14:paraId="5FD18645" w14:textId="77777777" w:rsidTr="00BE29DC">
        <w:tc>
          <w:tcPr>
            <w:tcW w:w="2208" w:type="pct"/>
          </w:tcPr>
          <w:p w14:paraId="31BDC169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1" w:type="pct"/>
            <w:shd w:val="clear" w:color="auto" w:fill="auto"/>
          </w:tcPr>
          <w:p w14:paraId="57B1A8F1" w14:textId="53D457FE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5AB108C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EA6B363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C3C9F59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CBA16FD" w14:textId="5495D0FA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1,156</w:t>
            </w:r>
          </w:p>
        </w:tc>
        <w:tc>
          <w:tcPr>
            <w:tcW w:w="142" w:type="pct"/>
            <w:shd w:val="clear" w:color="auto" w:fill="auto"/>
          </w:tcPr>
          <w:p w14:paraId="4A10B2EA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7DAC8E06" w14:textId="50FAE5EF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</w:tr>
      <w:tr w:rsidR="00BE29DC" w:rsidRPr="00B67E8F" w14:paraId="65F6E55B" w14:textId="77777777" w:rsidTr="00BE29DC">
        <w:tc>
          <w:tcPr>
            <w:tcW w:w="2208" w:type="pct"/>
          </w:tcPr>
          <w:p w14:paraId="0418FC48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1" w:type="pct"/>
            <w:shd w:val="clear" w:color="auto" w:fill="auto"/>
          </w:tcPr>
          <w:p w14:paraId="4D930942" w14:textId="14407B13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CD6FE2C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EE1A59D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19B6AC0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25B2530" w14:textId="29A8779E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2" w:type="pct"/>
            <w:shd w:val="clear" w:color="auto" w:fill="auto"/>
          </w:tcPr>
          <w:p w14:paraId="6DAE6951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570B422F" w14:textId="5F8F20E5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BE29DC" w:rsidRPr="00B67E8F" w14:paraId="66CE19E3" w14:textId="77777777" w:rsidTr="00BE29DC">
        <w:tc>
          <w:tcPr>
            <w:tcW w:w="2208" w:type="pct"/>
          </w:tcPr>
          <w:p w14:paraId="4BC9BD8F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1" w:type="pct"/>
            <w:shd w:val="clear" w:color="auto" w:fill="auto"/>
          </w:tcPr>
          <w:p w14:paraId="1579E733" w14:textId="08BE4C8A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0A7579D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2ED8CB79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E02A598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69785E2" w14:textId="14E301B0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285,144</w:t>
            </w:r>
          </w:p>
        </w:tc>
        <w:tc>
          <w:tcPr>
            <w:tcW w:w="142" w:type="pct"/>
            <w:shd w:val="clear" w:color="auto" w:fill="auto"/>
          </w:tcPr>
          <w:p w14:paraId="0DF8002D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7E2B865A" w14:textId="0FA3ABC9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215,116</w:t>
            </w:r>
          </w:p>
        </w:tc>
      </w:tr>
      <w:tr w:rsidR="00BE29DC" w:rsidRPr="00B67E8F" w14:paraId="6939133D" w14:textId="77777777" w:rsidTr="00BE29DC">
        <w:tc>
          <w:tcPr>
            <w:tcW w:w="2208" w:type="pct"/>
          </w:tcPr>
          <w:p w14:paraId="0BC40896" w14:textId="77777777" w:rsidR="00BE29DC" w:rsidRPr="007C541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7A8A2447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auto"/>
          </w:tcPr>
          <w:p w14:paraId="209EA411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</w:tcPr>
          <w:p w14:paraId="0108E5CA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4D64200B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152E1F8A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14:paraId="257CB266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3BD4AE8C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E29DC" w:rsidRPr="00B67E8F" w14:paraId="3C24E447" w14:textId="77777777" w:rsidTr="00BE29DC">
        <w:tc>
          <w:tcPr>
            <w:tcW w:w="2208" w:type="pct"/>
          </w:tcPr>
          <w:p w14:paraId="4DA3F7F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1" w:type="pct"/>
            <w:shd w:val="clear" w:color="auto" w:fill="auto"/>
          </w:tcPr>
          <w:p w14:paraId="266C41F4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22B0037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66B3F7E6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13A1C0E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D53155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7664C54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7A8ADBF3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29DC" w:rsidRPr="00B67E8F" w14:paraId="526AE668" w14:textId="77777777" w:rsidTr="00BE29DC">
        <w:tc>
          <w:tcPr>
            <w:tcW w:w="2208" w:type="pct"/>
          </w:tcPr>
          <w:p w14:paraId="6E5639F4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1" w:type="pct"/>
            <w:shd w:val="clear" w:color="auto" w:fill="auto"/>
          </w:tcPr>
          <w:p w14:paraId="7CFA2E63" w14:textId="6A581BBA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4D289C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3BFC2382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2EAFD01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BF8F3D8" w14:textId="2B772028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142" w:type="pct"/>
            <w:shd w:val="clear" w:color="auto" w:fill="auto"/>
          </w:tcPr>
          <w:p w14:paraId="38AF6F33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D49C72D" w14:textId="07E21812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21,600</w:t>
            </w:r>
          </w:p>
        </w:tc>
      </w:tr>
      <w:tr w:rsidR="00BE29DC" w:rsidRPr="00B67E8F" w14:paraId="5FE54EA1" w14:textId="77777777" w:rsidTr="00BE29DC">
        <w:tc>
          <w:tcPr>
            <w:tcW w:w="2208" w:type="pct"/>
          </w:tcPr>
          <w:p w14:paraId="6A16148C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1" w:type="pct"/>
            <w:shd w:val="clear" w:color="auto" w:fill="auto"/>
          </w:tcPr>
          <w:p w14:paraId="6C1F26DC" w14:textId="22F72570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26" w:type="pct"/>
            <w:shd w:val="clear" w:color="auto" w:fill="auto"/>
          </w:tcPr>
          <w:p w14:paraId="0222A443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60445D5" w14:textId="61D45150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CF7A54A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38CFF75" w14:textId="06B6AF28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42" w:type="pct"/>
            <w:shd w:val="clear" w:color="auto" w:fill="auto"/>
          </w:tcPr>
          <w:p w14:paraId="033118AE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0D8C715A" w14:textId="3B8AE232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29DC" w:rsidRPr="00B67E8F" w14:paraId="441ED1F6" w14:textId="77777777" w:rsidTr="00BE29DC">
        <w:tc>
          <w:tcPr>
            <w:tcW w:w="2208" w:type="pct"/>
          </w:tcPr>
          <w:p w14:paraId="7B066B86" w14:textId="3F669B78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71" w:type="pct"/>
            <w:shd w:val="clear" w:color="auto" w:fill="auto"/>
          </w:tcPr>
          <w:p w14:paraId="4057E93E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79BC937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5" w:type="pct"/>
            <w:shd w:val="clear" w:color="auto" w:fill="auto"/>
          </w:tcPr>
          <w:p w14:paraId="7E8306B6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3A57C1E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E97321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9694FC3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2825905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29DC" w:rsidRPr="00B67E8F" w14:paraId="6C924D08" w14:textId="77777777" w:rsidTr="00BE29DC">
        <w:tc>
          <w:tcPr>
            <w:tcW w:w="2208" w:type="pct"/>
          </w:tcPr>
          <w:p w14:paraId="6D69B656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71" w:type="pct"/>
            <w:shd w:val="clear" w:color="auto" w:fill="auto"/>
          </w:tcPr>
          <w:p w14:paraId="0B84F7A2" w14:textId="4E903DC8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25,032</w:t>
            </w:r>
          </w:p>
        </w:tc>
        <w:tc>
          <w:tcPr>
            <w:tcW w:w="126" w:type="pct"/>
            <w:shd w:val="clear" w:color="auto" w:fill="auto"/>
          </w:tcPr>
          <w:p w14:paraId="071CB508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5" w:type="pct"/>
            <w:shd w:val="clear" w:color="auto" w:fill="auto"/>
          </w:tcPr>
          <w:p w14:paraId="7359A9B4" w14:textId="33525A01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21,356</w:t>
            </w:r>
          </w:p>
        </w:tc>
        <w:tc>
          <w:tcPr>
            <w:tcW w:w="148" w:type="pct"/>
            <w:shd w:val="clear" w:color="auto" w:fill="auto"/>
          </w:tcPr>
          <w:p w14:paraId="51D04843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E712581" w14:textId="2FEC6DE5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5B8A6AC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7DEE208" w14:textId="5E5D96E9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29DC" w:rsidRPr="00B67E8F" w14:paraId="5357DDE2" w14:textId="77777777" w:rsidTr="00BE29DC">
        <w:tc>
          <w:tcPr>
            <w:tcW w:w="2208" w:type="pct"/>
          </w:tcPr>
          <w:p w14:paraId="4D2137BF" w14:textId="77777777" w:rsidR="00BE29DC" w:rsidRPr="007C541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0E647D25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auto"/>
          </w:tcPr>
          <w:p w14:paraId="4021B75A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555" w:type="pct"/>
            <w:shd w:val="clear" w:color="auto" w:fill="auto"/>
          </w:tcPr>
          <w:p w14:paraId="6883D966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253818DD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741EA4F5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14:paraId="56AB4091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pct"/>
            <w:shd w:val="clear" w:color="auto" w:fill="auto"/>
          </w:tcPr>
          <w:p w14:paraId="02D8D45E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E29DC" w:rsidRPr="00B67E8F" w14:paraId="6713CC70" w14:textId="77777777" w:rsidTr="00BE29DC">
        <w:tc>
          <w:tcPr>
            <w:tcW w:w="2208" w:type="pct"/>
          </w:tcPr>
          <w:p w14:paraId="01A2EBFD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1" w:type="pct"/>
            <w:shd w:val="clear" w:color="auto" w:fill="auto"/>
          </w:tcPr>
          <w:p w14:paraId="6243F172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392868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555" w:type="pct"/>
            <w:shd w:val="clear" w:color="auto" w:fill="auto"/>
          </w:tcPr>
          <w:p w14:paraId="073F7509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2879902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5A9BA5EB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</w:tcPr>
          <w:p w14:paraId="20391758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49413ED2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BE29DC" w:rsidRPr="00B67E8F" w14:paraId="04014E6F" w14:textId="77777777" w:rsidTr="00BE29DC">
        <w:tc>
          <w:tcPr>
            <w:tcW w:w="2208" w:type="pct"/>
          </w:tcPr>
          <w:p w14:paraId="7D96CFD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1" w:type="pct"/>
            <w:shd w:val="clear" w:color="auto" w:fill="auto"/>
          </w:tcPr>
          <w:p w14:paraId="1DB014D8" w14:textId="77777777" w:rsidR="00BE29DC" w:rsidRP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71C5CB1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61CAAF2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4D6EC0A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742A2B93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10D68EA1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122A8371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29DC" w:rsidRPr="00B67E8F" w14:paraId="1E786C3C" w14:textId="77777777" w:rsidTr="00BE29DC">
        <w:tc>
          <w:tcPr>
            <w:tcW w:w="2208" w:type="pct"/>
          </w:tcPr>
          <w:p w14:paraId="412ABDA2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1" w:type="pct"/>
            <w:shd w:val="clear" w:color="auto" w:fill="auto"/>
          </w:tcPr>
          <w:p w14:paraId="1FB9CA5E" w14:textId="001F7B62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17,858</w:t>
            </w:r>
          </w:p>
        </w:tc>
        <w:tc>
          <w:tcPr>
            <w:tcW w:w="126" w:type="pct"/>
            <w:shd w:val="clear" w:color="auto" w:fill="auto"/>
          </w:tcPr>
          <w:p w14:paraId="35953BCF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39244EDD" w14:textId="6BD5AE0D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22,074</w:t>
            </w:r>
          </w:p>
        </w:tc>
        <w:tc>
          <w:tcPr>
            <w:tcW w:w="148" w:type="pct"/>
            <w:shd w:val="clear" w:color="auto" w:fill="auto"/>
          </w:tcPr>
          <w:p w14:paraId="40F245E2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96FC186" w14:textId="7E3B8BD5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17,858</w:t>
            </w:r>
          </w:p>
        </w:tc>
        <w:tc>
          <w:tcPr>
            <w:tcW w:w="142" w:type="pct"/>
            <w:shd w:val="clear" w:color="auto" w:fill="auto"/>
          </w:tcPr>
          <w:p w14:paraId="3F600407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61874BEB" w14:textId="65B20630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22,074</w:t>
            </w:r>
          </w:p>
        </w:tc>
      </w:tr>
      <w:tr w:rsidR="00BE29DC" w:rsidRPr="00B67E8F" w14:paraId="70B5929B" w14:textId="77777777" w:rsidTr="00BE29DC">
        <w:tc>
          <w:tcPr>
            <w:tcW w:w="2208" w:type="pct"/>
          </w:tcPr>
          <w:p w14:paraId="0CDD08ED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1" w:type="pct"/>
            <w:shd w:val="clear" w:color="auto" w:fill="auto"/>
          </w:tcPr>
          <w:p w14:paraId="16AC1862" w14:textId="78FBB2D8" w:rsidR="00BE29DC" w:rsidRPr="006743BE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6743BE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26" w:type="pct"/>
            <w:shd w:val="clear" w:color="auto" w:fill="auto"/>
          </w:tcPr>
          <w:p w14:paraId="6330287D" w14:textId="77777777" w:rsidR="00BE29DC" w:rsidRPr="006743BE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98E28CA" w14:textId="6552F9F2" w:rsidR="00BE29DC" w:rsidRPr="006743BE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6743BE">
              <w:rPr>
                <w:rFonts w:ascii="Angsana New" w:hAnsi="Angsana New"/>
                <w:sz w:val="30"/>
                <w:szCs w:val="30"/>
              </w:rPr>
              <w:t>1,659</w:t>
            </w:r>
          </w:p>
        </w:tc>
        <w:tc>
          <w:tcPr>
            <w:tcW w:w="148" w:type="pct"/>
            <w:shd w:val="clear" w:color="auto" w:fill="auto"/>
          </w:tcPr>
          <w:p w14:paraId="6DBF9E01" w14:textId="77777777" w:rsidR="00BE29DC" w:rsidRPr="006743BE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B1D7749" w14:textId="2069CB28" w:rsidR="00BE29DC" w:rsidRPr="006743BE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6743BE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2" w:type="pct"/>
            <w:shd w:val="clear" w:color="auto" w:fill="auto"/>
          </w:tcPr>
          <w:p w14:paraId="64760D26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1FE35EB9" w14:textId="30077E7F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1,659</w:t>
            </w:r>
          </w:p>
        </w:tc>
      </w:tr>
      <w:tr w:rsidR="00BE29DC" w:rsidRPr="00B67E8F" w14:paraId="16828D31" w14:textId="77777777" w:rsidTr="00BE29DC">
        <w:tc>
          <w:tcPr>
            <w:tcW w:w="2208" w:type="pct"/>
          </w:tcPr>
          <w:p w14:paraId="00C63561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4EFA8176" w14:textId="56B42E02" w:rsidR="00BE29DC" w:rsidRPr="006743BE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6743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B4560AF" w14:textId="77777777" w:rsidR="00BE29DC" w:rsidRPr="006743BE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2F9B168E" w14:textId="5D94846C" w:rsidR="00BE29DC" w:rsidRPr="006743BE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6743B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6BBD1E86" w14:textId="77777777" w:rsidR="00BE29DC" w:rsidRPr="006743BE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5148EBD2" w14:textId="170F2F9D" w:rsidR="00BE29DC" w:rsidRPr="006743BE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6743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58BBBEA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0CB4FE0A" w14:textId="6E0716AB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E29DC" w:rsidRPr="00B67E8F" w14:paraId="730A26C1" w14:textId="77777777" w:rsidTr="00BE29DC">
        <w:tc>
          <w:tcPr>
            <w:tcW w:w="2208" w:type="pct"/>
          </w:tcPr>
          <w:p w14:paraId="296F5630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A2A8F" w14:textId="19E93199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19,133</w:t>
            </w:r>
          </w:p>
        </w:tc>
        <w:tc>
          <w:tcPr>
            <w:tcW w:w="126" w:type="pct"/>
            <w:shd w:val="clear" w:color="auto" w:fill="auto"/>
          </w:tcPr>
          <w:p w14:paraId="4B4F6F7D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4E973" w14:textId="602106A4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23,735</w:t>
            </w:r>
          </w:p>
        </w:tc>
        <w:tc>
          <w:tcPr>
            <w:tcW w:w="148" w:type="pct"/>
            <w:shd w:val="clear" w:color="auto" w:fill="auto"/>
          </w:tcPr>
          <w:p w14:paraId="3D2CAEDA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CC55F" w14:textId="1923BA03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19,133</w:t>
            </w:r>
          </w:p>
        </w:tc>
        <w:tc>
          <w:tcPr>
            <w:tcW w:w="142" w:type="pct"/>
            <w:shd w:val="clear" w:color="auto" w:fill="auto"/>
          </w:tcPr>
          <w:p w14:paraId="146CC819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520DA" w14:textId="38209C68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23,735</w:t>
            </w:r>
          </w:p>
        </w:tc>
      </w:tr>
      <w:tr w:rsidR="00BE29DC" w:rsidRPr="00B67E8F" w14:paraId="7327BD3A" w14:textId="77777777" w:rsidTr="0097378B">
        <w:tc>
          <w:tcPr>
            <w:tcW w:w="2208" w:type="pct"/>
          </w:tcPr>
          <w:p w14:paraId="121546D0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554A59B3" w14:textId="77777777" w:rsid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0601473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20FD5340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16F7F10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1D6A6739" w14:textId="77777777" w:rsidR="00BE29DC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606CA74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1D918854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29DC" w:rsidRPr="00B67E8F" w14:paraId="22EBB6E0" w14:textId="77777777" w:rsidTr="00BE29DC">
        <w:tc>
          <w:tcPr>
            <w:tcW w:w="2208" w:type="pct"/>
          </w:tcPr>
          <w:p w14:paraId="3CC52FEC" w14:textId="766D8C3C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52" w:type="pct"/>
            <w:gridSpan w:val="3"/>
            <w:shd w:val="clear" w:color="auto" w:fill="auto"/>
          </w:tcPr>
          <w:p w14:paraId="1959F9F0" w14:textId="012DF4A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2BD61ADF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pct"/>
            <w:gridSpan w:val="3"/>
            <w:shd w:val="clear" w:color="auto" w:fill="auto"/>
          </w:tcPr>
          <w:p w14:paraId="38229CF2" w14:textId="50280D63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29DC" w:rsidRPr="00B67E8F" w14:paraId="65CAB0E8" w14:textId="77777777" w:rsidTr="00BE29DC">
        <w:tc>
          <w:tcPr>
            <w:tcW w:w="2208" w:type="pct"/>
          </w:tcPr>
          <w:p w14:paraId="019E9344" w14:textId="0FB9DA2A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571" w:type="pct"/>
            <w:shd w:val="clear" w:color="auto" w:fill="auto"/>
          </w:tcPr>
          <w:p w14:paraId="3B843BBF" w14:textId="45F2A8BC" w:rsidR="00BE29DC" w:rsidRDefault="00BE29DC" w:rsidP="00BE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" w:type="pct"/>
            <w:shd w:val="clear" w:color="auto" w:fill="auto"/>
          </w:tcPr>
          <w:p w14:paraId="5AF4D006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CDD5FFA" w14:textId="09400047" w:rsidR="00BE29DC" w:rsidRPr="00B67E8F" w:rsidRDefault="00BE29DC" w:rsidP="00BE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  <w:shd w:val="clear" w:color="auto" w:fill="auto"/>
          </w:tcPr>
          <w:p w14:paraId="53B7E5F1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0FD2C96" w14:textId="77575E4F" w:rsidR="00BE29DC" w:rsidRDefault="00BE29DC" w:rsidP="00BE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1BA44EC3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096E4145" w14:textId="6DC9F794" w:rsidR="00BE29DC" w:rsidRPr="00B67E8F" w:rsidRDefault="00BE29DC" w:rsidP="00BE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E29DC" w:rsidRPr="00B67E8F" w14:paraId="47657EDD" w14:textId="77777777" w:rsidTr="00BE29DC">
        <w:tc>
          <w:tcPr>
            <w:tcW w:w="2208" w:type="pct"/>
          </w:tcPr>
          <w:p w14:paraId="28449AB6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1F0CC16F" w14:textId="568EF108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29DC" w:rsidRPr="00B67E8F" w14:paraId="4301CDEE" w14:textId="77777777" w:rsidTr="00BE29DC">
        <w:tc>
          <w:tcPr>
            <w:tcW w:w="2208" w:type="pct"/>
          </w:tcPr>
          <w:p w14:paraId="677DB8F7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1" w:type="pct"/>
            <w:shd w:val="clear" w:color="auto" w:fill="auto"/>
          </w:tcPr>
          <w:p w14:paraId="5D2DC980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4098114F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24DCED6D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A8D2D63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513110C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6781CA48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793A0C96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E29DC" w:rsidRPr="00B67E8F" w14:paraId="2F3581D7" w14:textId="77777777" w:rsidTr="00BE29DC">
        <w:tc>
          <w:tcPr>
            <w:tcW w:w="2208" w:type="pct"/>
          </w:tcPr>
          <w:p w14:paraId="3745EB9E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1" w:type="pct"/>
            <w:shd w:val="clear" w:color="auto" w:fill="auto"/>
          </w:tcPr>
          <w:p w14:paraId="106CE32B" w14:textId="5F403992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15,693</w:t>
            </w:r>
          </w:p>
        </w:tc>
        <w:tc>
          <w:tcPr>
            <w:tcW w:w="126" w:type="pct"/>
            <w:shd w:val="clear" w:color="auto" w:fill="auto"/>
          </w:tcPr>
          <w:p w14:paraId="3C53A923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08C6640" w14:textId="5CA9593F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18,101</w:t>
            </w:r>
          </w:p>
        </w:tc>
        <w:tc>
          <w:tcPr>
            <w:tcW w:w="148" w:type="pct"/>
            <w:shd w:val="clear" w:color="auto" w:fill="auto"/>
          </w:tcPr>
          <w:p w14:paraId="553B8A7A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83C5371" w14:textId="5DC68469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15,693</w:t>
            </w:r>
          </w:p>
        </w:tc>
        <w:tc>
          <w:tcPr>
            <w:tcW w:w="142" w:type="pct"/>
            <w:shd w:val="clear" w:color="auto" w:fill="auto"/>
          </w:tcPr>
          <w:p w14:paraId="6D5A102E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332BB7C3" w14:textId="347A62CA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18,101</w:t>
            </w:r>
          </w:p>
        </w:tc>
      </w:tr>
      <w:tr w:rsidR="00BE29DC" w:rsidRPr="00B67E8F" w14:paraId="17750CA7" w14:textId="77777777" w:rsidTr="00BE29DC">
        <w:tc>
          <w:tcPr>
            <w:tcW w:w="2208" w:type="pct"/>
          </w:tcPr>
          <w:p w14:paraId="32C2F251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1" w:type="pct"/>
            <w:shd w:val="clear" w:color="auto" w:fill="auto"/>
          </w:tcPr>
          <w:p w14:paraId="7BD6E5C3" w14:textId="61E2EB7F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" w:type="pct"/>
            <w:shd w:val="clear" w:color="auto" w:fill="auto"/>
          </w:tcPr>
          <w:p w14:paraId="7E396FF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C890F99" w14:textId="7284563C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31285BB1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452598F" w14:textId="2F4B44C3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1642AF00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174043C8" w14:textId="0C493734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E29DC" w:rsidRPr="00B67E8F" w14:paraId="393B7957" w14:textId="77777777" w:rsidTr="00BE29DC">
        <w:tc>
          <w:tcPr>
            <w:tcW w:w="2208" w:type="pct"/>
          </w:tcPr>
          <w:p w14:paraId="0073109A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1" w:type="pct"/>
            <w:shd w:val="clear" w:color="auto" w:fill="auto"/>
          </w:tcPr>
          <w:p w14:paraId="5950A4AF" w14:textId="3C786D6F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32,223</w:t>
            </w:r>
          </w:p>
        </w:tc>
        <w:tc>
          <w:tcPr>
            <w:tcW w:w="126" w:type="pct"/>
            <w:shd w:val="clear" w:color="auto" w:fill="auto"/>
          </w:tcPr>
          <w:p w14:paraId="05CAA50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A296EC8" w14:textId="7D855959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24,776</w:t>
            </w:r>
          </w:p>
        </w:tc>
        <w:tc>
          <w:tcPr>
            <w:tcW w:w="148" w:type="pct"/>
            <w:shd w:val="clear" w:color="auto" w:fill="auto"/>
          </w:tcPr>
          <w:p w14:paraId="328BD0D0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8D69374" w14:textId="2ABF7469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21,809</w:t>
            </w:r>
          </w:p>
        </w:tc>
        <w:tc>
          <w:tcPr>
            <w:tcW w:w="142" w:type="pct"/>
            <w:shd w:val="clear" w:color="auto" w:fill="auto"/>
          </w:tcPr>
          <w:p w14:paraId="1AE3A574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2A4F2497" w14:textId="3752489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19,132</w:t>
            </w:r>
          </w:p>
        </w:tc>
      </w:tr>
      <w:tr w:rsidR="00BE29DC" w:rsidRPr="00B67E8F" w14:paraId="5A600E19" w14:textId="77777777" w:rsidTr="00BE29DC">
        <w:tc>
          <w:tcPr>
            <w:tcW w:w="2208" w:type="pct"/>
          </w:tcPr>
          <w:p w14:paraId="39AAD932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71" w:type="pct"/>
            <w:shd w:val="clear" w:color="auto" w:fill="auto"/>
          </w:tcPr>
          <w:p w14:paraId="6A5B1DCA" w14:textId="730B050D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492CB4A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E8DA7DB" w14:textId="41187863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8" w:type="pct"/>
            <w:shd w:val="clear" w:color="auto" w:fill="auto"/>
          </w:tcPr>
          <w:p w14:paraId="2B6D4B76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AF4AB9C" w14:textId="0DE199EB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7684CEC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375BDDFD" w14:textId="209067DB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29DC" w:rsidRPr="00B67E8F" w14:paraId="384AEEFC" w14:textId="77777777" w:rsidTr="00BE29DC">
        <w:tc>
          <w:tcPr>
            <w:tcW w:w="2208" w:type="pct"/>
          </w:tcPr>
          <w:p w14:paraId="3209B118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571" w:type="pct"/>
            <w:shd w:val="clear" w:color="auto" w:fill="auto"/>
          </w:tcPr>
          <w:p w14:paraId="38DBC1A8" w14:textId="081FAF83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11,203</w:t>
            </w:r>
          </w:p>
        </w:tc>
        <w:tc>
          <w:tcPr>
            <w:tcW w:w="126" w:type="pct"/>
            <w:shd w:val="clear" w:color="auto" w:fill="auto"/>
          </w:tcPr>
          <w:p w14:paraId="61A11F00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5" w:type="pct"/>
            <w:shd w:val="clear" w:color="auto" w:fill="auto"/>
          </w:tcPr>
          <w:p w14:paraId="7D2F1C16" w14:textId="42451B10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11,609</w:t>
            </w:r>
          </w:p>
        </w:tc>
        <w:tc>
          <w:tcPr>
            <w:tcW w:w="148" w:type="pct"/>
            <w:shd w:val="clear" w:color="auto" w:fill="auto"/>
          </w:tcPr>
          <w:p w14:paraId="13557713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0C5C9C6" w14:textId="563A5758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9,765</w:t>
            </w:r>
          </w:p>
        </w:tc>
        <w:tc>
          <w:tcPr>
            <w:tcW w:w="142" w:type="pct"/>
            <w:shd w:val="clear" w:color="auto" w:fill="auto"/>
          </w:tcPr>
          <w:p w14:paraId="4EDAA1C5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347CF189" w14:textId="47CEE0BF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10,161</w:t>
            </w:r>
          </w:p>
        </w:tc>
      </w:tr>
      <w:tr w:rsidR="00BE29DC" w:rsidRPr="00B67E8F" w14:paraId="4D607539" w14:textId="77777777" w:rsidTr="00BE29DC">
        <w:tc>
          <w:tcPr>
            <w:tcW w:w="2208" w:type="pct"/>
          </w:tcPr>
          <w:p w14:paraId="2DBF07B3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1" w:type="pct"/>
            <w:shd w:val="clear" w:color="auto" w:fill="auto"/>
          </w:tcPr>
          <w:p w14:paraId="149722D1" w14:textId="5A4F21AF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1,340</w:t>
            </w:r>
          </w:p>
        </w:tc>
        <w:tc>
          <w:tcPr>
            <w:tcW w:w="126" w:type="pct"/>
            <w:shd w:val="clear" w:color="auto" w:fill="auto"/>
          </w:tcPr>
          <w:p w14:paraId="051F55AA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E2614E8" w14:textId="66602126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  <w:tc>
          <w:tcPr>
            <w:tcW w:w="148" w:type="pct"/>
            <w:shd w:val="clear" w:color="auto" w:fill="auto"/>
          </w:tcPr>
          <w:p w14:paraId="35FCB9F6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B76D641" w14:textId="598A0411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1,216</w:t>
            </w:r>
          </w:p>
        </w:tc>
        <w:tc>
          <w:tcPr>
            <w:tcW w:w="142" w:type="pct"/>
            <w:shd w:val="clear" w:color="auto" w:fill="auto"/>
          </w:tcPr>
          <w:p w14:paraId="590644D1" w14:textId="77777777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8" w:type="pct"/>
            <w:shd w:val="clear" w:color="auto" w:fill="auto"/>
          </w:tcPr>
          <w:p w14:paraId="608AF185" w14:textId="5BE4EF05" w:rsidR="00BE29DC" w:rsidRPr="00B67E8F" w:rsidRDefault="00BE29DC" w:rsidP="00B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</w:tr>
    </w:tbl>
    <w:p w14:paraId="34C6CC22" w14:textId="77777777" w:rsidR="00580E20" w:rsidRPr="00B67E8F" w:rsidRDefault="00580E20">
      <w:pPr>
        <w:rPr>
          <w:rFonts w:asciiTheme="majorBidi" w:hAnsiTheme="majorBidi" w:cstheme="majorBidi"/>
          <w:sz w:val="28"/>
          <w:szCs w:val="28"/>
        </w:rPr>
      </w:pPr>
    </w:p>
    <w:p w14:paraId="72224D13" w14:textId="77777777" w:rsidR="00D82F84" w:rsidRPr="00B67E8F" w:rsidRDefault="00D82F84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67E8F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28F3BAE1" w14:textId="77777777" w:rsidR="00D82F84" w:rsidRPr="00B67E8F" w:rsidRDefault="00D82F84" w:rsidP="00530626">
      <w:pPr>
        <w:tabs>
          <w:tab w:val="left" w:pos="6030"/>
          <w:tab w:val="center" w:pos="7560"/>
        </w:tabs>
        <w:spacing w:line="240" w:lineRule="auto"/>
        <w:ind w:right="-45"/>
        <w:rPr>
          <w:rFonts w:ascii="Angsana New" w:hAnsi="Angsana New"/>
          <w:sz w:val="28"/>
          <w:szCs w:val="28"/>
        </w:rPr>
      </w:pPr>
    </w:p>
    <w:p w14:paraId="29550FA6" w14:textId="3E1156C9" w:rsidR="009A00C3" w:rsidRPr="00B67E8F" w:rsidRDefault="00D82F84" w:rsidP="00AB7C13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7E8F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50C11" w:rsidRPr="00B67E8F">
        <w:rPr>
          <w:rFonts w:asciiTheme="majorBidi" w:hAnsiTheme="majorBidi" w:cstheme="majorBidi"/>
          <w:sz w:val="30"/>
          <w:szCs w:val="30"/>
        </w:rPr>
        <w:t>2</w:t>
      </w:r>
      <w:r w:rsidR="007A1CC7">
        <w:rPr>
          <w:rFonts w:asciiTheme="majorBidi" w:hAnsiTheme="majorBidi" w:cstheme="majorBidi"/>
          <w:sz w:val="30"/>
          <w:szCs w:val="30"/>
        </w:rPr>
        <w:t>6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CCF" w:rsidRPr="00B67E8F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3C64" w:rsidRPr="00B67E8F">
        <w:rPr>
          <w:rFonts w:asciiTheme="majorBidi" w:hAnsiTheme="majorBidi" w:cstheme="majorBidi"/>
          <w:sz w:val="30"/>
          <w:szCs w:val="30"/>
        </w:rPr>
        <w:t>25</w:t>
      </w:r>
      <w:r w:rsidR="00B50C11" w:rsidRPr="00B67E8F">
        <w:rPr>
          <w:rFonts w:asciiTheme="majorBidi" w:hAnsiTheme="majorBidi" w:cstheme="majorBidi"/>
          <w:sz w:val="30"/>
          <w:szCs w:val="30"/>
        </w:rPr>
        <w:t>6</w:t>
      </w:r>
      <w:r w:rsidR="007A1CC7">
        <w:rPr>
          <w:rFonts w:asciiTheme="majorBidi" w:hAnsiTheme="majorBidi" w:cstheme="majorBidi"/>
          <w:sz w:val="30"/>
          <w:szCs w:val="30"/>
        </w:rPr>
        <w:t>4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</w:t>
      </w:r>
      <w:r w:rsidR="00530626" w:rsidRPr="00B67E8F">
        <w:rPr>
          <w:rFonts w:asciiTheme="majorBidi" w:hAnsiTheme="majorBidi" w:cstheme="majorBidi"/>
          <w:sz w:val="30"/>
          <w:szCs w:val="30"/>
          <w:cs/>
        </w:rPr>
        <w:t>ย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ค่าตอบแทนกรรมการบริษัทและเบี้ยประชุมประจำปี </w:t>
      </w:r>
      <w:r w:rsidR="00553C64" w:rsidRPr="00B67E8F">
        <w:rPr>
          <w:rFonts w:asciiTheme="majorBidi" w:hAnsiTheme="majorBidi" w:cstheme="majorBidi"/>
          <w:sz w:val="30"/>
          <w:szCs w:val="30"/>
        </w:rPr>
        <w:t>25</w:t>
      </w:r>
      <w:r w:rsidR="00B50C11" w:rsidRPr="00B67E8F">
        <w:rPr>
          <w:rFonts w:asciiTheme="majorBidi" w:hAnsiTheme="majorBidi" w:cstheme="majorBidi"/>
          <w:sz w:val="30"/>
          <w:szCs w:val="30"/>
        </w:rPr>
        <w:t>6</w:t>
      </w:r>
      <w:r w:rsidR="007A1CC7">
        <w:rPr>
          <w:rFonts w:asciiTheme="majorBidi" w:hAnsiTheme="majorBidi" w:cstheme="majorBidi"/>
          <w:sz w:val="30"/>
          <w:szCs w:val="30"/>
        </w:rPr>
        <w:t>4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เป็นจำนวนเงินทั้งสิ้นไม่เกิน </w:t>
      </w:r>
      <w:r w:rsidR="00B50C11" w:rsidRPr="00B67E8F">
        <w:rPr>
          <w:rFonts w:asciiTheme="majorBidi" w:hAnsiTheme="majorBidi" w:cstheme="majorBidi"/>
          <w:sz w:val="30"/>
          <w:szCs w:val="30"/>
        </w:rPr>
        <w:t>15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9377AA9" w14:textId="0D270396" w:rsidR="00972C2B" w:rsidRPr="00B67E8F" w:rsidRDefault="00F629BA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B67E8F">
        <w:rPr>
          <w:rFonts w:asciiTheme="majorBidi" w:hAnsiTheme="majorBidi" w:cstheme="majorBidi"/>
          <w:sz w:val="28"/>
          <w:szCs w:val="28"/>
        </w:rPr>
        <w:tab/>
      </w:r>
    </w:p>
    <w:p w14:paraId="1069A620" w14:textId="14FA1F6E" w:rsidR="00C80239" w:rsidRPr="00B67E8F" w:rsidRDefault="00020115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67E8F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973146" w:rsidRPr="00B67E8F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="00C80239" w:rsidRPr="00B67E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</w:t>
      </w:r>
      <w:r w:rsidR="001F4F1F" w:rsidRPr="00B67E8F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C80239"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1BA" w:rsidRPr="00B67E8F">
        <w:rPr>
          <w:rFonts w:asciiTheme="majorBidi" w:hAnsiTheme="majorBidi" w:cstheme="majorBidi"/>
          <w:sz w:val="30"/>
          <w:szCs w:val="30"/>
        </w:rPr>
        <w:t xml:space="preserve">31 </w:t>
      </w:r>
      <w:r w:rsidR="00773FBE" w:rsidRPr="00B67E8F">
        <w:rPr>
          <w:rFonts w:asciiTheme="majorBidi" w:hAnsiTheme="majorBidi" w:cstheme="majorBidi" w:hint="cs"/>
          <w:sz w:val="30"/>
          <w:szCs w:val="30"/>
          <w:cs/>
        </w:rPr>
        <w:t>มีนา</w:t>
      </w:r>
      <w:r w:rsidR="007D41BA" w:rsidRPr="00B67E8F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7D41BA" w:rsidRPr="00B67E8F">
        <w:rPr>
          <w:rFonts w:asciiTheme="majorBidi" w:hAnsiTheme="majorBidi" w:cstheme="majorBidi"/>
          <w:sz w:val="30"/>
          <w:szCs w:val="30"/>
        </w:rPr>
        <w:t>25</w:t>
      </w:r>
      <w:r w:rsidR="00923C22" w:rsidRPr="00B67E8F">
        <w:rPr>
          <w:rFonts w:asciiTheme="majorBidi" w:hAnsiTheme="majorBidi" w:cstheme="majorBidi"/>
          <w:sz w:val="30"/>
          <w:szCs w:val="30"/>
        </w:rPr>
        <w:t>64</w:t>
      </w:r>
      <w:r w:rsidR="007F0D36"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047" w:rsidRPr="00B67E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1047" w:rsidRPr="00B67E8F">
        <w:rPr>
          <w:rFonts w:asciiTheme="majorBidi" w:hAnsiTheme="majorBidi" w:cstheme="majorBidi"/>
          <w:sz w:val="30"/>
          <w:szCs w:val="30"/>
        </w:rPr>
        <w:t>3</w:t>
      </w:r>
      <w:r w:rsidR="0027568B" w:rsidRPr="00B67E8F">
        <w:rPr>
          <w:rFonts w:asciiTheme="majorBidi" w:hAnsiTheme="majorBidi" w:cstheme="majorBidi"/>
          <w:sz w:val="30"/>
          <w:szCs w:val="30"/>
        </w:rPr>
        <w:t xml:space="preserve">0 </w:t>
      </w:r>
      <w:r w:rsidR="0027568B" w:rsidRPr="00B67E8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A26455" w:rsidRPr="00B67E8F">
        <w:rPr>
          <w:rFonts w:asciiTheme="majorBidi" w:hAnsiTheme="majorBidi" w:cstheme="majorBidi"/>
          <w:sz w:val="30"/>
          <w:szCs w:val="30"/>
        </w:rPr>
        <w:t>256</w:t>
      </w:r>
      <w:r w:rsidR="00923C22" w:rsidRPr="00B67E8F">
        <w:rPr>
          <w:rFonts w:asciiTheme="majorBidi" w:hAnsiTheme="majorBidi" w:cstheme="majorBidi"/>
          <w:sz w:val="30"/>
          <w:szCs w:val="30"/>
        </w:rPr>
        <w:t>3</w:t>
      </w:r>
      <w:r w:rsidR="007F0D36"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7037" w:rsidRPr="00B67E8F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C80239"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16CF59" w14:textId="77777777" w:rsidR="00464646" w:rsidRPr="00B67E8F" w:rsidRDefault="00464646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464646" w:rsidRPr="00B67E8F" w14:paraId="6EC48502" w14:textId="77777777" w:rsidTr="004D7B7F">
        <w:tc>
          <w:tcPr>
            <w:tcW w:w="2312" w:type="pct"/>
          </w:tcPr>
          <w:p w14:paraId="461D6C3D" w14:textId="66C4FD22" w:rsidR="00464646" w:rsidRPr="00B67E8F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pct"/>
            <w:gridSpan w:val="3"/>
          </w:tcPr>
          <w:p w14:paraId="71CE3101" w14:textId="77777777" w:rsidR="00464646" w:rsidRPr="00B67E8F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E3AF332" w14:textId="77777777" w:rsidR="00464646" w:rsidRPr="00B67E8F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6907426" w14:textId="77777777" w:rsidR="00464646" w:rsidRPr="00B67E8F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FBE" w:rsidRPr="00B67E8F" w14:paraId="28CF42A9" w14:textId="77777777" w:rsidTr="004D7B7F">
        <w:tc>
          <w:tcPr>
            <w:tcW w:w="2312" w:type="pct"/>
          </w:tcPr>
          <w:p w14:paraId="042F8834" w14:textId="77777777" w:rsidR="00773FBE" w:rsidRPr="00B67E8F" w:rsidRDefault="00773FBE" w:rsidP="00773F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E88EAB7" w14:textId="2E2FE768" w:rsidR="00773FBE" w:rsidRPr="00B67E8F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6" w:type="pct"/>
          </w:tcPr>
          <w:p w14:paraId="55A12E52" w14:textId="77777777" w:rsidR="00773FBE" w:rsidRPr="00B67E8F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37AD057" w14:textId="77777777" w:rsidR="00773FBE" w:rsidRPr="00B67E8F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39975732" w14:textId="77777777" w:rsidR="00773FBE" w:rsidRPr="00B67E8F" w:rsidRDefault="00773FBE" w:rsidP="0077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14:paraId="7DF8FED7" w14:textId="239F3F87" w:rsidR="00773FBE" w:rsidRPr="00B67E8F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6" w:type="pct"/>
          </w:tcPr>
          <w:p w14:paraId="54556A9A" w14:textId="77777777" w:rsidR="00773FBE" w:rsidRPr="00B67E8F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BE77062" w14:textId="77777777" w:rsidR="00773FBE" w:rsidRPr="00B67E8F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F1D2F" w:rsidRPr="00B67E8F" w14:paraId="465882EC" w14:textId="77777777" w:rsidTr="004D7B7F">
        <w:tc>
          <w:tcPr>
            <w:tcW w:w="2312" w:type="pct"/>
          </w:tcPr>
          <w:p w14:paraId="323D05F7" w14:textId="5804A96A" w:rsidR="006F1D2F" w:rsidRPr="00B67E8F" w:rsidRDefault="006F1D2F" w:rsidP="006F1D2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9" w:type="pct"/>
          </w:tcPr>
          <w:p w14:paraId="6A1AB3E3" w14:textId="5D233E4C" w:rsidR="006F1D2F" w:rsidRPr="00B67E8F" w:rsidRDefault="00923C22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1D73FF88" w14:textId="77777777" w:rsidR="006F1D2F" w:rsidRPr="00B67E8F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61EC5BF" w14:textId="7586BBC4" w:rsidR="006F1D2F" w:rsidRPr="00B67E8F" w:rsidRDefault="00923C22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594F2D9" w14:textId="77777777" w:rsidR="006F1D2F" w:rsidRPr="00B67E8F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354D18" w14:textId="02F43C01" w:rsidR="006F1D2F" w:rsidRPr="00B67E8F" w:rsidRDefault="00923C22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DDB5886" w14:textId="77777777" w:rsidR="006F1D2F" w:rsidRPr="00B67E8F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2DFFF78" w14:textId="284E5D09" w:rsidR="006F1D2F" w:rsidRPr="00B67E8F" w:rsidRDefault="00923C22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F1D2F" w:rsidRPr="00B67E8F" w14:paraId="19372A28" w14:textId="77777777" w:rsidTr="005E39B8">
        <w:tc>
          <w:tcPr>
            <w:tcW w:w="2312" w:type="pct"/>
          </w:tcPr>
          <w:p w14:paraId="4CA379E4" w14:textId="77777777" w:rsidR="006F1D2F" w:rsidRPr="00B67E8F" w:rsidRDefault="006F1D2F" w:rsidP="006F1D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14:paraId="3687F7B8" w14:textId="77777777" w:rsidR="006F1D2F" w:rsidRPr="00B67E8F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2548" w:rsidRPr="00B67E8F" w14:paraId="48FEF916" w14:textId="77777777" w:rsidTr="00944644">
        <w:tc>
          <w:tcPr>
            <w:tcW w:w="2312" w:type="pct"/>
          </w:tcPr>
          <w:p w14:paraId="4A6BEE29" w14:textId="4A0C771E" w:rsidR="007E2548" w:rsidRPr="00B67E8F" w:rsidRDefault="007E2548" w:rsidP="007E25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299C86F1" w14:textId="137F8DF7" w:rsidR="007E2548" w:rsidRPr="00B67E8F" w:rsidRDefault="007F7C33" w:rsidP="007D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B74E2">
              <w:rPr>
                <w:rFonts w:ascii="Angsana New" w:hAnsi="Angsana New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146" w:type="pct"/>
            <w:shd w:val="clear" w:color="auto" w:fill="auto"/>
          </w:tcPr>
          <w:p w14:paraId="74F1A28A" w14:textId="77777777" w:rsidR="007E2548" w:rsidRPr="00B67E8F" w:rsidRDefault="007E2548" w:rsidP="007D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14:paraId="74F583E9" w14:textId="16BC67D6" w:rsidR="007E2548" w:rsidRPr="00B67E8F" w:rsidRDefault="007D4A50" w:rsidP="007D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  <w:tc>
          <w:tcPr>
            <w:tcW w:w="145" w:type="pct"/>
            <w:shd w:val="clear" w:color="auto" w:fill="auto"/>
          </w:tcPr>
          <w:p w14:paraId="09D2848C" w14:textId="77777777" w:rsidR="007E2548" w:rsidRPr="00B67E8F" w:rsidRDefault="007E2548" w:rsidP="007D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6C33AEEC" w14:textId="2CE6ED61" w:rsidR="007E2548" w:rsidRPr="00B67E8F" w:rsidRDefault="007F7C33" w:rsidP="007D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B74E2">
              <w:rPr>
                <w:rFonts w:ascii="Angsana New" w:hAnsi="Angsana New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146" w:type="pct"/>
            <w:shd w:val="clear" w:color="auto" w:fill="auto"/>
          </w:tcPr>
          <w:p w14:paraId="15CA7931" w14:textId="77777777" w:rsidR="007E2548" w:rsidRPr="00B67E8F" w:rsidRDefault="007E2548" w:rsidP="007D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14:paraId="1397FE2E" w14:textId="07C218DB" w:rsidR="007E2548" w:rsidRPr="00B67E8F" w:rsidRDefault="007D4A50" w:rsidP="007D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</w:tr>
    </w:tbl>
    <w:p w14:paraId="5B366C6D" w14:textId="4F0228A9" w:rsidR="009973A3" w:rsidRDefault="00997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4C5AFB" w:rsidRPr="00B67E8F" w14:paraId="6A038270" w14:textId="77777777" w:rsidTr="004D7B7F">
        <w:tc>
          <w:tcPr>
            <w:tcW w:w="2312" w:type="pct"/>
          </w:tcPr>
          <w:p w14:paraId="6EBE575A" w14:textId="5BF7465B" w:rsidR="004C5AFB" w:rsidRPr="00B67E8F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pct"/>
            <w:gridSpan w:val="3"/>
          </w:tcPr>
          <w:p w14:paraId="172A1401" w14:textId="77777777" w:rsidR="004C5AFB" w:rsidRPr="00B67E8F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44E2B07" w14:textId="77777777" w:rsidR="004C5AFB" w:rsidRPr="00B67E8F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5D57C05" w14:textId="77777777" w:rsidR="004C5AFB" w:rsidRPr="00B67E8F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FBE" w:rsidRPr="00B67E8F" w14:paraId="0AF65002" w14:textId="77777777" w:rsidTr="00AD4456">
        <w:tc>
          <w:tcPr>
            <w:tcW w:w="2312" w:type="pct"/>
          </w:tcPr>
          <w:p w14:paraId="23AFEC7D" w14:textId="77777777" w:rsidR="00773FBE" w:rsidRPr="00B67E8F" w:rsidRDefault="00773FBE" w:rsidP="00773F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F103D2B" w14:textId="6B922E23" w:rsidR="00773FBE" w:rsidRPr="00B67E8F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6" w:type="pct"/>
          </w:tcPr>
          <w:p w14:paraId="1D077895" w14:textId="77777777" w:rsidR="00773FBE" w:rsidRPr="00B67E8F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2A9BD6D" w14:textId="77777777" w:rsidR="00773FBE" w:rsidRPr="00B67E8F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04D4DB83" w14:textId="77777777" w:rsidR="00773FBE" w:rsidRPr="00B67E8F" w:rsidRDefault="00773FBE" w:rsidP="0077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14:paraId="74F5ED0E" w14:textId="58B55938" w:rsidR="00773FBE" w:rsidRPr="00B67E8F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6" w:type="pct"/>
          </w:tcPr>
          <w:p w14:paraId="19942255" w14:textId="77777777" w:rsidR="00773FBE" w:rsidRPr="00B67E8F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2F5CE40" w14:textId="77777777" w:rsidR="00773FBE" w:rsidRPr="00B67E8F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D4A50" w:rsidRPr="00B67E8F" w14:paraId="6BFDBF7A" w14:textId="77777777" w:rsidTr="00AD4456">
        <w:tc>
          <w:tcPr>
            <w:tcW w:w="2312" w:type="pct"/>
          </w:tcPr>
          <w:p w14:paraId="26681FA4" w14:textId="530309F0" w:rsidR="007D4A50" w:rsidRPr="00B67E8F" w:rsidRDefault="007D4A50" w:rsidP="007D4A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14:paraId="039291ED" w14:textId="0F475393" w:rsidR="007D4A50" w:rsidRPr="00B67E8F" w:rsidRDefault="007D4A50" w:rsidP="007D4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28F4DF2E" w14:textId="77777777" w:rsidR="007D4A50" w:rsidRPr="00B67E8F" w:rsidRDefault="007D4A50" w:rsidP="007D4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522B662" w14:textId="30CC5C23" w:rsidR="007D4A50" w:rsidRPr="00B67E8F" w:rsidRDefault="007D4A50" w:rsidP="007D4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2FBBC32A" w14:textId="77777777" w:rsidR="007D4A50" w:rsidRPr="00B67E8F" w:rsidRDefault="007D4A50" w:rsidP="007D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3AFBDF" w14:textId="74D8CAED" w:rsidR="007D4A50" w:rsidRPr="00B67E8F" w:rsidRDefault="007D4A50" w:rsidP="007D4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5EDD7D24" w14:textId="77777777" w:rsidR="007D4A50" w:rsidRPr="00B67E8F" w:rsidRDefault="007D4A50" w:rsidP="007D4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216B3D4" w14:textId="30F96619" w:rsidR="007D4A50" w:rsidRPr="00B67E8F" w:rsidRDefault="007D4A50" w:rsidP="007D4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F1D2F" w:rsidRPr="00B67E8F" w14:paraId="6971FFFC" w14:textId="77777777" w:rsidTr="00342755">
        <w:tc>
          <w:tcPr>
            <w:tcW w:w="2312" w:type="pct"/>
          </w:tcPr>
          <w:p w14:paraId="00A7A815" w14:textId="77777777" w:rsidR="006F1D2F" w:rsidRPr="00B67E8F" w:rsidRDefault="006F1D2F" w:rsidP="006F1D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14:paraId="3AE7CB60" w14:textId="77777777" w:rsidR="006F1D2F" w:rsidRPr="00B67E8F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2A87" w:rsidRPr="00B67E8F" w14:paraId="3CCDC333" w14:textId="77777777" w:rsidTr="00AD4456">
        <w:tc>
          <w:tcPr>
            <w:tcW w:w="2312" w:type="pct"/>
          </w:tcPr>
          <w:p w14:paraId="5576513E" w14:textId="77777777" w:rsidR="00012A87" w:rsidRPr="00B67E8F" w:rsidRDefault="00012A87" w:rsidP="00012A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3717AA8A" w14:textId="5FF4DD22" w:rsidR="00012A87" w:rsidRPr="00B67E8F" w:rsidRDefault="007F7C33" w:rsidP="007F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1F64301" w14:textId="77777777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F755327" w14:textId="19AD0DAB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303FE8C" w14:textId="77777777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B49129B" w14:textId="5400DFD2" w:rsidR="00012A87" w:rsidRPr="00B67E8F" w:rsidRDefault="007F7C33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31,258</w:t>
            </w:r>
          </w:p>
        </w:tc>
        <w:tc>
          <w:tcPr>
            <w:tcW w:w="146" w:type="pct"/>
            <w:shd w:val="clear" w:color="auto" w:fill="auto"/>
          </w:tcPr>
          <w:p w14:paraId="1D5BA4AB" w14:textId="77777777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5FC8FE39" w14:textId="713E6BA0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26,594</w:t>
            </w:r>
          </w:p>
        </w:tc>
      </w:tr>
      <w:tr w:rsidR="00012A87" w:rsidRPr="00B67E8F" w14:paraId="7A4B8371" w14:textId="77777777" w:rsidTr="00AD4456">
        <w:tc>
          <w:tcPr>
            <w:tcW w:w="2312" w:type="pct"/>
          </w:tcPr>
          <w:p w14:paraId="3CC643FC" w14:textId="77777777" w:rsidR="00012A87" w:rsidRPr="00B67E8F" w:rsidRDefault="00012A87" w:rsidP="00012A8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1D2AE6D4" w14:textId="0619DD52" w:rsidR="00012A87" w:rsidRPr="00B67E8F" w:rsidRDefault="007F7C33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  <w:tc>
          <w:tcPr>
            <w:tcW w:w="146" w:type="pct"/>
            <w:shd w:val="clear" w:color="auto" w:fill="auto"/>
          </w:tcPr>
          <w:p w14:paraId="11E6030C" w14:textId="77777777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400FA765" w14:textId="1EF20FF9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45" w:type="pct"/>
            <w:shd w:val="clear" w:color="auto" w:fill="auto"/>
          </w:tcPr>
          <w:p w14:paraId="3395A4D6" w14:textId="77777777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EE162BD" w14:textId="59B67FA7" w:rsidR="00012A87" w:rsidRPr="00B67E8F" w:rsidRDefault="007F7C33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146" w:type="pct"/>
            <w:shd w:val="clear" w:color="auto" w:fill="auto"/>
          </w:tcPr>
          <w:p w14:paraId="77959A97" w14:textId="77777777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15879F5" w14:textId="02B3CAF3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012A87" w:rsidRPr="00B67E8F" w14:paraId="1164B9C8" w14:textId="77777777" w:rsidTr="00AD4456">
        <w:tc>
          <w:tcPr>
            <w:tcW w:w="2312" w:type="pct"/>
          </w:tcPr>
          <w:p w14:paraId="3DFE8548" w14:textId="77777777" w:rsidR="00012A87" w:rsidRPr="00B67E8F" w:rsidRDefault="00012A87" w:rsidP="00012A8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BDF1D" w14:textId="35CBA6C0" w:rsidR="00012A87" w:rsidRPr="00B67E8F" w:rsidRDefault="007F7C33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1,145</w:t>
            </w:r>
          </w:p>
        </w:tc>
        <w:tc>
          <w:tcPr>
            <w:tcW w:w="146" w:type="pct"/>
            <w:shd w:val="clear" w:color="auto" w:fill="auto"/>
          </w:tcPr>
          <w:p w14:paraId="41BB5212" w14:textId="77777777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4A486404" w14:textId="475B756F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45" w:type="pct"/>
            <w:shd w:val="clear" w:color="auto" w:fill="auto"/>
          </w:tcPr>
          <w:p w14:paraId="5631C15F" w14:textId="77777777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44422" w14:textId="632A11AC" w:rsidR="00012A87" w:rsidRPr="00B67E8F" w:rsidRDefault="007F7C33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32,161</w:t>
            </w:r>
          </w:p>
        </w:tc>
        <w:tc>
          <w:tcPr>
            <w:tcW w:w="146" w:type="pct"/>
            <w:shd w:val="clear" w:color="auto" w:fill="auto"/>
          </w:tcPr>
          <w:p w14:paraId="6346B865" w14:textId="77777777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CF80C" w14:textId="467D6D05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27,017</w:t>
            </w:r>
          </w:p>
        </w:tc>
      </w:tr>
      <w:tr w:rsidR="0058158A" w:rsidRPr="00B67E8F" w14:paraId="6D1D5874" w14:textId="77777777" w:rsidTr="0058158A">
        <w:tc>
          <w:tcPr>
            <w:tcW w:w="2312" w:type="pct"/>
          </w:tcPr>
          <w:p w14:paraId="1112188D" w14:textId="77777777" w:rsidR="0058158A" w:rsidRPr="00B67E8F" w:rsidRDefault="0058158A" w:rsidP="00012A8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E44971C" w14:textId="77777777" w:rsidR="0058158A" w:rsidRDefault="0058158A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8660EBA" w14:textId="77777777" w:rsidR="0058158A" w:rsidRPr="00B67E8F" w:rsidRDefault="0058158A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6E4FAB4B" w14:textId="77777777" w:rsidR="0058158A" w:rsidRPr="00B67E8F" w:rsidRDefault="0058158A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16B3F28" w14:textId="77777777" w:rsidR="0058158A" w:rsidRPr="00B67E8F" w:rsidRDefault="0058158A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0A628C05" w14:textId="77777777" w:rsidR="0058158A" w:rsidRDefault="0058158A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1A24EEC" w14:textId="77777777" w:rsidR="0058158A" w:rsidRPr="00B67E8F" w:rsidRDefault="0058158A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4ABA6E11" w14:textId="77777777" w:rsidR="0058158A" w:rsidRPr="00B67E8F" w:rsidRDefault="0058158A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136"/>
        <w:gridCol w:w="236"/>
        <w:gridCol w:w="1011"/>
        <w:gridCol w:w="240"/>
        <w:gridCol w:w="1067"/>
        <w:gridCol w:w="270"/>
        <w:gridCol w:w="990"/>
        <w:gridCol w:w="236"/>
        <w:gridCol w:w="1114"/>
        <w:gridCol w:w="270"/>
        <w:gridCol w:w="1080"/>
      </w:tblGrid>
      <w:tr w:rsidR="007E2548" w:rsidRPr="00B67E8F" w14:paraId="59FB5A87" w14:textId="77777777" w:rsidTr="00944644">
        <w:tc>
          <w:tcPr>
            <w:tcW w:w="1710" w:type="dxa"/>
            <w:shd w:val="clear" w:color="auto" w:fill="auto"/>
            <w:vAlign w:val="bottom"/>
          </w:tcPr>
          <w:p w14:paraId="5899159F" w14:textId="6F36EFEB" w:rsidR="003D18C8" w:rsidRPr="00B67E8F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3" w:type="dxa"/>
            <w:gridSpan w:val="3"/>
            <w:vAlign w:val="bottom"/>
          </w:tcPr>
          <w:p w14:paraId="628E27DC" w14:textId="40AFE9B2" w:rsidR="003D18C8" w:rsidRPr="00B67E8F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69CC340B" w14:textId="03E09840" w:rsidR="003D18C8" w:rsidRPr="00B67E8F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shd w:val="clear" w:color="auto" w:fill="auto"/>
            <w:vAlign w:val="bottom"/>
          </w:tcPr>
          <w:p w14:paraId="42B5F817" w14:textId="111B15CB" w:rsidR="003D18C8" w:rsidRPr="00B67E8F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2548" w:rsidRPr="00B67E8F" w14:paraId="2E69D9BB" w14:textId="77777777" w:rsidTr="007E2548">
        <w:tc>
          <w:tcPr>
            <w:tcW w:w="1710" w:type="dxa"/>
            <w:shd w:val="clear" w:color="auto" w:fill="auto"/>
            <w:vAlign w:val="bottom"/>
          </w:tcPr>
          <w:p w14:paraId="69185693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6" w:type="dxa"/>
            <w:vAlign w:val="bottom"/>
          </w:tcPr>
          <w:p w14:paraId="13940967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5BE2BC1" w14:textId="31397395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F809A7E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9CD3655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63F4AE0" w14:textId="50AA663F" w:rsidR="003D18C8" w:rsidRPr="00B67E8F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240" w:type="dxa"/>
            <w:vAlign w:val="bottom"/>
          </w:tcPr>
          <w:p w14:paraId="2A2E99AD" w14:textId="06D253F8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8342291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58CA40F0" w14:textId="5353AC14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A0EC7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85CF19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66ADA6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20A2A9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0CE059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F83E5A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4077D98" w14:textId="400CB878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</w:tr>
      <w:tr w:rsidR="007E2548" w:rsidRPr="00B67E8F" w14:paraId="5B91F511" w14:textId="77777777" w:rsidTr="007E2548">
        <w:tc>
          <w:tcPr>
            <w:tcW w:w="1710" w:type="dxa"/>
            <w:vAlign w:val="bottom"/>
          </w:tcPr>
          <w:p w14:paraId="1ACCD486" w14:textId="5FFE7031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36" w:type="dxa"/>
            <w:vAlign w:val="bottom"/>
          </w:tcPr>
          <w:p w14:paraId="3F01C63D" w14:textId="68B14FED" w:rsidR="003D18C8" w:rsidRPr="00B67E8F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 w:rsidR="00012A87" w:rsidRPr="00B67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D212856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23ECCA9" w14:textId="357694B9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 w:rsidR="00012A87" w:rsidRPr="00B67E8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  <w:vAlign w:val="bottom"/>
          </w:tcPr>
          <w:p w14:paraId="1920B85E" w14:textId="70787DBA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74D9D35" w14:textId="3F20E0AE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 w:rsidR="00012A87" w:rsidRPr="00B67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4B06E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412BF3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3FE7C3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FAAFF8D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AAAA6" w14:textId="77777777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1187C3" w14:textId="6D6CD684" w:rsidR="003D18C8" w:rsidRPr="00B67E8F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 w:rsidR="00012A87" w:rsidRPr="00B67E8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E2548" w:rsidRPr="00B67E8F" w14:paraId="63A3F3B1" w14:textId="77777777" w:rsidTr="00944644">
        <w:tc>
          <w:tcPr>
            <w:tcW w:w="1710" w:type="dxa"/>
            <w:vAlign w:val="bottom"/>
          </w:tcPr>
          <w:p w14:paraId="13B73196" w14:textId="77777777" w:rsidR="003D18C8" w:rsidRPr="00B67E8F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3" w:type="dxa"/>
            <w:gridSpan w:val="3"/>
            <w:vAlign w:val="bottom"/>
          </w:tcPr>
          <w:p w14:paraId="5752AB8B" w14:textId="04065975" w:rsidR="003D18C8" w:rsidRPr="00B67E8F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vAlign w:val="bottom"/>
          </w:tcPr>
          <w:p w14:paraId="39FA3160" w14:textId="10A19E70" w:rsidR="003D18C8" w:rsidRPr="00B67E8F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shd w:val="clear" w:color="auto" w:fill="auto"/>
            <w:vAlign w:val="bottom"/>
          </w:tcPr>
          <w:p w14:paraId="21841846" w14:textId="0981F46E" w:rsidR="003D18C8" w:rsidRPr="00B67E8F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67E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E2548" w:rsidRPr="00B67E8F" w14:paraId="6C24FE6D" w14:textId="77777777" w:rsidTr="007E2548">
        <w:tc>
          <w:tcPr>
            <w:tcW w:w="1710" w:type="dxa"/>
          </w:tcPr>
          <w:p w14:paraId="52AC7A86" w14:textId="77777777" w:rsidR="003D18C8" w:rsidRPr="00B67E8F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6" w:type="dxa"/>
          </w:tcPr>
          <w:p w14:paraId="3DE53DDB" w14:textId="51A65A3D" w:rsidR="003D18C8" w:rsidRPr="00B67E8F" w:rsidRDefault="00012A87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1.11-1.60</w:t>
            </w:r>
          </w:p>
        </w:tc>
        <w:tc>
          <w:tcPr>
            <w:tcW w:w="236" w:type="dxa"/>
          </w:tcPr>
          <w:p w14:paraId="7E09A8BD" w14:textId="77777777" w:rsidR="003D18C8" w:rsidRPr="00B67E8F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2125DA19" w14:textId="5E1C3037" w:rsidR="003D18C8" w:rsidRPr="00B67E8F" w:rsidRDefault="007F7C33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1.26-1.72</w:t>
            </w:r>
          </w:p>
        </w:tc>
        <w:tc>
          <w:tcPr>
            <w:tcW w:w="240" w:type="dxa"/>
          </w:tcPr>
          <w:p w14:paraId="534B7F83" w14:textId="14703671" w:rsidR="003D18C8" w:rsidRPr="00B67E8F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12679A89" w14:textId="0F21A44A" w:rsidR="003D18C8" w:rsidRPr="00B67E8F" w:rsidRDefault="007F7C33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2BA03A5C" w14:textId="77777777" w:rsidR="003D18C8" w:rsidRPr="00B67E8F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EBA4ED" w14:textId="3B7E262A" w:rsidR="003D18C8" w:rsidRPr="00B67E8F" w:rsidRDefault="007F7C33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66,500</w:t>
            </w:r>
          </w:p>
        </w:tc>
        <w:tc>
          <w:tcPr>
            <w:tcW w:w="236" w:type="dxa"/>
          </w:tcPr>
          <w:p w14:paraId="3722F935" w14:textId="77777777" w:rsidR="003D18C8" w:rsidRPr="00B67E8F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BF2950" w14:textId="32C5C6EF" w:rsidR="003D18C8" w:rsidRPr="00B67E8F" w:rsidRDefault="007F7C33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224,500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7A0D1B4" w14:textId="77777777" w:rsidR="003D18C8" w:rsidRPr="00B67E8F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99D8F5" w14:textId="1E72F846" w:rsidR="003D18C8" w:rsidRPr="00B67E8F" w:rsidRDefault="007F7C33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127,000</w:t>
            </w:r>
          </w:p>
        </w:tc>
      </w:tr>
    </w:tbl>
    <w:p w14:paraId="62418A1D" w14:textId="483CCFC5" w:rsidR="00053794" w:rsidRPr="00B67E8F" w:rsidRDefault="0005379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80"/>
        <w:gridCol w:w="270"/>
        <w:gridCol w:w="987"/>
        <w:gridCol w:w="270"/>
        <w:gridCol w:w="1076"/>
        <w:gridCol w:w="270"/>
        <w:gridCol w:w="1086"/>
      </w:tblGrid>
      <w:tr w:rsidR="007E2548" w:rsidRPr="00B67E8F" w14:paraId="3D34F2C7" w14:textId="77777777" w:rsidTr="00944644">
        <w:tc>
          <w:tcPr>
            <w:tcW w:w="2309" w:type="pct"/>
          </w:tcPr>
          <w:p w14:paraId="075C77BE" w14:textId="6763E681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pct"/>
            <w:gridSpan w:val="3"/>
          </w:tcPr>
          <w:p w14:paraId="016A7B82" w14:textId="77777777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D10E8A4" w14:textId="77777777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3CB9C12F" w14:textId="77777777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2548" w:rsidRPr="00B67E8F" w14:paraId="5024222F" w14:textId="77777777" w:rsidTr="007E2548">
        <w:tc>
          <w:tcPr>
            <w:tcW w:w="2309" w:type="pct"/>
          </w:tcPr>
          <w:p w14:paraId="335299CE" w14:textId="497EE24C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2E341B1" w14:textId="0C651D97" w:rsidR="00C322D8" w:rsidRPr="00B67E8F" w:rsidRDefault="006E2172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4" w:type="pct"/>
          </w:tcPr>
          <w:p w14:paraId="635BCC36" w14:textId="77777777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3B61434" w14:textId="77777777" w:rsidR="00C322D8" w:rsidRPr="00B67E8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0B31DE8B" w14:textId="77777777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3333132" w14:textId="3A0019E1" w:rsidR="00C322D8" w:rsidRPr="00B67E8F" w:rsidRDefault="006E2172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4" w:type="pct"/>
          </w:tcPr>
          <w:p w14:paraId="2DF31592" w14:textId="77777777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8F43AD" w14:textId="77777777" w:rsidR="00C322D8" w:rsidRPr="00B67E8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E2548" w:rsidRPr="00B67E8F" w14:paraId="63754023" w14:textId="77777777" w:rsidTr="007E2548">
        <w:tc>
          <w:tcPr>
            <w:tcW w:w="2309" w:type="pct"/>
          </w:tcPr>
          <w:p w14:paraId="154032DA" w14:textId="30EDA395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577" w:type="pct"/>
          </w:tcPr>
          <w:p w14:paraId="5AEB9D80" w14:textId="32089B1B" w:rsidR="006E2172" w:rsidRPr="00B67E8F" w:rsidRDefault="00012A87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1C061C35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174D587" w14:textId="5A67E31E" w:rsidR="006E2172" w:rsidRPr="00B67E8F" w:rsidRDefault="00012A87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A305F54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CC5F7B3" w14:textId="07511C60" w:rsidR="006E2172" w:rsidRPr="00B67E8F" w:rsidRDefault="00012A87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31BC743B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5C3CBFC" w14:textId="73A52556" w:rsidR="006E2172" w:rsidRPr="00B67E8F" w:rsidRDefault="00012A87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E2548" w:rsidRPr="00B67E8F" w14:paraId="65DC4517" w14:textId="77777777" w:rsidTr="00944644">
        <w:tc>
          <w:tcPr>
            <w:tcW w:w="2309" w:type="pct"/>
          </w:tcPr>
          <w:p w14:paraId="242A6465" w14:textId="4B0AD4F2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2691" w:type="pct"/>
            <w:gridSpan w:val="7"/>
          </w:tcPr>
          <w:p w14:paraId="095A3CD4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67E8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2548" w:rsidRPr="00B67E8F" w14:paraId="00F51763" w14:textId="77777777" w:rsidTr="00944644">
        <w:tc>
          <w:tcPr>
            <w:tcW w:w="2309" w:type="pct"/>
          </w:tcPr>
          <w:p w14:paraId="797F0CDF" w14:textId="72389324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2691" w:type="pct"/>
            <w:gridSpan w:val="7"/>
          </w:tcPr>
          <w:p w14:paraId="1A1DB6A8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E2548" w:rsidRPr="00B67E8F" w14:paraId="301EFA14" w14:textId="77777777" w:rsidTr="007E2548">
        <w:tc>
          <w:tcPr>
            <w:tcW w:w="2309" w:type="pct"/>
          </w:tcPr>
          <w:p w14:paraId="4E536669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708CA8ED" w14:textId="18FF5D59" w:rsidR="006E2172" w:rsidRPr="00B67E8F" w:rsidRDefault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A7623D"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144" w:type="pct"/>
            <w:shd w:val="clear" w:color="auto" w:fill="auto"/>
          </w:tcPr>
          <w:p w14:paraId="5F3983AE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14:paraId="3C7DA684" w14:textId="28974C94" w:rsidR="006E2172" w:rsidRPr="00B67E8F" w:rsidRDefault="00012A87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3,725</w:t>
            </w:r>
          </w:p>
        </w:tc>
        <w:tc>
          <w:tcPr>
            <w:tcW w:w="144" w:type="pct"/>
            <w:shd w:val="clear" w:color="auto" w:fill="auto"/>
          </w:tcPr>
          <w:p w14:paraId="3B69FCE8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6C1819C9" w14:textId="7089DBCC" w:rsidR="006E2172" w:rsidRPr="00B67E8F" w:rsidRDefault="007E2283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3,392</w:t>
            </w:r>
          </w:p>
        </w:tc>
        <w:tc>
          <w:tcPr>
            <w:tcW w:w="144" w:type="pct"/>
            <w:shd w:val="clear" w:color="auto" w:fill="auto"/>
          </w:tcPr>
          <w:p w14:paraId="73A21520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C11560D" w14:textId="1F648291" w:rsidR="006E2172" w:rsidRPr="00B67E8F" w:rsidRDefault="00012A87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3,181</w:t>
            </w:r>
          </w:p>
        </w:tc>
      </w:tr>
    </w:tbl>
    <w:p w14:paraId="2504B002" w14:textId="1DCA873E" w:rsidR="007E2548" w:rsidRPr="00B67E8F" w:rsidRDefault="007E2548" w:rsidP="002A105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72"/>
        <w:gridCol w:w="241"/>
        <w:gridCol w:w="1133"/>
        <w:gridCol w:w="285"/>
        <w:gridCol w:w="1189"/>
        <w:gridCol w:w="290"/>
        <w:gridCol w:w="1222"/>
      </w:tblGrid>
      <w:tr w:rsidR="00C322D8" w:rsidRPr="00B67E8F" w14:paraId="0E6AEE55" w14:textId="77777777" w:rsidTr="00072CD1">
        <w:tc>
          <w:tcPr>
            <w:tcW w:w="2045" w:type="pct"/>
          </w:tcPr>
          <w:p w14:paraId="75ED27FD" w14:textId="1E149801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262403CE" w14:textId="77777777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4EB2C915" w14:textId="77777777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14:paraId="3BD8FCE7" w14:textId="77777777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2172" w:rsidRPr="00B67E8F" w14:paraId="5FE1EA6F" w14:textId="77777777" w:rsidTr="00072CD1">
        <w:tc>
          <w:tcPr>
            <w:tcW w:w="2045" w:type="pct"/>
          </w:tcPr>
          <w:p w14:paraId="3745E023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0EB46D78" w14:textId="115757F2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9" w:type="pct"/>
          </w:tcPr>
          <w:p w14:paraId="3AD84466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5C4D28D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3ACE285D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1EF5A05" w14:textId="421BBAFA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55" w:type="pct"/>
          </w:tcPr>
          <w:p w14:paraId="265D2A50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5F2D1740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E2172" w:rsidRPr="00B67E8F" w14:paraId="05AC8426" w14:textId="77777777" w:rsidTr="00072CD1">
        <w:tc>
          <w:tcPr>
            <w:tcW w:w="2045" w:type="pct"/>
          </w:tcPr>
          <w:p w14:paraId="78EB8BA6" w14:textId="3C3A466F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6" w:type="pct"/>
          </w:tcPr>
          <w:p w14:paraId="7F594BA6" w14:textId="60BEB738" w:rsidR="006E2172" w:rsidRPr="00B67E8F" w:rsidRDefault="00012A87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1FB81252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3A3A6BB" w14:textId="45CE4FA1" w:rsidR="006E2172" w:rsidRPr="00B67E8F" w:rsidRDefault="00012A87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6840570E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758AF7F" w14:textId="46AC5ACC" w:rsidR="006E2172" w:rsidRPr="00B67E8F" w:rsidRDefault="00012A87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14:paraId="705154D4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B3043F8" w14:textId="0ECBAC78" w:rsidR="006E2172" w:rsidRPr="00B67E8F" w:rsidRDefault="00012A87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E2172" w:rsidRPr="00B67E8F" w14:paraId="44CD73AE" w14:textId="77777777" w:rsidTr="001E5F01">
        <w:tc>
          <w:tcPr>
            <w:tcW w:w="2045" w:type="pct"/>
          </w:tcPr>
          <w:p w14:paraId="46564D71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77E5C542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67E8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2283" w:rsidRPr="00B67E8F" w14:paraId="65FFF23F" w14:textId="77777777" w:rsidTr="001E5F01">
        <w:tc>
          <w:tcPr>
            <w:tcW w:w="2045" w:type="pct"/>
          </w:tcPr>
          <w:p w14:paraId="628FAE20" w14:textId="0DC3150A" w:rsidR="007E2283" w:rsidRPr="00B67E8F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shd w:val="clear" w:color="auto" w:fill="auto"/>
          </w:tcPr>
          <w:p w14:paraId="3D17EA00" w14:textId="56AB86DA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7E22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978DCD0" w14:textId="77777777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0CBBF719" w14:textId="719E2509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7E22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22034443" w14:textId="77777777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25E916F" w14:textId="5D2946BD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7E2283">
              <w:rPr>
                <w:rFonts w:ascii="Angsana New" w:hAnsi="Angsana New"/>
                <w:sz w:val="30"/>
                <w:szCs w:val="30"/>
              </w:rPr>
              <w:t>6,179</w:t>
            </w:r>
          </w:p>
        </w:tc>
        <w:tc>
          <w:tcPr>
            <w:tcW w:w="155" w:type="pct"/>
            <w:shd w:val="clear" w:color="auto" w:fill="auto"/>
          </w:tcPr>
          <w:p w14:paraId="30FE3A06" w14:textId="77777777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shd w:val="clear" w:color="auto" w:fill="auto"/>
          </w:tcPr>
          <w:p w14:paraId="2404C4D5" w14:textId="5AFFB737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7E228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2283" w:rsidRPr="00B67E8F" w14:paraId="0300B4A3" w14:textId="77777777" w:rsidTr="001E5F01">
        <w:tc>
          <w:tcPr>
            <w:tcW w:w="2045" w:type="pct"/>
          </w:tcPr>
          <w:p w14:paraId="5D22AC53" w14:textId="77214495" w:rsidR="007E2283" w:rsidRPr="00B67E8F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639D62E" w14:textId="34327834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7E2283">
              <w:rPr>
                <w:rFonts w:ascii="Angsana New" w:hAnsi="Angsana New"/>
                <w:sz w:val="30"/>
                <w:szCs w:val="30"/>
              </w:rPr>
              <w:t>5,954</w:t>
            </w:r>
          </w:p>
        </w:tc>
        <w:tc>
          <w:tcPr>
            <w:tcW w:w="129" w:type="pct"/>
            <w:shd w:val="clear" w:color="auto" w:fill="auto"/>
          </w:tcPr>
          <w:p w14:paraId="43DA5703" w14:textId="77777777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A48DFB0" w14:textId="026F3054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7E2283">
              <w:rPr>
                <w:rFonts w:ascii="Angsana New" w:hAnsi="Angsana New"/>
                <w:sz w:val="30"/>
                <w:szCs w:val="30"/>
              </w:rPr>
              <w:t>2,567</w:t>
            </w:r>
          </w:p>
        </w:tc>
        <w:tc>
          <w:tcPr>
            <w:tcW w:w="152" w:type="pct"/>
            <w:shd w:val="clear" w:color="auto" w:fill="auto"/>
          </w:tcPr>
          <w:p w14:paraId="48BA355C" w14:textId="77777777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2A9DDCC5" w14:textId="773EFC75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7E2283"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155" w:type="pct"/>
            <w:shd w:val="clear" w:color="auto" w:fill="auto"/>
          </w:tcPr>
          <w:p w14:paraId="052B3CF3" w14:textId="77777777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66CDDF69" w14:textId="3498F85A" w:rsidR="007E2283" w:rsidRPr="007E2283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7E2283">
              <w:rPr>
                <w:rFonts w:ascii="Angsana New" w:hAnsi="Angsana New"/>
                <w:sz w:val="30"/>
                <w:szCs w:val="30"/>
              </w:rPr>
              <w:t>2,267</w:t>
            </w:r>
          </w:p>
        </w:tc>
      </w:tr>
      <w:tr w:rsidR="007E2283" w:rsidRPr="00B67E8F" w14:paraId="771FC4EF" w14:textId="77777777" w:rsidTr="001E5F01">
        <w:tc>
          <w:tcPr>
            <w:tcW w:w="2045" w:type="pct"/>
          </w:tcPr>
          <w:p w14:paraId="18DBBA0C" w14:textId="2DAA4B31" w:rsidR="007E2283" w:rsidRPr="00B67E8F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D1E0C" w14:textId="2EC0D91B" w:rsidR="007E2283" w:rsidRPr="00B67E8F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5,954</w:t>
            </w:r>
          </w:p>
        </w:tc>
        <w:tc>
          <w:tcPr>
            <w:tcW w:w="129" w:type="pct"/>
            <w:shd w:val="clear" w:color="auto" w:fill="auto"/>
          </w:tcPr>
          <w:p w14:paraId="1AF69B56" w14:textId="77777777" w:rsidR="007E2283" w:rsidRPr="00B67E8F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1F814" w14:textId="203D70AF" w:rsidR="007E2283" w:rsidRPr="00B67E8F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2,567</w:t>
            </w:r>
          </w:p>
        </w:tc>
        <w:tc>
          <w:tcPr>
            <w:tcW w:w="152" w:type="pct"/>
            <w:shd w:val="clear" w:color="auto" w:fill="auto"/>
          </w:tcPr>
          <w:p w14:paraId="2386D5D5" w14:textId="77777777" w:rsidR="007E2283" w:rsidRPr="00B67E8F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61990" w14:textId="7079412B" w:rsidR="007E2283" w:rsidRPr="00B67E8F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9,094</w:t>
            </w:r>
          </w:p>
        </w:tc>
        <w:tc>
          <w:tcPr>
            <w:tcW w:w="155" w:type="pct"/>
            <w:shd w:val="clear" w:color="auto" w:fill="auto"/>
          </w:tcPr>
          <w:p w14:paraId="78CF50DF" w14:textId="77777777" w:rsidR="007E2283" w:rsidRPr="00B67E8F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5E779E" w14:textId="5F5F893F" w:rsidR="007E2283" w:rsidRPr="00B67E8F" w:rsidRDefault="007E2283" w:rsidP="007E2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2,267</w:t>
            </w:r>
          </w:p>
        </w:tc>
      </w:tr>
    </w:tbl>
    <w:p w14:paraId="468B5A0E" w14:textId="77777777" w:rsidR="001E5F01" w:rsidRPr="007E2283" w:rsidRDefault="001E5F0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72"/>
        <w:gridCol w:w="241"/>
        <w:gridCol w:w="1133"/>
        <w:gridCol w:w="285"/>
        <w:gridCol w:w="1189"/>
        <w:gridCol w:w="290"/>
        <w:gridCol w:w="1222"/>
      </w:tblGrid>
      <w:tr w:rsidR="00C322D8" w:rsidRPr="00B67E8F" w14:paraId="5A291848" w14:textId="77777777" w:rsidTr="00775102">
        <w:tc>
          <w:tcPr>
            <w:tcW w:w="2045" w:type="pct"/>
          </w:tcPr>
          <w:p w14:paraId="6E94FBFB" w14:textId="6C219DCB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6493B5D5" w14:textId="77777777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11B38AB7" w14:textId="77777777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14:paraId="2FDD5C42" w14:textId="77777777" w:rsidR="00C322D8" w:rsidRPr="00B67E8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2172" w:rsidRPr="00B67E8F" w14:paraId="4F4132C4" w14:textId="77777777" w:rsidTr="00775102">
        <w:tc>
          <w:tcPr>
            <w:tcW w:w="2045" w:type="pct"/>
          </w:tcPr>
          <w:p w14:paraId="759566DB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7F97E48E" w14:textId="46881BA1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9" w:type="pct"/>
          </w:tcPr>
          <w:p w14:paraId="01280550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7608CED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4E0B4926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2020F26" w14:textId="73AA6D21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55" w:type="pct"/>
          </w:tcPr>
          <w:p w14:paraId="440BDE33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1658299D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12A87" w:rsidRPr="00B67E8F" w14:paraId="0FB6999B" w14:textId="77777777" w:rsidTr="00775102">
        <w:tc>
          <w:tcPr>
            <w:tcW w:w="2045" w:type="pct"/>
          </w:tcPr>
          <w:p w14:paraId="13457507" w14:textId="6ED09E09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6" w:type="pct"/>
          </w:tcPr>
          <w:p w14:paraId="6AA74FA1" w14:textId="5A4B923D" w:rsidR="00012A87" w:rsidRPr="00B67E8F" w:rsidRDefault="00012A87" w:rsidP="0001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2FA6B545" w14:textId="77777777" w:rsidR="00012A87" w:rsidRPr="00B67E8F" w:rsidRDefault="00012A87" w:rsidP="0001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984F37B" w14:textId="5864258D" w:rsidR="00012A87" w:rsidRPr="00B67E8F" w:rsidRDefault="00012A87" w:rsidP="0001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6C7D803C" w14:textId="77777777" w:rsidR="00012A87" w:rsidRPr="00B67E8F" w:rsidRDefault="00012A87" w:rsidP="0001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5AD73BC" w14:textId="769DA550" w:rsidR="00012A87" w:rsidRPr="00B67E8F" w:rsidRDefault="00012A87" w:rsidP="0001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14:paraId="0A3DC98B" w14:textId="77777777" w:rsidR="00012A87" w:rsidRPr="00B67E8F" w:rsidRDefault="00012A87" w:rsidP="0001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F698F97" w14:textId="463CB073" w:rsidR="00012A87" w:rsidRPr="00B67E8F" w:rsidRDefault="00012A87" w:rsidP="0001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E2172" w:rsidRPr="00B67E8F" w14:paraId="671C70C9" w14:textId="77777777" w:rsidTr="00372783">
        <w:tc>
          <w:tcPr>
            <w:tcW w:w="2045" w:type="pct"/>
          </w:tcPr>
          <w:p w14:paraId="6B2F8BA0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1A0C5B6F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67E8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A52EF" w:rsidRPr="00B67E8F" w14:paraId="4E0D5A9A" w14:textId="77777777" w:rsidTr="00775102">
        <w:tc>
          <w:tcPr>
            <w:tcW w:w="2045" w:type="pct"/>
          </w:tcPr>
          <w:p w14:paraId="491FC974" w14:textId="1683E661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6" w:type="pct"/>
            <w:shd w:val="clear" w:color="auto" w:fill="auto"/>
          </w:tcPr>
          <w:p w14:paraId="63803956" w14:textId="22C2E364" w:rsidR="00BA52EF" w:rsidRPr="00B67E8F" w:rsidRDefault="007E2283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9" w:type="pct"/>
            <w:shd w:val="clear" w:color="auto" w:fill="auto"/>
          </w:tcPr>
          <w:p w14:paraId="49247C0C" w14:textId="7777777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7B7B01A" w14:textId="5C6ED744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   17</w:t>
            </w:r>
          </w:p>
        </w:tc>
        <w:tc>
          <w:tcPr>
            <w:tcW w:w="152" w:type="pct"/>
            <w:shd w:val="clear" w:color="auto" w:fill="auto"/>
          </w:tcPr>
          <w:p w14:paraId="7CEBA3D1" w14:textId="7777777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6F888FA" w14:textId="1ED74492" w:rsidR="00BA52EF" w:rsidRPr="00B67E8F" w:rsidRDefault="007E2283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55" w:type="pct"/>
            <w:shd w:val="clear" w:color="auto" w:fill="auto"/>
          </w:tcPr>
          <w:p w14:paraId="37ABC8FF" w14:textId="7777777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</w:tcPr>
          <w:p w14:paraId="544AA0F3" w14:textId="3B4FB9E3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 17</w:t>
            </w:r>
          </w:p>
        </w:tc>
      </w:tr>
      <w:tr w:rsidR="00BA52EF" w:rsidRPr="00B67E8F" w14:paraId="62765CA1" w14:textId="77777777" w:rsidTr="00775102">
        <w:tc>
          <w:tcPr>
            <w:tcW w:w="2045" w:type="pct"/>
          </w:tcPr>
          <w:p w14:paraId="11792026" w14:textId="5D29D055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6" w:type="pct"/>
            <w:shd w:val="clear" w:color="auto" w:fill="auto"/>
          </w:tcPr>
          <w:p w14:paraId="6ED304AE" w14:textId="30C1576E" w:rsidR="00BA52EF" w:rsidRPr="00B67E8F" w:rsidRDefault="007E2283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129" w:type="pct"/>
            <w:shd w:val="clear" w:color="auto" w:fill="auto"/>
          </w:tcPr>
          <w:p w14:paraId="30676DDD" w14:textId="7777777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0AEE8B6F" w14:textId="23453E32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  <w:tc>
          <w:tcPr>
            <w:tcW w:w="152" w:type="pct"/>
            <w:shd w:val="clear" w:color="auto" w:fill="auto"/>
          </w:tcPr>
          <w:p w14:paraId="7C67D41F" w14:textId="7777777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641AF4F" w14:textId="72954D7A" w:rsidR="00BA52EF" w:rsidRPr="00B67E8F" w:rsidRDefault="007E2283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155" w:type="pct"/>
            <w:shd w:val="clear" w:color="auto" w:fill="auto"/>
          </w:tcPr>
          <w:p w14:paraId="10EF41E5" w14:textId="7777777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</w:tcPr>
          <w:p w14:paraId="45BF99A6" w14:textId="7C9B1925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</w:tr>
      <w:tr w:rsidR="00BA52EF" w:rsidRPr="00B67E8F" w14:paraId="7C031741" w14:textId="77777777" w:rsidTr="00775102">
        <w:tc>
          <w:tcPr>
            <w:tcW w:w="2045" w:type="pct"/>
          </w:tcPr>
          <w:p w14:paraId="715994FE" w14:textId="7677D75B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4B5C651" w14:textId="6C879627" w:rsidR="00BA52EF" w:rsidRPr="00B67E8F" w:rsidRDefault="007E2283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2,414</w:t>
            </w:r>
          </w:p>
        </w:tc>
        <w:tc>
          <w:tcPr>
            <w:tcW w:w="129" w:type="pct"/>
            <w:shd w:val="clear" w:color="auto" w:fill="auto"/>
          </w:tcPr>
          <w:p w14:paraId="1C85D696" w14:textId="7777777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5860511" w14:textId="326FCC9F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5,283</w:t>
            </w:r>
          </w:p>
        </w:tc>
        <w:tc>
          <w:tcPr>
            <w:tcW w:w="152" w:type="pct"/>
            <w:shd w:val="clear" w:color="auto" w:fill="auto"/>
          </w:tcPr>
          <w:p w14:paraId="117D4F72" w14:textId="7777777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0F5D7BF8" w14:textId="1BD64C59" w:rsidR="00BA52EF" w:rsidRPr="00B67E8F" w:rsidRDefault="007E2283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2,380</w:t>
            </w:r>
          </w:p>
        </w:tc>
        <w:tc>
          <w:tcPr>
            <w:tcW w:w="155" w:type="pct"/>
            <w:shd w:val="clear" w:color="auto" w:fill="auto"/>
          </w:tcPr>
          <w:p w14:paraId="10698B60" w14:textId="7777777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3C1490C8" w14:textId="65209EEB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3,923</w:t>
            </w:r>
          </w:p>
        </w:tc>
      </w:tr>
      <w:tr w:rsidR="00BA52EF" w:rsidRPr="00B67E8F" w14:paraId="370CC560" w14:textId="77777777" w:rsidTr="00280963">
        <w:tc>
          <w:tcPr>
            <w:tcW w:w="2045" w:type="pct"/>
          </w:tcPr>
          <w:p w14:paraId="1DA00736" w14:textId="7777777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159FE" w14:textId="7A974504" w:rsidR="00BA52EF" w:rsidRPr="00B67E8F" w:rsidRDefault="007E2283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3,456</w:t>
            </w:r>
          </w:p>
        </w:tc>
        <w:tc>
          <w:tcPr>
            <w:tcW w:w="129" w:type="pct"/>
            <w:shd w:val="clear" w:color="auto" w:fill="auto"/>
          </w:tcPr>
          <w:p w14:paraId="292621AB" w14:textId="7777777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66008" w14:textId="0609BC0B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7,645</w:t>
            </w:r>
          </w:p>
        </w:tc>
        <w:tc>
          <w:tcPr>
            <w:tcW w:w="152" w:type="pct"/>
            <w:shd w:val="clear" w:color="auto" w:fill="auto"/>
          </w:tcPr>
          <w:p w14:paraId="3EFEF49D" w14:textId="7777777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AFF7A" w14:textId="4088651A" w:rsidR="00BA52EF" w:rsidRPr="00B67E8F" w:rsidRDefault="007E2283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3,422</w:t>
            </w:r>
          </w:p>
        </w:tc>
        <w:tc>
          <w:tcPr>
            <w:tcW w:w="155" w:type="pct"/>
            <w:shd w:val="clear" w:color="auto" w:fill="auto"/>
          </w:tcPr>
          <w:p w14:paraId="1927E05C" w14:textId="7777777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29D6F89F" w14:textId="2F7D8E97" w:rsidR="00BA52EF" w:rsidRPr="00B67E8F" w:rsidRDefault="00BA52EF" w:rsidP="00BA5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6,285</w:t>
            </w:r>
          </w:p>
        </w:tc>
      </w:tr>
    </w:tbl>
    <w:p w14:paraId="362BC773" w14:textId="00560CFA" w:rsidR="002A1056" w:rsidRDefault="002A1056" w:rsidP="002A1056">
      <w:pPr>
        <w:tabs>
          <w:tab w:val="clear" w:pos="680"/>
          <w:tab w:val="left" w:pos="540"/>
        </w:tabs>
        <w:rPr>
          <w:rFonts w:ascii="Angsana New" w:hAnsi="Angsana New"/>
          <w:spacing w:val="-2"/>
          <w:sz w:val="30"/>
          <w:szCs w:val="30"/>
        </w:rPr>
      </w:pPr>
    </w:p>
    <w:p w14:paraId="003C7D02" w14:textId="2B947352" w:rsidR="00834916" w:rsidRDefault="00834916" w:rsidP="002A1056">
      <w:pPr>
        <w:tabs>
          <w:tab w:val="clear" w:pos="680"/>
          <w:tab w:val="left" w:pos="540"/>
        </w:tabs>
        <w:rPr>
          <w:rFonts w:ascii="Angsana New" w:hAnsi="Angsana New"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72"/>
        <w:gridCol w:w="241"/>
        <w:gridCol w:w="1133"/>
        <w:gridCol w:w="285"/>
        <w:gridCol w:w="1189"/>
        <w:gridCol w:w="290"/>
        <w:gridCol w:w="1222"/>
      </w:tblGrid>
      <w:tr w:rsidR="00834916" w:rsidRPr="00B67E8F" w14:paraId="5AE9CE61" w14:textId="77777777" w:rsidTr="00834916">
        <w:tc>
          <w:tcPr>
            <w:tcW w:w="2045" w:type="pct"/>
          </w:tcPr>
          <w:p w14:paraId="4A1BD05D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28156085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572494E6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14:paraId="31711971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4916" w:rsidRPr="00B67E8F" w14:paraId="03ADA162" w14:textId="77777777" w:rsidTr="00834916">
        <w:tc>
          <w:tcPr>
            <w:tcW w:w="2045" w:type="pct"/>
          </w:tcPr>
          <w:p w14:paraId="569F4045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36717986" w14:textId="77777777" w:rsidR="00834916" w:rsidRPr="00B67E8F" w:rsidRDefault="00834916" w:rsidP="00834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9" w:type="pct"/>
          </w:tcPr>
          <w:p w14:paraId="3A4FD715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3FB0C75" w14:textId="77777777" w:rsidR="00834916" w:rsidRPr="00B67E8F" w:rsidRDefault="00834916" w:rsidP="00834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7119B772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29F938B" w14:textId="77777777" w:rsidR="00834916" w:rsidRPr="00B67E8F" w:rsidRDefault="00834916" w:rsidP="00834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55" w:type="pct"/>
          </w:tcPr>
          <w:p w14:paraId="3EEBEA2D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B83A068" w14:textId="77777777" w:rsidR="00834916" w:rsidRPr="00B67E8F" w:rsidRDefault="00834916" w:rsidP="00834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34916" w:rsidRPr="00B67E8F" w14:paraId="03B529FD" w14:textId="77777777" w:rsidTr="00834916">
        <w:tc>
          <w:tcPr>
            <w:tcW w:w="2045" w:type="pct"/>
          </w:tcPr>
          <w:p w14:paraId="3714D9C9" w14:textId="77777777" w:rsidR="00834916" w:rsidRPr="0059166E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1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6" w:type="pct"/>
          </w:tcPr>
          <w:p w14:paraId="35F3BBCD" w14:textId="77777777" w:rsidR="00834916" w:rsidRPr="00B67E8F" w:rsidRDefault="00834916" w:rsidP="00834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627881C2" w14:textId="77777777" w:rsidR="00834916" w:rsidRPr="00B67E8F" w:rsidRDefault="00834916" w:rsidP="00834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416EAF5" w14:textId="77777777" w:rsidR="00834916" w:rsidRPr="00B67E8F" w:rsidRDefault="00834916" w:rsidP="00834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3E40A008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482361" w14:textId="77777777" w:rsidR="00834916" w:rsidRPr="00B67E8F" w:rsidRDefault="00834916" w:rsidP="00834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14:paraId="7A821D39" w14:textId="77777777" w:rsidR="00834916" w:rsidRPr="00B67E8F" w:rsidRDefault="00834916" w:rsidP="00834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6CA7FD81" w14:textId="77777777" w:rsidR="00834916" w:rsidRPr="00B67E8F" w:rsidRDefault="00834916" w:rsidP="00834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34916" w:rsidRPr="00B67E8F" w14:paraId="6F9A2D7B" w14:textId="77777777" w:rsidTr="00834916">
        <w:tc>
          <w:tcPr>
            <w:tcW w:w="2045" w:type="pct"/>
          </w:tcPr>
          <w:p w14:paraId="58188695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3FEFDA65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67E8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4916" w:rsidRPr="00B67E8F" w14:paraId="6FDA9E6C" w14:textId="77777777" w:rsidTr="00834916">
        <w:tc>
          <w:tcPr>
            <w:tcW w:w="2045" w:type="pct"/>
          </w:tcPr>
          <w:p w14:paraId="08CFAAE4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21DBB330" w14:textId="77777777" w:rsidR="00834916" w:rsidRPr="0059166E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19,287</w:t>
            </w:r>
          </w:p>
        </w:tc>
        <w:tc>
          <w:tcPr>
            <w:tcW w:w="129" w:type="pct"/>
            <w:shd w:val="clear" w:color="auto" w:fill="auto"/>
          </w:tcPr>
          <w:p w14:paraId="0476016C" w14:textId="77777777" w:rsidR="00834916" w:rsidRPr="0059166E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3E213C90" w14:textId="77777777" w:rsidR="00834916" w:rsidRPr="0059166E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6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1C1D4039" w14:textId="77777777" w:rsidR="00834916" w:rsidRPr="0059166E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2935915E" w14:textId="77777777" w:rsidR="00834916" w:rsidRPr="0059166E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17,200</w:t>
            </w:r>
          </w:p>
        </w:tc>
        <w:tc>
          <w:tcPr>
            <w:tcW w:w="155" w:type="pct"/>
            <w:shd w:val="clear" w:color="auto" w:fill="auto"/>
          </w:tcPr>
          <w:p w14:paraId="071681A4" w14:textId="77777777" w:rsidR="00834916" w:rsidRPr="0059166E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14:paraId="057836CA" w14:textId="77777777" w:rsidR="00834916" w:rsidRPr="0059166E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6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533DD6C" w14:textId="65C132A3" w:rsidR="007E2283" w:rsidRDefault="00834916" w:rsidP="002A1056">
      <w:pPr>
        <w:tabs>
          <w:tab w:val="clear" w:pos="680"/>
          <w:tab w:val="left" w:pos="540"/>
        </w:tabs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ab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136"/>
        <w:gridCol w:w="236"/>
        <w:gridCol w:w="1011"/>
        <w:gridCol w:w="240"/>
        <w:gridCol w:w="1067"/>
        <w:gridCol w:w="270"/>
        <w:gridCol w:w="990"/>
        <w:gridCol w:w="236"/>
        <w:gridCol w:w="1114"/>
        <w:gridCol w:w="270"/>
        <w:gridCol w:w="1080"/>
      </w:tblGrid>
      <w:tr w:rsidR="001E5F01" w14:paraId="7C36D864" w14:textId="77777777" w:rsidTr="001E5F01">
        <w:tc>
          <w:tcPr>
            <w:tcW w:w="1710" w:type="dxa"/>
            <w:vAlign w:val="bottom"/>
          </w:tcPr>
          <w:p w14:paraId="1165CB37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383" w:type="dxa"/>
            <w:gridSpan w:val="3"/>
            <w:vAlign w:val="bottom"/>
            <w:hideMark/>
          </w:tcPr>
          <w:p w14:paraId="0931C909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55FA1FC1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vAlign w:val="bottom"/>
            <w:hideMark/>
          </w:tcPr>
          <w:p w14:paraId="77A125DF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F01" w14:paraId="18BD391D" w14:textId="77777777" w:rsidTr="001E5F01">
        <w:tc>
          <w:tcPr>
            <w:tcW w:w="1710" w:type="dxa"/>
            <w:vAlign w:val="bottom"/>
          </w:tcPr>
          <w:p w14:paraId="5F18623F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6" w:type="dxa"/>
            <w:vAlign w:val="bottom"/>
            <w:hideMark/>
          </w:tcPr>
          <w:p w14:paraId="457DF6B5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C6E6635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253BAAD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  <w:hideMark/>
          </w:tcPr>
          <w:p w14:paraId="612D33E5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E2CC91D" w14:textId="11615A02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 w:hanging="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372C1DC0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vAlign w:val="bottom"/>
            <w:hideMark/>
          </w:tcPr>
          <w:p w14:paraId="327E1BC7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AFC70A5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17A2B21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6D56BE1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9856E1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349BBCC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B65494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3D798F1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11333F6" w14:textId="3A14D393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E5F01" w14:paraId="5C5CD39A" w14:textId="77777777" w:rsidTr="001E5F01">
        <w:tc>
          <w:tcPr>
            <w:tcW w:w="1710" w:type="dxa"/>
            <w:vAlign w:val="bottom"/>
            <w:hideMark/>
          </w:tcPr>
          <w:p w14:paraId="2E44D1B9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36" w:type="dxa"/>
            <w:vAlign w:val="bottom"/>
            <w:hideMark/>
          </w:tcPr>
          <w:p w14:paraId="212E64ED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 w:hanging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BE28CDA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  <w:hideMark/>
          </w:tcPr>
          <w:p w14:paraId="0D4235E1" w14:textId="2376440E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  <w:vAlign w:val="bottom"/>
          </w:tcPr>
          <w:p w14:paraId="4019B26F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  <w:hideMark/>
          </w:tcPr>
          <w:p w14:paraId="34DF20EB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EFEB3FB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3C4B9181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A19DC4D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0D255908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CD54053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C11A7BD" w14:textId="5BBFDCEC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E5F01" w14:paraId="40124943" w14:textId="77777777" w:rsidTr="001E5F01">
        <w:tc>
          <w:tcPr>
            <w:tcW w:w="1710" w:type="dxa"/>
            <w:vAlign w:val="bottom"/>
          </w:tcPr>
          <w:p w14:paraId="702EA1E5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3" w:type="dxa"/>
            <w:gridSpan w:val="3"/>
            <w:vAlign w:val="bottom"/>
            <w:hideMark/>
          </w:tcPr>
          <w:p w14:paraId="4805BE0F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vAlign w:val="bottom"/>
          </w:tcPr>
          <w:p w14:paraId="1F5926A2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vAlign w:val="bottom"/>
            <w:hideMark/>
          </w:tcPr>
          <w:p w14:paraId="3A2BDEE2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5F01" w14:paraId="72F50824" w14:textId="77777777" w:rsidTr="001E5F01">
        <w:tc>
          <w:tcPr>
            <w:tcW w:w="1710" w:type="dxa"/>
            <w:hideMark/>
          </w:tcPr>
          <w:p w14:paraId="18915BEB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6" w:type="dxa"/>
            <w:hideMark/>
          </w:tcPr>
          <w:p w14:paraId="1B801247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1B49E159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7C56C59B" w14:textId="468C2B39" w:rsidR="001E5F01" w:rsidRDefault="00A146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953769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40" w:type="dxa"/>
          </w:tcPr>
          <w:p w14:paraId="27E7C6F1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1C7DA4E" w14:textId="3A801F92" w:rsidR="001E5F01" w:rsidRDefault="00A14609" w:rsidP="00A14609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150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1E5F01"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14:paraId="6B0E9223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9094493" w14:textId="77777777" w:rsidR="001E5F01" w:rsidRDefault="001E5F01" w:rsidP="001E5F01">
            <w:pPr>
              <w:tabs>
                <w:tab w:val="clear" w:pos="227"/>
                <w:tab w:val="clear" w:pos="454"/>
                <w:tab w:val="decimal" w:pos="430"/>
              </w:tabs>
              <w:spacing w:line="240" w:lineRule="auto"/>
              <w:ind w:left="13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988F8C" w14:textId="77777777" w:rsidR="001E5F01" w:rsidRDefault="001E5F01" w:rsidP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hideMark/>
          </w:tcPr>
          <w:p w14:paraId="6EC7C706" w14:textId="77777777" w:rsidR="001E5F01" w:rsidRDefault="001E5F01" w:rsidP="001E5F01">
            <w:pPr>
              <w:tabs>
                <w:tab w:val="clear" w:pos="227"/>
                <w:tab w:val="clear" w:pos="454"/>
                <w:tab w:val="decimal" w:pos="470"/>
              </w:tabs>
              <w:spacing w:line="240" w:lineRule="auto"/>
              <w:ind w:left="13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2B10DE" w14:textId="77777777" w:rsidR="001E5F01" w:rsidRDefault="001E5F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C32C679" w14:textId="3DBCD63C" w:rsidR="001E5F01" w:rsidRDefault="00A14609" w:rsidP="00A1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8"/>
              </w:tabs>
              <w:spacing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1E5F01"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</w:tr>
    </w:tbl>
    <w:p w14:paraId="55B90EDE" w14:textId="22ADB6C8" w:rsidR="006C5D04" w:rsidRPr="007C541F" w:rsidRDefault="00834916" w:rsidP="00944644">
      <w:pPr>
        <w:tabs>
          <w:tab w:val="clear" w:pos="680"/>
          <w:tab w:val="left" w:pos="540"/>
        </w:tabs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ab/>
      </w:r>
    </w:p>
    <w:p w14:paraId="5E940BF4" w14:textId="3CEFC72E" w:rsidR="00973146" w:rsidRPr="00B67E8F" w:rsidRDefault="002A1056" w:rsidP="00944644">
      <w:pPr>
        <w:tabs>
          <w:tab w:val="clear" w:pos="680"/>
          <w:tab w:val="left" w:pos="540"/>
        </w:tabs>
        <w:rPr>
          <w:rFonts w:asciiTheme="majorBidi" w:hAnsiTheme="majorBidi" w:cstheme="majorBidi"/>
          <w:sz w:val="28"/>
          <w:szCs w:val="28"/>
        </w:rPr>
      </w:pPr>
      <w:r w:rsidRPr="00B67E8F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ab/>
      </w:r>
      <w:r w:rsidRPr="00B67E8F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ab/>
      </w:r>
      <w:r w:rsidR="006F1D2F" w:rsidRPr="00B67E8F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ab/>
      </w:r>
      <w:r w:rsidR="00983005" w:rsidRPr="00B67E8F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4A786A20" w14:textId="088C38DA" w:rsidR="00983005" w:rsidRPr="00B67E8F" w:rsidRDefault="00983005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9"/>
        <w:gridCol w:w="1988"/>
        <w:gridCol w:w="270"/>
        <w:gridCol w:w="1983"/>
      </w:tblGrid>
      <w:tr w:rsidR="00983005" w:rsidRPr="00B67E8F" w14:paraId="1F0710FD" w14:textId="77777777" w:rsidTr="00944644">
        <w:tc>
          <w:tcPr>
            <w:tcW w:w="2737" w:type="pct"/>
          </w:tcPr>
          <w:p w14:paraId="61AAD36C" w14:textId="25751229" w:rsidR="00983005" w:rsidRPr="00B67E8F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6E2172"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A52EF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61" w:type="pct"/>
          </w:tcPr>
          <w:p w14:paraId="717DC0B4" w14:textId="63D551F5" w:rsidR="00983005" w:rsidRPr="00B67E8F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56BDDE" w14:textId="77777777" w:rsidR="00983005" w:rsidRPr="00B67E8F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</w:tcPr>
          <w:p w14:paraId="1ABEA686" w14:textId="09B622B6" w:rsidR="00983005" w:rsidRPr="00B67E8F" w:rsidRDefault="00983005" w:rsidP="00983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166E" w:rsidRPr="00B67E8F" w14:paraId="200FD523" w14:textId="77777777" w:rsidTr="0059166E">
        <w:tc>
          <w:tcPr>
            <w:tcW w:w="2737" w:type="pct"/>
          </w:tcPr>
          <w:p w14:paraId="23EDEAAF" w14:textId="3A36CCAD" w:rsidR="0059166E" w:rsidRPr="00B67E8F" w:rsidRDefault="0059166E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3" w:type="pct"/>
            <w:gridSpan w:val="3"/>
          </w:tcPr>
          <w:p w14:paraId="068E66F1" w14:textId="0E0DA9DB" w:rsidR="0059166E" w:rsidRPr="00B67E8F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166E" w:rsidRPr="00B67E8F" w14:paraId="4348DC37" w14:textId="77777777" w:rsidTr="0059166E">
        <w:tc>
          <w:tcPr>
            <w:tcW w:w="2737" w:type="pct"/>
          </w:tcPr>
          <w:p w14:paraId="4C8E43D4" w14:textId="5C6A3C68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B67E8F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ภายใต้</w:t>
            </w:r>
          </w:p>
        </w:tc>
        <w:tc>
          <w:tcPr>
            <w:tcW w:w="1061" w:type="pct"/>
          </w:tcPr>
          <w:p w14:paraId="105D6564" w14:textId="77777777" w:rsidR="0059166E" w:rsidRPr="00B67E8F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076EAA" w14:textId="77777777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7FE30522" w14:textId="77777777" w:rsidR="0059166E" w:rsidRPr="00B67E8F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66E" w:rsidRPr="00B67E8F" w14:paraId="4E56FC42" w14:textId="77777777" w:rsidTr="0059166E">
        <w:tc>
          <w:tcPr>
            <w:tcW w:w="2737" w:type="pct"/>
          </w:tcPr>
          <w:p w14:paraId="61D65A46" w14:textId="0073254A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 xml:space="preserve">    </w:t>
            </w:r>
            <w:r w:rsidRPr="00B67E8F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61" w:type="pct"/>
          </w:tcPr>
          <w:p w14:paraId="0299806F" w14:textId="77777777" w:rsidR="0059166E" w:rsidRPr="00B67E8F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E0C47E" w14:textId="77777777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826AA11" w14:textId="77777777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66E" w:rsidRPr="00B67E8F" w14:paraId="17C4A516" w14:textId="77777777" w:rsidTr="0059166E">
        <w:tc>
          <w:tcPr>
            <w:tcW w:w="2737" w:type="pct"/>
          </w:tcPr>
          <w:p w14:paraId="2BD594D0" w14:textId="63CE6D1E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61" w:type="pct"/>
          </w:tcPr>
          <w:p w14:paraId="1E71B64A" w14:textId="3D0A7FCC" w:rsidR="0059166E" w:rsidRPr="00B67E8F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  <w:tc>
          <w:tcPr>
            <w:tcW w:w="144" w:type="pct"/>
          </w:tcPr>
          <w:p w14:paraId="0B6AF7A6" w14:textId="77777777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96F8EC4" w14:textId="30B3D350" w:rsidR="0059166E" w:rsidRPr="00B67E8F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  <w:tr w:rsidR="0059166E" w:rsidRPr="00B67E8F" w14:paraId="54170E70" w14:textId="77777777" w:rsidTr="0059166E">
        <w:trPr>
          <w:trHeight w:val="461"/>
        </w:trPr>
        <w:tc>
          <w:tcPr>
            <w:tcW w:w="2737" w:type="pct"/>
          </w:tcPr>
          <w:p w14:paraId="489DC8F2" w14:textId="6900C9D2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61" w:type="pct"/>
            <w:tcBorders>
              <w:bottom w:val="single" w:sz="4" w:space="0" w:color="auto"/>
            </w:tcBorders>
          </w:tcPr>
          <w:p w14:paraId="0F11771E" w14:textId="35746E1B" w:rsidR="0059166E" w:rsidRPr="00B67E8F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44" w:type="pct"/>
          </w:tcPr>
          <w:p w14:paraId="2C1381C2" w14:textId="77777777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  <w:tcBorders>
              <w:bottom w:val="single" w:sz="4" w:space="0" w:color="auto"/>
            </w:tcBorders>
          </w:tcPr>
          <w:p w14:paraId="073695A2" w14:textId="30D725B8" w:rsidR="0059166E" w:rsidRPr="00B67E8F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59166E" w:rsidRPr="00B67E8F" w14:paraId="2C2F9464" w14:textId="77777777" w:rsidTr="0059166E">
        <w:tc>
          <w:tcPr>
            <w:tcW w:w="2737" w:type="pct"/>
          </w:tcPr>
          <w:p w14:paraId="31EF0E9D" w14:textId="236F4AB1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pct"/>
            <w:tcBorders>
              <w:top w:val="single" w:sz="4" w:space="0" w:color="auto"/>
              <w:bottom w:val="double" w:sz="4" w:space="0" w:color="auto"/>
            </w:tcBorders>
          </w:tcPr>
          <w:p w14:paraId="7A8B0F8E" w14:textId="780B465C" w:rsidR="0059166E" w:rsidRPr="0059166E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66E">
              <w:rPr>
                <w:rFonts w:ascii="Angsana New" w:hAnsi="Angsana New"/>
                <w:b/>
                <w:bCs/>
                <w:sz w:val="30"/>
                <w:szCs w:val="30"/>
              </w:rPr>
              <w:t>1,397</w:t>
            </w:r>
          </w:p>
        </w:tc>
        <w:tc>
          <w:tcPr>
            <w:tcW w:w="144" w:type="pct"/>
          </w:tcPr>
          <w:p w14:paraId="43E0C50E" w14:textId="77777777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</w:tcPr>
          <w:p w14:paraId="422F507D" w14:textId="1AAFC501" w:rsidR="0059166E" w:rsidRPr="0059166E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66E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</w:p>
        </w:tc>
      </w:tr>
    </w:tbl>
    <w:p w14:paraId="48AE728F" w14:textId="676DC664" w:rsidR="000A4F31" w:rsidRPr="000A4F31" w:rsidRDefault="000A4F31" w:rsidP="0075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/>
        <w:rPr>
          <w:rFonts w:ascii="Angsana New" w:hAnsi="Angsana New"/>
          <w:spacing w:val="6"/>
          <w:sz w:val="30"/>
          <w:szCs w:val="30"/>
          <w:lang w:val="en-GB"/>
        </w:rPr>
      </w:pPr>
    </w:p>
    <w:p w14:paraId="1A8CBF11" w14:textId="5A23F3FE" w:rsidR="0059166E" w:rsidRPr="0059166E" w:rsidRDefault="0059166E" w:rsidP="00591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lang w:val="en-GB"/>
        </w:rPr>
        <w:br w:type="page"/>
      </w:r>
    </w:p>
    <w:p w14:paraId="0CA8E605" w14:textId="42D8A0F4" w:rsidR="00C81E4F" w:rsidRDefault="00C81E4F" w:rsidP="0072696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0BA378F3" w14:textId="77777777" w:rsidR="00BE465E" w:rsidRPr="007C541F" w:rsidRDefault="00BE465E" w:rsidP="00BE46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815"/>
        <w:gridCol w:w="990"/>
        <w:gridCol w:w="276"/>
        <w:gridCol w:w="983"/>
        <w:gridCol w:w="237"/>
        <w:gridCol w:w="933"/>
        <w:gridCol w:w="237"/>
        <w:gridCol w:w="933"/>
      </w:tblGrid>
      <w:tr w:rsidR="00D66FAC" w:rsidRPr="001B41B9" w14:paraId="7C665A11" w14:textId="77777777" w:rsidTr="007C541F">
        <w:trPr>
          <w:tblHeader/>
        </w:trPr>
        <w:tc>
          <w:tcPr>
            <w:tcW w:w="2086" w:type="pct"/>
          </w:tcPr>
          <w:p w14:paraId="68F6F797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6585431B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446C4830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91A2A10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pct"/>
            <w:gridSpan w:val="3"/>
          </w:tcPr>
          <w:p w14:paraId="4BCC6C5F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6FAC" w:rsidRPr="001B41B9" w14:paraId="674BE21A" w14:textId="77777777" w:rsidTr="007C541F">
        <w:trPr>
          <w:tblHeader/>
        </w:trPr>
        <w:tc>
          <w:tcPr>
            <w:tcW w:w="2086" w:type="pct"/>
          </w:tcPr>
          <w:p w14:paraId="7D9A2B0B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1E72425A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0684C31" w14:textId="77777777" w:rsidR="00BE465E" w:rsidRPr="009E402F" w:rsidRDefault="00BE465E" w:rsidP="00137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14:paraId="5C3FB0F1" w14:textId="77777777" w:rsidR="00BE465E" w:rsidRPr="001B41B9" w:rsidRDefault="00BE465E" w:rsidP="00137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273EFC9" w14:textId="77777777" w:rsidR="00BE465E" w:rsidRPr="001B41B9" w:rsidRDefault="00BE465E" w:rsidP="00137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04C2AA85" w14:textId="77777777" w:rsidR="00BE465E" w:rsidRPr="00EE573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3" w:type="pct"/>
          </w:tcPr>
          <w:p w14:paraId="3B146225" w14:textId="77777777" w:rsidR="00BE465E" w:rsidRPr="009E402F" w:rsidRDefault="00BE465E" w:rsidP="00137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1805F744" w14:textId="77777777" w:rsidR="00BE465E" w:rsidRPr="001B41B9" w:rsidRDefault="00BE465E" w:rsidP="00137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37EBACAB" w14:textId="77777777" w:rsidR="00BE465E" w:rsidRPr="001B41B9" w:rsidRDefault="00BE465E" w:rsidP="00137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66FAC" w:rsidRPr="001B41B9" w14:paraId="2F19B3C1" w14:textId="77777777" w:rsidTr="007C541F">
        <w:trPr>
          <w:tblHeader/>
        </w:trPr>
        <w:tc>
          <w:tcPr>
            <w:tcW w:w="2086" w:type="pct"/>
          </w:tcPr>
          <w:p w14:paraId="652DF24F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2EB5ABFF" w14:textId="77777777" w:rsidR="00BE465E" w:rsidRPr="00C10E83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4" w:type="pct"/>
          </w:tcPr>
          <w:p w14:paraId="0A9433AD" w14:textId="62289FA5" w:rsidR="00BE465E" w:rsidRPr="00AD5B59" w:rsidRDefault="00BE465E" w:rsidP="00137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 w:rsidR="004E56E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728F25BF" w14:textId="77777777" w:rsidR="00BE465E" w:rsidRPr="00AD5B59" w:rsidRDefault="00BE465E" w:rsidP="00137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A80F89" w14:textId="3E88CA32" w:rsidR="00BE465E" w:rsidRPr="00AD5B59" w:rsidRDefault="00BE465E" w:rsidP="00137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 w:rsidR="004E56E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62690469" w14:textId="77777777" w:rsidR="00BE465E" w:rsidRPr="00AD5B5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14:paraId="71DB23E8" w14:textId="42CD2CC0" w:rsidR="00BE465E" w:rsidRPr="00AD5B59" w:rsidRDefault="00BE465E" w:rsidP="00137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 w:rsidR="004E56E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7EFD6D78" w14:textId="77777777" w:rsidR="00BE465E" w:rsidRPr="00AD5B59" w:rsidRDefault="00BE465E" w:rsidP="00137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5B5D8DE7" w14:textId="68D7115C" w:rsidR="00BE465E" w:rsidRPr="00AD5B59" w:rsidRDefault="00BE465E" w:rsidP="00137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 w:rsidR="004E56E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66FAC" w:rsidRPr="001B41B9" w14:paraId="1CCD51D8" w14:textId="77777777" w:rsidTr="00D66FAC">
        <w:trPr>
          <w:tblHeader/>
        </w:trPr>
        <w:tc>
          <w:tcPr>
            <w:tcW w:w="2086" w:type="pct"/>
          </w:tcPr>
          <w:p w14:paraId="0811CEFB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2E3E1AD2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pct"/>
            <w:gridSpan w:val="7"/>
          </w:tcPr>
          <w:p w14:paraId="1F97C781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6FAC" w:rsidRPr="001B41B9" w14:paraId="3CDCC923" w14:textId="77777777" w:rsidTr="007C541F">
        <w:tc>
          <w:tcPr>
            <w:tcW w:w="2086" w:type="pct"/>
          </w:tcPr>
          <w:p w14:paraId="0BC984DE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  <w:shd w:val="clear" w:color="auto" w:fill="auto"/>
          </w:tcPr>
          <w:p w14:paraId="4CFAF15E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99" w:hanging="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15D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4" w:type="pct"/>
            <w:shd w:val="clear" w:color="auto" w:fill="auto"/>
          </w:tcPr>
          <w:p w14:paraId="520A903E" w14:textId="77777777" w:rsidR="00BE465E" w:rsidRPr="001B41B9" w:rsidRDefault="00BE465E" w:rsidP="001372A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A4C8658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64CAC66B" w14:textId="77777777" w:rsidR="00BE465E" w:rsidRPr="001B41B9" w:rsidRDefault="00BE465E" w:rsidP="001372A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22AD8CD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shd w:val="clear" w:color="auto" w:fill="auto"/>
          </w:tcPr>
          <w:p w14:paraId="50CC19D2" w14:textId="77777777" w:rsidR="00BE465E" w:rsidRPr="001B41B9" w:rsidRDefault="00BE465E" w:rsidP="001372A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10775F7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5645550D" w14:textId="77777777" w:rsidR="00BE465E" w:rsidRPr="001B41B9" w:rsidRDefault="00BE465E" w:rsidP="001372A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FAC" w:rsidRPr="00FD1117" w14:paraId="6E45CA28" w14:textId="77777777" w:rsidTr="007C541F">
        <w:tc>
          <w:tcPr>
            <w:tcW w:w="2086" w:type="pct"/>
          </w:tcPr>
          <w:p w14:paraId="7D1D0F64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8" w:type="pct"/>
            <w:shd w:val="clear" w:color="auto" w:fill="auto"/>
          </w:tcPr>
          <w:p w14:paraId="5EE45AB3" w14:textId="77777777" w:rsidR="00BE465E" w:rsidRPr="001415D2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9786A1A" w14:textId="28B7F1DD" w:rsidR="00BE465E" w:rsidRPr="00D66FAC" w:rsidRDefault="004E56EE" w:rsidP="007C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66FAC">
              <w:rPr>
                <w:rFonts w:ascii="Angsana New" w:hAnsi="Angsana New"/>
                <w:sz w:val="30"/>
                <w:szCs w:val="30"/>
              </w:rPr>
              <w:t>1</w:t>
            </w:r>
            <w:r w:rsidR="00BE465E" w:rsidRPr="00D66FAC">
              <w:rPr>
                <w:rFonts w:ascii="Angsana New" w:hAnsi="Angsana New"/>
                <w:sz w:val="30"/>
                <w:szCs w:val="30"/>
              </w:rPr>
              <w:t>,</w:t>
            </w:r>
            <w:r w:rsidR="001B74E2" w:rsidRPr="00D66FAC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49" w:type="pct"/>
            <w:shd w:val="clear" w:color="auto" w:fill="auto"/>
          </w:tcPr>
          <w:p w14:paraId="1B8B68ED" w14:textId="77777777" w:rsidR="00BE465E" w:rsidRPr="007C541F" w:rsidRDefault="00BE465E" w:rsidP="007C54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4E44FAC7" w14:textId="7CBE0538" w:rsidR="00BE465E" w:rsidRPr="006913EA" w:rsidRDefault="004E56EE" w:rsidP="004E56EE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  <w:tc>
          <w:tcPr>
            <w:tcW w:w="128" w:type="pct"/>
            <w:shd w:val="clear" w:color="auto" w:fill="auto"/>
          </w:tcPr>
          <w:p w14:paraId="4755845A" w14:textId="77777777" w:rsidR="00BE465E" w:rsidRPr="000233AA" w:rsidRDefault="00BE465E" w:rsidP="001372A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shd w:val="clear" w:color="auto" w:fill="auto"/>
          </w:tcPr>
          <w:p w14:paraId="36C3454A" w14:textId="1A872DA7" w:rsidR="00BE465E" w:rsidRPr="007C541F" w:rsidRDefault="00D6609D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E465E" w:rsidRPr="001415D2">
              <w:rPr>
                <w:rFonts w:ascii="Angsana New" w:hAnsi="Angsana New"/>
                <w:sz w:val="30"/>
                <w:szCs w:val="30"/>
              </w:rPr>
              <w:t>,</w:t>
            </w:r>
            <w:r w:rsidR="001B74E2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28" w:type="pct"/>
            <w:shd w:val="clear" w:color="auto" w:fill="auto"/>
          </w:tcPr>
          <w:p w14:paraId="7C46047E" w14:textId="77777777" w:rsidR="00BE465E" w:rsidRPr="000233AA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25274319" w14:textId="6FF6093C" w:rsidR="00BE465E" w:rsidRPr="006913EA" w:rsidRDefault="00D6609D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</w:tr>
      <w:tr w:rsidR="00D66FAC" w:rsidRPr="00FD1117" w14:paraId="6E3E49C7" w14:textId="77777777" w:rsidTr="007C541F">
        <w:tc>
          <w:tcPr>
            <w:tcW w:w="2086" w:type="pct"/>
          </w:tcPr>
          <w:p w14:paraId="06694397" w14:textId="2127400D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38" w:type="pct"/>
            <w:shd w:val="clear" w:color="auto" w:fill="auto"/>
          </w:tcPr>
          <w:p w14:paraId="0F52B06E" w14:textId="77777777" w:rsidR="00BE465E" w:rsidRPr="001415D2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24724C1" w14:textId="3AC3EF37" w:rsidR="00BE465E" w:rsidRPr="001415D2" w:rsidRDefault="00BE465E" w:rsidP="00D66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E59F42E" w14:textId="77777777" w:rsidR="00BE465E" w:rsidRPr="000233AA" w:rsidRDefault="00BE465E" w:rsidP="001372A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4BF94A1F" w14:textId="737BD198" w:rsidR="00BE465E" w:rsidRPr="006913EA" w:rsidRDefault="00BE465E" w:rsidP="004E56EE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59D770E" w14:textId="77777777" w:rsidR="00BE465E" w:rsidRPr="000233AA" w:rsidRDefault="00BE465E" w:rsidP="001372A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shd w:val="clear" w:color="auto" w:fill="auto"/>
          </w:tcPr>
          <w:p w14:paraId="74ED2E39" w14:textId="48BAA11F" w:rsidR="00BE465E" w:rsidRPr="00D6609D" w:rsidRDefault="00BE465E" w:rsidP="00D6609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A132E40" w14:textId="77777777" w:rsidR="00BE465E" w:rsidRPr="000233AA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5CE23CAB" w14:textId="7024A429" w:rsidR="00BE465E" w:rsidRPr="006913EA" w:rsidRDefault="00BE465E" w:rsidP="00D6609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FAC" w:rsidRPr="00FD1117" w14:paraId="699E58EC" w14:textId="77777777" w:rsidTr="007C541F">
        <w:tc>
          <w:tcPr>
            <w:tcW w:w="2086" w:type="pct"/>
          </w:tcPr>
          <w:p w14:paraId="410BA18A" w14:textId="566B83B3" w:rsidR="007A4508" w:rsidRPr="001B41B9" w:rsidRDefault="007A4508" w:rsidP="007A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38" w:type="pct"/>
            <w:shd w:val="clear" w:color="auto" w:fill="auto"/>
          </w:tcPr>
          <w:p w14:paraId="764114A1" w14:textId="77777777" w:rsidR="007A4508" w:rsidRPr="001415D2" w:rsidRDefault="007A4508" w:rsidP="007A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39C15B1A" w14:textId="79FF7FE8" w:rsidR="007A4508" w:rsidRPr="007A4508" w:rsidRDefault="007A4508" w:rsidP="007C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7A4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9D0BC9A" w14:textId="77777777" w:rsidR="007A4508" w:rsidRPr="000233AA" w:rsidRDefault="007A4508" w:rsidP="007A450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67E036B6" w14:textId="3FE5F1D8" w:rsidR="007A4508" w:rsidRPr="00931A99" w:rsidRDefault="00931A99" w:rsidP="007A4508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931A99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128" w:type="pct"/>
            <w:shd w:val="clear" w:color="auto" w:fill="auto"/>
          </w:tcPr>
          <w:p w14:paraId="1F9FCAFF" w14:textId="77777777" w:rsidR="007A4508" w:rsidRPr="000233AA" w:rsidRDefault="007A4508" w:rsidP="007A450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503B5B2C" w14:textId="76F8CDC4" w:rsidR="007A4508" w:rsidRPr="007A4508" w:rsidRDefault="007A4508" w:rsidP="007C54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D660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0258C37" w14:textId="77777777" w:rsidR="007A4508" w:rsidRPr="000233AA" w:rsidRDefault="007A4508" w:rsidP="007A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</w:tcPr>
          <w:p w14:paraId="0B80DCAC" w14:textId="2CEB8A18" w:rsidR="007A4508" w:rsidRPr="00931A99" w:rsidRDefault="00931A99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931A99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</w:tr>
      <w:tr w:rsidR="00D66FAC" w:rsidRPr="00FD1117" w14:paraId="32EACCA5" w14:textId="77777777" w:rsidTr="007C541F">
        <w:tc>
          <w:tcPr>
            <w:tcW w:w="2086" w:type="pct"/>
          </w:tcPr>
          <w:p w14:paraId="66A15971" w14:textId="77777777" w:rsidR="00931A99" w:rsidRPr="001B41B9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" w:type="pct"/>
            <w:shd w:val="clear" w:color="auto" w:fill="auto"/>
          </w:tcPr>
          <w:p w14:paraId="56F13185" w14:textId="77777777" w:rsidR="00931A99" w:rsidRPr="001415D2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5A39D" w14:textId="4CDD90C1" w:rsidR="00931A99" w:rsidRPr="00D66FAC" w:rsidRDefault="00931A99" w:rsidP="007C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B74E2" w:rsidRPr="00D66FAC">
              <w:rPr>
                <w:rFonts w:ascii="Angsana New" w:hAnsi="Angsana New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149" w:type="pct"/>
            <w:shd w:val="clear" w:color="auto" w:fill="auto"/>
          </w:tcPr>
          <w:p w14:paraId="3962B83E" w14:textId="77777777" w:rsidR="00931A99" w:rsidRPr="007C541F" w:rsidRDefault="00931A99" w:rsidP="007C54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30641" w14:textId="4C43FA3C" w:rsidR="00931A99" w:rsidRPr="004E56EE" w:rsidRDefault="00931A99" w:rsidP="00931A99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56EE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  <w:tc>
          <w:tcPr>
            <w:tcW w:w="128" w:type="pct"/>
            <w:shd w:val="clear" w:color="auto" w:fill="auto"/>
          </w:tcPr>
          <w:p w14:paraId="7553BC62" w14:textId="77777777" w:rsidR="00931A99" w:rsidRPr="000233AA" w:rsidRDefault="00931A99" w:rsidP="00931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EF476" w14:textId="4FB0FD23" w:rsidR="00931A99" w:rsidRPr="007C541F" w:rsidRDefault="00931A99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872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B74E2" w:rsidRPr="007C541F">
              <w:rPr>
                <w:rFonts w:ascii="Angsana New" w:hAnsi="Angsana New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128" w:type="pct"/>
            <w:shd w:val="clear" w:color="auto" w:fill="auto"/>
          </w:tcPr>
          <w:p w14:paraId="43A52C42" w14:textId="77777777" w:rsidR="00931A99" w:rsidRPr="000233AA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FAE34" w14:textId="6DCE42A2" w:rsidR="00931A99" w:rsidRPr="00D66FAC" w:rsidRDefault="00931A99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</w:tr>
      <w:tr w:rsidR="00D66FAC" w:rsidRPr="001B41B9" w14:paraId="39F8D24E" w14:textId="77777777" w:rsidTr="007C541F">
        <w:tc>
          <w:tcPr>
            <w:tcW w:w="2086" w:type="pct"/>
          </w:tcPr>
          <w:p w14:paraId="74B9A1EA" w14:textId="77777777" w:rsidR="00931A99" w:rsidRPr="001B41B9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38" w:type="pct"/>
            <w:shd w:val="clear" w:color="auto" w:fill="auto"/>
          </w:tcPr>
          <w:p w14:paraId="10859542" w14:textId="77777777" w:rsidR="00931A99" w:rsidRPr="001B41B9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FBBB334" w14:textId="77777777" w:rsidR="00931A99" w:rsidRPr="001B41B9" w:rsidRDefault="00931A99" w:rsidP="00931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ED6D4DE" w14:textId="77777777" w:rsidR="00931A99" w:rsidRPr="001B41B9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62B10F9B" w14:textId="77777777" w:rsidR="00931A99" w:rsidRPr="001B41B9" w:rsidRDefault="00931A99" w:rsidP="00931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DB087AC" w14:textId="77777777" w:rsidR="00931A99" w:rsidRPr="001B41B9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shd w:val="clear" w:color="auto" w:fill="auto"/>
          </w:tcPr>
          <w:p w14:paraId="3851AD92" w14:textId="77777777" w:rsidR="00931A99" w:rsidRPr="001B41B9" w:rsidRDefault="00931A99" w:rsidP="00931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07C9CF2" w14:textId="77777777" w:rsidR="00931A99" w:rsidRPr="001B41B9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379DC0C3" w14:textId="77777777" w:rsidR="00931A99" w:rsidRPr="001B41B9" w:rsidRDefault="00931A99" w:rsidP="00931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FAC" w:rsidRPr="001B41B9" w14:paraId="11529012" w14:textId="77777777" w:rsidTr="007C541F">
        <w:tc>
          <w:tcPr>
            <w:tcW w:w="2086" w:type="pct"/>
          </w:tcPr>
          <w:p w14:paraId="19A8CF88" w14:textId="77777777" w:rsidR="00931A99" w:rsidRPr="001B41B9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8" w:type="pct"/>
            <w:shd w:val="clear" w:color="auto" w:fill="auto"/>
          </w:tcPr>
          <w:p w14:paraId="7C2E5C09" w14:textId="77777777" w:rsidR="00931A99" w:rsidRPr="001B41B9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98DB7FD" w14:textId="51C19CA4" w:rsidR="00931A99" w:rsidRPr="00564E9F" w:rsidRDefault="00931A99" w:rsidP="007C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145,488</w:t>
            </w:r>
          </w:p>
        </w:tc>
        <w:tc>
          <w:tcPr>
            <w:tcW w:w="149" w:type="pct"/>
            <w:shd w:val="clear" w:color="auto" w:fill="auto"/>
          </w:tcPr>
          <w:p w14:paraId="6CD81BFB" w14:textId="77777777" w:rsidR="00931A99" w:rsidRPr="001B41B9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39B6596E" w14:textId="53690002" w:rsidR="00931A99" w:rsidRPr="00666134" w:rsidRDefault="00931A99" w:rsidP="00931A99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82,544</w:t>
            </w:r>
          </w:p>
        </w:tc>
        <w:tc>
          <w:tcPr>
            <w:tcW w:w="128" w:type="pct"/>
            <w:shd w:val="clear" w:color="auto" w:fill="auto"/>
          </w:tcPr>
          <w:p w14:paraId="2391A482" w14:textId="77777777" w:rsidR="00931A99" w:rsidRPr="001B41B9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shd w:val="clear" w:color="auto" w:fill="auto"/>
          </w:tcPr>
          <w:p w14:paraId="2560D703" w14:textId="13D57CC0" w:rsidR="00931A99" w:rsidRPr="00564E9F" w:rsidRDefault="00931A99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144,2</w:t>
            </w:r>
            <w:r w:rsidR="001B74E2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8" w:type="pct"/>
            <w:shd w:val="clear" w:color="auto" w:fill="auto"/>
          </w:tcPr>
          <w:p w14:paraId="0F254205" w14:textId="77777777" w:rsidR="00931A99" w:rsidRPr="001B41B9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23626893" w14:textId="3874D7D4" w:rsidR="00931A99" w:rsidRPr="00666134" w:rsidRDefault="00931A99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82,544</w:t>
            </w:r>
          </w:p>
        </w:tc>
      </w:tr>
      <w:tr w:rsidR="00D66FAC" w:rsidRPr="001B41B9" w14:paraId="4EC895F5" w14:textId="77777777" w:rsidTr="007C541F">
        <w:tc>
          <w:tcPr>
            <w:tcW w:w="2086" w:type="pct"/>
          </w:tcPr>
          <w:p w14:paraId="76BC0873" w14:textId="00251871" w:rsidR="00931A99" w:rsidRPr="008A25EE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38" w:type="pct"/>
            <w:shd w:val="clear" w:color="auto" w:fill="auto"/>
          </w:tcPr>
          <w:p w14:paraId="269D0D0E" w14:textId="77777777" w:rsidR="00931A99" w:rsidRPr="008A25EE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34" w:type="pct"/>
            <w:shd w:val="clear" w:color="auto" w:fill="auto"/>
          </w:tcPr>
          <w:p w14:paraId="720A8D80" w14:textId="66E312E6" w:rsidR="00931A99" w:rsidRPr="007C541F" w:rsidRDefault="00931A99" w:rsidP="007C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19E36947" w14:textId="77777777" w:rsidR="00931A99" w:rsidRPr="008A25EE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30" w:type="pct"/>
          </w:tcPr>
          <w:p w14:paraId="444A9359" w14:textId="72EF8806" w:rsidR="00931A99" w:rsidRPr="008A25EE" w:rsidRDefault="00931A99" w:rsidP="00931A99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C038CE7" w14:textId="77777777" w:rsidR="00931A99" w:rsidRPr="008A25EE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03" w:type="pct"/>
            <w:shd w:val="clear" w:color="auto" w:fill="auto"/>
          </w:tcPr>
          <w:p w14:paraId="2F417660" w14:textId="727C0E54" w:rsidR="00931A99" w:rsidRPr="007C541F" w:rsidRDefault="00931A99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D670F79" w14:textId="77777777" w:rsidR="00931A99" w:rsidRPr="008A25EE" w:rsidRDefault="00931A99" w:rsidP="0093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04" w:type="pct"/>
          </w:tcPr>
          <w:p w14:paraId="75C9838C" w14:textId="2B210CBC" w:rsidR="00931A99" w:rsidRPr="007C541F" w:rsidRDefault="00931A99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66FAC" w:rsidRPr="001B41B9" w14:paraId="591B1C9A" w14:textId="77777777" w:rsidTr="007C541F">
        <w:tc>
          <w:tcPr>
            <w:tcW w:w="2086" w:type="pct"/>
          </w:tcPr>
          <w:p w14:paraId="12E619E9" w14:textId="5AE388D0" w:rsidR="00FE69EA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38" w:type="pct"/>
            <w:shd w:val="clear" w:color="auto" w:fill="auto"/>
          </w:tcPr>
          <w:p w14:paraId="207CC508" w14:textId="77777777" w:rsidR="00FE69EA" w:rsidRPr="001B41B9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D9F7F06" w14:textId="3054395B" w:rsidR="00FE69EA" w:rsidRPr="00D66FAC" w:rsidRDefault="00FE69EA" w:rsidP="007C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66FAC">
              <w:rPr>
                <w:rFonts w:ascii="Angsana New" w:hAnsi="Angsana New"/>
                <w:sz w:val="30"/>
                <w:szCs w:val="30"/>
              </w:rPr>
              <w:t>36,56</w:t>
            </w:r>
            <w:r w:rsidR="00D66FAC" w:rsidRPr="007C541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1AD8EF16" w14:textId="77777777" w:rsidR="00FE69EA" w:rsidRPr="000233AA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0F58D3AC" w14:textId="02D11CC9" w:rsidR="00FE69EA" w:rsidRPr="003821C3" w:rsidRDefault="00FE69EA" w:rsidP="00FE69E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3821C3">
              <w:rPr>
                <w:rFonts w:ascii="Angsana New" w:hAnsi="Angsana New"/>
                <w:sz w:val="30"/>
                <w:szCs w:val="30"/>
              </w:rPr>
              <w:t>23,473</w:t>
            </w:r>
          </w:p>
        </w:tc>
        <w:tc>
          <w:tcPr>
            <w:tcW w:w="128" w:type="pct"/>
            <w:shd w:val="clear" w:color="auto" w:fill="auto"/>
          </w:tcPr>
          <w:p w14:paraId="5DBD1532" w14:textId="77777777" w:rsidR="00FE69EA" w:rsidRPr="000233AA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shd w:val="clear" w:color="auto" w:fill="auto"/>
          </w:tcPr>
          <w:p w14:paraId="39E30358" w14:textId="1B359AB0" w:rsidR="00FE69EA" w:rsidRPr="007C541F" w:rsidRDefault="00FE69EA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36,308</w:t>
            </w:r>
          </w:p>
        </w:tc>
        <w:tc>
          <w:tcPr>
            <w:tcW w:w="128" w:type="pct"/>
            <w:shd w:val="clear" w:color="auto" w:fill="auto"/>
          </w:tcPr>
          <w:p w14:paraId="55041B30" w14:textId="77777777" w:rsidR="00FE69EA" w:rsidRPr="000233AA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1993E093" w14:textId="2A4A1656" w:rsidR="00FE69EA" w:rsidRPr="007C541F" w:rsidRDefault="00FE69EA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3821C3">
              <w:rPr>
                <w:rFonts w:ascii="Angsana New" w:hAnsi="Angsana New"/>
                <w:sz w:val="30"/>
                <w:szCs w:val="30"/>
              </w:rPr>
              <w:t>23,473</w:t>
            </w:r>
          </w:p>
        </w:tc>
      </w:tr>
      <w:tr w:rsidR="00D66FAC" w:rsidRPr="001B41B9" w14:paraId="335D3A4D" w14:textId="77777777" w:rsidTr="007C541F">
        <w:tc>
          <w:tcPr>
            <w:tcW w:w="2086" w:type="pct"/>
          </w:tcPr>
          <w:p w14:paraId="0D30C5F2" w14:textId="660471D2" w:rsidR="00FE69EA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38" w:type="pct"/>
            <w:shd w:val="clear" w:color="auto" w:fill="auto"/>
          </w:tcPr>
          <w:p w14:paraId="23269C8C" w14:textId="77777777" w:rsidR="00FE69EA" w:rsidRPr="001B41B9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B507337" w14:textId="78AC86D8" w:rsidR="00FE69EA" w:rsidRPr="00D66FAC" w:rsidRDefault="00FE69EA" w:rsidP="007C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66FAC">
              <w:rPr>
                <w:rFonts w:ascii="Angsana New" w:hAnsi="Angsana New"/>
                <w:sz w:val="30"/>
                <w:szCs w:val="30"/>
              </w:rPr>
              <w:t>3,618</w:t>
            </w:r>
          </w:p>
        </w:tc>
        <w:tc>
          <w:tcPr>
            <w:tcW w:w="149" w:type="pct"/>
            <w:shd w:val="clear" w:color="auto" w:fill="auto"/>
          </w:tcPr>
          <w:p w14:paraId="7860BBFA" w14:textId="77777777" w:rsidR="00FE69EA" w:rsidRPr="000233AA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32184C19" w14:textId="1085AAA0" w:rsidR="00FE69EA" w:rsidRPr="003821C3" w:rsidRDefault="00FE69EA" w:rsidP="00FE69E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3821C3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28" w:type="pct"/>
            <w:shd w:val="clear" w:color="auto" w:fill="auto"/>
          </w:tcPr>
          <w:p w14:paraId="692C32AC" w14:textId="77777777" w:rsidR="00FE69EA" w:rsidRPr="000233AA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shd w:val="clear" w:color="auto" w:fill="auto"/>
          </w:tcPr>
          <w:p w14:paraId="5FA0D749" w14:textId="31083A48" w:rsidR="00FE69EA" w:rsidRPr="00E239C9" w:rsidRDefault="00FE69EA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E239C9">
              <w:rPr>
                <w:rFonts w:ascii="Angsana New" w:hAnsi="Angsana New"/>
                <w:sz w:val="30"/>
                <w:szCs w:val="30"/>
              </w:rPr>
              <w:t>3,618</w:t>
            </w:r>
          </w:p>
        </w:tc>
        <w:tc>
          <w:tcPr>
            <w:tcW w:w="128" w:type="pct"/>
            <w:shd w:val="clear" w:color="auto" w:fill="auto"/>
          </w:tcPr>
          <w:p w14:paraId="386FED74" w14:textId="77777777" w:rsidR="00FE69EA" w:rsidRPr="000233AA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38F53E21" w14:textId="7747B5E8" w:rsidR="00FE69EA" w:rsidRPr="007C541F" w:rsidRDefault="00FE69EA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3821C3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D66FAC" w:rsidRPr="001B41B9" w14:paraId="4FFA3B59" w14:textId="77777777" w:rsidTr="007C541F">
        <w:tc>
          <w:tcPr>
            <w:tcW w:w="2086" w:type="pct"/>
          </w:tcPr>
          <w:p w14:paraId="46545B53" w14:textId="77777777" w:rsidR="00FE69EA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2D406CA0" w14:textId="77777777" w:rsidR="00FE69EA" w:rsidRPr="001B41B9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3F810" w14:textId="2A2928FC" w:rsidR="00FE69EA" w:rsidRPr="000233AA" w:rsidRDefault="00FE69EA" w:rsidP="007C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185,67</w:t>
            </w:r>
            <w:r w:rsidR="00D66FA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14:paraId="16A051A9" w14:textId="77777777" w:rsidR="00FE69EA" w:rsidRPr="000233AA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1F697DB0" w14:textId="5EDE85F7" w:rsidR="00FE69EA" w:rsidRPr="00666134" w:rsidRDefault="00FE69EA" w:rsidP="00FE69E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106,711</w:t>
            </w:r>
          </w:p>
        </w:tc>
        <w:tc>
          <w:tcPr>
            <w:tcW w:w="128" w:type="pct"/>
            <w:shd w:val="clear" w:color="auto" w:fill="auto"/>
          </w:tcPr>
          <w:p w14:paraId="2D0792BE" w14:textId="77777777" w:rsidR="00FE69EA" w:rsidRPr="000233AA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559A5" w14:textId="56ED3538" w:rsidR="00FE69EA" w:rsidRPr="000233AA" w:rsidRDefault="00FE69EA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184,19</w:t>
            </w:r>
            <w:r w:rsidR="001B74E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7A9CC184" w14:textId="77777777" w:rsidR="00FE69EA" w:rsidRPr="000233AA" w:rsidRDefault="00FE69EA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6AB8D618" w14:textId="3876D9D9" w:rsidR="00FE69EA" w:rsidRPr="00666134" w:rsidRDefault="00FE69EA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106,711</w:t>
            </w:r>
          </w:p>
        </w:tc>
      </w:tr>
      <w:tr w:rsidR="00D66FAC" w:rsidRPr="001B41B9" w14:paraId="6275C830" w14:textId="77777777" w:rsidTr="007C541F">
        <w:tc>
          <w:tcPr>
            <w:tcW w:w="2086" w:type="pct"/>
          </w:tcPr>
          <w:p w14:paraId="7757EFF5" w14:textId="77777777" w:rsidR="00C85F5D" w:rsidRDefault="00C85F5D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039D8D5B" w14:textId="77777777" w:rsidR="00C85F5D" w:rsidRPr="001B41B9" w:rsidRDefault="00C85F5D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4E449F92" w14:textId="77777777" w:rsidR="00C85F5D" w:rsidRDefault="00C85F5D" w:rsidP="00FE69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9AA70C4" w14:textId="77777777" w:rsidR="00C85F5D" w:rsidRPr="000233AA" w:rsidRDefault="00C85F5D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5AB4E90A" w14:textId="77777777" w:rsidR="00C85F5D" w:rsidRDefault="00C85F5D" w:rsidP="00FE69E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95D1CAA" w14:textId="77777777" w:rsidR="00C85F5D" w:rsidRPr="000233AA" w:rsidRDefault="00C85F5D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</w:tcPr>
          <w:p w14:paraId="3421A583" w14:textId="77777777" w:rsidR="00C85F5D" w:rsidRDefault="00C85F5D" w:rsidP="00FE69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9D760D2" w14:textId="77777777" w:rsidR="00C85F5D" w:rsidRPr="000233AA" w:rsidRDefault="00C85F5D" w:rsidP="00F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26A9FDAE" w14:textId="77777777" w:rsidR="00C85F5D" w:rsidRDefault="00C85F5D" w:rsidP="00FE69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6FAC" w:rsidRPr="001B41B9" w14:paraId="31E42F1F" w14:textId="77777777" w:rsidTr="007C541F">
        <w:tc>
          <w:tcPr>
            <w:tcW w:w="2086" w:type="pct"/>
          </w:tcPr>
          <w:p w14:paraId="24B9E604" w14:textId="5FDED817" w:rsidR="00C85F5D" w:rsidRPr="00C85F5D" w:rsidRDefault="00C85F5D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5F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  <w:shd w:val="clear" w:color="auto" w:fill="auto"/>
          </w:tcPr>
          <w:p w14:paraId="0AB9F036" w14:textId="77777777" w:rsidR="00C85F5D" w:rsidRPr="001B41B9" w:rsidRDefault="00C85F5D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A410968" w14:textId="0D395758" w:rsidR="00C85F5D" w:rsidRDefault="00C85F5D" w:rsidP="007C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187,271</w:t>
            </w:r>
          </w:p>
        </w:tc>
        <w:tc>
          <w:tcPr>
            <w:tcW w:w="149" w:type="pct"/>
            <w:shd w:val="clear" w:color="auto" w:fill="auto"/>
          </w:tcPr>
          <w:p w14:paraId="4C12A0B0" w14:textId="77777777" w:rsidR="00C85F5D" w:rsidRPr="000233AA" w:rsidRDefault="00C85F5D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01AB6BD7" w14:textId="33C0AF5D" w:rsidR="00C85F5D" w:rsidRDefault="00C85F5D" w:rsidP="00C85F5D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  <w:tc>
          <w:tcPr>
            <w:tcW w:w="128" w:type="pct"/>
            <w:shd w:val="clear" w:color="auto" w:fill="auto"/>
          </w:tcPr>
          <w:p w14:paraId="2854B9CD" w14:textId="77777777" w:rsidR="00C85F5D" w:rsidRPr="000233AA" w:rsidRDefault="00C85F5D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shd w:val="clear" w:color="auto" w:fill="auto"/>
          </w:tcPr>
          <w:p w14:paraId="5568A4C5" w14:textId="1696AD8B" w:rsidR="00C85F5D" w:rsidRDefault="00C85F5D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185,795</w:t>
            </w:r>
          </w:p>
        </w:tc>
        <w:tc>
          <w:tcPr>
            <w:tcW w:w="128" w:type="pct"/>
            <w:shd w:val="clear" w:color="auto" w:fill="auto"/>
          </w:tcPr>
          <w:p w14:paraId="2A860C5C" w14:textId="77777777" w:rsidR="00C85F5D" w:rsidRPr="000233AA" w:rsidRDefault="00C85F5D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7394E362" w14:textId="4DF257FD" w:rsidR="00C85F5D" w:rsidRDefault="00C85F5D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</w:tr>
      <w:tr w:rsidR="00D66FAC" w:rsidRPr="008F3999" w14:paraId="48AC6C46" w14:textId="77777777" w:rsidTr="00D66FAC">
        <w:tc>
          <w:tcPr>
            <w:tcW w:w="2525" w:type="pct"/>
            <w:gridSpan w:val="2"/>
            <w:vAlign w:val="bottom"/>
          </w:tcPr>
          <w:p w14:paraId="6F34997E" w14:textId="4FE24F78" w:rsidR="00D66FAC" w:rsidRPr="008F3999" w:rsidRDefault="00D66FAC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41F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7C541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4FF163CB" w14:textId="249D986A" w:rsidR="00D66FAC" w:rsidRPr="007C541F" w:rsidRDefault="00D66FAC" w:rsidP="007C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7C54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A8E47AC" w14:textId="77777777" w:rsidR="00D66FAC" w:rsidRPr="008A25EE" w:rsidRDefault="00D66FAC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3F608506" w14:textId="7BEAB1CD" w:rsidR="00D66FAC" w:rsidRPr="008A25EE" w:rsidRDefault="00D66FAC" w:rsidP="007C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A25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4DC149D" w14:textId="77777777" w:rsidR="00D66FAC" w:rsidRPr="008A25EE" w:rsidRDefault="00D66FAC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3A0FB848" w14:textId="2C5F8E5F" w:rsidR="00D66FAC" w:rsidRPr="007C541F" w:rsidRDefault="00D66FAC" w:rsidP="007C54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7C54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81D75B4" w14:textId="77777777" w:rsidR="00D66FAC" w:rsidRPr="008A25EE" w:rsidRDefault="00D66FAC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6D39422B" w14:textId="2D46E7A6" w:rsidR="00D66FAC" w:rsidRPr="008A25EE" w:rsidRDefault="00D66FAC" w:rsidP="007C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25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6FAC" w:rsidRPr="008F3999" w14:paraId="7292DF1A" w14:textId="77777777" w:rsidTr="007C541F">
        <w:tc>
          <w:tcPr>
            <w:tcW w:w="2086" w:type="pct"/>
          </w:tcPr>
          <w:p w14:paraId="5DFF1942" w14:textId="774A3EDC" w:rsidR="00C85F5D" w:rsidRPr="00114CA3" w:rsidRDefault="00C85F5D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8" w:type="pct"/>
            <w:shd w:val="clear" w:color="auto" w:fill="auto"/>
          </w:tcPr>
          <w:p w14:paraId="1E78ED0B" w14:textId="77777777" w:rsidR="00C85F5D" w:rsidRPr="008F3999" w:rsidRDefault="00C85F5D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A8056" w14:textId="7F920D0F" w:rsidR="00C85F5D" w:rsidRDefault="00C85F5D" w:rsidP="007C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187,271</w:t>
            </w:r>
          </w:p>
        </w:tc>
        <w:tc>
          <w:tcPr>
            <w:tcW w:w="149" w:type="pct"/>
            <w:shd w:val="clear" w:color="auto" w:fill="auto"/>
          </w:tcPr>
          <w:p w14:paraId="198A25B5" w14:textId="77777777" w:rsidR="00C85F5D" w:rsidRPr="008F3999" w:rsidRDefault="00C85F5D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63D548A6" w14:textId="210BED6A" w:rsidR="00C85F5D" w:rsidRDefault="00C85F5D" w:rsidP="00C85F5D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  <w:tc>
          <w:tcPr>
            <w:tcW w:w="128" w:type="pct"/>
            <w:shd w:val="clear" w:color="auto" w:fill="auto"/>
          </w:tcPr>
          <w:p w14:paraId="0850F57B" w14:textId="77777777" w:rsidR="00C85F5D" w:rsidRPr="008F3999" w:rsidRDefault="00C85F5D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615C0" w14:textId="619FC3D0" w:rsidR="00C85F5D" w:rsidRDefault="00C85F5D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185,795</w:t>
            </w:r>
          </w:p>
        </w:tc>
        <w:tc>
          <w:tcPr>
            <w:tcW w:w="128" w:type="pct"/>
            <w:shd w:val="clear" w:color="auto" w:fill="auto"/>
          </w:tcPr>
          <w:p w14:paraId="29DD24B8" w14:textId="77777777" w:rsidR="00C85F5D" w:rsidRPr="008F3999" w:rsidRDefault="00C85F5D" w:rsidP="00C8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23D662A3" w14:textId="4927E744" w:rsidR="00C85F5D" w:rsidRDefault="00C85F5D" w:rsidP="007C541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</w:tr>
    </w:tbl>
    <w:p w14:paraId="19174EDD" w14:textId="737421D7" w:rsidR="00BE465E" w:rsidRPr="007C541F" w:rsidRDefault="00BE465E" w:rsidP="00BE4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6"/>
          <w:szCs w:val="28"/>
        </w:rPr>
      </w:pPr>
    </w:p>
    <w:p w14:paraId="185A8B48" w14:textId="77777777" w:rsidR="00BE465E" w:rsidRDefault="00BE465E" w:rsidP="00BE4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56B7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โดยปกติระยะเวลาการให้สินเชื่อแก่ลูกค้าในประเทศและต่างประเทศของกลุ่มบริษัทมีระยะเวลาตั้งแต่ </w:t>
      </w:r>
      <w:r w:rsidRPr="002856B7">
        <w:rPr>
          <w:rFonts w:ascii="Angsana New" w:hAnsi="Angsana New"/>
          <w:sz w:val="30"/>
          <w:szCs w:val="30"/>
        </w:rPr>
        <w:t>7</w:t>
      </w:r>
      <w:r w:rsidRPr="002856B7">
        <w:rPr>
          <w:rFonts w:ascii="Angsana New" w:hAnsi="Angsana New"/>
          <w:sz w:val="30"/>
          <w:szCs w:val="30"/>
          <w:cs/>
        </w:rPr>
        <w:t xml:space="preserve"> วัน</w:t>
      </w:r>
      <w:r w:rsidRPr="002856B7">
        <w:rPr>
          <w:rFonts w:ascii="Angsana New" w:hAnsi="Angsana New"/>
          <w:sz w:val="30"/>
          <w:szCs w:val="30"/>
        </w:rPr>
        <w:br/>
      </w:r>
      <w:r w:rsidRPr="002856B7">
        <w:rPr>
          <w:rFonts w:ascii="Angsana New" w:hAnsi="Angsana New"/>
          <w:sz w:val="30"/>
          <w:szCs w:val="30"/>
          <w:cs/>
        </w:rPr>
        <w:t xml:space="preserve">ถึง </w:t>
      </w:r>
      <w:r w:rsidRPr="002856B7">
        <w:rPr>
          <w:rFonts w:ascii="Angsana New" w:hAnsi="Angsana New"/>
          <w:sz w:val="30"/>
          <w:szCs w:val="30"/>
        </w:rPr>
        <w:t>30</w:t>
      </w:r>
      <w:r w:rsidRPr="002856B7">
        <w:rPr>
          <w:rFonts w:ascii="Angsana New" w:hAnsi="Angsana New"/>
          <w:sz w:val="30"/>
          <w:szCs w:val="30"/>
          <w:cs/>
        </w:rPr>
        <w:t xml:space="preserve"> วัน</w:t>
      </w:r>
      <w:r w:rsidRPr="002856B7">
        <w:rPr>
          <w:rFonts w:ascii="Angsana New" w:hAnsi="Angsana New"/>
          <w:sz w:val="30"/>
          <w:szCs w:val="30"/>
        </w:rPr>
        <w:t xml:space="preserve"> </w:t>
      </w:r>
      <w:r w:rsidRPr="002856B7">
        <w:rPr>
          <w:rFonts w:ascii="Angsana New" w:hAnsi="Angsana New"/>
          <w:sz w:val="30"/>
          <w:szCs w:val="30"/>
          <w:cs/>
        </w:rPr>
        <w:t>และตั้งแต่</w:t>
      </w:r>
      <w:r w:rsidRPr="002856B7">
        <w:rPr>
          <w:rFonts w:ascii="Angsana New" w:hAnsi="Angsana New"/>
          <w:sz w:val="30"/>
          <w:szCs w:val="30"/>
        </w:rPr>
        <w:t xml:space="preserve"> 5 </w:t>
      </w:r>
      <w:r w:rsidRPr="002856B7">
        <w:rPr>
          <w:rFonts w:ascii="Angsana New" w:hAnsi="Angsana New"/>
          <w:sz w:val="30"/>
          <w:szCs w:val="30"/>
          <w:cs/>
        </w:rPr>
        <w:t>วัน ถึง</w:t>
      </w:r>
      <w:r w:rsidRPr="002856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95</w:t>
      </w:r>
      <w:r w:rsidRPr="002856B7">
        <w:rPr>
          <w:rFonts w:ascii="Angsana New" w:hAnsi="Angsana New"/>
          <w:sz w:val="30"/>
          <w:szCs w:val="30"/>
        </w:rPr>
        <w:t xml:space="preserve"> </w:t>
      </w:r>
      <w:r w:rsidRPr="002856B7">
        <w:rPr>
          <w:rFonts w:ascii="Angsana New" w:hAnsi="Angsana New"/>
          <w:sz w:val="30"/>
          <w:szCs w:val="30"/>
          <w:cs/>
        </w:rPr>
        <w:t>วัน ตามลำดับ</w:t>
      </w:r>
      <w:r w:rsidRPr="002856B7">
        <w:rPr>
          <w:rFonts w:ascii="Angsana New" w:hAnsi="Angsana New"/>
          <w:sz w:val="30"/>
          <w:szCs w:val="30"/>
        </w:rPr>
        <w:t xml:space="preserve"> </w:t>
      </w:r>
    </w:p>
    <w:p w14:paraId="49431B02" w14:textId="7EB1342F" w:rsidR="00A54D70" w:rsidRDefault="00A54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cs/>
        </w:rPr>
        <w:br w:type="page"/>
      </w:r>
    </w:p>
    <w:p w14:paraId="52B0E955" w14:textId="18460583" w:rsidR="00BE465E" w:rsidRPr="00BE465E" w:rsidRDefault="00726968" w:rsidP="00BE465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67DB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</w:t>
      </w:r>
      <w:r w:rsidRPr="00F67DB9">
        <w:rPr>
          <w:rFonts w:ascii="Angsana New" w:hAnsi="Angsana New"/>
          <w:b/>
          <w:bCs/>
          <w:sz w:val="30"/>
          <w:szCs w:val="30"/>
          <w:cs/>
        </w:rPr>
        <w:t>ชีวภาพ</w:t>
      </w:r>
    </w:p>
    <w:p w14:paraId="23A9FB82" w14:textId="77777777" w:rsidR="009E1AAF" w:rsidRPr="00BE465E" w:rsidRDefault="009E1AAF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539"/>
        <w:gridCol w:w="1811"/>
        <w:gridCol w:w="271"/>
        <w:gridCol w:w="1979"/>
      </w:tblGrid>
      <w:tr w:rsidR="00A67AA5" w:rsidRPr="00B67E8F" w14:paraId="5EB4023E" w14:textId="77777777" w:rsidTr="00944644">
        <w:trPr>
          <w:trHeight w:val="442"/>
        </w:trPr>
        <w:tc>
          <w:tcPr>
            <w:tcW w:w="2569" w:type="pct"/>
          </w:tcPr>
          <w:p w14:paraId="7CD6D6FB" w14:textId="7FF12B09" w:rsidR="00A67AA5" w:rsidRPr="00B67E8F" w:rsidRDefault="007E254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8027B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85" w:type="pct"/>
          </w:tcPr>
          <w:p w14:paraId="59025085" w14:textId="77777777" w:rsidR="00A67AA5" w:rsidRPr="00B67E8F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7" w:type="pct"/>
          </w:tcPr>
          <w:p w14:paraId="48D7F4ED" w14:textId="77777777" w:rsidR="00A67AA5" w:rsidRPr="00B67E8F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FDC168B" w14:textId="77777777" w:rsidR="00A67AA5" w:rsidRPr="00B67E8F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pct"/>
          </w:tcPr>
          <w:p w14:paraId="5959A24B" w14:textId="77777777" w:rsidR="00A67AA5" w:rsidRPr="00B67E8F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45DD" w:rsidRPr="00B67E8F" w14:paraId="02DCA33D" w14:textId="77777777" w:rsidTr="00944644">
        <w:trPr>
          <w:trHeight w:val="335"/>
        </w:trPr>
        <w:tc>
          <w:tcPr>
            <w:tcW w:w="2569" w:type="pct"/>
          </w:tcPr>
          <w:p w14:paraId="3AC6ED0D" w14:textId="77777777" w:rsidR="005945DD" w:rsidRPr="00B67E8F" w:rsidRDefault="005945DD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pct"/>
          </w:tcPr>
          <w:p w14:paraId="7C80CE1B" w14:textId="77777777" w:rsidR="005945DD" w:rsidRPr="00B67E8F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6" w:type="pct"/>
            <w:gridSpan w:val="3"/>
          </w:tcPr>
          <w:p w14:paraId="746FDF76" w14:textId="77777777" w:rsidR="005945DD" w:rsidRPr="00B67E8F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AA5" w:rsidRPr="00B67E8F" w14:paraId="06D3B25D" w14:textId="77777777" w:rsidTr="00944644">
        <w:trPr>
          <w:trHeight w:val="427"/>
        </w:trPr>
        <w:tc>
          <w:tcPr>
            <w:tcW w:w="2569" w:type="pct"/>
          </w:tcPr>
          <w:p w14:paraId="656F07E4" w14:textId="25351C42" w:rsidR="00A67AA5" w:rsidRPr="00B67E8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6334" w:rsidRPr="00B67E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F6334"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E8027B" w:rsidRPr="00B67E8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5" w:type="pct"/>
          </w:tcPr>
          <w:p w14:paraId="6F8EA087" w14:textId="77777777" w:rsidR="00A67AA5" w:rsidRPr="00B67E8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4DB13EB2" w14:textId="6695A170" w:rsidR="00A67AA5" w:rsidRPr="00B67E8F" w:rsidRDefault="005F1057" w:rsidP="0099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161,012</w:t>
            </w:r>
          </w:p>
        </w:tc>
        <w:tc>
          <w:tcPr>
            <w:tcW w:w="143" w:type="pct"/>
            <w:shd w:val="clear" w:color="auto" w:fill="auto"/>
          </w:tcPr>
          <w:p w14:paraId="23BF22FC" w14:textId="77777777" w:rsidR="00A67AA5" w:rsidRPr="00B67E8F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76ADDBBC" w14:textId="286EB604" w:rsidR="00A67AA5" w:rsidRPr="00B67E8F" w:rsidRDefault="005F1057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101,932</w:t>
            </w:r>
          </w:p>
        </w:tc>
      </w:tr>
      <w:tr w:rsidR="00A67AA5" w:rsidRPr="00B67E8F" w14:paraId="274C043E" w14:textId="77777777" w:rsidTr="00944644">
        <w:trPr>
          <w:trHeight w:val="412"/>
        </w:trPr>
        <w:tc>
          <w:tcPr>
            <w:tcW w:w="2569" w:type="pct"/>
          </w:tcPr>
          <w:p w14:paraId="026E3F07" w14:textId="77777777" w:rsidR="00A67AA5" w:rsidRPr="00B67E8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285" w:type="pct"/>
          </w:tcPr>
          <w:p w14:paraId="5A74AD95" w14:textId="77777777" w:rsidR="00A67AA5" w:rsidRPr="00B67E8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49341641" w14:textId="35FDC475" w:rsidR="00A67AA5" w:rsidRPr="00B67E8F" w:rsidRDefault="005F1057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60A44">
              <w:rPr>
                <w:rFonts w:ascii="Angsana New" w:hAnsi="Angsana New"/>
                <w:sz w:val="30"/>
                <w:szCs w:val="30"/>
              </w:rPr>
              <w:t>3,090</w:t>
            </w:r>
          </w:p>
        </w:tc>
        <w:tc>
          <w:tcPr>
            <w:tcW w:w="143" w:type="pct"/>
            <w:shd w:val="clear" w:color="auto" w:fill="auto"/>
          </w:tcPr>
          <w:p w14:paraId="6E46A662" w14:textId="77777777" w:rsidR="00A67AA5" w:rsidRPr="00B67E8F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2769F796" w14:textId="53E959D2" w:rsidR="00A67AA5" w:rsidRPr="00B67E8F" w:rsidRDefault="005F1057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60A44">
              <w:rPr>
                <w:rFonts w:ascii="Angsana New" w:hAnsi="Angsana New"/>
                <w:sz w:val="30"/>
                <w:szCs w:val="30"/>
              </w:rPr>
              <w:t>7,834</w:t>
            </w:r>
          </w:p>
        </w:tc>
      </w:tr>
      <w:tr w:rsidR="00A67AA5" w:rsidRPr="00B67E8F" w14:paraId="59DF80AF" w14:textId="77777777" w:rsidTr="00944644">
        <w:trPr>
          <w:trHeight w:val="412"/>
        </w:trPr>
        <w:tc>
          <w:tcPr>
            <w:tcW w:w="2569" w:type="pct"/>
          </w:tcPr>
          <w:p w14:paraId="2A4B94B1" w14:textId="205554FE" w:rsidR="00A67AA5" w:rsidRPr="00B67E8F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  <w:r w:rsidR="005E4370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และสินทรัพย์สิทธิการใช้</w:t>
            </w:r>
          </w:p>
        </w:tc>
        <w:tc>
          <w:tcPr>
            <w:tcW w:w="285" w:type="pct"/>
          </w:tcPr>
          <w:p w14:paraId="30941FCC" w14:textId="77777777" w:rsidR="00A67AA5" w:rsidRPr="00B67E8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3D949240" w14:textId="380F9CF7" w:rsidR="00A67AA5" w:rsidRPr="00B67E8F" w:rsidRDefault="00C60A44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5E4370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43" w:type="pct"/>
            <w:shd w:val="clear" w:color="auto" w:fill="auto"/>
          </w:tcPr>
          <w:p w14:paraId="07BB837C" w14:textId="77777777" w:rsidR="00A67AA5" w:rsidRPr="00B67E8F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3FAFE48B" w14:textId="4A05788F" w:rsidR="00A67AA5" w:rsidRPr="00B67E8F" w:rsidRDefault="00C60A44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5E4370">
              <w:rPr>
                <w:rFonts w:ascii="Angsana New" w:hAnsi="Angsana New"/>
                <w:sz w:val="30"/>
                <w:szCs w:val="30"/>
              </w:rPr>
              <w:t>634</w:t>
            </w:r>
          </w:p>
        </w:tc>
      </w:tr>
      <w:tr w:rsidR="005E4370" w:rsidRPr="00B67E8F" w14:paraId="1608192D" w14:textId="77777777" w:rsidTr="00944644">
        <w:trPr>
          <w:trHeight w:val="412"/>
        </w:trPr>
        <w:tc>
          <w:tcPr>
            <w:tcW w:w="2569" w:type="pct"/>
          </w:tcPr>
          <w:p w14:paraId="28F78FCE" w14:textId="0BA89788" w:rsidR="005E4370" w:rsidRPr="00B67E8F" w:rsidRDefault="005E4370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85" w:type="pct"/>
          </w:tcPr>
          <w:p w14:paraId="3C549AAB" w14:textId="77777777" w:rsidR="005E4370" w:rsidRPr="00B67E8F" w:rsidRDefault="005E4370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14BE5AE1" w14:textId="06FFDCBB" w:rsidR="005E4370" w:rsidRDefault="005E4370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143" w:type="pct"/>
            <w:shd w:val="clear" w:color="auto" w:fill="auto"/>
          </w:tcPr>
          <w:p w14:paraId="65B12B86" w14:textId="77777777" w:rsidR="005E4370" w:rsidRPr="00B67E8F" w:rsidRDefault="005E4370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58DF9FF3" w14:textId="55627661" w:rsidR="005E4370" w:rsidRDefault="005E4370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A67AA5" w:rsidRPr="00B67E8F" w14:paraId="3ABE6F73" w14:textId="77777777" w:rsidTr="00944644">
        <w:trPr>
          <w:trHeight w:val="412"/>
        </w:trPr>
        <w:tc>
          <w:tcPr>
            <w:tcW w:w="2569" w:type="pct"/>
          </w:tcPr>
          <w:p w14:paraId="6E58B1C2" w14:textId="77777777" w:rsidR="00A67AA5" w:rsidRPr="00B67E8F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B67E8F">
              <w:rPr>
                <w:rFonts w:ascii="Angsana New" w:hAnsi="Angsana New"/>
                <w:sz w:val="30"/>
                <w:szCs w:val="30"/>
              </w:rPr>
              <w:t>/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85" w:type="pct"/>
          </w:tcPr>
          <w:p w14:paraId="5BA846CD" w14:textId="77777777" w:rsidR="00A67AA5" w:rsidRPr="00B67E8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61B112E4" w14:textId="1D2F67DE" w:rsidR="00A67AA5" w:rsidRPr="00B67E8F" w:rsidRDefault="005F1057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54,464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12EAEA9" w14:textId="77777777" w:rsidR="00A67AA5" w:rsidRPr="00B67E8F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56EF7092" w14:textId="39D1C060" w:rsidR="00A67AA5" w:rsidRPr="00B67E8F" w:rsidRDefault="005F1057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49,91</w:t>
            </w:r>
            <w:r w:rsidR="00C60A4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67AA5" w:rsidRPr="00B67E8F" w14:paraId="345F7B88" w14:textId="77777777" w:rsidTr="00944644">
        <w:trPr>
          <w:trHeight w:val="412"/>
        </w:trPr>
        <w:tc>
          <w:tcPr>
            <w:tcW w:w="2569" w:type="pct"/>
          </w:tcPr>
          <w:p w14:paraId="36C66386" w14:textId="77777777" w:rsidR="00A67AA5" w:rsidRPr="00B67E8F" w:rsidRDefault="00FE40D7" w:rsidP="00A67AA5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67AA5" w:rsidRPr="00B67E8F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จากการวัดมูลค่าสินทรัพย์ชีวภาพ</w:t>
            </w:r>
          </w:p>
        </w:tc>
        <w:tc>
          <w:tcPr>
            <w:tcW w:w="285" w:type="pct"/>
          </w:tcPr>
          <w:p w14:paraId="73E4CFDD" w14:textId="77777777" w:rsidR="00A67AA5" w:rsidRPr="00B67E8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2C07365D" w14:textId="737F24C2" w:rsidR="00A67AA5" w:rsidRPr="00B67E8F" w:rsidRDefault="005F1057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25,115</w:t>
            </w:r>
          </w:p>
        </w:tc>
        <w:tc>
          <w:tcPr>
            <w:tcW w:w="143" w:type="pct"/>
            <w:shd w:val="clear" w:color="auto" w:fill="auto"/>
          </w:tcPr>
          <w:p w14:paraId="2BBD68F9" w14:textId="77777777" w:rsidR="00A67AA5" w:rsidRPr="00B67E8F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1C70F479" w14:textId="058676DB" w:rsidR="00A67AA5" w:rsidRPr="00B67E8F" w:rsidRDefault="005F1057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24,145</w:t>
            </w:r>
          </w:p>
        </w:tc>
      </w:tr>
      <w:tr w:rsidR="007E5F43" w:rsidRPr="00B67E8F" w14:paraId="5CC01869" w14:textId="77777777" w:rsidTr="00944644">
        <w:trPr>
          <w:trHeight w:val="412"/>
        </w:trPr>
        <w:tc>
          <w:tcPr>
            <w:tcW w:w="2569" w:type="pct"/>
          </w:tcPr>
          <w:p w14:paraId="4E12E560" w14:textId="2265EDE7" w:rsidR="007E5F43" w:rsidRPr="00B67E8F" w:rsidRDefault="007E5F43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8027B" w:rsidRPr="00B67E8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5" w:type="pct"/>
          </w:tcPr>
          <w:p w14:paraId="45F66CF7" w14:textId="77777777" w:rsidR="007E5F43" w:rsidRPr="00B67E8F" w:rsidRDefault="007E5F43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F1873" w14:textId="6D54AB4D" w:rsidR="007E5F43" w:rsidRPr="00B67E8F" w:rsidRDefault="005F1057" w:rsidP="00F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201,206</w:t>
            </w:r>
          </w:p>
        </w:tc>
        <w:tc>
          <w:tcPr>
            <w:tcW w:w="143" w:type="pct"/>
            <w:shd w:val="clear" w:color="auto" w:fill="auto"/>
          </w:tcPr>
          <w:p w14:paraId="5319A9A6" w14:textId="77777777" w:rsidR="007E5F43" w:rsidRPr="00B67E8F" w:rsidRDefault="007E5F43" w:rsidP="007E5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E3626" w14:textId="544C1DAA" w:rsidR="007E5F43" w:rsidRPr="00B67E8F" w:rsidRDefault="005F1057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138,796</w:t>
            </w:r>
          </w:p>
        </w:tc>
      </w:tr>
    </w:tbl>
    <w:p w14:paraId="514DC9D0" w14:textId="77777777" w:rsidR="00A54D70" w:rsidRDefault="00A54D70" w:rsidP="00A54D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F4BED93" w14:textId="4323D922" w:rsidR="00A25CEC" w:rsidRPr="00B67E8F" w:rsidRDefault="00A25CE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B67E8F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5EE5E52F" w14:textId="77777777" w:rsidR="00A25CEC" w:rsidRPr="00B67E8F" w:rsidRDefault="00A25CEC" w:rsidP="00A25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7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508"/>
        <w:gridCol w:w="1727"/>
        <w:gridCol w:w="269"/>
        <w:gridCol w:w="1973"/>
      </w:tblGrid>
      <w:tr w:rsidR="00F106D0" w:rsidRPr="00B67E8F" w14:paraId="77EEC327" w14:textId="77777777" w:rsidTr="00351344">
        <w:trPr>
          <w:trHeight w:val="417"/>
          <w:tblHeader/>
        </w:trPr>
        <w:tc>
          <w:tcPr>
            <w:tcW w:w="2906" w:type="pct"/>
          </w:tcPr>
          <w:p w14:paraId="34963289" w14:textId="5AE36267" w:rsidR="00F106D0" w:rsidRPr="00B67E8F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E5F43"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D41BA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E5F43"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="007D41BA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าคม </w:t>
            </w:r>
            <w:r w:rsidR="007D41BA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8027B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11" w:type="pct"/>
          </w:tcPr>
          <w:p w14:paraId="011D9248" w14:textId="77777777" w:rsidR="00F106D0" w:rsidRPr="00B67E8F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68185D5" w14:textId="77777777" w:rsidR="00F106D0" w:rsidRPr="00B67E8F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pct"/>
          </w:tcPr>
          <w:p w14:paraId="11F826A2" w14:textId="77777777" w:rsidR="00F106D0" w:rsidRPr="00B67E8F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6D0" w:rsidRPr="00B67E8F" w14:paraId="6406071E" w14:textId="77777777" w:rsidTr="00351344">
        <w:trPr>
          <w:trHeight w:val="402"/>
          <w:tblHeader/>
        </w:trPr>
        <w:tc>
          <w:tcPr>
            <w:tcW w:w="2906" w:type="pct"/>
          </w:tcPr>
          <w:p w14:paraId="1DC1B91D" w14:textId="77777777" w:rsidR="00F106D0" w:rsidRPr="00B67E8F" w:rsidRDefault="00F106D0" w:rsidP="00A2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094" w:type="pct"/>
            <w:gridSpan w:val="3"/>
          </w:tcPr>
          <w:p w14:paraId="2BE75073" w14:textId="77777777" w:rsidR="00F106D0" w:rsidRPr="00B67E8F" w:rsidRDefault="00F106D0" w:rsidP="00A25CEC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6D0" w:rsidRPr="00B67E8F" w14:paraId="0F7C715C" w14:textId="77777777" w:rsidTr="00351344">
        <w:trPr>
          <w:trHeight w:val="417"/>
        </w:trPr>
        <w:tc>
          <w:tcPr>
            <w:tcW w:w="2906" w:type="pct"/>
          </w:tcPr>
          <w:p w14:paraId="564C04B4" w14:textId="04B5A2E1" w:rsidR="00F106D0" w:rsidRPr="00B67E8F" w:rsidRDefault="00F106D0" w:rsidP="00F106D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B67E8F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B67E8F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E8027B" w:rsidRPr="00B67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11" w:type="pct"/>
            <w:shd w:val="clear" w:color="auto" w:fill="auto"/>
          </w:tcPr>
          <w:p w14:paraId="3D5D626E" w14:textId="575C07B6" w:rsidR="00F106D0" w:rsidRPr="00B67E8F" w:rsidRDefault="0071146E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78,242</w:t>
            </w:r>
          </w:p>
        </w:tc>
        <w:tc>
          <w:tcPr>
            <w:tcW w:w="142" w:type="pct"/>
            <w:shd w:val="clear" w:color="auto" w:fill="auto"/>
          </w:tcPr>
          <w:p w14:paraId="4295E529" w14:textId="77777777" w:rsidR="00F106D0" w:rsidRPr="00B67E8F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pct"/>
            <w:shd w:val="clear" w:color="auto" w:fill="auto"/>
          </w:tcPr>
          <w:p w14:paraId="0B852F83" w14:textId="1AC7553E" w:rsidR="00F106D0" w:rsidRPr="00B67E8F" w:rsidRDefault="0071146E" w:rsidP="00F106D0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63,200</w:t>
            </w:r>
          </w:p>
        </w:tc>
      </w:tr>
      <w:tr w:rsidR="00F106D0" w:rsidRPr="00B67E8F" w14:paraId="2E0B3138" w14:textId="77777777" w:rsidTr="00351344">
        <w:trPr>
          <w:trHeight w:val="402"/>
        </w:trPr>
        <w:tc>
          <w:tcPr>
            <w:tcW w:w="2906" w:type="pct"/>
            <w:shd w:val="clear" w:color="auto" w:fill="auto"/>
          </w:tcPr>
          <w:p w14:paraId="341595D0" w14:textId="65C6FCA0" w:rsidR="00F106D0" w:rsidRPr="00B67E8F" w:rsidRDefault="00CE416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  <w:r w:rsidR="00F106D0" w:rsidRPr="00B67E8F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="00F106D0" w:rsidRPr="00B67E8F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911" w:type="pct"/>
            <w:shd w:val="clear" w:color="auto" w:fill="auto"/>
          </w:tcPr>
          <w:p w14:paraId="3B2119AA" w14:textId="690018A2" w:rsidR="00F106D0" w:rsidRPr="00B67E8F" w:rsidRDefault="0071146E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25,032</w:t>
            </w:r>
          </w:p>
        </w:tc>
        <w:tc>
          <w:tcPr>
            <w:tcW w:w="142" w:type="pct"/>
            <w:shd w:val="clear" w:color="auto" w:fill="auto"/>
          </w:tcPr>
          <w:p w14:paraId="7FE26512" w14:textId="77777777" w:rsidR="00F106D0" w:rsidRPr="00B67E8F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pct"/>
            <w:shd w:val="clear" w:color="auto" w:fill="auto"/>
          </w:tcPr>
          <w:p w14:paraId="2B4C6D55" w14:textId="6C1DDB1A" w:rsidR="00F106D0" w:rsidRPr="00B67E8F" w:rsidRDefault="0071146E" w:rsidP="00F106D0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A501A" w:rsidRPr="00B67E8F" w14:paraId="0DB0A0D6" w14:textId="77777777" w:rsidTr="00351344">
        <w:trPr>
          <w:trHeight w:val="402"/>
        </w:trPr>
        <w:tc>
          <w:tcPr>
            <w:tcW w:w="2906" w:type="pct"/>
            <w:shd w:val="clear" w:color="auto" w:fill="auto"/>
          </w:tcPr>
          <w:p w14:paraId="3882F7FB" w14:textId="363753DE" w:rsidR="006A501A" w:rsidRPr="00B67E8F" w:rsidRDefault="006A501A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</w:tcPr>
          <w:p w14:paraId="13702A4F" w14:textId="44817079" w:rsidR="006A501A" w:rsidRPr="00B67E8F" w:rsidDel="007E5F43" w:rsidRDefault="0071146E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EA7F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5113CF2C" w14:textId="77777777" w:rsidR="006A501A" w:rsidRPr="00B67E8F" w:rsidRDefault="006A501A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pct"/>
            <w:tcBorders>
              <w:bottom w:val="single" w:sz="4" w:space="0" w:color="auto"/>
            </w:tcBorders>
            <w:shd w:val="clear" w:color="auto" w:fill="auto"/>
          </w:tcPr>
          <w:p w14:paraId="7FFFA6D8" w14:textId="506B5B65" w:rsidR="006A501A" w:rsidRPr="00B67E8F" w:rsidRDefault="0071146E" w:rsidP="00F106D0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106D0" w:rsidRPr="00B67E8F" w14:paraId="7215E65D" w14:textId="77777777" w:rsidTr="00351344">
        <w:trPr>
          <w:trHeight w:val="403"/>
        </w:trPr>
        <w:tc>
          <w:tcPr>
            <w:tcW w:w="2906" w:type="pct"/>
            <w:shd w:val="clear" w:color="auto" w:fill="auto"/>
          </w:tcPr>
          <w:p w14:paraId="7E6BF4ED" w14:textId="09B66D63" w:rsidR="00F106D0" w:rsidRPr="00B67E8F" w:rsidRDefault="00F106D0" w:rsidP="00F10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41BA" w:rsidRPr="00B67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7E5F43" w:rsidRPr="00B67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="007D41BA"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="007D41BA" w:rsidRPr="00B67E8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8027B" w:rsidRPr="00B67E8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02229" w14:textId="3DB24EEF" w:rsidR="00F106D0" w:rsidRPr="00B67E8F" w:rsidRDefault="00EA7F46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71146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,274</w:t>
            </w:r>
          </w:p>
        </w:tc>
        <w:tc>
          <w:tcPr>
            <w:tcW w:w="142" w:type="pct"/>
            <w:shd w:val="clear" w:color="auto" w:fill="auto"/>
          </w:tcPr>
          <w:p w14:paraId="304B2E53" w14:textId="77777777" w:rsidR="00F106D0" w:rsidRPr="00B67E8F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CFF2B" w14:textId="41D1DE38" w:rsidR="00F106D0" w:rsidRPr="00B67E8F" w:rsidRDefault="0071146E" w:rsidP="00F106D0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63,200</w:t>
            </w:r>
          </w:p>
        </w:tc>
      </w:tr>
    </w:tbl>
    <w:p w14:paraId="4C6F397B" w14:textId="77777777" w:rsidR="00731E45" w:rsidRPr="00B67E8F" w:rsidRDefault="00731E45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  <w:sectPr w:rsidR="00731E45" w:rsidRPr="00B67E8F" w:rsidSect="0094464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99" w:bottom="576" w:left="1008" w:header="720" w:footer="576" w:gutter="0"/>
          <w:pgNumType w:start="15"/>
          <w:cols w:space="720"/>
          <w:docGrid w:linePitch="245"/>
        </w:sectPr>
      </w:pPr>
    </w:p>
    <w:tbl>
      <w:tblPr>
        <w:tblW w:w="143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647"/>
        <w:gridCol w:w="900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934"/>
      </w:tblGrid>
      <w:tr w:rsidR="00E33A81" w:rsidRPr="00B67E8F" w14:paraId="1EEC655D" w14:textId="77777777" w:rsidTr="00A5282A">
        <w:tc>
          <w:tcPr>
            <w:tcW w:w="1980" w:type="dxa"/>
          </w:tcPr>
          <w:p w14:paraId="1C70C6C2" w14:textId="77777777" w:rsidR="00731E45" w:rsidRPr="00B67E8F" w:rsidRDefault="00731E45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2D85CFD4" w14:textId="77777777" w:rsidR="00731E45" w:rsidRPr="00B67E8F" w:rsidRDefault="00731E45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82B935" w14:textId="77777777" w:rsidR="00731E45" w:rsidRPr="00B67E8F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07DAC8" w14:textId="77777777" w:rsidR="00731E45" w:rsidRPr="00B67E8F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B60EACC" w14:textId="77777777" w:rsidR="00731E45" w:rsidRPr="00B67E8F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1C65AC" w14:textId="77777777" w:rsidR="00731E45" w:rsidRPr="00B67E8F" w:rsidRDefault="00731E45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C753347" w14:textId="77777777" w:rsidR="00731E45" w:rsidRPr="00B67E8F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3D02B0" w14:textId="77777777" w:rsidR="00731E45" w:rsidRPr="00B67E8F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A9CCFE2" w14:textId="77777777" w:rsidR="00731E45" w:rsidRPr="00B67E8F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E008EA" w14:textId="77777777" w:rsidR="00731E45" w:rsidRPr="00B67E8F" w:rsidRDefault="00731E45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  <w:gridSpan w:val="11"/>
            <w:vAlign w:val="bottom"/>
          </w:tcPr>
          <w:p w14:paraId="59C2BD7E" w14:textId="77777777" w:rsidR="00731E45" w:rsidRPr="00B67E8F" w:rsidRDefault="00731E45" w:rsidP="00826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3A81" w:rsidRPr="00B67E8F" w14:paraId="5053FC70" w14:textId="77777777" w:rsidTr="00A5282A">
        <w:tc>
          <w:tcPr>
            <w:tcW w:w="1980" w:type="dxa"/>
          </w:tcPr>
          <w:p w14:paraId="6DF96B69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149A980E" w14:textId="77777777" w:rsidR="00731E45" w:rsidRPr="00B67E8F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9C7FCC6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  <w:vAlign w:val="bottom"/>
          </w:tcPr>
          <w:p w14:paraId="5838E76F" w14:textId="77777777" w:rsidR="00731E45" w:rsidRPr="00B67E8F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A136D4F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553D52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F1E79E3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36C020" w14:textId="77777777" w:rsidR="00731E45" w:rsidRPr="00B67E8F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2754A1E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A9271C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C4E1836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03D4EA" w14:textId="77777777" w:rsidR="00731E45" w:rsidRPr="00B67E8F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3D0BF43E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14:paraId="0EA5C332" w14:textId="77777777" w:rsidR="00731E45" w:rsidRPr="00B67E8F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083E1262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เงินปันผลสำหรับ</w:t>
            </w:r>
          </w:p>
        </w:tc>
      </w:tr>
      <w:tr w:rsidR="00E33A81" w:rsidRPr="00B67E8F" w14:paraId="5FE28464" w14:textId="77777777" w:rsidTr="00A5282A">
        <w:tc>
          <w:tcPr>
            <w:tcW w:w="1980" w:type="dxa"/>
          </w:tcPr>
          <w:p w14:paraId="41082F6D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72104129" w14:textId="77777777" w:rsidR="00731E45" w:rsidRPr="00B67E8F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  <w:vAlign w:val="bottom"/>
          </w:tcPr>
          <w:p w14:paraId="74A0B68E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14:paraId="54885EBE" w14:textId="77777777" w:rsidR="00731E45" w:rsidRPr="00B67E8F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0EA7944A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4DF098A0" w14:textId="77777777" w:rsidR="00731E45" w:rsidRPr="00B67E8F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221BFF61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2720EA22" w14:textId="77777777" w:rsidR="00731E45" w:rsidRPr="00B67E8F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34C2CF2D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36" w:type="dxa"/>
            <w:vAlign w:val="bottom"/>
          </w:tcPr>
          <w:p w14:paraId="3092CD5C" w14:textId="77777777" w:rsidR="00731E45" w:rsidRPr="00B67E8F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0ADD1E5D" w14:textId="516E23D5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6E2172"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หก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6E2172" w:rsidRPr="00B67E8F" w14:paraId="2708D849" w14:textId="77777777" w:rsidTr="00A5282A">
        <w:tc>
          <w:tcPr>
            <w:tcW w:w="1980" w:type="dxa"/>
          </w:tcPr>
          <w:p w14:paraId="0FFDC96C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1624E697" w14:textId="77777777" w:rsidR="006E2172" w:rsidRPr="00B67E8F" w:rsidRDefault="006E2172" w:rsidP="006E217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BE2715" w14:textId="09618570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20AEE4BB" w14:textId="7D48D21B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7089A469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B753F1C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C0315D4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49C11D5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6D6914D8" w14:textId="45F2F1A2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73519076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B1FF196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383BE91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3319BD0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6032878E" w14:textId="130A1A3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D874C59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A88AC2E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8421CE2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C583D8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6B5AB81B" w14:textId="5C190BBE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255D1E2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1617823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34A9090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EFD7C07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2E98A07C" w14:textId="1FE2BD6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0516E8E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6E5B7EE" w14:textId="7777777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F0B13F1" w14:textId="177AEE65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E8027B" w:rsidRPr="00B67E8F" w14:paraId="453597E6" w14:textId="77777777" w:rsidTr="00A5282A">
        <w:tc>
          <w:tcPr>
            <w:tcW w:w="1980" w:type="dxa"/>
          </w:tcPr>
          <w:p w14:paraId="195E2E81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</w:tcPr>
          <w:p w14:paraId="4D2AD75D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94F614" w14:textId="769AD8D7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10B161AB" w14:textId="77777777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FFC8F18" w14:textId="7F7C98ED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70A91D8" w14:textId="77777777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B89C458" w14:textId="5B9BD312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3F3E1246" w14:textId="77777777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B4FEB02" w14:textId="24A5D688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53F794ED" w14:textId="77777777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C1922D6" w14:textId="5773C4AB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4B5A444F" w14:textId="77777777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0FB58FF" w14:textId="1001B6C5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259227B9" w14:textId="77777777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30AAC0F" w14:textId="5C3DB849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7B77C311" w14:textId="77777777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C835AB0" w14:textId="440AA6ED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63AE0FD" w14:textId="77777777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BD61596" w14:textId="0F45E860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0F0706DE" w14:textId="77777777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B9F315E" w14:textId="2B9FB186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33A81" w:rsidRPr="00B67E8F" w14:paraId="65F1807F" w14:textId="77777777" w:rsidTr="00A5282A">
        <w:tc>
          <w:tcPr>
            <w:tcW w:w="1980" w:type="dxa"/>
          </w:tcPr>
          <w:p w14:paraId="34112799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</w:tcPr>
          <w:p w14:paraId="1128F8A5" w14:textId="77777777" w:rsidR="00731E45" w:rsidRPr="00B67E8F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6BD7802B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55CF499" w14:textId="77777777" w:rsidR="00731E45" w:rsidRPr="00B67E8F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94" w:type="dxa"/>
            <w:gridSpan w:val="15"/>
          </w:tcPr>
          <w:p w14:paraId="1A20588B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3A81" w:rsidRPr="00B67E8F" w14:paraId="1BC5D1FD" w14:textId="77777777" w:rsidTr="00A5282A">
        <w:tc>
          <w:tcPr>
            <w:tcW w:w="1980" w:type="dxa"/>
          </w:tcPr>
          <w:p w14:paraId="7CDB6438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47" w:type="dxa"/>
          </w:tcPr>
          <w:p w14:paraId="07A0C19E" w14:textId="77777777" w:rsidR="00731E45" w:rsidRPr="00B67E8F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D3074E2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700DB92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6F41EDF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118A5" w14:textId="77777777" w:rsidR="00731E45" w:rsidRPr="00B67E8F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82B3E4C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01A09C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F7B4096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699201" w14:textId="77777777" w:rsidR="00731E45" w:rsidRPr="00B67E8F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B13368F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20F214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9F3B2D8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20F08C" w14:textId="77777777" w:rsidR="00731E45" w:rsidRPr="00B67E8F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BB8E9E0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F106FF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CA64F90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470294" w14:textId="77777777" w:rsidR="00731E45" w:rsidRPr="00B67E8F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63ADB9B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079C1C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DFC86A2" w14:textId="77777777" w:rsidR="00731E45" w:rsidRPr="00B67E8F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A81" w:rsidRPr="00B67E8F" w14:paraId="25062982" w14:textId="77777777" w:rsidTr="00A5282A">
        <w:tc>
          <w:tcPr>
            <w:tcW w:w="1980" w:type="dxa"/>
          </w:tcPr>
          <w:p w14:paraId="0F15A849" w14:textId="77777777" w:rsidR="00731E45" w:rsidRPr="00B67E8F" w:rsidRDefault="00731E45" w:rsidP="00E33A81">
            <w:pPr>
              <w:tabs>
                <w:tab w:val="left" w:pos="115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อีสเทิร์น ซีบอร์ด </w:t>
            </w:r>
          </w:p>
        </w:tc>
        <w:tc>
          <w:tcPr>
            <w:tcW w:w="1647" w:type="dxa"/>
          </w:tcPr>
          <w:p w14:paraId="4CE5B609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238555FB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D404870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3627CAC1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F9A0E54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4424798B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65798D8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98F7E05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00E260B5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07A4BFE5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6627A40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1AF8C839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5260221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E2C9A82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003043FF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56AD4E26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19BF0B4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666E1D01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95B939E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</w:tcPr>
          <w:p w14:paraId="393AEF96" w14:textId="77777777" w:rsidR="00731E45" w:rsidRPr="00B67E8F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8027B" w:rsidRPr="00B67E8F" w14:paraId="28477217" w14:textId="77777777" w:rsidTr="00CE6030">
        <w:tc>
          <w:tcPr>
            <w:tcW w:w="1980" w:type="dxa"/>
          </w:tcPr>
          <w:p w14:paraId="787315CC" w14:textId="77777777" w:rsidR="00E8027B" w:rsidRPr="00B67E8F" w:rsidRDefault="00E8027B" w:rsidP="00E8027B">
            <w:pPr>
              <w:tabs>
                <w:tab w:val="clear" w:pos="1644"/>
                <w:tab w:val="left" w:pos="972"/>
              </w:tabs>
              <w:spacing w:line="240" w:lineRule="auto"/>
              <w:ind w:left="72" w:right="-14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อินดัสเตรียล</w:t>
            </w:r>
            <w:r w:rsidRPr="00B67E8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67E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เอสเตท</w:t>
            </w:r>
          </w:p>
          <w:p w14:paraId="72182E70" w14:textId="77777777" w:rsidR="00E8027B" w:rsidRPr="00B67E8F" w:rsidRDefault="00E8027B" w:rsidP="00E8027B">
            <w:pPr>
              <w:tabs>
                <w:tab w:val="clear" w:pos="1644"/>
                <w:tab w:val="clear" w:pos="1871"/>
                <w:tab w:val="left" w:pos="1062"/>
                <w:tab w:val="left" w:pos="1332"/>
              </w:tabs>
              <w:spacing w:line="240" w:lineRule="auto"/>
              <w:ind w:left="162" w:right="-19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(ระยอง) จำกัด</w:t>
            </w:r>
          </w:p>
        </w:tc>
        <w:tc>
          <w:tcPr>
            <w:tcW w:w="1647" w:type="dxa"/>
          </w:tcPr>
          <w:p w14:paraId="24BA7E4B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218BC39D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9DC12A3" w14:textId="72969D02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A7F46" w:rsidRPr="00B67E8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</w:p>
        </w:tc>
        <w:tc>
          <w:tcPr>
            <w:tcW w:w="236" w:type="dxa"/>
          </w:tcPr>
          <w:p w14:paraId="5AC3BE52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2693817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9999E33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</w:p>
        </w:tc>
        <w:tc>
          <w:tcPr>
            <w:tcW w:w="236" w:type="dxa"/>
          </w:tcPr>
          <w:p w14:paraId="5556EE2E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1A14C7BE" w14:textId="77777777" w:rsidR="00EA7F46" w:rsidRDefault="00EA7F46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D1705C" w14:textId="2A3F82AA" w:rsidR="00E8027B" w:rsidRPr="00B67E8F" w:rsidRDefault="00EA7F46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158,000</w:t>
            </w:r>
            <w:r w:rsidR="00E8027B" w:rsidRPr="00B67E8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36" w:type="dxa"/>
          </w:tcPr>
          <w:p w14:paraId="34D02C00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3134DDC8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42D1D11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158,000</w:t>
            </w:r>
          </w:p>
        </w:tc>
        <w:tc>
          <w:tcPr>
            <w:tcW w:w="236" w:type="dxa"/>
          </w:tcPr>
          <w:p w14:paraId="61C10617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72648790" w14:textId="77777777" w:rsidR="00EA7F46" w:rsidRDefault="00EA7F46" w:rsidP="00E8027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799157" w14:textId="32D6B82E" w:rsidR="00E8027B" w:rsidRPr="00B67E8F" w:rsidRDefault="00EA7F46" w:rsidP="00E8027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36" w:type="dxa"/>
          </w:tcPr>
          <w:p w14:paraId="21C98522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B052A9D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2040AAE5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63,200</w:t>
            </w:r>
          </w:p>
        </w:tc>
        <w:tc>
          <w:tcPr>
            <w:tcW w:w="236" w:type="dxa"/>
          </w:tcPr>
          <w:p w14:paraId="6BE8CF35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5D62110C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634EFAD" w14:textId="4A4884C8" w:rsidR="00E8027B" w:rsidRPr="00B67E8F" w:rsidRDefault="00EA7F46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91</w:t>
            </w: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74</w:t>
            </w:r>
          </w:p>
        </w:tc>
        <w:tc>
          <w:tcPr>
            <w:tcW w:w="236" w:type="dxa"/>
          </w:tcPr>
          <w:p w14:paraId="07DB6C0F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07CD355F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668540A5" w14:textId="1EF39E51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78,242</w:t>
            </w:r>
          </w:p>
        </w:tc>
        <w:tc>
          <w:tcPr>
            <w:tcW w:w="236" w:type="dxa"/>
          </w:tcPr>
          <w:p w14:paraId="210DF08E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305A03FD" w14:textId="77777777" w:rsidR="00E8027B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E152EB" w14:textId="64D9C286" w:rsidR="00EA7F46" w:rsidRPr="00B67E8F" w:rsidRDefault="00EA7F46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12,000</w:t>
            </w:r>
          </w:p>
        </w:tc>
        <w:tc>
          <w:tcPr>
            <w:tcW w:w="236" w:type="dxa"/>
          </w:tcPr>
          <w:p w14:paraId="2936EC5F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86F42AF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04413B" w14:textId="1F5E0B9E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21,600</w:t>
            </w:r>
          </w:p>
        </w:tc>
      </w:tr>
    </w:tbl>
    <w:p w14:paraId="0D24CB2B" w14:textId="77777777" w:rsidR="0076782F" w:rsidRPr="00B67E8F" w:rsidRDefault="0076782F" w:rsidP="00767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7F0A75C" w14:textId="77777777" w:rsidR="002048B4" w:rsidRPr="00B67E8F" w:rsidRDefault="002048B4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72E9DC8" w14:textId="77777777" w:rsidR="00731E45" w:rsidRPr="00B67E8F" w:rsidRDefault="00731E45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267D26F" w14:textId="77777777" w:rsidR="00492570" w:rsidRPr="00B67E8F" w:rsidRDefault="00492570" w:rsidP="00D2403C">
      <w:pPr>
        <w:rPr>
          <w:rFonts w:ascii="Angsana New" w:hAnsi="Angsana New"/>
          <w:sz w:val="30"/>
          <w:szCs w:val="30"/>
          <w:cs/>
          <w:lang w:val="en-GB"/>
        </w:rPr>
        <w:sectPr w:rsidR="00492570" w:rsidRPr="00B67E8F" w:rsidSect="00944644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530"/>
        <w:gridCol w:w="1080"/>
        <w:gridCol w:w="1170"/>
        <w:gridCol w:w="236"/>
        <w:gridCol w:w="1114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7513C2" w:rsidRPr="00B67E8F" w:rsidDel="00685444" w14:paraId="6A7AD4F5" w14:textId="77777777" w:rsidTr="00E33A81">
        <w:tc>
          <w:tcPr>
            <w:tcW w:w="2160" w:type="dxa"/>
          </w:tcPr>
          <w:p w14:paraId="34009875" w14:textId="77777777" w:rsidR="007513C2" w:rsidRPr="00B67E8F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15E599D2" w14:textId="77777777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</w:tcPr>
          <w:p w14:paraId="244AD48C" w14:textId="77777777" w:rsidR="007513C2" w:rsidRPr="00B67E8F" w:rsidDel="0068544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C8CEBB" w14:textId="77777777" w:rsidR="007513C2" w:rsidRPr="00B67E8F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864" w:type="dxa"/>
            <w:gridSpan w:val="11"/>
          </w:tcPr>
          <w:p w14:paraId="63AFCDE6" w14:textId="77777777" w:rsidR="007513C2" w:rsidRPr="00B67E8F" w:rsidDel="00685444" w:rsidRDefault="00BF48E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                                                </w:t>
            </w:r>
            <w:r w:rsidR="007513C2"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13C2" w:rsidRPr="00B67E8F" w14:paraId="0D5E3322" w14:textId="77777777" w:rsidTr="00E33A81">
        <w:tc>
          <w:tcPr>
            <w:tcW w:w="2160" w:type="dxa"/>
          </w:tcPr>
          <w:p w14:paraId="0548A422" w14:textId="77777777" w:rsidR="007513C2" w:rsidRPr="00B67E8F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4ECD59C2" w14:textId="77777777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2"/>
          </w:tcPr>
          <w:p w14:paraId="36F9442A" w14:textId="77777777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236" w:type="dxa"/>
          </w:tcPr>
          <w:p w14:paraId="13B8CD30" w14:textId="77777777" w:rsidR="007513C2" w:rsidRPr="00B67E8F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64" w:type="dxa"/>
            <w:gridSpan w:val="3"/>
          </w:tcPr>
          <w:p w14:paraId="33A45A51" w14:textId="77777777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29B1E3" w14:textId="77777777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19A30DA" w14:textId="77777777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50D771" w14:textId="77777777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65BF06" w14:textId="77777777" w:rsidR="007513C2" w:rsidRPr="00B67E8F" w:rsidRDefault="007513C2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</w:tc>
      </w:tr>
      <w:tr w:rsidR="007513C2" w:rsidRPr="00B67E8F" w14:paraId="4940C9D3" w14:textId="77777777" w:rsidTr="00E33A81">
        <w:tc>
          <w:tcPr>
            <w:tcW w:w="2160" w:type="dxa"/>
          </w:tcPr>
          <w:p w14:paraId="71DC63AF" w14:textId="77777777" w:rsidR="007513C2" w:rsidRPr="00B67E8F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2EE92397" w14:textId="77777777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2"/>
          </w:tcPr>
          <w:p w14:paraId="41072ACD" w14:textId="77777777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4B01D73C" w14:textId="77777777" w:rsidR="007513C2" w:rsidRPr="00B67E8F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64" w:type="dxa"/>
            <w:gridSpan w:val="3"/>
          </w:tcPr>
          <w:p w14:paraId="20AAEDB1" w14:textId="77777777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586D716C" w14:textId="77777777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9A51911" w14:textId="77777777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4DBFA367" w14:textId="77777777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BEC7491" w14:textId="756238AF" w:rsidR="007513C2" w:rsidRPr="00B67E8F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</w:t>
            </w:r>
            <w:r w:rsidR="006E2172" w:rsidRPr="00B67E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หก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เดือนสิ้นสุดวันที่</w:t>
            </w:r>
          </w:p>
        </w:tc>
      </w:tr>
      <w:tr w:rsidR="006E2172" w:rsidRPr="00B67E8F" w14:paraId="1150D19E" w14:textId="77777777" w:rsidTr="00944644">
        <w:tc>
          <w:tcPr>
            <w:tcW w:w="2160" w:type="dxa"/>
          </w:tcPr>
          <w:p w14:paraId="558B73C0" w14:textId="77777777" w:rsidR="006E2172" w:rsidRPr="00B67E8F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61E46D42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3405505" w14:textId="3F3C9DB7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67E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170" w:type="dxa"/>
          </w:tcPr>
          <w:p w14:paraId="260A64B4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77C61698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55DB0D2" w14:textId="7AE14281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67E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70" w:type="dxa"/>
          </w:tcPr>
          <w:p w14:paraId="76551578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9258ABD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70484F19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0F5524" w14:textId="46EF48EC" w:rsidR="006E2172" w:rsidRPr="00B67E8F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67E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70" w:type="dxa"/>
          </w:tcPr>
          <w:p w14:paraId="6441FEA6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2D30576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048573EF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BD592A" w14:textId="3722ED34" w:rsidR="006E2172" w:rsidRPr="00B67E8F" w:rsidRDefault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67E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70" w:type="dxa"/>
          </w:tcPr>
          <w:p w14:paraId="111262B9" w14:textId="77777777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9620B1B" w14:textId="664BF8CA" w:rsidR="006E2172" w:rsidRPr="00B67E8F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67E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</w:tr>
      <w:tr w:rsidR="00E8027B" w:rsidRPr="00B67E8F" w14:paraId="5F9AD006" w14:textId="77777777" w:rsidTr="00E33A81">
        <w:tc>
          <w:tcPr>
            <w:tcW w:w="2160" w:type="dxa"/>
          </w:tcPr>
          <w:p w14:paraId="648666D3" w14:textId="77777777" w:rsidR="00E8027B" w:rsidRPr="00B67E8F" w:rsidRDefault="00E8027B" w:rsidP="00E8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132390FC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67DCF57" w14:textId="63155E8A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3388147F" w14:textId="6FBFFF5C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B67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36" w:type="dxa"/>
          </w:tcPr>
          <w:p w14:paraId="06872874" w14:textId="25CD6D2A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27953A" w14:textId="1B288865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94968E" w14:textId="77777777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E60A02C" w14:textId="57FC6F2F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BEDA8FA" w14:textId="77777777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8555D" w14:textId="4E9EF2EE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E6FA2C1" w14:textId="77777777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4BC3BB60" w14:textId="50E8D018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EF8360E" w14:textId="77777777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3E8B4F" w14:textId="2C6781B1" w:rsidR="00E8027B" w:rsidRPr="00B67E8F" w:rsidRDefault="00E8027B" w:rsidP="00E8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1730F79" w14:textId="77777777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6254A2A" w14:textId="55415559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7513C2" w:rsidRPr="00B67E8F" w14:paraId="3324582A" w14:textId="77777777" w:rsidTr="00E33A81">
        <w:tc>
          <w:tcPr>
            <w:tcW w:w="2160" w:type="dxa"/>
          </w:tcPr>
          <w:p w14:paraId="512B5ACF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7478EDE" w14:textId="77777777" w:rsidR="007513C2" w:rsidRPr="00B67E8F" w:rsidRDefault="007513C2" w:rsidP="00D22B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</w:tcPr>
          <w:p w14:paraId="5F40A20E" w14:textId="77777777" w:rsidR="007513C2" w:rsidRPr="00B67E8F" w:rsidRDefault="007513C2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D95D0E5" w14:textId="77777777" w:rsidR="007513C2" w:rsidRPr="00B67E8F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864" w:type="dxa"/>
            <w:gridSpan w:val="11"/>
          </w:tcPr>
          <w:p w14:paraId="077BCAEB" w14:textId="77777777" w:rsidR="007513C2" w:rsidRPr="00B67E8F" w:rsidRDefault="007513C2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13C2" w:rsidRPr="00B67E8F" w14:paraId="281A778B" w14:textId="77777777" w:rsidTr="00E33A81">
        <w:tc>
          <w:tcPr>
            <w:tcW w:w="2160" w:type="dxa"/>
          </w:tcPr>
          <w:p w14:paraId="1456FEFB" w14:textId="77777777" w:rsidR="007513C2" w:rsidRPr="00B67E8F" w:rsidRDefault="007513C2" w:rsidP="00D22B0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68808DBE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6CA9275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4616394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735ECC5" w14:textId="77777777" w:rsidR="007513C2" w:rsidRPr="00B67E8F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AC930C3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3607199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5F2BC5F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C314E6C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A9A4AC5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C33309E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2DD216C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858082D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43E54F4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64DEDBB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6A5F7A7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513C2" w:rsidRPr="00B67E8F" w14:paraId="6914C9D6" w14:textId="77777777" w:rsidTr="00E33A81">
        <w:tc>
          <w:tcPr>
            <w:tcW w:w="2160" w:type="dxa"/>
          </w:tcPr>
          <w:p w14:paraId="1A68D9FA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อีสเทิร์น ซีบอร์ด</w:t>
            </w:r>
          </w:p>
        </w:tc>
        <w:tc>
          <w:tcPr>
            <w:tcW w:w="1530" w:type="dxa"/>
          </w:tcPr>
          <w:p w14:paraId="437F146D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D3F73CF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64AC0B7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CCFF156" w14:textId="77777777" w:rsidR="007513C2" w:rsidRPr="00B67E8F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6A6DAC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DFE3C06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D51722B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895BA1A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3117986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6FC9BE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B9B637B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344170F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358F30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FC2FE21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9BFBB9" w14:textId="77777777" w:rsidR="007513C2" w:rsidRPr="00B67E8F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8027B" w:rsidRPr="00B67E8F" w14:paraId="3F7FD30C" w14:textId="77777777" w:rsidTr="00CE6030">
        <w:tc>
          <w:tcPr>
            <w:tcW w:w="2160" w:type="dxa"/>
          </w:tcPr>
          <w:p w14:paraId="5D900A94" w14:textId="77777777" w:rsidR="00E8027B" w:rsidRPr="00B67E8F" w:rsidRDefault="00E8027B" w:rsidP="00E8027B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อินดัสเตรียล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เอสเตท</w:t>
            </w:r>
          </w:p>
          <w:p w14:paraId="79F2C8EC" w14:textId="77777777" w:rsidR="00E8027B" w:rsidRPr="00B67E8F" w:rsidRDefault="00E8027B" w:rsidP="00E8027B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(ระยอง) จำกัด</w:t>
            </w:r>
          </w:p>
        </w:tc>
        <w:tc>
          <w:tcPr>
            <w:tcW w:w="1530" w:type="dxa"/>
          </w:tcPr>
          <w:p w14:paraId="7212FAEB" w14:textId="77777777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พัฒนา 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5D310CDE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C79876" w14:textId="209FBFBD" w:rsidR="00E8027B" w:rsidRPr="00B67E8F" w:rsidRDefault="00D84AA3" w:rsidP="00E8027B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170" w:type="dxa"/>
            <w:shd w:val="clear" w:color="auto" w:fill="auto"/>
          </w:tcPr>
          <w:p w14:paraId="2D30AB5A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F2A7649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5B089926" w14:textId="77777777" w:rsidR="00E8027B" w:rsidRPr="00B67E8F" w:rsidRDefault="00E8027B" w:rsidP="00E802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73D2639" w14:textId="77777777" w:rsidR="00E8027B" w:rsidRDefault="00E8027B" w:rsidP="00E8027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BAB14E" w14:textId="0FF042BC" w:rsidR="00D84AA3" w:rsidRPr="00B67E8F" w:rsidRDefault="00D84AA3" w:rsidP="00E8027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70" w:type="dxa"/>
            <w:shd w:val="clear" w:color="auto" w:fill="auto"/>
          </w:tcPr>
          <w:p w14:paraId="5730CC62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1DBDA5" w14:textId="77777777" w:rsidR="00E8027B" w:rsidRPr="00B67E8F" w:rsidRDefault="00E8027B" w:rsidP="00E8027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127F3" w14:textId="77777777" w:rsidR="00E8027B" w:rsidRPr="00B67E8F" w:rsidRDefault="00E8027B" w:rsidP="00E8027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70" w:type="dxa"/>
            <w:shd w:val="clear" w:color="auto" w:fill="auto"/>
          </w:tcPr>
          <w:p w14:paraId="4D667A48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F6DF04C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A89323" w14:textId="4F234422" w:rsidR="00E8027B" w:rsidRPr="00B67E8F" w:rsidRDefault="00D84AA3" w:rsidP="00E8027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70" w:type="dxa"/>
            <w:shd w:val="clear" w:color="auto" w:fill="auto"/>
          </w:tcPr>
          <w:p w14:paraId="4921858C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60D31EA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40A09E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70" w:type="dxa"/>
            <w:shd w:val="clear" w:color="auto" w:fill="auto"/>
          </w:tcPr>
          <w:p w14:paraId="415EB998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523CE2" w14:textId="77777777" w:rsidR="00D84AA3" w:rsidRDefault="00D84AA3" w:rsidP="00E8027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843BFC" w14:textId="559D6844" w:rsidR="00E8027B" w:rsidRPr="00B67E8F" w:rsidRDefault="00D84AA3" w:rsidP="00E8027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AFDE978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1BAB797" w14:textId="77777777" w:rsidR="00E8027B" w:rsidRPr="00B67E8F" w:rsidRDefault="00E8027B" w:rsidP="00E8027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219C8E" w14:textId="232211A5" w:rsidR="00E8027B" w:rsidRPr="00B67E8F" w:rsidRDefault="00E8027B" w:rsidP="00E8027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21,600</w:t>
            </w:r>
          </w:p>
        </w:tc>
      </w:tr>
    </w:tbl>
    <w:p w14:paraId="27B2593A" w14:textId="1B7550A1" w:rsidR="00860CA4" w:rsidRPr="00B67E8F" w:rsidRDefault="007513C2" w:rsidP="0087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</w:rPr>
        <w:tab/>
      </w:r>
    </w:p>
    <w:p w14:paraId="2E924416" w14:textId="77777777" w:rsidR="000072E2" w:rsidRPr="00B67E8F" w:rsidRDefault="000072E2" w:rsidP="0000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บริษัทร่วมดังกล่าวจดทะเบียนจัดตั้งและดำเนินธุรกิจในประเทศไทย</w:t>
      </w:r>
    </w:p>
    <w:p w14:paraId="6BF19948" w14:textId="77777777" w:rsidR="000072E2" w:rsidRDefault="000072E2" w:rsidP="0075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FCA5642" w14:textId="169BA40F" w:rsidR="007513C2" w:rsidRPr="00B67E8F" w:rsidRDefault="007513C2" w:rsidP="0075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กลุ่ม</w:t>
      </w:r>
      <w:r w:rsidRPr="00B67E8F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B67E8F">
        <w:rPr>
          <w:rFonts w:ascii="Angsana New" w:hAnsi="Angsana New"/>
          <w:sz w:val="30"/>
          <w:szCs w:val="30"/>
          <w:cs/>
        </w:rPr>
        <w:t>และบริษัท</w:t>
      </w:r>
      <w:r w:rsidRPr="00B67E8F">
        <w:rPr>
          <w:rFonts w:ascii="Angsana New" w:hAnsi="Angsana New"/>
          <w:sz w:val="30"/>
          <w:szCs w:val="30"/>
          <w:cs/>
          <w:lang w:val="en-GB"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</w:p>
    <w:p w14:paraId="505BE5F0" w14:textId="77777777" w:rsidR="003311BC" w:rsidRPr="00B67E8F" w:rsidRDefault="003311BC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en-GB"/>
        </w:rPr>
      </w:pPr>
    </w:p>
    <w:p w14:paraId="7090F85C" w14:textId="77777777" w:rsidR="004E4044" w:rsidRPr="00B67E8F" w:rsidRDefault="004E4044" w:rsidP="00E758C0">
      <w:pPr>
        <w:rPr>
          <w:rFonts w:ascii="Angsana New" w:hAnsi="Angsana New"/>
          <w:sz w:val="30"/>
          <w:szCs w:val="30"/>
          <w:lang w:bidi="ar-SA"/>
        </w:rPr>
        <w:sectPr w:rsidR="004E4044" w:rsidRPr="00B67E8F" w:rsidSect="00944644">
          <w:footerReference w:type="first" r:id="rId16"/>
          <w:pgSz w:w="16834" w:h="11909" w:orient="landscape" w:code="9"/>
          <w:pgMar w:top="1152" w:right="1174" w:bottom="1152" w:left="1170" w:header="720" w:footer="576" w:gutter="0"/>
          <w:cols w:space="720"/>
          <w:titlePg/>
          <w:docGrid w:linePitch="245"/>
        </w:sectPr>
      </w:pPr>
    </w:p>
    <w:p w14:paraId="0494C8E7" w14:textId="77777777" w:rsidR="008B2214" w:rsidRPr="00B67E8F" w:rsidRDefault="008B2214" w:rsidP="008B221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GB"/>
        </w:rPr>
      </w:pPr>
      <w:r w:rsidRPr="00B67E8F">
        <w:rPr>
          <w:rFonts w:ascii="Angsana New" w:hAnsi="Angsana New"/>
          <w:b/>
          <w:bCs/>
          <w:sz w:val="30"/>
          <w:szCs w:val="30"/>
          <w:cs/>
          <w:lang w:val="en-GB"/>
        </w:rPr>
        <w:lastRenderedPageBreak/>
        <w:t>เงินลงทุน</w:t>
      </w:r>
      <w:r w:rsidRPr="00B67E8F">
        <w:rPr>
          <w:rFonts w:ascii="Angsana New" w:hAnsi="Angsana New"/>
          <w:b/>
          <w:bCs/>
          <w:sz w:val="30"/>
          <w:szCs w:val="30"/>
          <w:cs/>
        </w:rPr>
        <w:t>ใน</w:t>
      </w:r>
      <w:r w:rsidRPr="00B67E8F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</w:t>
      </w:r>
      <w:r w:rsidRPr="00B67E8F">
        <w:rPr>
          <w:rFonts w:ascii="Angsana New" w:hAnsi="Angsana New"/>
          <w:b/>
          <w:bCs/>
          <w:sz w:val="30"/>
          <w:szCs w:val="30"/>
          <w:cs/>
        </w:rPr>
        <w:t>ย่อย</w:t>
      </w:r>
    </w:p>
    <w:p w14:paraId="5AEBF38C" w14:textId="77777777" w:rsidR="008B2214" w:rsidRPr="00C61BD7" w:rsidRDefault="008B2214" w:rsidP="00BE5C7E">
      <w:pPr>
        <w:pStyle w:val="block"/>
        <w:spacing w:after="0" w:line="240" w:lineRule="auto"/>
        <w:ind w:left="360" w:right="-230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pPr w:leftFromText="180" w:rightFromText="180" w:vertAnchor="text" w:horzAnchor="margin" w:tblpX="450" w:tblpY="64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B63B2" w:rsidRPr="00B67E8F" w:rsidDel="00685444" w14:paraId="6D75A0CE" w14:textId="77777777" w:rsidTr="00944644">
        <w:trPr>
          <w:cantSplit/>
          <w:trHeight w:val="390"/>
          <w:tblHeader/>
        </w:trPr>
        <w:tc>
          <w:tcPr>
            <w:tcW w:w="1350" w:type="dxa"/>
          </w:tcPr>
          <w:p w14:paraId="409E92C2" w14:textId="77777777" w:rsidR="00B550F6" w:rsidRPr="00B67E8F" w:rsidDel="00685444" w:rsidRDefault="00B550F6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30" w:type="dxa"/>
            <w:gridSpan w:val="24"/>
          </w:tcPr>
          <w:p w14:paraId="1E70EE60" w14:textId="77777777" w:rsidR="00B550F6" w:rsidRPr="00B67E8F" w:rsidRDefault="00A5282A" w:rsidP="00A5282A">
            <w:pPr>
              <w:pStyle w:val="acctfourfigures"/>
              <w:tabs>
                <w:tab w:val="clear" w:pos="765"/>
              </w:tabs>
              <w:spacing w:line="240" w:lineRule="atLeast"/>
              <w:ind w:left="33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                                       </w:t>
            </w:r>
            <w:r w:rsidR="00B550F6" w:rsidRPr="00B67E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6224E" w:rsidRPr="00B67E8F" w14:paraId="55FF5FB4" w14:textId="77777777" w:rsidTr="00944644">
        <w:trPr>
          <w:cantSplit/>
          <w:trHeight w:val="177"/>
          <w:tblHeader/>
        </w:trPr>
        <w:tc>
          <w:tcPr>
            <w:tcW w:w="1350" w:type="dxa"/>
            <w:vMerge w:val="restart"/>
          </w:tcPr>
          <w:p w14:paraId="54A6E70F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FB1DC4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9B1B096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Merge w:val="restart"/>
          </w:tcPr>
          <w:p w14:paraId="70D02FCC" w14:textId="77777777" w:rsidR="0046224E" w:rsidRPr="00B67E8F" w:rsidDel="0068544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7DC6A5FC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48DA9E92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060221C8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1AD6A7DC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7F27139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6AEE6A6D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5775C5D1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5C32C442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 w:val="restart"/>
          </w:tcPr>
          <w:p w14:paraId="229FEFF2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6CC4D3D4" w14:textId="7AB2CF32" w:rsidR="0046224E" w:rsidRPr="00B67E8F" w:rsidRDefault="0046224E" w:rsidP="00944644">
            <w:pPr>
              <w:pStyle w:val="acctfourfigures"/>
              <w:tabs>
                <w:tab w:val="clear" w:pos="765"/>
              </w:tabs>
              <w:spacing w:line="240" w:lineRule="atLeast"/>
              <w:ind w:right="-79" w:hanging="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งวด</w:t>
            </w:r>
            <w:r w:rsidR="00561C98" w:rsidRPr="00B67E8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 w:rsidRPr="00B67E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46224E" w:rsidRPr="00B67E8F" w14:paraId="561C59B0" w14:textId="77777777" w:rsidTr="00944644">
        <w:trPr>
          <w:cantSplit/>
          <w:trHeight w:val="176"/>
          <w:tblHeader/>
        </w:trPr>
        <w:tc>
          <w:tcPr>
            <w:tcW w:w="1350" w:type="dxa"/>
            <w:vMerge/>
          </w:tcPr>
          <w:p w14:paraId="4107679D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1EC91A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14:paraId="3C15C6D5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Merge/>
          </w:tcPr>
          <w:p w14:paraId="2A79B1CC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19A69F7A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Merge/>
          </w:tcPr>
          <w:p w14:paraId="2840BFEC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570F87D7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Merge/>
          </w:tcPr>
          <w:p w14:paraId="09DB2B69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81D08A0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Merge/>
          </w:tcPr>
          <w:p w14:paraId="4CE0C5C7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66105375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B67E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B67E8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Merge/>
          </w:tcPr>
          <w:p w14:paraId="1B5EAC7D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/>
          </w:tcPr>
          <w:p w14:paraId="1A0BE9FD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561C98" w:rsidRPr="00B67E8F" w14:paraId="701207E1" w14:textId="77777777" w:rsidTr="00944644">
        <w:trPr>
          <w:cantSplit/>
          <w:trHeight w:val="278"/>
          <w:tblHeader/>
        </w:trPr>
        <w:tc>
          <w:tcPr>
            <w:tcW w:w="1350" w:type="dxa"/>
          </w:tcPr>
          <w:p w14:paraId="18A9996B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6F679A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E64E97" w14:textId="47A6073E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67E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</w:t>
            </w:r>
            <w:r w:rsidRPr="00B67E8F">
              <w:rPr>
                <w:rFonts w:asciiTheme="majorBidi" w:hAnsiTheme="majorBidi" w:cstheme="majorBidi"/>
                <w:sz w:val="26"/>
                <w:szCs w:val="26"/>
                <w:cs/>
              </w:rPr>
              <w:t>าคม</w:t>
            </w:r>
          </w:p>
        </w:tc>
        <w:tc>
          <w:tcPr>
            <w:tcW w:w="180" w:type="dxa"/>
          </w:tcPr>
          <w:p w14:paraId="1F61FA48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CCB66B7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23023B0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D61365" w14:textId="475807BA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67E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</w:t>
            </w:r>
            <w:r w:rsidRPr="00B67E8F">
              <w:rPr>
                <w:rFonts w:asciiTheme="majorBidi" w:hAnsiTheme="majorBidi" w:cstheme="majorBidi"/>
                <w:sz w:val="26"/>
                <w:szCs w:val="26"/>
                <w:cs/>
              </w:rPr>
              <w:t>าคม</w:t>
            </w:r>
          </w:p>
        </w:tc>
        <w:tc>
          <w:tcPr>
            <w:tcW w:w="180" w:type="dxa"/>
          </w:tcPr>
          <w:p w14:paraId="1EB2D84B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E207D7A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4F7A8F0E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CEEED8" w14:textId="3E9DA234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67E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</w:t>
            </w:r>
            <w:r w:rsidRPr="00B67E8F">
              <w:rPr>
                <w:rFonts w:asciiTheme="majorBidi" w:hAnsiTheme="majorBidi" w:cstheme="majorBidi"/>
                <w:sz w:val="26"/>
                <w:szCs w:val="26"/>
                <w:cs/>
              </w:rPr>
              <w:t>าคม</w:t>
            </w:r>
          </w:p>
        </w:tc>
        <w:tc>
          <w:tcPr>
            <w:tcW w:w="180" w:type="dxa"/>
          </w:tcPr>
          <w:p w14:paraId="3CAD9761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A9545F1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BA9295B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A47D19" w14:textId="6C27A90A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67E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</w:t>
            </w:r>
            <w:r w:rsidRPr="00B67E8F">
              <w:rPr>
                <w:rFonts w:asciiTheme="majorBidi" w:hAnsiTheme="majorBidi" w:cstheme="majorBidi"/>
                <w:sz w:val="26"/>
                <w:szCs w:val="26"/>
                <w:cs/>
              </w:rPr>
              <w:t>าคม</w:t>
            </w:r>
          </w:p>
        </w:tc>
        <w:tc>
          <w:tcPr>
            <w:tcW w:w="180" w:type="dxa"/>
          </w:tcPr>
          <w:p w14:paraId="785FF76E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4A41E84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73362A0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5B8891" w14:textId="5FAC9D7E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67E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</w:t>
            </w:r>
            <w:r w:rsidRPr="00B67E8F">
              <w:rPr>
                <w:rFonts w:asciiTheme="majorBidi" w:hAnsiTheme="majorBidi" w:cstheme="majorBidi"/>
                <w:sz w:val="26"/>
                <w:szCs w:val="26"/>
                <w:cs/>
              </w:rPr>
              <w:t>าคม</w:t>
            </w:r>
          </w:p>
        </w:tc>
        <w:tc>
          <w:tcPr>
            <w:tcW w:w="180" w:type="dxa"/>
          </w:tcPr>
          <w:p w14:paraId="1792E0A5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8C0D5BB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18D46531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3ABED3" w14:textId="5D142A40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67E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13B77D12" w14:textId="77777777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145DBE8" w14:textId="14898E65" w:rsidR="00561C98" w:rsidRPr="00B67E8F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67E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587FEF" w:rsidRPr="00B67E8F" w14:paraId="5F8F9835" w14:textId="77777777" w:rsidTr="00944644">
        <w:trPr>
          <w:cantSplit/>
          <w:trHeight w:val="299"/>
          <w:tblHeader/>
        </w:trPr>
        <w:tc>
          <w:tcPr>
            <w:tcW w:w="1350" w:type="dxa"/>
          </w:tcPr>
          <w:p w14:paraId="7EC53035" w14:textId="77777777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D7552A" w14:textId="77777777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EB2C75" w14:textId="0EE4121D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1157C9C" w14:textId="77777777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05A7377" w14:textId="41CEDFC3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90C93BF" w14:textId="77777777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8CAEFF" w14:textId="5AB6625C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A2257B6" w14:textId="77777777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28BAA40" w14:textId="65FBBF94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30F1784" w14:textId="77777777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05FA9F" w14:textId="79F73FAB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16C842C" w14:textId="77777777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B1760BA" w14:textId="02149270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AE6AA1E" w14:textId="77777777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192621" w14:textId="456444C6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5D882AC" w14:textId="77777777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E19F3A7" w14:textId="071FE50E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4A50831" w14:textId="77777777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37EDF6" w14:textId="06F70044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EB0A5A5" w14:textId="77777777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9CF9C63" w14:textId="2DFA410C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CAF35BD" w14:textId="77777777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AD8134" w14:textId="6FCD2E5B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B67E8F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342974F" w14:textId="77777777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CB38F5D" w14:textId="7A72EEC6" w:rsidR="00587FEF" w:rsidRPr="00B67E8F" w:rsidRDefault="00587FEF" w:rsidP="00587FE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67E8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</w:tr>
      <w:tr w:rsidR="0046224E" w:rsidRPr="00B67E8F" w14:paraId="7C667C95" w14:textId="77777777" w:rsidTr="00944644">
        <w:trPr>
          <w:cantSplit/>
          <w:trHeight w:val="388"/>
          <w:tblHeader/>
        </w:trPr>
        <w:tc>
          <w:tcPr>
            <w:tcW w:w="1350" w:type="dxa"/>
          </w:tcPr>
          <w:p w14:paraId="22CF16A7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DA4BFA2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458A82F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838D024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0" w:type="dxa"/>
            <w:gridSpan w:val="19"/>
          </w:tcPr>
          <w:p w14:paraId="4695D057" w14:textId="77777777" w:rsidR="0046224E" w:rsidRPr="00B67E8F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67E8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6224E" w:rsidRPr="00B67E8F" w14:paraId="71B4CDBF" w14:textId="77777777" w:rsidTr="00944644">
        <w:trPr>
          <w:cantSplit/>
          <w:trHeight w:val="282"/>
        </w:trPr>
        <w:tc>
          <w:tcPr>
            <w:tcW w:w="1350" w:type="dxa"/>
          </w:tcPr>
          <w:p w14:paraId="02C65E50" w14:textId="77777777" w:rsidR="0046224E" w:rsidRPr="00B67E8F" w:rsidRDefault="0046224E" w:rsidP="0046224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F1CD20C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FB2C591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85226C9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A6E86D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82F7DA8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F46AA0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AB58BD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78119F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448B4C2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4B78EE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E6AFF13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9C87A14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B004CF9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95C206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D414AA7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CD9C6C8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AB9F88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813D2B6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B8773B2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66E5CDC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ED6507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496FD1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53A08F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43738D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6224E" w:rsidRPr="00B67E8F" w14:paraId="3FACAFE0" w14:textId="77777777" w:rsidTr="00944644">
        <w:trPr>
          <w:cantSplit/>
          <w:trHeight w:val="282"/>
        </w:trPr>
        <w:tc>
          <w:tcPr>
            <w:tcW w:w="1350" w:type="dxa"/>
          </w:tcPr>
          <w:p w14:paraId="40461D62" w14:textId="77777777" w:rsidR="0046224E" w:rsidRPr="00B67E8F" w:rsidRDefault="0046224E" w:rsidP="0046224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7E8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ควอลิตี้ </w:t>
            </w:r>
            <w:r w:rsidRPr="00B67E8F"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  <w:t xml:space="preserve">   ไพน์แอปเปิล</w:t>
            </w:r>
          </w:p>
        </w:tc>
        <w:tc>
          <w:tcPr>
            <w:tcW w:w="1530" w:type="dxa"/>
          </w:tcPr>
          <w:p w14:paraId="5CE22253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left" w:pos="161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</w:pPr>
            <w:r w:rsidRPr="00B67E8F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ผลิตและจำหน่ายอาหาร</w:t>
            </w:r>
            <w:r w:rsidRPr="00B67E8F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B67E8F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 xml:space="preserve">   แปรสภาพจากพืชผล</w:t>
            </w:r>
          </w:p>
        </w:tc>
        <w:tc>
          <w:tcPr>
            <w:tcW w:w="810" w:type="dxa"/>
          </w:tcPr>
          <w:p w14:paraId="6A4BAF4E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491256A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554ACA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6232E2F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AF6BDD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C9A5E5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EE2D44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4B52E8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B879E1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4288048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CE384D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252BC6A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12EB34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FD5E24F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B57E848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6770E76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072ABE5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3940BD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175769D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2544AB6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C3149D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4FAA57A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AF603" w14:textId="77777777" w:rsidR="0046224E" w:rsidRPr="00B67E8F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7A1D92" w:rsidRPr="00B67E8F" w14:paraId="4D67A06C" w14:textId="77777777" w:rsidTr="00944644">
        <w:trPr>
          <w:cantSplit/>
          <w:trHeight w:val="363"/>
        </w:trPr>
        <w:tc>
          <w:tcPr>
            <w:tcW w:w="1350" w:type="dxa"/>
          </w:tcPr>
          <w:p w14:paraId="5EE3F599" w14:textId="77777777" w:rsidR="007A1D92" w:rsidRPr="00B67E8F" w:rsidRDefault="007A1D92" w:rsidP="007A1D92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โปรดักส์ จำกัด</w:t>
            </w:r>
          </w:p>
        </w:tc>
        <w:tc>
          <w:tcPr>
            <w:tcW w:w="1530" w:type="dxa"/>
            <w:shd w:val="clear" w:color="auto" w:fill="auto"/>
          </w:tcPr>
          <w:p w14:paraId="6A51C486" w14:textId="77777777" w:rsidR="007A1D92" w:rsidRPr="00B67E8F" w:rsidRDefault="007A1D92" w:rsidP="007A1D92">
            <w:pPr>
              <w:tabs>
                <w:tab w:val="clear" w:pos="454"/>
                <w:tab w:val="left" w:pos="116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ทางการเกษตร</w:t>
            </w:r>
          </w:p>
        </w:tc>
        <w:tc>
          <w:tcPr>
            <w:tcW w:w="810" w:type="dxa"/>
            <w:shd w:val="clear" w:color="auto" w:fill="auto"/>
          </w:tcPr>
          <w:p w14:paraId="5DED2FA1" w14:textId="21C3AA3D" w:rsidR="007A1D92" w:rsidRPr="00B67E8F" w:rsidRDefault="007A1D92" w:rsidP="007A1D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6F49235B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3DE3B2A" w14:textId="77777777" w:rsidR="007A1D92" w:rsidRPr="00B67E8F" w:rsidRDefault="007A1D92" w:rsidP="007A1D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F90A3AE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E439DB" w14:textId="0D1B5CF2" w:rsidR="007A1D92" w:rsidRPr="00B67E8F" w:rsidRDefault="008F5E09" w:rsidP="007A1D92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</w:t>
            </w:r>
            <w:r w:rsidR="007A1D92" w:rsidRPr="00B67E8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0,000</w:t>
            </w:r>
          </w:p>
        </w:tc>
        <w:tc>
          <w:tcPr>
            <w:tcW w:w="180" w:type="dxa"/>
            <w:shd w:val="clear" w:color="auto" w:fill="auto"/>
          </w:tcPr>
          <w:p w14:paraId="308C52C3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24FD244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1B4242DD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0BC8B0" w14:textId="65EB6C5D" w:rsidR="007A1D92" w:rsidRPr="00B67E8F" w:rsidRDefault="00B86A56" w:rsidP="007A1D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A54D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7A1D92" w:rsidRPr="00B67E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0,000</w:t>
            </w:r>
          </w:p>
        </w:tc>
        <w:tc>
          <w:tcPr>
            <w:tcW w:w="180" w:type="dxa"/>
            <w:shd w:val="clear" w:color="auto" w:fill="auto"/>
          </w:tcPr>
          <w:p w14:paraId="571EEED0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BC8A76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5418B618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30E9FC4" w14:textId="73D807D6" w:rsidR="007A1D92" w:rsidRPr="00B67E8F" w:rsidRDefault="007A1D92" w:rsidP="007A1D9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67E8F">
              <w:rPr>
                <w:rFonts w:ascii="Angsana New" w:hAnsi="Angsana New"/>
                <w:sz w:val="26"/>
                <w:szCs w:val="26"/>
              </w:rPr>
              <w:t>(325,494)</w:t>
            </w:r>
          </w:p>
        </w:tc>
        <w:tc>
          <w:tcPr>
            <w:tcW w:w="180" w:type="dxa"/>
            <w:shd w:val="clear" w:color="auto" w:fill="auto"/>
          </w:tcPr>
          <w:p w14:paraId="7314155D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48497F4" w14:textId="54D6398A" w:rsidR="007A1D92" w:rsidRPr="00B67E8F" w:rsidRDefault="007A1D92" w:rsidP="007A1D9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67E8F">
              <w:rPr>
                <w:rFonts w:ascii="Angsana New" w:hAnsi="Angsana New"/>
                <w:sz w:val="26"/>
                <w:szCs w:val="26"/>
              </w:rPr>
              <w:t>(325,494)</w:t>
            </w:r>
          </w:p>
        </w:tc>
        <w:tc>
          <w:tcPr>
            <w:tcW w:w="180" w:type="dxa"/>
            <w:shd w:val="clear" w:color="auto" w:fill="auto"/>
          </w:tcPr>
          <w:p w14:paraId="4DC65F8E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E4CA459" w14:textId="71983FAD" w:rsidR="007A1D92" w:rsidRPr="00B67E8F" w:rsidRDefault="007A1D92" w:rsidP="007A1D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224,506</w:t>
            </w:r>
          </w:p>
        </w:tc>
        <w:tc>
          <w:tcPr>
            <w:tcW w:w="180" w:type="dxa"/>
            <w:shd w:val="clear" w:color="auto" w:fill="auto"/>
          </w:tcPr>
          <w:p w14:paraId="6D49DB65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572B591" w14:textId="05BFB521" w:rsidR="007A1D92" w:rsidRPr="00B67E8F" w:rsidRDefault="007A1D92" w:rsidP="007A1D9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74,506</w:t>
            </w:r>
          </w:p>
        </w:tc>
        <w:tc>
          <w:tcPr>
            <w:tcW w:w="180" w:type="dxa"/>
            <w:shd w:val="clear" w:color="auto" w:fill="auto"/>
          </w:tcPr>
          <w:p w14:paraId="5CAC4986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8D8F51" w14:textId="7229BBF7" w:rsidR="007A1D92" w:rsidRPr="00B67E8F" w:rsidRDefault="007A1D92" w:rsidP="007A1D9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BFF702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73E6BC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A1D92" w:rsidRPr="00B67E8F" w14:paraId="6C84134A" w14:textId="77777777" w:rsidTr="00944644">
        <w:trPr>
          <w:cantSplit/>
          <w:trHeight w:val="363"/>
        </w:trPr>
        <w:tc>
          <w:tcPr>
            <w:tcW w:w="1350" w:type="dxa"/>
            <w:vAlign w:val="bottom"/>
          </w:tcPr>
          <w:p w14:paraId="1B823F2E" w14:textId="77777777" w:rsidR="007A1D92" w:rsidRPr="00B67E8F" w:rsidRDefault="007A1D92" w:rsidP="007A1D92">
            <w:pPr>
              <w:ind w:right="-79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B67E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บริษัท อาหารสยาม</w:t>
            </w:r>
          </w:p>
        </w:tc>
        <w:tc>
          <w:tcPr>
            <w:tcW w:w="1530" w:type="dxa"/>
            <w:shd w:val="clear" w:color="auto" w:fill="auto"/>
          </w:tcPr>
          <w:p w14:paraId="6EBE896C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lang w:bidi="th-TH"/>
              </w:rPr>
            </w:pPr>
            <w:r w:rsidRPr="00B67E8F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ประกอบธุรกิจค้าขาย</w:t>
            </w:r>
          </w:p>
        </w:tc>
        <w:tc>
          <w:tcPr>
            <w:tcW w:w="810" w:type="dxa"/>
            <w:shd w:val="clear" w:color="auto" w:fill="auto"/>
          </w:tcPr>
          <w:p w14:paraId="1EAAD98A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684CCA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B56AA11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C708FF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B0E8AA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DAAD47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366FCF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6C2B13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BD2755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9AC0E5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E6E2EF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9CF18C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EB521D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B9FC99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11C6028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A1D1EC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FF1A16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987F2F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853E299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290516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B50059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DB2AC6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04E2F9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1D92" w:rsidRPr="00B67E8F" w14:paraId="24EF1112" w14:textId="77777777" w:rsidTr="00587FEF">
        <w:trPr>
          <w:cantSplit/>
          <w:trHeight w:val="70"/>
        </w:trPr>
        <w:tc>
          <w:tcPr>
            <w:tcW w:w="1350" w:type="dxa"/>
            <w:vAlign w:val="bottom"/>
          </w:tcPr>
          <w:p w14:paraId="21E4FDDD" w14:textId="77777777" w:rsidR="007A1D92" w:rsidRPr="00B67E8F" w:rsidRDefault="007A1D92" w:rsidP="007A1D92">
            <w:pPr>
              <w:ind w:left="-79" w:firstLine="7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67E8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(2513) จำกัด</w:t>
            </w:r>
          </w:p>
        </w:tc>
        <w:tc>
          <w:tcPr>
            <w:tcW w:w="1530" w:type="dxa"/>
            <w:shd w:val="clear" w:color="auto" w:fill="auto"/>
          </w:tcPr>
          <w:p w14:paraId="68EBC40D" w14:textId="77777777" w:rsidR="007A1D92" w:rsidRPr="00B67E8F" w:rsidRDefault="007A1D92" w:rsidP="007A1D92">
            <w:pPr>
              <w:tabs>
                <w:tab w:val="clear" w:pos="454"/>
                <w:tab w:val="left" w:pos="191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และการลงทุน</w:t>
            </w:r>
          </w:p>
        </w:tc>
        <w:tc>
          <w:tcPr>
            <w:tcW w:w="810" w:type="dxa"/>
            <w:shd w:val="clear" w:color="auto" w:fill="auto"/>
          </w:tcPr>
          <w:p w14:paraId="37CD0C7A" w14:textId="6A66B3EF" w:rsidR="007A1D92" w:rsidRPr="00B67E8F" w:rsidRDefault="007A1D92" w:rsidP="007A1D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064716C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860128D" w14:textId="77777777" w:rsidR="007A1D92" w:rsidRPr="00B67E8F" w:rsidRDefault="007A1D92" w:rsidP="007A1D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8B48EA7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D177EF" w14:textId="3983E586" w:rsidR="007A1D92" w:rsidRPr="00B67E8F" w:rsidRDefault="007A1D92" w:rsidP="007A1D92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2C870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006EDE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AA0FFE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3458D7" w14:textId="681B906E" w:rsidR="007A1D92" w:rsidRPr="00B67E8F" w:rsidRDefault="007A1D92" w:rsidP="007A1D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411A93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A57DDF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DAD99B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DB0A6B" w14:textId="41B1A20A" w:rsidR="007A1D92" w:rsidRPr="00B67E8F" w:rsidRDefault="007A1D92" w:rsidP="007A1D92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67E8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B6F0F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50512A" w14:textId="3E443084" w:rsidR="007A1D92" w:rsidRPr="00B67E8F" w:rsidRDefault="007A1D92" w:rsidP="007A1D9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67E8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46935E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90788E" w14:textId="0D2341DC" w:rsidR="007A1D92" w:rsidRPr="00B67E8F" w:rsidRDefault="007A1D92" w:rsidP="007A1D9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14:paraId="306DBFB8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60D167" w14:textId="235475A0" w:rsidR="007A1D92" w:rsidRPr="00B67E8F" w:rsidRDefault="007A1D92" w:rsidP="007A1D9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E5B47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1053D7" w14:textId="461CEB11" w:rsidR="007A1D92" w:rsidRPr="00B67E8F" w:rsidRDefault="007A1D92" w:rsidP="007A1D9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6D168E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0708F3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A1D92" w:rsidRPr="00B67E8F" w14:paraId="04FF070B" w14:textId="77777777" w:rsidTr="00F8067A">
        <w:trPr>
          <w:cantSplit/>
          <w:trHeight w:val="214"/>
        </w:trPr>
        <w:tc>
          <w:tcPr>
            <w:tcW w:w="1350" w:type="dxa"/>
            <w:vAlign w:val="bottom"/>
          </w:tcPr>
          <w:p w14:paraId="026E9B43" w14:textId="77777777" w:rsidR="007A1D92" w:rsidRPr="00B67E8F" w:rsidRDefault="007A1D92" w:rsidP="007A1D9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684703E6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76D6EFE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47C7FD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8CFF3DA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CABBDA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9562E1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FF0C90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9193FB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E6C957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7018B" w14:textId="59B6555A" w:rsidR="007A1D92" w:rsidRPr="00B67E8F" w:rsidRDefault="00B86A56" w:rsidP="007A1D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A54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7A1D92" w:rsidRPr="00B67E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323EA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5897E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89D88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066DD" w14:textId="56A238DE" w:rsidR="007A1D92" w:rsidRPr="00B67E8F" w:rsidRDefault="007A1D92" w:rsidP="007A1D9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7E8F">
              <w:rPr>
                <w:rFonts w:ascii="Angsana New" w:hAnsi="Angsana New"/>
                <w:b/>
                <w:bCs/>
                <w:sz w:val="26"/>
                <w:szCs w:val="26"/>
              </w:rPr>
              <w:t>(325,494)</w:t>
            </w:r>
          </w:p>
        </w:tc>
        <w:tc>
          <w:tcPr>
            <w:tcW w:w="180" w:type="dxa"/>
            <w:shd w:val="clear" w:color="auto" w:fill="auto"/>
          </w:tcPr>
          <w:p w14:paraId="39C6FAE3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39EB3" w14:textId="5561B2E5" w:rsidR="007A1D92" w:rsidRPr="00B67E8F" w:rsidRDefault="007A1D92" w:rsidP="007A1D9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7E8F">
              <w:rPr>
                <w:rFonts w:ascii="Angsana New" w:hAnsi="Angsana New"/>
                <w:b/>
                <w:bCs/>
                <w:sz w:val="26"/>
                <w:szCs w:val="26"/>
              </w:rPr>
              <w:t>(325,494)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3BF066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25BD0" w14:textId="5AC7D940" w:rsidR="007A1D92" w:rsidRPr="00B67E8F" w:rsidRDefault="007A1D92" w:rsidP="007A1D92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224,756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8FD79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ECA9" w14:textId="4CC9F0A0" w:rsidR="007A1D92" w:rsidRPr="00B67E8F" w:rsidRDefault="007A1D92" w:rsidP="007A1D92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74,756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B40A34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83B91" w14:textId="5E72BA39" w:rsidR="007A1D92" w:rsidRPr="00B67E8F" w:rsidRDefault="007A1D92" w:rsidP="007A1D9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1F8DF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8582FE" w14:textId="77777777" w:rsidR="007A1D92" w:rsidRPr="00B67E8F" w:rsidRDefault="007A1D92" w:rsidP="007A1D92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46BDF063" w14:textId="77777777" w:rsidR="007E412A" w:rsidRPr="00C61BD7" w:rsidRDefault="007E412A" w:rsidP="00DB272E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p w14:paraId="7FBBD310" w14:textId="18C8822A" w:rsidR="00470355" w:rsidRPr="00B67E8F" w:rsidRDefault="00FA299B" w:rsidP="00DB272E">
      <w:pPr>
        <w:pStyle w:val="block"/>
        <w:tabs>
          <w:tab w:val="left" w:pos="540"/>
        </w:tabs>
        <w:spacing w:after="0"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67E8F"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</w:t>
      </w:r>
      <w:r w:rsidR="00D57271" w:rsidRPr="00B67E8F">
        <w:rPr>
          <w:rFonts w:ascii="Angsana New" w:hAnsi="Angsana New" w:cs="Angsana New" w:hint="cs"/>
          <w:sz w:val="30"/>
          <w:szCs w:val="30"/>
          <w:cs/>
          <w:lang w:bidi="th-TH"/>
        </w:rPr>
        <w:t>ทั้งหมด</w:t>
      </w:r>
      <w:r w:rsidR="00B44A37" w:rsidRPr="00B67E8F">
        <w:rPr>
          <w:rFonts w:ascii="Angsana New" w:hAnsi="Angsana New" w:cs="Angsana New"/>
          <w:sz w:val="30"/>
          <w:szCs w:val="30"/>
          <w:cs/>
          <w:lang w:bidi="th-TH"/>
        </w:rPr>
        <w:t>จดทะเบียนจัดตั้งและ</w:t>
      </w:r>
      <w:r w:rsidRPr="00B67E8F">
        <w:rPr>
          <w:rFonts w:ascii="Angsana New" w:hAnsi="Angsana New" w:cs="Angsana New"/>
          <w:sz w:val="30"/>
          <w:szCs w:val="30"/>
          <w:cs/>
          <w:lang w:bidi="th-TH"/>
        </w:rPr>
        <w:t>ดำเนินธุรกิจในประเทศไทย</w:t>
      </w:r>
    </w:p>
    <w:p w14:paraId="639D097E" w14:textId="77777777" w:rsidR="00BE5C7E" w:rsidRPr="00C61BD7" w:rsidRDefault="00BE5C7E" w:rsidP="00DB272E">
      <w:pPr>
        <w:pStyle w:val="block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p w14:paraId="6727AEC7" w14:textId="77777777" w:rsidR="00BE5C7E" w:rsidRDefault="00BE5C7E" w:rsidP="00DB272E">
      <w:pPr>
        <w:pStyle w:val="block"/>
        <w:tabs>
          <w:tab w:val="left" w:pos="540"/>
        </w:tabs>
        <w:spacing w:after="0"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67E8F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F623F91" w14:textId="77777777" w:rsidR="00C61BD7" w:rsidRPr="00C61BD7" w:rsidRDefault="00C61BD7" w:rsidP="00DB272E">
      <w:pPr>
        <w:pStyle w:val="block"/>
        <w:tabs>
          <w:tab w:val="left" w:pos="540"/>
        </w:tabs>
        <w:spacing w:after="0" w:line="240" w:lineRule="auto"/>
        <w:ind w:left="547" w:hanging="7"/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1A820A35" w14:textId="0403EACE" w:rsidR="00C61BD7" w:rsidRPr="00B67E8F" w:rsidRDefault="00C61BD7" w:rsidP="00C61BD7">
      <w:pPr>
        <w:pStyle w:val="block"/>
        <w:tabs>
          <w:tab w:val="left" w:pos="540"/>
        </w:tabs>
        <w:spacing w:after="0" w:line="240" w:lineRule="auto"/>
        <w:ind w:left="547" w:right="-500" w:hanging="7"/>
        <w:jc w:val="thaiDistribute"/>
        <w:rPr>
          <w:rFonts w:ascii="Angsana New" w:hAnsi="Angsana New" w:cs="Angsana New"/>
          <w:sz w:val="29"/>
          <w:szCs w:val="29"/>
          <w:cs/>
          <w:lang w:bidi="th-TH"/>
        </w:rPr>
        <w:sectPr w:rsidR="00C61BD7" w:rsidRPr="00B67E8F" w:rsidSect="00944644">
          <w:footerReference w:type="first" r:id="rId17"/>
          <w:pgSz w:w="16834" w:h="11909" w:orient="landscape" w:code="9"/>
          <w:pgMar w:top="691" w:right="1152" w:bottom="576" w:left="1152" w:header="720" w:footer="576" w:gutter="0"/>
          <w:cols w:space="720"/>
          <w:titlePg/>
          <w:docGrid w:linePitch="245"/>
        </w:sectPr>
      </w:pPr>
      <w:r w:rsidRPr="00C61BD7">
        <w:rPr>
          <w:rFonts w:ascii="Angsana New" w:hAnsi="Angsana New" w:cs="Angsana New"/>
          <w:sz w:val="29"/>
          <w:szCs w:val="29"/>
          <w:cs/>
          <w:lang w:bidi="th-TH"/>
        </w:rPr>
        <w:t xml:space="preserve">ในการประชุมวิสามัญผู้ถือหุ้นของบริษัท ควอลิตี้ ไพน์แอปเปิล โปรดักส์ จำกัด ซึ่งเป็นบริษัทย่อยของบริษัท เมื่อวันที่ </w:t>
      </w:r>
      <w:r w:rsidRPr="00C61BD7">
        <w:rPr>
          <w:rFonts w:ascii="Angsana New" w:hAnsi="Angsana New" w:cs="Angsana New"/>
          <w:sz w:val="29"/>
          <w:szCs w:val="29"/>
          <w:lang w:bidi="th-TH"/>
        </w:rPr>
        <w:t>22</w:t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 xml:space="preserve"> ตุลาคม </w:t>
      </w:r>
      <w:r w:rsidRPr="00C61BD7">
        <w:rPr>
          <w:rFonts w:ascii="Angsana New" w:hAnsi="Angsana New" w:cs="Angsana New"/>
          <w:sz w:val="29"/>
          <w:szCs w:val="29"/>
          <w:lang w:bidi="th-TH"/>
        </w:rPr>
        <w:t>2563</w:t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 xml:space="preserve"> ผู้ถือหุ้นของบริษัทย่อยดังกล่าวมีมติอนุมัติเพิ่มทุน</w:t>
      </w:r>
      <w:r w:rsidRPr="00C61BD7">
        <w:rPr>
          <w:rFonts w:ascii="Angsana New" w:hAnsi="Angsana New" w:cs="Angsana New"/>
          <w:sz w:val="29"/>
          <w:szCs w:val="29"/>
          <w:lang w:bidi="th-TH"/>
        </w:rPr>
        <w:br/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 xml:space="preserve">จดทะเบียนจากจำนวน </w:t>
      </w:r>
      <w:r w:rsidRPr="00C61BD7">
        <w:rPr>
          <w:rFonts w:ascii="Angsana New" w:hAnsi="Angsana New" w:cs="Angsana New"/>
          <w:sz w:val="29"/>
          <w:szCs w:val="29"/>
          <w:lang w:bidi="th-TH"/>
        </w:rPr>
        <w:t>400</w:t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 xml:space="preserve"> ล้านบาท (</w:t>
      </w:r>
      <w:r w:rsidRPr="00C61BD7">
        <w:rPr>
          <w:rFonts w:ascii="Angsana New" w:hAnsi="Angsana New" w:cs="Angsana New"/>
          <w:sz w:val="29"/>
          <w:szCs w:val="29"/>
          <w:lang w:bidi="th-TH"/>
        </w:rPr>
        <w:t>40,000,000</w:t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 xml:space="preserve"> หุ้น มูลค่าที่ตราไว้ หุ้นละ </w:t>
      </w:r>
      <w:r w:rsidRPr="00C61BD7">
        <w:rPr>
          <w:rFonts w:ascii="Angsana New" w:hAnsi="Angsana New" w:cs="Angsana New"/>
          <w:sz w:val="29"/>
          <w:szCs w:val="29"/>
          <w:lang w:bidi="th-TH"/>
        </w:rPr>
        <w:t>10</w:t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 xml:space="preserve"> บาท) เป็นจำนวน </w:t>
      </w:r>
      <w:r w:rsidRPr="00C61BD7">
        <w:rPr>
          <w:rFonts w:ascii="Angsana New" w:hAnsi="Angsana New" w:cs="Angsana New"/>
          <w:sz w:val="29"/>
          <w:szCs w:val="29"/>
          <w:lang w:bidi="th-TH"/>
        </w:rPr>
        <w:t>550</w:t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 xml:space="preserve"> ล้านบาท (</w:t>
      </w:r>
      <w:r w:rsidRPr="00C61BD7">
        <w:rPr>
          <w:rFonts w:ascii="Angsana New" w:hAnsi="Angsana New" w:cs="Angsana New"/>
          <w:sz w:val="29"/>
          <w:szCs w:val="29"/>
          <w:lang w:bidi="th-TH"/>
        </w:rPr>
        <w:t>55,00</w:t>
      </w:r>
      <w:r w:rsidR="005E4370">
        <w:rPr>
          <w:rFonts w:ascii="Angsana New" w:hAnsi="Angsana New" w:cs="Angsana New"/>
          <w:sz w:val="29"/>
          <w:szCs w:val="29"/>
          <w:lang w:bidi="th-TH"/>
        </w:rPr>
        <w:t>0</w:t>
      </w:r>
      <w:r w:rsidRPr="00C61BD7">
        <w:rPr>
          <w:rFonts w:ascii="Angsana New" w:hAnsi="Angsana New" w:cs="Angsana New"/>
          <w:sz w:val="29"/>
          <w:szCs w:val="29"/>
          <w:lang w:bidi="th-TH"/>
        </w:rPr>
        <w:t>,000</w:t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 xml:space="preserve"> หุ้น มูลค่าที่ตราไว้ หุ้นละ </w:t>
      </w:r>
      <w:r w:rsidRPr="00C61BD7">
        <w:rPr>
          <w:rFonts w:ascii="Angsana New" w:hAnsi="Angsana New" w:cs="Angsana New"/>
          <w:sz w:val="29"/>
          <w:szCs w:val="29"/>
          <w:lang w:bidi="th-TH"/>
        </w:rPr>
        <w:t xml:space="preserve">10 </w:t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 xml:space="preserve">บาท) โดยการออกหุ้นสามัญเพิ่มทุนตามสัดส่วนการถือหุ้นของผู้ถือหุ้นเดิมจำนวน </w:t>
      </w:r>
      <w:r w:rsidRPr="00C61BD7">
        <w:rPr>
          <w:rFonts w:ascii="Angsana New" w:hAnsi="Angsana New" w:cs="Angsana New"/>
          <w:sz w:val="29"/>
          <w:szCs w:val="29"/>
          <w:lang w:bidi="th-TH"/>
        </w:rPr>
        <w:t xml:space="preserve">150 </w:t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>ล้านบาท (</w:t>
      </w:r>
      <w:r w:rsidRPr="00C61BD7">
        <w:rPr>
          <w:rFonts w:ascii="Angsana New" w:hAnsi="Angsana New" w:cs="Angsana New"/>
          <w:sz w:val="29"/>
          <w:szCs w:val="29"/>
          <w:lang w:bidi="th-TH"/>
        </w:rPr>
        <w:t xml:space="preserve">15,000,000 </w:t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 xml:space="preserve">หุ้น มูลค่าที่ตราไว้ หุ้นละ </w:t>
      </w:r>
      <w:r w:rsidRPr="00C61BD7">
        <w:rPr>
          <w:rFonts w:ascii="Angsana New" w:hAnsi="Angsana New" w:cs="Angsana New"/>
          <w:sz w:val="29"/>
          <w:szCs w:val="29"/>
          <w:lang w:bidi="th-TH"/>
        </w:rPr>
        <w:t xml:space="preserve">10 </w:t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>บาท) บริษัทย่อยได้จดทะเบียนการเพิ่มทุนดังกล่าวแล้วกับกระทรวงพาณิชย์</w:t>
      </w:r>
      <w:r w:rsidRPr="00C61BD7">
        <w:rPr>
          <w:rFonts w:ascii="Angsana New" w:hAnsi="Angsana New" w:cs="Angsana New"/>
          <w:sz w:val="29"/>
          <w:szCs w:val="29"/>
          <w:lang w:bidi="th-TH"/>
        </w:rPr>
        <w:br/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 xml:space="preserve">เมื่อวันที่ </w:t>
      </w:r>
      <w:r w:rsidRPr="00C61BD7">
        <w:rPr>
          <w:rFonts w:ascii="Angsana New" w:hAnsi="Angsana New" w:cs="Angsana New"/>
          <w:sz w:val="29"/>
          <w:szCs w:val="29"/>
          <w:lang w:bidi="th-TH"/>
        </w:rPr>
        <w:t xml:space="preserve">29 </w:t>
      </w:r>
      <w:r w:rsidRPr="00C61BD7">
        <w:rPr>
          <w:rFonts w:ascii="Angsana New" w:hAnsi="Angsana New" w:cs="Angsana New"/>
          <w:sz w:val="29"/>
          <w:szCs w:val="29"/>
          <w:cs/>
          <w:lang w:bidi="th-TH"/>
        </w:rPr>
        <w:t xml:space="preserve">ตุลาคม </w:t>
      </w:r>
      <w:r w:rsidRPr="00C61BD7">
        <w:rPr>
          <w:rFonts w:ascii="Angsana New" w:hAnsi="Angsana New" w:cs="Angsana New"/>
          <w:sz w:val="29"/>
          <w:szCs w:val="29"/>
          <w:lang w:bidi="th-TH"/>
        </w:rPr>
        <w:t>2563</w:t>
      </w:r>
    </w:p>
    <w:p w14:paraId="09CE4828" w14:textId="77777777" w:rsidR="00295F33" w:rsidRPr="00B67E8F" w:rsidRDefault="00295F33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B67E8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</w:t>
      </w:r>
      <w:r w:rsidRPr="00B67E8F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Pr="00B67E8F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9B2E326" w14:textId="77777777" w:rsidR="00295F33" w:rsidRPr="007C541F" w:rsidRDefault="00295F33" w:rsidP="002A67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EC1009E" w14:textId="5ED2F5B6" w:rsidR="00D22B06" w:rsidRPr="00B67E8F" w:rsidRDefault="00D22B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7E8F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Pr="00B67E8F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561C98" w:rsidRPr="00B67E8F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D41BA" w:rsidRPr="00B67E8F">
        <w:rPr>
          <w:rFonts w:asciiTheme="majorBidi" w:hAnsiTheme="majorBidi" w:cstheme="majorBidi"/>
          <w:sz w:val="30"/>
          <w:szCs w:val="30"/>
        </w:rPr>
        <w:t xml:space="preserve">31 </w:t>
      </w:r>
      <w:r w:rsidR="00561C98" w:rsidRPr="00B67E8F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="007D41BA" w:rsidRPr="00B67E8F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7D41BA" w:rsidRPr="00B67E8F">
        <w:rPr>
          <w:rFonts w:asciiTheme="majorBidi" w:hAnsiTheme="majorBidi" w:cstheme="majorBidi"/>
          <w:sz w:val="30"/>
          <w:szCs w:val="30"/>
        </w:rPr>
        <w:t>256</w:t>
      </w:r>
      <w:r w:rsidR="00EB727E" w:rsidRPr="00B67E8F">
        <w:rPr>
          <w:rFonts w:asciiTheme="majorBidi" w:hAnsiTheme="majorBidi" w:cstheme="majorBidi"/>
          <w:sz w:val="30"/>
          <w:szCs w:val="30"/>
        </w:rPr>
        <w:t>4</w:t>
      </w:r>
      <w:r w:rsidR="003B6EFB" w:rsidRPr="00B67E8F">
        <w:rPr>
          <w:rFonts w:asciiTheme="majorBidi" w:hAnsiTheme="majorBidi" w:cstheme="majorBidi"/>
          <w:sz w:val="30"/>
          <w:szCs w:val="30"/>
        </w:rPr>
        <w:t xml:space="preserve"> </w:t>
      </w:r>
      <w:r w:rsidRPr="00B67E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D41A91A" w14:textId="77777777" w:rsidR="00454706" w:rsidRPr="007C541F" w:rsidRDefault="004547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9"/>
        <w:gridCol w:w="274"/>
        <w:gridCol w:w="1170"/>
        <w:gridCol w:w="274"/>
        <w:gridCol w:w="1166"/>
        <w:gridCol w:w="274"/>
        <w:gridCol w:w="1170"/>
      </w:tblGrid>
      <w:tr w:rsidR="00454706" w:rsidRPr="00B67E8F" w14:paraId="39483DC3" w14:textId="77777777" w:rsidTr="00A54019">
        <w:tc>
          <w:tcPr>
            <w:tcW w:w="2007" w:type="pct"/>
          </w:tcPr>
          <w:p w14:paraId="5B014673" w14:textId="77777777" w:rsidR="00D22B06" w:rsidRPr="00C61BD7" w:rsidRDefault="00D22B06" w:rsidP="002425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5AF89B4B" w14:textId="77777777" w:rsidR="00D22B06" w:rsidRPr="00B67E8F" w:rsidRDefault="005C6DC8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E6A6D35" w14:textId="77777777" w:rsidR="00D22B06" w:rsidRPr="00B67E8F" w:rsidRDefault="00D22B06" w:rsidP="00D22B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23EC3F61" w14:textId="77777777" w:rsidR="00D22B06" w:rsidRPr="00B67E8F" w:rsidRDefault="005C6DC8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54706" w:rsidRPr="00B67E8F" w14:paraId="0995A38C" w14:textId="77777777" w:rsidTr="00A54019">
        <w:tc>
          <w:tcPr>
            <w:tcW w:w="2007" w:type="pct"/>
          </w:tcPr>
          <w:p w14:paraId="23762D4B" w14:textId="77777777" w:rsidR="00D22B06" w:rsidRPr="00C61BD7" w:rsidRDefault="0065150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1B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7" w:type="pct"/>
          </w:tcPr>
          <w:p w14:paraId="07B46CB8" w14:textId="77777777" w:rsidR="00D22B06" w:rsidRPr="00B67E8F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FBB737C" w14:textId="77777777" w:rsidR="00D22B06" w:rsidRPr="00B67E8F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54A2F11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9" w:type="pct"/>
          </w:tcPr>
          <w:p w14:paraId="49FC82E8" w14:textId="77777777" w:rsidR="00D22B06" w:rsidRPr="00B67E8F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736CF0D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B21E96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4C1385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B67E8F" w14:paraId="52D7CD85" w14:textId="77777777" w:rsidTr="00A54019">
        <w:tc>
          <w:tcPr>
            <w:tcW w:w="2007" w:type="pct"/>
          </w:tcPr>
          <w:p w14:paraId="4CAFD740" w14:textId="77777777" w:rsidR="00D22B06" w:rsidRPr="00C61BD7" w:rsidRDefault="00D22B06" w:rsidP="00C05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0E17E3B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14:paraId="35B457F4" w14:textId="77777777" w:rsidR="00D22B06" w:rsidRPr="00B67E8F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29F0028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9" w:type="pct"/>
          </w:tcPr>
          <w:p w14:paraId="08D5FA8B" w14:textId="77777777" w:rsidR="00D22B06" w:rsidRPr="00B67E8F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3F94B37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14:paraId="5DC7309B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A089EB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B67E8F" w14:paraId="6BEB55F8" w14:textId="77777777" w:rsidTr="00A54019">
        <w:tc>
          <w:tcPr>
            <w:tcW w:w="2007" w:type="pct"/>
          </w:tcPr>
          <w:p w14:paraId="3BF4364B" w14:textId="77777777" w:rsidR="00D22B06" w:rsidRPr="00C61BD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2D39FF5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14:paraId="2BAC4323" w14:textId="77777777" w:rsidR="00D22B06" w:rsidRPr="00B67E8F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A9853FC" w14:textId="724C0739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49" w:type="pct"/>
          </w:tcPr>
          <w:p w14:paraId="10DA9BDA" w14:textId="77777777" w:rsidR="00D22B06" w:rsidRPr="00B67E8F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2D99C19A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14:paraId="7EA50EC1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D33EBD7" w14:textId="3CE5572F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B67E8F" w14:paraId="4617B948" w14:textId="77777777" w:rsidTr="00A54019">
        <w:tc>
          <w:tcPr>
            <w:tcW w:w="2007" w:type="pct"/>
          </w:tcPr>
          <w:p w14:paraId="3E4DF425" w14:textId="77777777" w:rsidR="00D22B06" w:rsidRPr="00C61BD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F9BFC64" w14:textId="454E8070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2E2E7713" w14:textId="77777777" w:rsidR="00D22B06" w:rsidRPr="00B67E8F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79AD936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9" w:type="pct"/>
          </w:tcPr>
          <w:p w14:paraId="1A8BC722" w14:textId="77777777" w:rsidR="00D22B06" w:rsidRPr="00B67E8F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F632702" w14:textId="6FA224C6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19DC78C1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1155DC" w14:textId="77777777" w:rsidR="00D22B06" w:rsidRPr="00B67E8F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D22B06" w:rsidRPr="00B67E8F" w14:paraId="51F4530C" w14:textId="77777777" w:rsidTr="00A54019">
        <w:tc>
          <w:tcPr>
            <w:tcW w:w="2007" w:type="pct"/>
          </w:tcPr>
          <w:p w14:paraId="172BC943" w14:textId="77777777" w:rsidR="00D22B06" w:rsidRPr="00C61BD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14:paraId="05D4DB79" w14:textId="77777777" w:rsidR="00D22B06" w:rsidRPr="00B67E8F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6D9" w:rsidRPr="00B67E8F" w14:paraId="29E8F8A8" w14:textId="77777777" w:rsidTr="00A54019">
        <w:tc>
          <w:tcPr>
            <w:tcW w:w="2007" w:type="pct"/>
          </w:tcPr>
          <w:p w14:paraId="2522E600" w14:textId="77777777" w:rsidR="007E46D9" w:rsidRPr="00C61BD7" w:rsidRDefault="007E46D9" w:rsidP="007E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C61BD7">
              <w:rPr>
                <w:rFonts w:ascii="Angsana New" w:hAnsi="Angsana New"/>
                <w:sz w:val="30"/>
                <w:szCs w:val="30"/>
                <w:cs/>
              </w:rPr>
              <w:t>อาคารสิ่งปลูกสร้างและส่วนปรับปรุงอาคาร</w:t>
            </w:r>
          </w:p>
        </w:tc>
        <w:tc>
          <w:tcPr>
            <w:tcW w:w="637" w:type="pct"/>
            <w:shd w:val="clear" w:color="auto" w:fill="auto"/>
          </w:tcPr>
          <w:p w14:paraId="46DE6464" w14:textId="678BB8F5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9" w:type="pct"/>
            <w:shd w:val="clear" w:color="auto" w:fill="auto"/>
          </w:tcPr>
          <w:p w14:paraId="5CBE3ABA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8DFC8B7" w14:textId="06863EDB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C23D17A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5527E340" w14:textId="3C2E81D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9" w:type="pct"/>
            <w:shd w:val="clear" w:color="auto" w:fill="auto"/>
          </w:tcPr>
          <w:p w14:paraId="7645F559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4E25522" w14:textId="4DC42AD0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46D9" w:rsidRPr="00F34AE5" w14:paraId="64B5CF1A" w14:textId="77777777" w:rsidTr="00A54019">
        <w:tc>
          <w:tcPr>
            <w:tcW w:w="2007" w:type="pct"/>
          </w:tcPr>
          <w:p w14:paraId="69980FE2" w14:textId="77777777" w:rsidR="007E46D9" w:rsidRPr="00C61BD7" w:rsidRDefault="007E46D9" w:rsidP="007E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61BD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7" w:type="pct"/>
            <w:shd w:val="clear" w:color="auto" w:fill="auto"/>
          </w:tcPr>
          <w:p w14:paraId="09A63C8D" w14:textId="02D7C4E9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EE1BCB">
              <w:rPr>
                <w:rFonts w:ascii="Angsana New" w:hAnsi="Angsana New"/>
                <w:sz w:val="30"/>
                <w:szCs w:val="30"/>
              </w:rPr>
              <w:t>3,771</w:t>
            </w:r>
          </w:p>
        </w:tc>
        <w:tc>
          <w:tcPr>
            <w:tcW w:w="149" w:type="pct"/>
            <w:shd w:val="clear" w:color="auto" w:fill="auto"/>
          </w:tcPr>
          <w:p w14:paraId="496DB2D5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0726568" w14:textId="378840B4" w:rsidR="007E46D9" w:rsidRPr="00B67E8F" w:rsidRDefault="007E46D9" w:rsidP="00342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EC42C7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EC42C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C42C7">
              <w:rPr>
                <w:rFonts w:ascii="Angsana New" w:hAnsi="Angsana New"/>
                <w:sz w:val="30"/>
                <w:szCs w:val="30"/>
              </w:rPr>
              <w:t>85</w:t>
            </w:r>
            <w:r w:rsidRPr="00EC42C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0FA8F9F6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52"/>
              </w:tabs>
              <w:spacing w:line="240" w:lineRule="auto"/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08A082A" w14:textId="4585CE36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EE1BCB">
              <w:rPr>
                <w:rFonts w:ascii="Angsana New" w:hAnsi="Angsana New"/>
                <w:sz w:val="30"/>
                <w:szCs w:val="30"/>
              </w:rPr>
              <w:t>3,235</w:t>
            </w:r>
          </w:p>
        </w:tc>
        <w:tc>
          <w:tcPr>
            <w:tcW w:w="149" w:type="pct"/>
            <w:shd w:val="clear" w:color="auto" w:fill="auto"/>
          </w:tcPr>
          <w:p w14:paraId="2A681D22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326E13" w14:textId="3D013385" w:rsidR="007E46D9" w:rsidRPr="00B67E8F" w:rsidRDefault="007E46D9" w:rsidP="00342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EC42C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C42C7">
              <w:rPr>
                <w:rFonts w:ascii="Angsana New" w:hAnsi="Angsana New"/>
                <w:sz w:val="30"/>
                <w:szCs w:val="30"/>
              </w:rPr>
              <w:t>76</w:t>
            </w:r>
            <w:r w:rsidRPr="00EC42C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E46D9" w:rsidRPr="00B67E8F" w14:paraId="26EEB2DD" w14:textId="77777777" w:rsidTr="00F34AE5">
        <w:tc>
          <w:tcPr>
            <w:tcW w:w="2007" w:type="pct"/>
          </w:tcPr>
          <w:p w14:paraId="2DD7108F" w14:textId="77777777" w:rsidR="007E46D9" w:rsidRPr="00C61BD7" w:rsidRDefault="007E46D9" w:rsidP="007E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61BD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7" w:type="pct"/>
            <w:shd w:val="clear" w:color="auto" w:fill="auto"/>
          </w:tcPr>
          <w:p w14:paraId="2EA2F7F2" w14:textId="15E2D8F1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149" w:type="pct"/>
            <w:shd w:val="clear" w:color="auto" w:fill="auto"/>
          </w:tcPr>
          <w:p w14:paraId="3D0EC905" w14:textId="77777777" w:rsidR="007E46D9" w:rsidRPr="00B67E8F" w:rsidRDefault="007E46D9" w:rsidP="007E46D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B4290F1" w14:textId="29EF76BA" w:rsidR="007E46D9" w:rsidRPr="00B67E8F" w:rsidRDefault="00B7137C" w:rsidP="00B71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2,714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43BF5C5F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F4774DE" w14:textId="6DF515E6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49" w:type="pct"/>
            <w:shd w:val="clear" w:color="auto" w:fill="auto"/>
          </w:tcPr>
          <w:p w14:paraId="135B1FA6" w14:textId="77777777" w:rsidR="007E46D9" w:rsidRPr="00B67E8F" w:rsidRDefault="007E46D9" w:rsidP="007E46D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9D9E338" w14:textId="4662CE96" w:rsidR="007E46D9" w:rsidRPr="00B67E8F" w:rsidRDefault="00B7137C" w:rsidP="00B71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2B45DF">
              <w:rPr>
                <w:rFonts w:ascii="Angsana New" w:hAnsi="Angsana New"/>
                <w:sz w:val="30"/>
                <w:szCs w:val="30"/>
              </w:rPr>
              <w:t>714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E46D9" w:rsidRPr="00F34AE5" w14:paraId="4068F316" w14:textId="77777777" w:rsidTr="00F34AE5">
        <w:tc>
          <w:tcPr>
            <w:tcW w:w="2007" w:type="pct"/>
          </w:tcPr>
          <w:p w14:paraId="4B881E3A" w14:textId="31063BDA" w:rsidR="007E46D9" w:rsidRPr="00C61BD7" w:rsidRDefault="007E46D9" w:rsidP="007E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61BD7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7" w:type="pct"/>
            <w:shd w:val="clear" w:color="auto" w:fill="auto"/>
          </w:tcPr>
          <w:p w14:paraId="3FFC79FA" w14:textId="691C75EB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9" w:type="pct"/>
            <w:shd w:val="clear" w:color="auto" w:fill="auto"/>
          </w:tcPr>
          <w:p w14:paraId="53E03CAB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C844596" w14:textId="4E7ED444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96E60AF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A800791" w14:textId="4382E3C5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CAF3865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91331C4" w14:textId="344A1B54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46D9" w:rsidRPr="00B67E8F" w14:paraId="155D03B9" w14:textId="77777777" w:rsidTr="00F34AE5">
        <w:tc>
          <w:tcPr>
            <w:tcW w:w="2007" w:type="pct"/>
          </w:tcPr>
          <w:p w14:paraId="583770EC" w14:textId="77777777" w:rsidR="007E46D9" w:rsidRPr="00C61BD7" w:rsidRDefault="007E46D9" w:rsidP="007E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61BD7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37" w:type="pct"/>
            <w:shd w:val="clear" w:color="auto" w:fill="auto"/>
          </w:tcPr>
          <w:p w14:paraId="61F3F74E" w14:textId="3627F6BB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1,678</w:t>
            </w:r>
          </w:p>
        </w:tc>
        <w:tc>
          <w:tcPr>
            <w:tcW w:w="149" w:type="pct"/>
            <w:shd w:val="clear" w:color="auto" w:fill="auto"/>
          </w:tcPr>
          <w:p w14:paraId="676368EA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6BBCC354" w14:textId="504542F3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1,277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439E640D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E712E5A" w14:textId="5D37D0AB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1,584</w:t>
            </w:r>
          </w:p>
        </w:tc>
        <w:tc>
          <w:tcPr>
            <w:tcW w:w="149" w:type="pct"/>
            <w:shd w:val="clear" w:color="auto" w:fill="auto"/>
          </w:tcPr>
          <w:p w14:paraId="470BEE30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2FBD89D2" w14:textId="1EC0C9A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E46D9" w:rsidRPr="00B67E8F" w14:paraId="4B1958A8" w14:textId="77777777" w:rsidTr="00A54019">
        <w:tc>
          <w:tcPr>
            <w:tcW w:w="2007" w:type="pct"/>
          </w:tcPr>
          <w:p w14:paraId="2C64A028" w14:textId="77777777" w:rsidR="007E46D9" w:rsidRPr="00C61BD7" w:rsidRDefault="007E46D9" w:rsidP="007E46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1B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0F11B" w14:textId="6EC28F3C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6,020</w:t>
            </w:r>
          </w:p>
        </w:tc>
        <w:tc>
          <w:tcPr>
            <w:tcW w:w="149" w:type="pct"/>
            <w:shd w:val="clear" w:color="auto" w:fill="auto"/>
          </w:tcPr>
          <w:p w14:paraId="410E52BA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89311" w14:textId="507CC940" w:rsidR="007E46D9" w:rsidRPr="00F34AE5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2B45D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B45DF">
              <w:rPr>
                <w:rFonts w:ascii="Angsana New" w:hAnsi="Angsana New"/>
                <w:b/>
                <w:bCs/>
                <w:sz w:val="30"/>
                <w:szCs w:val="30"/>
              </w:rPr>
              <w:t>076</w:t>
            </w:r>
            <w:r w:rsidRPr="00F34A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5B7EE9C9" w14:textId="77777777" w:rsidR="007E46D9" w:rsidRPr="00F34AE5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BB277" w14:textId="01460586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5,187</w:t>
            </w:r>
          </w:p>
        </w:tc>
        <w:tc>
          <w:tcPr>
            <w:tcW w:w="149" w:type="pct"/>
            <w:shd w:val="clear" w:color="auto" w:fill="auto"/>
          </w:tcPr>
          <w:p w14:paraId="3D5A4F08" w14:textId="77777777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6AA8A" w14:textId="37408DC3" w:rsidR="007E46D9" w:rsidRPr="00B67E8F" w:rsidRDefault="007E46D9" w:rsidP="007E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2B45D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B45DF"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  <w:r w:rsidRPr="00F34A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662465ED" w14:textId="599429B8" w:rsidR="00D077B9" w:rsidRPr="007C541F" w:rsidRDefault="00D077B9" w:rsidP="00883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D671CCD" w14:textId="768909CD" w:rsidR="00193364" w:rsidRPr="00B67E8F" w:rsidRDefault="00193364" w:rsidP="00283D0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67E8F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1439B" w:rsidRPr="00B67E8F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17C8A6F0" w14:textId="2AB3BD3C" w:rsidR="00193364" w:rsidRPr="007C541F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3"/>
        <w:gridCol w:w="2347"/>
        <w:gridCol w:w="1352"/>
        <w:gridCol w:w="542"/>
        <w:gridCol w:w="1260"/>
      </w:tblGrid>
      <w:tr w:rsidR="00C61BD7" w:rsidRPr="00B67E8F" w14:paraId="5FE73FD3" w14:textId="77777777" w:rsidTr="007C541F">
        <w:tc>
          <w:tcPr>
            <w:tcW w:w="2005" w:type="pct"/>
          </w:tcPr>
          <w:p w14:paraId="46CA4D9B" w14:textId="723D4238" w:rsidR="00C61BD7" w:rsidRPr="00B67E8F" w:rsidRDefault="00C61BD7" w:rsidP="00C6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pct"/>
          </w:tcPr>
          <w:p w14:paraId="320344CF" w14:textId="77777777" w:rsidR="00C61BD7" w:rsidRPr="00B67E8F" w:rsidRDefault="00C61BD7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pct"/>
            <w:gridSpan w:val="3"/>
          </w:tcPr>
          <w:p w14:paraId="72025E44" w14:textId="2B17BD02" w:rsidR="00C61BD7" w:rsidRPr="00C61BD7" w:rsidRDefault="00C6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1B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61BD7" w:rsidRPr="00B67E8F" w14:paraId="401D3B1C" w14:textId="77777777" w:rsidTr="007C541F">
        <w:tc>
          <w:tcPr>
            <w:tcW w:w="2005" w:type="pct"/>
          </w:tcPr>
          <w:p w14:paraId="45887BDC" w14:textId="580BE7A6" w:rsidR="00C61BD7" w:rsidRPr="00C61BD7" w:rsidRDefault="00C61BD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1B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61B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61B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61B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1B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8" w:type="pct"/>
          </w:tcPr>
          <w:p w14:paraId="6FA221F8" w14:textId="77777777" w:rsidR="00C61BD7" w:rsidRPr="00B67E8F" w:rsidRDefault="00C61BD7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39FE183C" w14:textId="01A0B84A" w:rsidR="00C61BD7" w:rsidRPr="00B67E8F" w:rsidRDefault="00C61BD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5" w:type="pct"/>
          </w:tcPr>
          <w:p w14:paraId="63F49A6C" w14:textId="77777777" w:rsidR="00C61BD7" w:rsidRPr="00B67E8F" w:rsidRDefault="00C61BD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9D51F44" w14:textId="6A9D110E" w:rsidR="00C61BD7" w:rsidRPr="00B67E8F" w:rsidRDefault="00C61BD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75D87" w:rsidRPr="00B67E8F" w14:paraId="6CA187B2" w14:textId="77777777" w:rsidTr="00F75D87">
        <w:tc>
          <w:tcPr>
            <w:tcW w:w="2005" w:type="pct"/>
          </w:tcPr>
          <w:p w14:paraId="212A2E1D" w14:textId="77777777" w:rsidR="00F75D87" w:rsidRPr="007C541F" w:rsidRDefault="00F75D8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78" w:type="pct"/>
          </w:tcPr>
          <w:p w14:paraId="6A37CF59" w14:textId="77777777" w:rsidR="00F75D87" w:rsidRPr="007C541F" w:rsidRDefault="00F75D87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7" w:type="pct"/>
            <w:gridSpan w:val="3"/>
          </w:tcPr>
          <w:p w14:paraId="505F21D3" w14:textId="3F6975BF" w:rsidR="00F75D87" w:rsidRPr="007C541F" w:rsidRDefault="00F75D8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7C54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BD7" w:rsidRPr="00B67E8F" w14:paraId="05B9F885" w14:textId="77777777" w:rsidTr="007C541F">
        <w:tc>
          <w:tcPr>
            <w:tcW w:w="2005" w:type="pct"/>
          </w:tcPr>
          <w:p w14:paraId="11A7CAA2" w14:textId="7F1197EA" w:rsidR="00C61BD7" w:rsidRPr="00B67E8F" w:rsidRDefault="00C61BD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278" w:type="pct"/>
          </w:tcPr>
          <w:p w14:paraId="2AD4E7F4" w14:textId="77777777" w:rsidR="00C61BD7" w:rsidRPr="00B67E8F" w:rsidRDefault="00C61BD7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44D33B68" w14:textId="77777777" w:rsidR="00C61BD7" w:rsidRPr="00B67E8F" w:rsidRDefault="00C61BD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pct"/>
          </w:tcPr>
          <w:p w14:paraId="769ACE5C" w14:textId="77777777" w:rsidR="00C61BD7" w:rsidRPr="00B67E8F" w:rsidRDefault="00C61BD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BEB8780" w14:textId="77777777" w:rsidR="00C61BD7" w:rsidRPr="00B67E8F" w:rsidRDefault="00C61BD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1BD7" w:rsidRPr="00B67E8F" w14:paraId="23C0D1B5" w14:textId="77777777" w:rsidTr="007C541F">
        <w:tc>
          <w:tcPr>
            <w:tcW w:w="2005" w:type="pct"/>
          </w:tcPr>
          <w:p w14:paraId="634D2CE6" w14:textId="60FDFAE5" w:rsidR="00C61BD7" w:rsidRPr="00B67E8F" w:rsidRDefault="00C61BD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278" w:type="pct"/>
          </w:tcPr>
          <w:p w14:paraId="4E274578" w14:textId="77777777" w:rsidR="00C61BD7" w:rsidRPr="00B67E8F" w:rsidRDefault="00C61BD7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53A0D9D8" w14:textId="77777777" w:rsidR="00C61BD7" w:rsidRPr="00B67E8F" w:rsidRDefault="00C61BD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pct"/>
          </w:tcPr>
          <w:p w14:paraId="5CD217B9" w14:textId="77777777" w:rsidR="00C61BD7" w:rsidRPr="00B67E8F" w:rsidRDefault="00C61BD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2E4EF66" w14:textId="77777777" w:rsidR="00C61BD7" w:rsidRPr="00B67E8F" w:rsidRDefault="00C61BD7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1BD7" w:rsidRPr="00B67E8F" w14:paraId="709A0AA9" w14:textId="77777777" w:rsidTr="007C541F">
        <w:tc>
          <w:tcPr>
            <w:tcW w:w="2005" w:type="pct"/>
          </w:tcPr>
          <w:p w14:paraId="2FD22E06" w14:textId="5356FC0F" w:rsidR="00C61BD7" w:rsidRPr="00B67E8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78" w:type="pct"/>
          </w:tcPr>
          <w:p w14:paraId="4AB927E9" w14:textId="77777777" w:rsidR="00C61BD7" w:rsidRPr="00B67E8F" w:rsidRDefault="00C61BD7" w:rsidP="00855E9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3C3CF601" w14:textId="7EDC9B43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7791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1,165,860</w:t>
            </w:r>
          </w:p>
        </w:tc>
        <w:tc>
          <w:tcPr>
            <w:tcW w:w="295" w:type="pct"/>
          </w:tcPr>
          <w:p w14:paraId="09B64E79" w14:textId="77777777" w:rsidR="00C61BD7" w:rsidRPr="00B67E8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1ED1DB9" w14:textId="7E2229E9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864,</w:t>
            </w:r>
            <w:r w:rsidRPr="00B67E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909</w:t>
            </w:r>
          </w:p>
        </w:tc>
      </w:tr>
      <w:tr w:rsidR="00C61BD7" w:rsidRPr="00B67E8F" w14:paraId="7AEE3617" w14:textId="77777777" w:rsidTr="007C541F">
        <w:tc>
          <w:tcPr>
            <w:tcW w:w="2005" w:type="pct"/>
          </w:tcPr>
          <w:p w14:paraId="2A773216" w14:textId="4B10BF96" w:rsidR="00C61BD7" w:rsidRPr="00B67E8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78" w:type="pct"/>
          </w:tcPr>
          <w:p w14:paraId="6261F883" w14:textId="77777777" w:rsidR="00C61BD7" w:rsidRPr="00B67E8F" w:rsidRDefault="00C61BD7" w:rsidP="00855E9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3879CCB" w14:textId="0BFD8308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7791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115,202</w:t>
            </w:r>
          </w:p>
        </w:tc>
        <w:tc>
          <w:tcPr>
            <w:tcW w:w="295" w:type="pct"/>
          </w:tcPr>
          <w:p w14:paraId="64970477" w14:textId="77777777" w:rsidR="00C61BD7" w:rsidRPr="00B67E8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0933894" w14:textId="500EEA46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93,</w:t>
            </w:r>
            <w:r w:rsidRPr="00B67E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833</w:t>
            </w:r>
          </w:p>
        </w:tc>
      </w:tr>
      <w:tr w:rsidR="00C61BD7" w:rsidRPr="00B67E8F" w14:paraId="021166F2" w14:textId="77777777" w:rsidTr="007C541F">
        <w:tc>
          <w:tcPr>
            <w:tcW w:w="2005" w:type="pct"/>
          </w:tcPr>
          <w:p w14:paraId="5F010EC5" w14:textId="04A4A61C" w:rsidR="00C61BD7" w:rsidRPr="00B67E8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8" w:type="pct"/>
          </w:tcPr>
          <w:p w14:paraId="65C1F0CE" w14:textId="77777777" w:rsidR="00C61BD7" w:rsidRPr="00B67E8F" w:rsidRDefault="00C61BD7" w:rsidP="00855E9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5C3FFD5B" w14:textId="3B23B472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before="0" w:line="240" w:lineRule="auto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77919">
              <w:rPr>
                <w:rFonts w:ascii="Angsana New" w:hAnsi="Angsana New"/>
                <w:sz w:val="30"/>
                <w:szCs w:val="30"/>
              </w:rPr>
              <w:t>1,281,062</w:t>
            </w:r>
          </w:p>
        </w:tc>
        <w:tc>
          <w:tcPr>
            <w:tcW w:w="295" w:type="pct"/>
          </w:tcPr>
          <w:p w14:paraId="1DE762D4" w14:textId="77777777" w:rsidR="00C61BD7" w:rsidRPr="00B67E8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50C71F87" w14:textId="7CBBBD86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958,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</w:tr>
      <w:tr w:rsidR="00C61BD7" w:rsidRPr="00B67E8F" w14:paraId="664F62F9" w14:textId="77777777" w:rsidTr="007C541F">
        <w:trPr>
          <w:trHeight w:val="242"/>
        </w:trPr>
        <w:tc>
          <w:tcPr>
            <w:tcW w:w="2005" w:type="pct"/>
          </w:tcPr>
          <w:p w14:paraId="1858C1B1" w14:textId="77777777" w:rsidR="00C61BD7" w:rsidRPr="007C541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8" w:type="pct"/>
          </w:tcPr>
          <w:p w14:paraId="6ECCE173" w14:textId="77777777" w:rsidR="00C61BD7" w:rsidRPr="00B67E8F" w:rsidRDefault="00C61BD7" w:rsidP="00855E9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double" w:sz="4" w:space="0" w:color="auto"/>
            </w:tcBorders>
          </w:tcPr>
          <w:p w14:paraId="44F1DAEF" w14:textId="77777777" w:rsidR="00C61BD7" w:rsidRPr="00B67E8F" w:rsidRDefault="00C61BD7" w:rsidP="00C6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</w:tcPr>
          <w:p w14:paraId="0D68DADE" w14:textId="77777777" w:rsidR="00C61BD7" w:rsidRPr="00B67E8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0AA13A89" w14:textId="77777777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61BD7" w:rsidRPr="00B67E8F" w14:paraId="1CF1611A" w14:textId="77777777" w:rsidTr="007C541F">
        <w:tc>
          <w:tcPr>
            <w:tcW w:w="2005" w:type="pct"/>
          </w:tcPr>
          <w:p w14:paraId="30739C32" w14:textId="0E18C725" w:rsidR="00C61BD7" w:rsidRPr="00B67E8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78" w:type="pct"/>
          </w:tcPr>
          <w:p w14:paraId="4D09EE46" w14:textId="77777777" w:rsidR="00C61BD7" w:rsidRPr="00B67E8F" w:rsidRDefault="00C61BD7" w:rsidP="00855E9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1106D165" w14:textId="77777777" w:rsidR="00C61BD7" w:rsidRPr="00B67E8F" w:rsidRDefault="00C61BD7" w:rsidP="00C6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pct"/>
          </w:tcPr>
          <w:p w14:paraId="4D9BBAA0" w14:textId="77777777" w:rsidR="00C61BD7" w:rsidRPr="00B67E8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A536909" w14:textId="77777777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1BD7" w:rsidRPr="00B67E8F" w14:paraId="1A37B0C3" w14:textId="77777777" w:rsidTr="007C541F">
        <w:tc>
          <w:tcPr>
            <w:tcW w:w="2005" w:type="pct"/>
          </w:tcPr>
          <w:p w14:paraId="6C2737D8" w14:textId="34BDA684" w:rsidR="00C61BD7" w:rsidRPr="00B67E8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78" w:type="pct"/>
          </w:tcPr>
          <w:p w14:paraId="481C23FA" w14:textId="77777777" w:rsidR="00C61BD7" w:rsidRPr="00B67E8F" w:rsidRDefault="00C61BD7" w:rsidP="00855E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6" w:type="pct"/>
          </w:tcPr>
          <w:p w14:paraId="7A9D101F" w14:textId="59C27572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7791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1,280,913</w:t>
            </w:r>
          </w:p>
        </w:tc>
        <w:tc>
          <w:tcPr>
            <w:tcW w:w="295" w:type="pct"/>
          </w:tcPr>
          <w:p w14:paraId="76808173" w14:textId="77777777" w:rsidR="00C61BD7" w:rsidRPr="00B67E8F" w:rsidRDefault="00C61BD7" w:rsidP="00855E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AF31349" w14:textId="351C30A6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95</w:t>
            </w:r>
            <w:r w:rsidR="00741A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  <w:r w:rsidRPr="00B67E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741A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449</w:t>
            </w:r>
          </w:p>
        </w:tc>
      </w:tr>
      <w:tr w:rsidR="00C61BD7" w:rsidRPr="00B67E8F" w14:paraId="3821CDD8" w14:textId="77777777" w:rsidTr="007C541F">
        <w:tc>
          <w:tcPr>
            <w:tcW w:w="2005" w:type="pct"/>
          </w:tcPr>
          <w:p w14:paraId="6D1A1646" w14:textId="18706988" w:rsidR="00C61BD7" w:rsidRPr="00B67E8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78" w:type="pct"/>
          </w:tcPr>
          <w:p w14:paraId="797BA317" w14:textId="77777777" w:rsidR="00C61BD7" w:rsidRPr="00B67E8F" w:rsidRDefault="00C61BD7" w:rsidP="00855E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172C8FDC" w14:textId="75F1E70A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7791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149</w:t>
            </w:r>
          </w:p>
        </w:tc>
        <w:tc>
          <w:tcPr>
            <w:tcW w:w="295" w:type="pct"/>
          </w:tcPr>
          <w:p w14:paraId="2397B0FB" w14:textId="77777777" w:rsidR="00C61BD7" w:rsidRPr="00B67E8F" w:rsidRDefault="00C61BD7" w:rsidP="00855E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D6D60A8" w14:textId="2EF8F0A4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1,2</w:t>
            </w:r>
            <w:r w:rsidR="00741A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93</w:t>
            </w:r>
          </w:p>
        </w:tc>
      </w:tr>
      <w:tr w:rsidR="00C61BD7" w:rsidRPr="00B67E8F" w14:paraId="7A675FE4" w14:textId="77777777" w:rsidTr="007C541F">
        <w:tc>
          <w:tcPr>
            <w:tcW w:w="2005" w:type="pct"/>
          </w:tcPr>
          <w:p w14:paraId="44B2E708" w14:textId="28D0B0C7" w:rsidR="00C61BD7" w:rsidRPr="00B67E8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8" w:type="pct"/>
          </w:tcPr>
          <w:p w14:paraId="6FC2FC9D" w14:textId="77777777" w:rsidR="00C61BD7" w:rsidRPr="00B67E8F" w:rsidRDefault="00C61BD7" w:rsidP="00855E9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26620E25" w14:textId="412A6E58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before="0" w:line="240" w:lineRule="auto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77919">
              <w:rPr>
                <w:rFonts w:ascii="Angsana New" w:hAnsi="Angsana New"/>
                <w:sz w:val="30"/>
                <w:szCs w:val="30"/>
              </w:rPr>
              <w:t>1,281,062</w:t>
            </w:r>
          </w:p>
        </w:tc>
        <w:tc>
          <w:tcPr>
            <w:tcW w:w="295" w:type="pct"/>
          </w:tcPr>
          <w:p w14:paraId="1AC565B4" w14:textId="77777777" w:rsidR="00C61BD7" w:rsidRPr="00B67E8F" w:rsidRDefault="00C61BD7" w:rsidP="0085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1DB7013" w14:textId="61A86C6B" w:rsidR="00C61BD7" w:rsidRPr="00B67E8F" w:rsidRDefault="00C61BD7" w:rsidP="00C61B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958,742</w:t>
            </w:r>
          </w:p>
        </w:tc>
      </w:tr>
    </w:tbl>
    <w:p w14:paraId="04F7598B" w14:textId="2032CE4A" w:rsidR="00B655FE" w:rsidRDefault="00B65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4F80BF5" w14:textId="1FBBDC18" w:rsidR="00217730" w:rsidRPr="00174E12" w:rsidRDefault="00217730" w:rsidP="0021773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74E12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สัญญาเช่า</w:t>
      </w:r>
    </w:p>
    <w:p w14:paraId="7AEF8B0B" w14:textId="77777777" w:rsidR="00217730" w:rsidRPr="007C541F" w:rsidRDefault="00217730" w:rsidP="002177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2B62B6B" w14:textId="2BD7B5F0" w:rsidR="00217730" w:rsidRDefault="00217730" w:rsidP="00217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2A6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C61BD7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Pr="001A2A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1AC7C9E" w14:textId="77777777" w:rsidR="00217730" w:rsidRPr="007C541F" w:rsidRDefault="00217730" w:rsidP="00217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9"/>
        <w:gridCol w:w="990"/>
        <w:gridCol w:w="1062"/>
        <w:gridCol w:w="178"/>
        <w:gridCol w:w="1055"/>
        <w:gridCol w:w="225"/>
        <w:gridCol w:w="990"/>
        <w:gridCol w:w="180"/>
        <w:gridCol w:w="1170"/>
        <w:gridCol w:w="180"/>
        <w:gridCol w:w="990"/>
      </w:tblGrid>
      <w:tr w:rsidR="00217730" w:rsidRPr="0041551D" w14:paraId="75613930" w14:textId="77777777" w:rsidTr="00C61BD7">
        <w:trPr>
          <w:trHeight w:val="20"/>
          <w:tblHeader/>
        </w:trPr>
        <w:tc>
          <w:tcPr>
            <w:tcW w:w="2169" w:type="dxa"/>
            <w:shd w:val="clear" w:color="auto" w:fill="auto"/>
            <w:vAlign w:val="bottom"/>
          </w:tcPr>
          <w:p w14:paraId="41357D95" w14:textId="77777777" w:rsidR="00217730" w:rsidRPr="001A2A65" w:rsidRDefault="00217730" w:rsidP="002177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C1FA235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30" w:type="dxa"/>
            <w:gridSpan w:val="9"/>
          </w:tcPr>
          <w:p w14:paraId="249EA65E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1A2A6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217730" w:rsidRPr="0041551D" w14:paraId="543BE466" w14:textId="77777777" w:rsidTr="00C61BD7">
        <w:trPr>
          <w:trHeight w:val="20"/>
          <w:tblHeader/>
        </w:trPr>
        <w:tc>
          <w:tcPr>
            <w:tcW w:w="2169" w:type="dxa"/>
            <w:shd w:val="clear" w:color="auto" w:fill="auto"/>
            <w:vAlign w:val="bottom"/>
          </w:tcPr>
          <w:p w14:paraId="2DDBECDC" w14:textId="77777777" w:rsidR="00217730" w:rsidRPr="001A2A65" w:rsidRDefault="00217730" w:rsidP="002177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A2A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691A88AA" w14:textId="77777777" w:rsidR="00217730" w:rsidRPr="005A4B4B" w:rsidRDefault="00217730" w:rsidP="00217730">
            <w:pPr>
              <w:pStyle w:val="Pa47"/>
              <w:ind w:left="-10"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62" w:type="dxa"/>
          </w:tcPr>
          <w:p w14:paraId="39F9CC4E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78" w:type="dxa"/>
          </w:tcPr>
          <w:p w14:paraId="3F1FB16A" w14:textId="77777777" w:rsidR="00217730" w:rsidRPr="001A2A65" w:rsidRDefault="00217730" w:rsidP="0021773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3DE60A9F" w14:textId="77777777" w:rsidR="00217730" w:rsidRPr="001A2A65" w:rsidRDefault="00217730" w:rsidP="00217730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225" w:type="dxa"/>
          </w:tcPr>
          <w:p w14:paraId="3D324ACE" w14:textId="77777777" w:rsidR="00217730" w:rsidRPr="001A2A65" w:rsidRDefault="00217730" w:rsidP="0021773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CA0E5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80" w:type="dxa"/>
          </w:tcPr>
          <w:p w14:paraId="5B6545C9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57330CA1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C7869CF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2800491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17730" w:rsidRPr="0041551D" w14:paraId="446EDE9C" w14:textId="77777777" w:rsidTr="00C61BD7">
        <w:trPr>
          <w:trHeight w:val="20"/>
        </w:trPr>
        <w:tc>
          <w:tcPr>
            <w:tcW w:w="2169" w:type="dxa"/>
            <w:shd w:val="clear" w:color="auto" w:fill="auto"/>
          </w:tcPr>
          <w:p w14:paraId="18B5FFF6" w14:textId="77777777" w:rsidR="00217730" w:rsidRPr="001A2A65" w:rsidRDefault="00217730" w:rsidP="00217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9295138" w14:textId="77777777" w:rsidR="00217730" w:rsidRPr="008C5CE6" w:rsidRDefault="00217730" w:rsidP="002177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5C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6030" w:type="dxa"/>
            <w:gridSpan w:val="9"/>
          </w:tcPr>
          <w:p w14:paraId="611D8471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2D7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730" w:rsidRPr="0041551D" w14:paraId="1073ABAB" w14:textId="77777777" w:rsidTr="00C61BD7">
        <w:trPr>
          <w:trHeight w:val="20"/>
        </w:trPr>
        <w:tc>
          <w:tcPr>
            <w:tcW w:w="2169" w:type="dxa"/>
            <w:shd w:val="clear" w:color="auto" w:fill="auto"/>
          </w:tcPr>
          <w:p w14:paraId="6C5ECE4D" w14:textId="77777777" w:rsidR="00217730" w:rsidRPr="001A2A65" w:rsidRDefault="00217730" w:rsidP="00217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A2A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7B7A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1A2A65">
              <w:rPr>
                <w:rFonts w:ascii="Angsana New" w:hAnsi="Angsana New"/>
                <w:sz w:val="30"/>
                <w:szCs w:val="30"/>
              </w:rPr>
              <w:t xml:space="preserve"> 2563</w:t>
            </w:r>
            <w:r w:rsidRPr="001A2A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C1D52B1" w14:textId="77777777" w:rsidR="00217730" w:rsidRPr="00807BA0" w:rsidRDefault="00217730" w:rsidP="002177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7BA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62" w:type="dxa"/>
          </w:tcPr>
          <w:p w14:paraId="5BFA075F" w14:textId="77777777" w:rsidR="00217730" w:rsidRPr="00E15C1B" w:rsidRDefault="00217730" w:rsidP="00217730">
            <w:pPr>
              <w:tabs>
                <w:tab w:val="clear" w:pos="680"/>
                <w:tab w:val="left" w:pos="730"/>
                <w:tab w:val="decimal" w:pos="996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C1B">
              <w:rPr>
                <w:rFonts w:ascii="Angsana New" w:hAnsi="Angsana New"/>
                <w:sz w:val="30"/>
                <w:szCs w:val="30"/>
              </w:rPr>
              <w:t>10,61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21F9B4C2" w14:textId="77777777" w:rsidR="00217730" w:rsidRPr="00E15C1B" w:rsidRDefault="00217730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039849E0" w14:textId="77777777" w:rsidR="00217730" w:rsidRPr="00E15C1B" w:rsidRDefault="00217730" w:rsidP="00217730">
            <w:pPr>
              <w:tabs>
                <w:tab w:val="clear" w:pos="680"/>
                <w:tab w:val="clear" w:pos="907"/>
                <w:tab w:val="left" w:pos="546"/>
                <w:tab w:val="left" w:pos="726"/>
                <w:tab w:val="decimal" w:pos="1181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C1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5C1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15C1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25" w:type="dxa"/>
          </w:tcPr>
          <w:p w14:paraId="0456D039" w14:textId="77777777" w:rsidR="00217730" w:rsidRPr="00E15C1B" w:rsidRDefault="00217730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17ED6E1" w14:textId="77777777" w:rsidR="00217730" w:rsidRPr="00174E12" w:rsidRDefault="00217730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4E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3,487</w:t>
            </w:r>
          </w:p>
        </w:tc>
        <w:tc>
          <w:tcPr>
            <w:tcW w:w="180" w:type="dxa"/>
          </w:tcPr>
          <w:p w14:paraId="4A0623BE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961E17" w14:textId="77777777" w:rsidR="00217730" w:rsidRPr="00D2713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5C1B">
              <w:rPr>
                <w:rFonts w:ascii="Angsana New" w:hAnsi="Angsana New" w:cs="Angsana New"/>
                <w:sz w:val="30"/>
                <w:szCs w:val="30"/>
              </w:rPr>
              <w:t>5,73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20D520A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1122E0" w14:textId="77777777" w:rsidR="00217730" w:rsidRPr="00174E12" w:rsidRDefault="00217730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4E12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29</w:t>
            </w:r>
            <w:r w:rsidRPr="00174E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,550</w:t>
            </w:r>
          </w:p>
        </w:tc>
      </w:tr>
      <w:tr w:rsidR="00174E12" w:rsidRPr="0041551D" w14:paraId="11836653" w14:textId="77777777" w:rsidTr="00C61BD7">
        <w:trPr>
          <w:trHeight w:val="20"/>
        </w:trPr>
        <w:tc>
          <w:tcPr>
            <w:tcW w:w="2169" w:type="dxa"/>
            <w:shd w:val="clear" w:color="auto" w:fill="auto"/>
          </w:tcPr>
          <w:p w14:paraId="13EB6B7E" w14:textId="1CF89A32" w:rsidR="00174E12" w:rsidRPr="001A2A65" w:rsidRDefault="00174E12" w:rsidP="00217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9878D6D" w14:textId="77777777" w:rsidR="00174E12" w:rsidRPr="00807BA0" w:rsidRDefault="00174E12" w:rsidP="002177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496177" w14:textId="52E5517B" w:rsidR="00174E12" w:rsidRPr="00E15C1B" w:rsidRDefault="00174E12" w:rsidP="00217730">
            <w:pPr>
              <w:tabs>
                <w:tab w:val="clear" w:pos="680"/>
                <w:tab w:val="left" w:pos="730"/>
                <w:tab w:val="decimal" w:pos="996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2,826</w:t>
            </w:r>
          </w:p>
        </w:tc>
        <w:tc>
          <w:tcPr>
            <w:tcW w:w="178" w:type="dxa"/>
          </w:tcPr>
          <w:p w14:paraId="4A2D0E63" w14:textId="77777777" w:rsidR="00174E12" w:rsidRPr="00E15C1B" w:rsidRDefault="00174E12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3D8DC50E" w14:textId="31140A8B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70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25" w:type="dxa"/>
          </w:tcPr>
          <w:p w14:paraId="02CD82CE" w14:textId="77777777" w:rsidR="00174E12" w:rsidRPr="00E15C1B" w:rsidRDefault="00174E12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1FCEB6" w14:textId="185A34E4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70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174E12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49E699" w14:textId="77777777" w:rsidR="00174E12" w:rsidRPr="00174E12" w:rsidRDefault="00174E12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205B31" w14:textId="2A66080E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40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174E12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65737F2" w14:textId="77777777" w:rsidR="00174E12" w:rsidRPr="00174E12" w:rsidRDefault="00174E12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A3441" w14:textId="6969B0FC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174E12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2,826</w:t>
            </w:r>
          </w:p>
        </w:tc>
      </w:tr>
      <w:tr w:rsidR="00217730" w:rsidRPr="00174E12" w14:paraId="5523E7B7" w14:textId="77777777" w:rsidTr="00C61BD7">
        <w:trPr>
          <w:trHeight w:val="20"/>
        </w:trPr>
        <w:tc>
          <w:tcPr>
            <w:tcW w:w="2169" w:type="dxa"/>
            <w:shd w:val="clear" w:color="auto" w:fill="auto"/>
          </w:tcPr>
          <w:p w14:paraId="408D6CC1" w14:textId="77777777" w:rsidR="00217730" w:rsidRPr="001A2A65" w:rsidRDefault="00217730" w:rsidP="0021773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A2A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A2A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0C91F358" w14:textId="77777777" w:rsidR="00217730" w:rsidRPr="001A2A65" w:rsidRDefault="00217730" w:rsidP="0021773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6313888" w14:textId="04B3D84B" w:rsidR="00217730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74E1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(4,</w:t>
            </w:r>
            <w:r w:rsidRPr="00174E12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352</w:t>
            </w:r>
            <w:r w:rsidRPr="00174E1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395290C6" w14:textId="77777777" w:rsidR="00217730" w:rsidRPr="00E15C1B" w:rsidRDefault="00217730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F88CDD4" w14:textId="7E099862" w:rsidR="00217730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174E1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(1,503)</w:t>
            </w:r>
          </w:p>
        </w:tc>
        <w:tc>
          <w:tcPr>
            <w:tcW w:w="225" w:type="dxa"/>
          </w:tcPr>
          <w:p w14:paraId="2E4D05F3" w14:textId="77777777" w:rsidR="00217730" w:rsidRPr="00E15C1B" w:rsidRDefault="00217730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E9FD23" w14:textId="79D66CD1" w:rsidR="00217730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74E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(705)</w:t>
            </w:r>
          </w:p>
        </w:tc>
        <w:tc>
          <w:tcPr>
            <w:tcW w:w="180" w:type="dxa"/>
          </w:tcPr>
          <w:p w14:paraId="3AA11AF5" w14:textId="77777777" w:rsidR="00217730" w:rsidRPr="00174E12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93EA6A" w14:textId="433A0152" w:rsidR="00217730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28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74E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(1,323)</w:t>
            </w:r>
          </w:p>
        </w:tc>
        <w:tc>
          <w:tcPr>
            <w:tcW w:w="180" w:type="dxa"/>
          </w:tcPr>
          <w:p w14:paraId="3294D44D" w14:textId="77777777" w:rsidR="00217730" w:rsidRPr="00174E12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A1681D" w14:textId="782B2BEE" w:rsidR="00217730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74E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(7,</w:t>
            </w:r>
            <w:r w:rsidRPr="00174E12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883</w:t>
            </w:r>
            <w:r w:rsidRPr="00174E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217730" w:rsidRPr="008D143A" w14:paraId="374BE359" w14:textId="77777777" w:rsidTr="00C61BD7">
        <w:trPr>
          <w:trHeight w:val="20"/>
        </w:trPr>
        <w:tc>
          <w:tcPr>
            <w:tcW w:w="2169" w:type="dxa"/>
            <w:shd w:val="clear" w:color="auto" w:fill="auto"/>
            <w:vAlign w:val="bottom"/>
          </w:tcPr>
          <w:p w14:paraId="5D7D46BF" w14:textId="7208AEC6" w:rsidR="00217730" w:rsidRPr="00C61BD7" w:rsidRDefault="00217730" w:rsidP="00217730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1B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1B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1B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C61BD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2A10037A" w14:textId="77777777" w:rsidR="00217730" w:rsidRPr="001A2A65" w:rsidRDefault="00217730" w:rsidP="0021773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21CFD" w14:textId="143C2A01" w:rsidR="00217730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74E12">
              <w:rPr>
                <w:rFonts w:ascii="Angsana New" w:hAnsi="Angsana New"/>
                <w:sz w:val="30"/>
                <w:szCs w:val="30"/>
              </w:rPr>
              <w:t>9,</w:t>
            </w:r>
            <w:r w:rsidRPr="00174E12">
              <w:rPr>
                <w:rFonts w:ascii="Angsana New" w:hAnsi="Angsana New" w:cstheme="minorBidi"/>
                <w:sz w:val="30"/>
                <w:szCs w:val="30"/>
              </w:rPr>
              <w:t>088</w:t>
            </w:r>
          </w:p>
        </w:tc>
        <w:tc>
          <w:tcPr>
            <w:tcW w:w="178" w:type="dxa"/>
          </w:tcPr>
          <w:p w14:paraId="25FEDC32" w14:textId="77777777" w:rsidR="00217730" w:rsidRPr="00E15C1B" w:rsidRDefault="00217730" w:rsidP="002177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22C2D" w14:textId="15359999" w:rsidR="00217730" w:rsidRPr="00E15C1B" w:rsidRDefault="00174E12" w:rsidP="00217730">
            <w:pPr>
              <w:tabs>
                <w:tab w:val="clear" w:pos="680"/>
                <w:tab w:val="clear" w:pos="907"/>
                <w:tab w:val="left" w:pos="663"/>
                <w:tab w:val="decimal" w:pos="1181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8,207</w:t>
            </w:r>
          </w:p>
        </w:tc>
        <w:tc>
          <w:tcPr>
            <w:tcW w:w="225" w:type="dxa"/>
          </w:tcPr>
          <w:p w14:paraId="1475952A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E8256D" w14:textId="4BA1264B" w:rsidR="00217730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4E12">
              <w:rPr>
                <w:rFonts w:ascii="Angsana New" w:hAnsi="Angsana New" w:cs="Angsana New"/>
                <w:sz w:val="30"/>
                <w:szCs w:val="30"/>
              </w:rPr>
              <w:t>2,782</w:t>
            </w:r>
          </w:p>
        </w:tc>
        <w:tc>
          <w:tcPr>
            <w:tcW w:w="180" w:type="dxa"/>
          </w:tcPr>
          <w:p w14:paraId="4DF0B724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AEB353" w14:textId="0E2E4679" w:rsidR="00217730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28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4E12">
              <w:rPr>
                <w:rFonts w:ascii="Angsana New" w:hAnsi="Angsana New" w:cs="Angsana New"/>
                <w:sz w:val="30"/>
                <w:szCs w:val="30"/>
              </w:rPr>
              <w:t>4,416</w:t>
            </w:r>
          </w:p>
        </w:tc>
        <w:tc>
          <w:tcPr>
            <w:tcW w:w="180" w:type="dxa"/>
          </w:tcPr>
          <w:p w14:paraId="1722496D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79F03" w14:textId="04977610" w:rsidR="00217730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4E12">
              <w:rPr>
                <w:rFonts w:ascii="Angsana New" w:hAnsi="Angsana New" w:cs="Angsana New"/>
                <w:sz w:val="30"/>
                <w:szCs w:val="30"/>
              </w:rPr>
              <w:t>24,</w:t>
            </w:r>
            <w:r w:rsidRPr="00174E12">
              <w:rPr>
                <w:rFonts w:ascii="Angsana New" w:hAnsi="Angsana New" w:cstheme="minorBidi"/>
                <w:sz w:val="30"/>
                <w:szCs w:val="30"/>
              </w:rPr>
              <w:t>493</w:t>
            </w:r>
          </w:p>
        </w:tc>
      </w:tr>
    </w:tbl>
    <w:p w14:paraId="755D9C14" w14:textId="77777777" w:rsidR="00217730" w:rsidRPr="007C541F" w:rsidRDefault="00217730" w:rsidP="00217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9"/>
        <w:gridCol w:w="990"/>
        <w:gridCol w:w="1062"/>
        <w:gridCol w:w="178"/>
        <w:gridCol w:w="1055"/>
        <w:gridCol w:w="225"/>
        <w:gridCol w:w="990"/>
        <w:gridCol w:w="180"/>
        <w:gridCol w:w="1170"/>
        <w:gridCol w:w="180"/>
        <w:gridCol w:w="990"/>
      </w:tblGrid>
      <w:tr w:rsidR="00217730" w:rsidRPr="0041551D" w14:paraId="431CCEF1" w14:textId="77777777" w:rsidTr="00C61BD7">
        <w:trPr>
          <w:trHeight w:val="20"/>
          <w:tblHeader/>
        </w:trPr>
        <w:tc>
          <w:tcPr>
            <w:tcW w:w="2169" w:type="dxa"/>
            <w:shd w:val="clear" w:color="auto" w:fill="auto"/>
            <w:vAlign w:val="bottom"/>
          </w:tcPr>
          <w:p w14:paraId="2339A7CC" w14:textId="77777777" w:rsidR="00217730" w:rsidRPr="001A2A65" w:rsidRDefault="00217730" w:rsidP="002177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5E712C0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30" w:type="dxa"/>
            <w:gridSpan w:val="9"/>
          </w:tcPr>
          <w:p w14:paraId="3CC74131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217730" w:rsidRPr="0041551D" w14:paraId="56E5343B" w14:textId="77777777" w:rsidTr="00C61BD7">
        <w:trPr>
          <w:trHeight w:val="20"/>
          <w:tblHeader/>
        </w:trPr>
        <w:tc>
          <w:tcPr>
            <w:tcW w:w="2169" w:type="dxa"/>
            <w:shd w:val="clear" w:color="auto" w:fill="auto"/>
            <w:vAlign w:val="bottom"/>
          </w:tcPr>
          <w:p w14:paraId="433BBABC" w14:textId="77777777" w:rsidR="00217730" w:rsidRPr="001A2A65" w:rsidRDefault="00217730" w:rsidP="002177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A2A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65778733" w14:textId="77777777" w:rsidR="00217730" w:rsidRPr="005A4B4B" w:rsidRDefault="00217730" w:rsidP="00217730">
            <w:pPr>
              <w:pStyle w:val="Pa47"/>
              <w:ind w:left="-10"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62" w:type="dxa"/>
          </w:tcPr>
          <w:p w14:paraId="358AA59E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78" w:type="dxa"/>
          </w:tcPr>
          <w:p w14:paraId="23005C11" w14:textId="77777777" w:rsidR="00217730" w:rsidRPr="001A2A65" w:rsidRDefault="00217730" w:rsidP="0021773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5FD8BE75" w14:textId="77777777" w:rsidR="00217730" w:rsidRPr="001A2A65" w:rsidRDefault="00217730" w:rsidP="00217730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225" w:type="dxa"/>
          </w:tcPr>
          <w:p w14:paraId="190F76E2" w14:textId="77777777" w:rsidR="00217730" w:rsidRPr="001A2A65" w:rsidRDefault="00217730" w:rsidP="0021773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50708E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80" w:type="dxa"/>
          </w:tcPr>
          <w:p w14:paraId="05FAB0C3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D5BCCA7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45C727A0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447F095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17730" w:rsidRPr="0041551D" w14:paraId="697035B5" w14:textId="77777777" w:rsidTr="00C61BD7">
        <w:trPr>
          <w:trHeight w:val="20"/>
        </w:trPr>
        <w:tc>
          <w:tcPr>
            <w:tcW w:w="2169" w:type="dxa"/>
            <w:shd w:val="clear" w:color="auto" w:fill="auto"/>
          </w:tcPr>
          <w:p w14:paraId="3211ACCD" w14:textId="77777777" w:rsidR="00217730" w:rsidRPr="001A2A65" w:rsidRDefault="00217730" w:rsidP="00217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B1F077E" w14:textId="77777777" w:rsidR="00217730" w:rsidRPr="008C5CE6" w:rsidRDefault="00217730" w:rsidP="002177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5C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6030" w:type="dxa"/>
            <w:gridSpan w:val="9"/>
          </w:tcPr>
          <w:p w14:paraId="206F5081" w14:textId="77777777" w:rsidR="00217730" w:rsidRPr="00152D76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52D7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730" w:rsidRPr="0041551D" w14:paraId="00BEDF2E" w14:textId="77777777" w:rsidTr="00C61BD7">
        <w:trPr>
          <w:trHeight w:val="20"/>
        </w:trPr>
        <w:tc>
          <w:tcPr>
            <w:tcW w:w="2169" w:type="dxa"/>
            <w:shd w:val="clear" w:color="auto" w:fill="auto"/>
          </w:tcPr>
          <w:p w14:paraId="10C96096" w14:textId="77777777" w:rsidR="00217730" w:rsidRPr="001A2A65" w:rsidRDefault="00217730" w:rsidP="00217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A2A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7B7A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1A2A65">
              <w:rPr>
                <w:rFonts w:ascii="Angsana New" w:hAnsi="Angsana New"/>
                <w:sz w:val="30"/>
                <w:szCs w:val="30"/>
              </w:rPr>
              <w:t xml:space="preserve"> 2563</w:t>
            </w:r>
            <w:r w:rsidRPr="001A2A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88B0953" w14:textId="77777777" w:rsidR="00217730" w:rsidRPr="00807BA0" w:rsidRDefault="00217730" w:rsidP="002177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7BA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62" w:type="dxa"/>
          </w:tcPr>
          <w:p w14:paraId="28F17CC9" w14:textId="77777777" w:rsidR="00217730" w:rsidRPr="00E15C1B" w:rsidRDefault="00217730" w:rsidP="00217730">
            <w:pPr>
              <w:tabs>
                <w:tab w:val="clear" w:pos="680"/>
                <w:tab w:val="left" w:pos="730"/>
                <w:tab w:val="decimal" w:pos="996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15C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178" w:type="dxa"/>
          </w:tcPr>
          <w:p w14:paraId="534CF75F" w14:textId="77777777" w:rsidR="00217730" w:rsidRPr="00E15C1B" w:rsidRDefault="00217730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4ABAD4DF" w14:textId="77777777" w:rsidR="00217730" w:rsidRPr="00E15C1B" w:rsidRDefault="00217730" w:rsidP="00217730">
            <w:pPr>
              <w:tabs>
                <w:tab w:val="clear" w:pos="680"/>
                <w:tab w:val="clear" w:pos="907"/>
                <w:tab w:val="left" w:pos="546"/>
                <w:tab w:val="left" w:pos="726"/>
                <w:tab w:val="decimal" w:pos="1181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C1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5C1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15C1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25" w:type="dxa"/>
          </w:tcPr>
          <w:p w14:paraId="7C855549" w14:textId="77777777" w:rsidR="00217730" w:rsidRPr="00E15C1B" w:rsidRDefault="00217730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225CF67" w14:textId="77777777" w:rsidR="00217730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3,347</w:t>
            </w:r>
          </w:p>
        </w:tc>
        <w:tc>
          <w:tcPr>
            <w:tcW w:w="180" w:type="dxa"/>
          </w:tcPr>
          <w:p w14:paraId="1F925BE4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BF984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B">
              <w:rPr>
                <w:rFonts w:ascii="Angsana New" w:hAnsi="Angsana New" w:cs="Angsana New"/>
                <w:sz w:val="30"/>
                <w:szCs w:val="30"/>
              </w:rPr>
              <w:t>5,</w:t>
            </w:r>
            <w:r>
              <w:rPr>
                <w:rFonts w:ascii="Angsana New" w:hAnsi="Angsana New" w:cs="Angsana New"/>
                <w:sz w:val="30"/>
                <w:szCs w:val="30"/>
              </w:rPr>
              <w:t>398</w:t>
            </w:r>
          </w:p>
        </w:tc>
        <w:tc>
          <w:tcPr>
            <w:tcW w:w="180" w:type="dxa"/>
          </w:tcPr>
          <w:p w14:paraId="2E0025EE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BBE14B" w14:textId="77777777" w:rsidR="00217730" w:rsidRPr="00174E12" w:rsidRDefault="00217730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4E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26,277</w:t>
            </w:r>
          </w:p>
        </w:tc>
      </w:tr>
      <w:tr w:rsidR="00174E12" w:rsidRPr="0041551D" w14:paraId="6E87E25E" w14:textId="77777777" w:rsidTr="00C61BD7">
        <w:trPr>
          <w:trHeight w:val="20"/>
        </w:trPr>
        <w:tc>
          <w:tcPr>
            <w:tcW w:w="2169" w:type="dxa"/>
            <w:shd w:val="clear" w:color="auto" w:fill="auto"/>
          </w:tcPr>
          <w:p w14:paraId="24F79F54" w14:textId="694FE28F" w:rsidR="00174E12" w:rsidRPr="001A2A65" w:rsidRDefault="00174E12" w:rsidP="0017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AA829B0" w14:textId="77777777" w:rsidR="00174E12" w:rsidRPr="00807BA0" w:rsidRDefault="00174E12" w:rsidP="00174E1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542C6A" w14:textId="38B37FFC" w:rsidR="00174E12" w:rsidRDefault="00174E12" w:rsidP="00174E12">
            <w:pPr>
              <w:tabs>
                <w:tab w:val="clear" w:pos="680"/>
                <w:tab w:val="left" w:pos="730"/>
                <w:tab w:val="decimal" w:pos="996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2,826</w:t>
            </w:r>
          </w:p>
        </w:tc>
        <w:tc>
          <w:tcPr>
            <w:tcW w:w="178" w:type="dxa"/>
          </w:tcPr>
          <w:p w14:paraId="2838B26E" w14:textId="77777777" w:rsidR="00174E12" w:rsidRPr="00E15C1B" w:rsidRDefault="00174E12" w:rsidP="00174E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2221EA39" w14:textId="5941BFEF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70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25" w:type="dxa"/>
          </w:tcPr>
          <w:p w14:paraId="0A235265" w14:textId="77777777" w:rsidR="00174E12" w:rsidRPr="00E15C1B" w:rsidRDefault="00174E12" w:rsidP="00174E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1C9D53" w14:textId="4A6D286A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70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174E12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CC2835" w14:textId="77777777" w:rsidR="00174E12" w:rsidRPr="00E15C1B" w:rsidRDefault="00174E12" w:rsidP="00174E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F55CA" w14:textId="58B43642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40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174E12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FB0CBC" w14:textId="77777777" w:rsidR="00174E12" w:rsidRPr="00E15C1B" w:rsidRDefault="00174E12" w:rsidP="00174E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2466C7" w14:textId="14927452" w:rsidR="00174E12" w:rsidRPr="00E15C1B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4E12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2,826</w:t>
            </w:r>
          </w:p>
        </w:tc>
      </w:tr>
      <w:tr w:rsidR="00174E12" w:rsidRPr="0041551D" w14:paraId="6C03D790" w14:textId="77777777" w:rsidTr="00C61BD7">
        <w:trPr>
          <w:trHeight w:val="20"/>
        </w:trPr>
        <w:tc>
          <w:tcPr>
            <w:tcW w:w="2169" w:type="dxa"/>
            <w:shd w:val="clear" w:color="auto" w:fill="auto"/>
          </w:tcPr>
          <w:p w14:paraId="35848E86" w14:textId="77777777" w:rsidR="00174E12" w:rsidRPr="001A2A65" w:rsidRDefault="00174E12" w:rsidP="00174E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A2A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A2A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395C87F8" w14:textId="77777777" w:rsidR="00174E12" w:rsidRPr="001A2A65" w:rsidRDefault="00174E12" w:rsidP="00174E1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DD8F981" w14:textId="603091A2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74E1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3,360</w:t>
            </w:r>
            <w:r w:rsidRPr="00174E1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77E89D7B" w14:textId="77777777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1EE6CCC" w14:textId="5F58238B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174E1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(1,503)</w:t>
            </w:r>
          </w:p>
        </w:tc>
        <w:tc>
          <w:tcPr>
            <w:tcW w:w="225" w:type="dxa"/>
          </w:tcPr>
          <w:p w14:paraId="22D0A45B" w14:textId="77777777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3DED28" w14:textId="5AFDAA4A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74E1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675</w:t>
            </w:r>
            <w:r w:rsidRPr="00174E1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7BFF6EB" w14:textId="77777777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70519D" w14:textId="3135CC5E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28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74E1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(1,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211</w:t>
            </w:r>
            <w:r w:rsidRPr="00174E1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1F7CF60" w14:textId="77777777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DB5977" w14:textId="749FDB0B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74E1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="00676A4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749</w:t>
            </w:r>
            <w:r w:rsidRPr="00174E1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174E12" w:rsidRPr="008D143A" w14:paraId="2EEB7FF2" w14:textId="77777777" w:rsidTr="00C61BD7">
        <w:trPr>
          <w:trHeight w:val="20"/>
        </w:trPr>
        <w:tc>
          <w:tcPr>
            <w:tcW w:w="2169" w:type="dxa"/>
            <w:shd w:val="clear" w:color="auto" w:fill="auto"/>
            <w:vAlign w:val="bottom"/>
          </w:tcPr>
          <w:p w14:paraId="6A719C08" w14:textId="18539B53" w:rsidR="00174E12" w:rsidRPr="00C61BD7" w:rsidRDefault="00174E12" w:rsidP="00174E12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1B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1B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1B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C61BD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237BCE54" w14:textId="77777777" w:rsidR="00174E12" w:rsidRPr="001A2A65" w:rsidRDefault="00174E12" w:rsidP="00174E1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723D0" w14:textId="5DE8F469" w:rsidR="00174E12" w:rsidRPr="00174E12" w:rsidRDefault="00174E12" w:rsidP="00174E12">
            <w:pPr>
              <w:ind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174E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2</w:t>
            </w:r>
            <w:r w:rsidRPr="00174E12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78" w:type="dxa"/>
          </w:tcPr>
          <w:p w14:paraId="2A15BE5A" w14:textId="77777777" w:rsidR="00174E12" w:rsidRPr="00174E12" w:rsidRDefault="00174E12" w:rsidP="00174E1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449BB" w14:textId="73A7419C" w:rsidR="00174E12" w:rsidRPr="00174E12" w:rsidRDefault="00174E12" w:rsidP="00174E12">
            <w:pPr>
              <w:tabs>
                <w:tab w:val="clear" w:pos="680"/>
                <w:tab w:val="clear" w:pos="907"/>
                <w:tab w:val="left" w:pos="663"/>
                <w:tab w:val="decimal" w:pos="1181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E12">
              <w:rPr>
                <w:rFonts w:ascii="Angsana New" w:hAnsi="Angsana New"/>
                <w:b/>
                <w:bCs/>
                <w:sz w:val="30"/>
                <w:szCs w:val="30"/>
              </w:rPr>
              <w:t>8,207</w:t>
            </w:r>
          </w:p>
        </w:tc>
        <w:tc>
          <w:tcPr>
            <w:tcW w:w="225" w:type="dxa"/>
          </w:tcPr>
          <w:p w14:paraId="33FD45E7" w14:textId="77777777" w:rsidR="00174E12" w:rsidRPr="00174E12" w:rsidRDefault="00174E12" w:rsidP="00174E12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6F86E3" w14:textId="086DE5B9" w:rsidR="00174E12" w:rsidRPr="00174E12" w:rsidRDefault="00174E12" w:rsidP="00174E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4E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180" w:type="dxa"/>
          </w:tcPr>
          <w:p w14:paraId="4F966F62" w14:textId="77777777" w:rsidR="00174E12" w:rsidRPr="00174E12" w:rsidRDefault="00174E12" w:rsidP="00174E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3BCFED" w14:textId="6A4F13B9" w:rsidR="00174E12" w:rsidRPr="00174E12" w:rsidRDefault="00174E12" w:rsidP="00174E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4E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180" w:type="dxa"/>
          </w:tcPr>
          <w:p w14:paraId="66A4A251" w14:textId="77777777" w:rsidR="00174E12" w:rsidRPr="00174E12" w:rsidRDefault="00174E12" w:rsidP="00174E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3FADB" w14:textId="32EFCED0" w:rsidR="00174E12" w:rsidRPr="00174E12" w:rsidRDefault="00174E12" w:rsidP="00174E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4E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174E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354</w:t>
            </w:r>
          </w:p>
        </w:tc>
      </w:tr>
    </w:tbl>
    <w:p w14:paraId="1B983F55" w14:textId="77777777" w:rsidR="00217730" w:rsidRPr="007C541F" w:rsidRDefault="00217730" w:rsidP="00217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2168"/>
        <w:gridCol w:w="180"/>
        <w:gridCol w:w="2339"/>
      </w:tblGrid>
      <w:tr w:rsidR="00217730" w:rsidRPr="00E37F17" w14:paraId="5D74AC75" w14:textId="77777777" w:rsidTr="00217730">
        <w:trPr>
          <w:cantSplit/>
          <w:trHeight w:val="144"/>
          <w:tblHeader/>
        </w:trPr>
        <w:tc>
          <w:tcPr>
            <w:tcW w:w="4500" w:type="dxa"/>
            <w:shd w:val="clear" w:color="auto" w:fill="auto"/>
            <w:vAlign w:val="bottom"/>
          </w:tcPr>
          <w:p w14:paraId="3AC2603E" w14:textId="77777777" w:rsidR="00217730" w:rsidRPr="00E37F17" w:rsidRDefault="00217730" w:rsidP="002177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168" w:type="dxa"/>
            <w:vAlign w:val="bottom"/>
          </w:tcPr>
          <w:p w14:paraId="4DF3057C" w14:textId="77777777" w:rsidR="00217730" w:rsidRPr="00E37F17" w:rsidRDefault="00217730" w:rsidP="00217730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E37F1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37F17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F265383" w14:textId="77777777" w:rsidR="00217730" w:rsidRPr="00E37F17" w:rsidRDefault="00217730" w:rsidP="00217730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</w:tcPr>
          <w:p w14:paraId="7C5ED740" w14:textId="77777777" w:rsidR="00217730" w:rsidRPr="00E37F17" w:rsidRDefault="00217730" w:rsidP="00217730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37F1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17730" w:rsidRPr="00E37F17" w14:paraId="40E8B189" w14:textId="77777777" w:rsidTr="00217730">
        <w:trPr>
          <w:cantSplit/>
          <w:trHeight w:val="144"/>
          <w:tblHeader/>
        </w:trPr>
        <w:tc>
          <w:tcPr>
            <w:tcW w:w="4500" w:type="dxa"/>
            <w:vAlign w:val="bottom"/>
          </w:tcPr>
          <w:p w14:paraId="6008E83B" w14:textId="5941E64B" w:rsidR="00217730" w:rsidRPr="00E37F17" w:rsidRDefault="00217730" w:rsidP="00217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7F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35C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37F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37F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35C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35C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835C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4687" w:type="dxa"/>
            <w:gridSpan w:val="3"/>
          </w:tcPr>
          <w:p w14:paraId="50C21692" w14:textId="77777777" w:rsidR="00217730" w:rsidRPr="00E37F17" w:rsidRDefault="00217730" w:rsidP="00217730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E37F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37F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37F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17730" w:rsidRPr="00E37F17" w14:paraId="6F5CBC79" w14:textId="77777777" w:rsidTr="00217730">
        <w:trPr>
          <w:cantSplit/>
          <w:trHeight w:val="144"/>
        </w:trPr>
        <w:tc>
          <w:tcPr>
            <w:tcW w:w="4500" w:type="dxa"/>
          </w:tcPr>
          <w:p w14:paraId="39EFAE16" w14:textId="55ED87EF" w:rsidR="00217730" w:rsidRPr="00E37F17" w:rsidRDefault="00C61BD7" w:rsidP="00217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</w:t>
            </w:r>
            <w:r w:rsidR="00217730" w:rsidRPr="00E37F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8" w:type="dxa"/>
          </w:tcPr>
          <w:p w14:paraId="3AF64940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64EC20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5BC3533A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7730" w:rsidRPr="00E37F17" w14:paraId="01D0EFBA" w14:textId="77777777" w:rsidTr="00217730">
        <w:trPr>
          <w:cantSplit/>
          <w:trHeight w:val="144"/>
        </w:trPr>
        <w:tc>
          <w:tcPr>
            <w:tcW w:w="4500" w:type="dxa"/>
          </w:tcPr>
          <w:p w14:paraId="53B75715" w14:textId="77777777" w:rsidR="00217730" w:rsidRPr="00E37F17" w:rsidRDefault="00217730" w:rsidP="00217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2D76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เสื่อมราคาของสินทรัพย์สิทธิการใช้</w:t>
            </w:r>
          </w:p>
        </w:tc>
        <w:tc>
          <w:tcPr>
            <w:tcW w:w="2168" w:type="dxa"/>
          </w:tcPr>
          <w:p w14:paraId="3B949479" w14:textId="1ECC1CF4" w:rsidR="00217730" w:rsidRPr="00152D76" w:rsidRDefault="00676A40" w:rsidP="00217730">
            <w:pPr>
              <w:pStyle w:val="acctfourfigures"/>
              <w:tabs>
                <w:tab w:val="clear" w:pos="765"/>
                <w:tab w:val="decimal" w:pos="1818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7,883</w:t>
            </w:r>
          </w:p>
        </w:tc>
        <w:tc>
          <w:tcPr>
            <w:tcW w:w="180" w:type="dxa"/>
          </w:tcPr>
          <w:p w14:paraId="4E10C99C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751355D6" w14:textId="17FE9C0D" w:rsidR="00217730" w:rsidRPr="00E37F17" w:rsidRDefault="00676A40" w:rsidP="00217730">
            <w:pPr>
              <w:pStyle w:val="acctfourfigures"/>
              <w:tabs>
                <w:tab w:val="clear" w:pos="765"/>
                <w:tab w:val="decimal" w:pos="1896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6,749</w:t>
            </w:r>
          </w:p>
        </w:tc>
      </w:tr>
      <w:tr w:rsidR="00217730" w:rsidRPr="00E37F17" w14:paraId="25F65681" w14:textId="77777777" w:rsidTr="00217730">
        <w:trPr>
          <w:cantSplit/>
          <w:trHeight w:val="191"/>
        </w:trPr>
        <w:tc>
          <w:tcPr>
            <w:tcW w:w="4500" w:type="dxa"/>
          </w:tcPr>
          <w:p w14:paraId="47896526" w14:textId="77777777" w:rsidR="00217730" w:rsidRPr="00E37F17" w:rsidRDefault="00217730" w:rsidP="00217730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E37F17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E37F17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168" w:type="dxa"/>
          </w:tcPr>
          <w:p w14:paraId="7CFA2D95" w14:textId="335585B3" w:rsidR="00217730" w:rsidRPr="00E37F17" w:rsidRDefault="00676A40" w:rsidP="00217730">
            <w:pPr>
              <w:pStyle w:val="acctfourfigures"/>
              <w:tabs>
                <w:tab w:val="clear" w:pos="765"/>
                <w:tab w:val="decimal" w:pos="1818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60A44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80" w:type="dxa"/>
          </w:tcPr>
          <w:p w14:paraId="24B3A89D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1B584FB3" w14:textId="329010C1" w:rsidR="00217730" w:rsidRPr="00E37F17" w:rsidRDefault="00676A40" w:rsidP="00217730">
            <w:pPr>
              <w:pStyle w:val="acctfourfigures"/>
              <w:tabs>
                <w:tab w:val="clear" w:pos="765"/>
                <w:tab w:val="decimal" w:pos="1896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60A44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217730" w:rsidRPr="00E37F17" w14:paraId="1DCF123A" w14:textId="77777777" w:rsidTr="00217730">
        <w:trPr>
          <w:cantSplit/>
          <w:trHeight w:val="144"/>
        </w:trPr>
        <w:tc>
          <w:tcPr>
            <w:tcW w:w="4500" w:type="dxa"/>
          </w:tcPr>
          <w:p w14:paraId="7661497C" w14:textId="306E4E19" w:rsidR="00217730" w:rsidRPr="00E37F17" w:rsidRDefault="00217730" w:rsidP="00217730">
            <w:pPr>
              <w:rPr>
                <w:rFonts w:ascii="Angsana New" w:hAnsi="Angsana New"/>
                <w:sz w:val="30"/>
                <w:szCs w:val="30"/>
              </w:rPr>
            </w:pPr>
            <w:r w:rsidRPr="00E37F1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</w:t>
            </w:r>
            <w:r w:rsidR="00C61BD7">
              <w:rPr>
                <w:rFonts w:ascii="Angsana New" w:hAnsi="Angsana New" w:hint="cs"/>
                <w:sz w:val="30"/>
                <w:szCs w:val="30"/>
                <w:cs/>
              </w:rPr>
              <w:t>ข้อง</w:t>
            </w:r>
            <w:r w:rsidRPr="00E37F17">
              <w:rPr>
                <w:rFonts w:ascii="Angsana New" w:hAnsi="Angsana New"/>
                <w:sz w:val="30"/>
                <w:szCs w:val="30"/>
                <w:cs/>
              </w:rPr>
              <w:t>กับสัญญาเช่าระยะสั้น</w:t>
            </w:r>
            <w:r w:rsidRPr="00E37F17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168" w:type="dxa"/>
          </w:tcPr>
          <w:p w14:paraId="0D4D03D9" w14:textId="369DF758" w:rsidR="00217730" w:rsidRPr="005A4B4B" w:rsidRDefault="00676A40" w:rsidP="00217730">
            <w:pPr>
              <w:pStyle w:val="acctfourfigures"/>
              <w:tabs>
                <w:tab w:val="clear" w:pos="765"/>
                <w:tab w:val="decimal" w:pos="1818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</w:t>
            </w:r>
            <w:r w:rsidR="00C61B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E996197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3D41BBD1" w14:textId="223D4F55" w:rsidR="00217730" w:rsidRPr="00E37F17" w:rsidRDefault="00676A40" w:rsidP="00217730">
            <w:pPr>
              <w:pStyle w:val="acctfourfigures"/>
              <w:tabs>
                <w:tab w:val="clear" w:pos="765"/>
                <w:tab w:val="decimal" w:pos="1896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1,043</w:t>
            </w:r>
          </w:p>
        </w:tc>
      </w:tr>
      <w:tr w:rsidR="00217730" w:rsidRPr="00364C7A" w14:paraId="456DE133" w14:textId="77777777" w:rsidTr="00217730">
        <w:trPr>
          <w:cantSplit/>
          <w:trHeight w:val="144"/>
        </w:trPr>
        <w:tc>
          <w:tcPr>
            <w:tcW w:w="4500" w:type="dxa"/>
          </w:tcPr>
          <w:p w14:paraId="2BFAF19F" w14:textId="459447EB" w:rsidR="00217730" w:rsidRPr="00E37F17" w:rsidRDefault="00217730" w:rsidP="00217730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E37F1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</w:t>
            </w:r>
            <w:r w:rsidR="00C61BD7">
              <w:rPr>
                <w:rFonts w:ascii="Angsana New" w:hAnsi="Angsana New" w:hint="cs"/>
                <w:sz w:val="30"/>
                <w:szCs w:val="30"/>
                <w:cs/>
              </w:rPr>
              <w:t>ข้อง</w:t>
            </w:r>
            <w:r w:rsidRPr="00E37F17">
              <w:rPr>
                <w:rFonts w:ascii="Angsana New" w:hAnsi="Angsana New"/>
                <w:sz w:val="30"/>
                <w:szCs w:val="30"/>
                <w:cs/>
              </w:rPr>
              <w:t>กับสัญญาเช่าสินทรัพย์ที่มีมูลค่าต่ำ</w:t>
            </w:r>
          </w:p>
        </w:tc>
        <w:tc>
          <w:tcPr>
            <w:tcW w:w="2168" w:type="dxa"/>
          </w:tcPr>
          <w:p w14:paraId="55141D3A" w14:textId="48501453" w:rsidR="00217730" w:rsidRPr="00E37F17" w:rsidRDefault="00676A40" w:rsidP="00676A40">
            <w:pPr>
              <w:pStyle w:val="acctfourfigures"/>
              <w:tabs>
                <w:tab w:val="clear" w:pos="765"/>
                <w:tab w:val="decimal" w:pos="1818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  <w:r w:rsidRPr="00676A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0" w:type="dxa"/>
          </w:tcPr>
          <w:p w14:paraId="7FB22A4F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710E1CA5" w14:textId="25194440" w:rsidR="00217730" w:rsidRPr="001A2A65" w:rsidRDefault="00676A40" w:rsidP="00217730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36533BA" w14:textId="77777777" w:rsidR="00217730" w:rsidRPr="003D1EFD" w:rsidRDefault="00217730" w:rsidP="00217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C7E2402" w14:textId="4CBE567F" w:rsidR="00217730" w:rsidRPr="001A2A65" w:rsidRDefault="00217730" w:rsidP="00217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A2A65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835CBF">
        <w:rPr>
          <w:rFonts w:ascii="Angsana New" w:hAnsi="Angsana New" w:hint="cs"/>
          <w:sz w:val="30"/>
          <w:szCs w:val="30"/>
          <w:cs/>
        </w:rPr>
        <w:t>หก</w:t>
      </w:r>
      <w:r w:rsidRPr="001A2A6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1A2A65">
        <w:rPr>
          <w:rFonts w:ascii="Angsana New" w:hAnsi="Angsana New"/>
          <w:sz w:val="30"/>
          <w:szCs w:val="30"/>
        </w:rPr>
        <w:t xml:space="preserve">31 </w:t>
      </w:r>
      <w:r w:rsidR="00835CBF">
        <w:rPr>
          <w:rFonts w:ascii="Angsana New" w:hAnsi="Angsana New" w:hint="cs"/>
          <w:sz w:val="30"/>
          <w:szCs w:val="30"/>
          <w:cs/>
        </w:rPr>
        <w:t>มีนาคม</w:t>
      </w:r>
      <w:r w:rsidRPr="001A2A65">
        <w:rPr>
          <w:rFonts w:ascii="Angsana New" w:hAnsi="Angsana New"/>
          <w:sz w:val="30"/>
          <w:szCs w:val="30"/>
          <w:cs/>
        </w:rPr>
        <w:t xml:space="preserve"> </w:t>
      </w:r>
      <w:r w:rsidRPr="001A2A65">
        <w:rPr>
          <w:rFonts w:ascii="Angsana New" w:hAnsi="Angsana New"/>
          <w:sz w:val="30"/>
          <w:szCs w:val="30"/>
        </w:rPr>
        <w:t>25</w:t>
      </w:r>
      <w:r w:rsidR="00835CBF">
        <w:rPr>
          <w:rFonts w:ascii="Angsana New" w:hAnsi="Angsana New"/>
          <w:sz w:val="30"/>
          <w:szCs w:val="30"/>
        </w:rPr>
        <w:t>64</w:t>
      </w:r>
      <w:r w:rsidRPr="001A2A65">
        <w:rPr>
          <w:rFonts w:ascii="Angsana New" w:hAnsi="Angsana New"/>
          <w:sz w:val="30"/>
          <w:szCs w:val="30"/>
          <w:cs/>
        </w:rPr>
        <w:t xml:space="preserve"> มี</w:t>
      </w:r>
      <w:r w:rsidRPr="00C96E0C">
        <w:rPr>
          <w:rFonts w:ascii="Angsana New" w:hAnsi="Angsana New"/>
          <w:sz w:val="30"/>
          <w:szCs w:val="30"/>
          <w:cs/>
        </w:rPr>
        <w:t xml:space="preserve">จำนวน </w:t>
      </w:r>
      <w:r w:rsidR="00676A40" w:rsidRPr="00C96E0C">
        <w:rPr>
          <w:rFonts w:ascii="Angsana New" w:hAnsi="Angsana New"/>
          <w:sz w:val="30"/>
          <w:szCs w:val="30"/>
        </w:rPr>
        <w:t>8.</w:t>
      </w:r>
      <w:r w:rsidR="00DC554F" w:rsidRPr="00C96E0C">
        <w:rPr>
          <w:rFonts w:ascii="Angsana New" w:hAnsi="Angsana New"/>
          <w:sz w:val="30"/>
          <w:szCs w:val="30"/>
        </w:rPr>
        <w:t>27</w:t>
      </w:r>
      <w:r w:rsidR="00835CBF" w:rsidRPr="00C96E0C">
        <w:rPr>
          <w:rFonts w:ascii="Angsana New" w:hAnsi="Angsana New"/>
          <w:sz w:val="30"/>
          <w:szCs w:val="30"/>
        </w:rPr>
        <w:t xml:space="preserve"> </w:t>
      </w:r>
      <w:r w:rsidRPr="00C96E0C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DC554F" w:rsidRPr="00C96E0C">
        <w:rPr>
          <w:rFonts w:ascii="Angsana New" w:hAnsi="Angsana New"/>
          <w:sz w:val="30"/>
          <w:szCs w:val="30"/>
        </w:rPr>
        <w:t>7</w:t>
      </w:r>
      <w:r w:rsidR="00676A40" w:rsidRPr="00C96E0C">
        <w:rPr>
          <w:rFonts w:ascii="Angsana New" w:hAnsi="Angsana New"/>
          <w:sz w:val="30"/>
          <w:szCs w:val="30"/>
        </w:rPr>
        <w:t>.</w:t>
      </w:r>
      <w:r w:rsidR="00DC554F" w:rsidRPr="00C96E0C">
        <w:rPr>
          <w:rFonts w:ascii="Angsana New" w:hAnsi="Angsana New"/>
          <w:sz w:val="30"/>
          <w:szCs w:val="30"/>
        </w:rPr>
        <w:t>14</w:t>
      </w:r>
      <w:r w:rsidRPr="00C96E0C">
        <w:rPr>
          <w:rFonts w:ascii="Angsana New" w:hAnsi="Angsana New"/>
          <w:sz w:val="30"/>
          <w:szCs w:val="30"/>
        </w:rPr>
        <w:t xml:space="preserve"> </w:t>
      </w:r>
      <w:r w:rsidRPr="00C96E0C">
        <w:rPr>
          <w:rFonts w:ascii="Angsana New" w:hAnsi="Angsana New"/>
          <w:sz w:val="30"/>
          <w:szCs w:val="30"/>
          <w:cs/>
        </w:rPr>
        <w:t>ล้าน</w:t>
      </w:r>
      <w:r w:rsidRPr="001A2A65">
        <w:rPr>
          <w:rFonts w:ascii="Angsana New" w:hAnsi="Angsana New"/>
          <w:sz w:val="30"/>
          <w:szCs w:val="30"/>
          <w:cs/>
        </w:rPr>
        <w:t>บาท ตามลำดับ</w:t>
      </w:r>
    </w:p>
    <w:p w14:paraId="0696CFB8" w14:textId="78280A1C" w:rsidR="00BD1206" w:rsidRPr="00A015F8" w:rsidRDefault="00835CBF" w:rsidP="00A01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607A965" w14:textId="74CBC288" w:rsidR="00A015F8" w:rsidRPr="00676A40" w:rsidRDefault="00A015F8" w:rsidP="00A015F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6A40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2AB756C" w14:textId="77777777" w:rsidR="00D60CD3" w:rsidRPr="00741038" w:rsidRDefault="00D60CD3" w:rsidP="00A01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5645FA8" w14:textId="2E0B2F21" w:rsidR="00C17448" w:rsidRDefault="00E21215" w:rsidP="0014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9D19A4" w:rsidRPr="00B67E8F">
        <w:rPr>
          <w:rFonts w:ascii="Angsana New" w:hAnsi="Angsana New" w:hint="cs"/>
          <w:sz w:val="30"/>
          <w:szCs w:val="30"/>
          <w:cs/>
        </w:rPr>
        <w:t>หก</w:t>
      </w:r>
      <w:r w:rsidRPr="00B67E8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82805">
        <w:rPr>
          <w:rFonts w:ascii="Angsana New" w:hAnsi="Angsana New"/>
          <w:sz w:val="30"/>
          <w:szCs w:val="30"/>
        </w:rPr>
        <w:br/>
      </w:r>
      <w:r w:rsidR="007D41BA" w:rsidRPr="00B67E8F">
        <w:rPr>
          <w:rFonts w:ascii="Angsana New" w:hAnsi="Angsana New"/>
          <w:sz w:val="30"/>
          <w:szCs w:val="30"/>
        </w:rPr>
        <w:t xml:space="preserve">31 </w:t>
      </w:r>
      <w:r w:rsidR="00F72494" w:rsidRPr="00B67E8F">
        <w:rPr>
          <w:rFonts w:ascii="Angsana New" w:hAnsi="Angsana New" w:hint="cs"/>
          <w:sz w:val="30"/>
          <w:szCs w:val="30"/>
          <w:cs/>
        </w:rPr>
        <w:t>มีนา</w:t>
      </w:r>
      <w:r w:rsidR="007D41BA" w:rsidRPr="00B67E8F">
        <w:rPr>
          <w:rFonts w:ascii="Angsana New" w:hAnsi="Angsana New"/>
          <w:sz w:val="30"/>
          <w:szCs w:val="30"/>
          <w:cs/>
        </w:rPr>
        <w:t xml:space="preserve">คม </w:t>
      </w:r>
      <w:r w:rsidR="007D41BA" w:rsidRPr="00B67E8F">
        <w:rPr>
          <w:rFonts w:ascii="Angsana New" w:hAnsi="Angsana New"/>
          <w:sz w:val="30"/>
          <w:szCs w:val="30"/>
        </w:rPr>
        <w:t>256</w:t>
      </w:r>
      <w:r w:rsidR="00EB727E" w:rsidRPr="00B67E8F">
        <w:rPr>
          <w:rFonts w:ascii="Angsana New" w:hAnsi="Angsana New"/>
          <w:sz w:val="30"/>
          <w:szCs w:val="30"/>
        </w:rPr>
        <w:t>4</w:t>
      </w:r>
      <w:r w:rsidR="00072C6C" w:rsidRPr="00B67E8F">
        <w:rPr>
          <w:rFonts w:ascii="Angsana New" w:hAnsi="Angsana New"/>
          <w:sz w:val="30"/>
          <w:szCs w:val="30"/>
          <w:cs/>
        </w:rPr>
        <w:t xml:space="preserve"> คือร้อย</w:t>
      </w:r>
      <w:r w:rsidR="00D573E5" w:rsidRPr="00676A40">
        <w:rPr>
          <w:rFonts w:ascii="Angsana New" w:hAnsi="Angsana New"/>
          <w:sz w:val="30"/>
          <w:szCs w:val="30"/>
          <w:cs/>
        </w:rPr>
        <w:t xml:space="preserve">ละ </w:t>
      </w:r>
      <w:r w:rsidR="00CF5BEB">
        <w:rPr>
          <w:rFonts w:ascii="Angsana New" w:hAnsi="Angsana New" w:hint="cs"/>
          <w:sz w:val="30"/>
          <w:szCs w:val="30"/>
          <w:cs/>
        </w:rPr>
        <w:t>(</w:t>
      </w:r>
      <w:r w:rsidR="00676A40">
        <w:rPr>
          <w:rFonts w:ascii="Angsana New" w:hAnsi="Angsana New"/>
          <w:sz w:val="30"/>
          <w:szCs w:val="30"/>
        </w:rPr>
        <w:t>2</w:t>
      </w:r>
      <w:r w:rsidR="001F1046">
        <w:rPr>
          <w:rFonts w:ascii="Angsana New" w:hAnsi="Angsana New"/>
          <w:sz w:val="30"/>
          <w:szCs w:val="30"/>
        </w:rPr>
        <w:t>7</w:t>
      </w:r>
      <w:r w:rsidR="00676A40">
        <w:rPr>
          <w:rFonts w:ascii="Angsana New" w:hAnsi="Angsana New"/>
          <w:sz w:val="30"/>
          <w:szCs w:val="30"/>
        </w:rPr>
        <w:t>.</w:t>
      </w:r>
      <w:r w:rsidR="001F1046">
        <w:rPr>
          <w:rFonts w:ascii="Angsana New" w:hAnsi="Angsana New"/>
          <w:sz w:val="30"/>
          <w:szCs w:val="30"/>
        </w:rPr>
        <w:t>6</w:t>
      </w:r>
      <w:r w:rsidR="00676A40">
        <w:rPr>
          <w:rFonts w:ascii="Angsana New" w:hAnsi="Angsana New"/>
          <w:sz w:val="30"/>
          <w:szCs w:val="30"/>
        </w:rPr>
        <w:t>3</w:t>
      </w:r>
      <w:r w:rsidR="00CF5BEB">
        <w:rPr>
          <w:rFonts w:ascii="Angsana New" w:hAnsi="Angsana New" w:hint="cs"/>
          <w:sz w:val="30"/>
          <w:szCs w:val="30"/>
          <w:cs/>
        </w:rPr>
        <w:t>)</w:t>
      </w:r>
      <w:r w:rsidR="00C522CB" w:rsidRPr="00676A40">
        <w:rPr>
          <w:rFonts w:ascii="Angsana New" w:hAnsi="Angsana New"/>
          <w:sz w:val="30"/>
          <w:szCs w:val="30"/>
        </w:rPr>
        <w:t xml:space="preserve"> </w:t>
      </w:r>
      <w:r w:rsidR="00072C6C" w:rsidRPr="00676A40">
        <w:rPr>
          <w:rFonts w:ascii="Angsana New" w:hAnsi="Angsana New"/>
          <w:sz w:val="30"/>
          <w:szCs w:val="30"/>
          <w:cs/>
        </w:rPr>
        <w:t>และร้อยละ</w:t>
      </w:r>
      <w:r w:rsidR="00C522CB" w:rsidRPr="00676A40">
        <w:rPr>
          <w:rFonts w:ascii="Angsana New" w:hAnsi="Angsana New"/>
          <w:sz w:val="30"/>
          <w:szCs w:val="30"/>
        </w:rPr>
        <w:t xml:space="preserve"> </w:t>
      </w:r>
      <w:r w:rsidR="00CF5BEB">
        <w:rPr>
          <w:rFonts w:ascii="Angsana New" w:hAnsi="Angsana New" w:hint="cs"/>
          <w:sz w:val="30"/>
          <w:szCs w:val="30"/>
          <w:cs/>
        </w:rPr>
        <w:t>(</w:t>
      </w:r>
      <w:r w:rsidR="00676A40">
        <w:rPr>
          <w:rFonts w:ascii="Angsana New" w:hAnsi="Angsana New"/>
          <w:sz w:val="30"/>
          <w:szCs w:val="30"/>
        </w:rPr>
        <w:t>36.04</w:t>
      </w:r>
      <w:r w:rsidR="00CF5BEB">
        <w:rPr>
          <w:rFonts w:ascii="Angsana New" w:hAnsi="Angsana New" w:hint="cs"/>
          <w:sz w:val="30"/>
          <w:szCs w:val="30"/>
          <w:cs/>
        </w:rPr>
        <w:t>)</w:t>
      </w:r>
      <w:r w:rsidR="00C522CB" w:rsidRPr="00676A40">
        <w:rPr>
          <w:rFonts w:ascii="Angsana New" w:hAnsi="Angsana New"/>
          <w:sz w:val="30"/>
          <w:szCs w:val="30"/>
        </w:rPr>
        <w:t xml:space="preserve"> </w:t>
      </w:r>
      <w:r w:rsidR="00072C6C" w:rsidRPr="00676A40">
        <w:rPr>
          <w:rFonts w:ascii="Angsana New" w:hAnsi="Angsana New"/>
          <w:sz w:val="30"/>
          <w:szCs w:val="30"/>
          <w:cs/>
        </w:rPr>
        <w:t>ตามลำดับ</w:t>
      </w:r>
      <w:r w:rsidR="00072C6C" w:rsidRPr="00B67E8F">
        <w:rPr>
          <w:rFonts w:ascii="Angsana New" w:hAnsi="Angsana New"/>
          <w:sz w:val="30"/>
          <w:szCs w:val="30"/>
          <w:cs/>
        </w:rPr>
        <w:t xml:space="preserve"> </w:t>
      </w:r>
      <w:r w:rsidR="00072C6C" w:rsidRPr="00B67E8F">
        <w:rPr>
          <w:rFonts w:ascii="Angsana New" w:hAnsi="Angsana New"/>
          <w:i/>
          <w:iCs/>
          <w:sz w:val="30"/>
          <w:szCs w:val="30"/>
          <w:cs/>
        </w:rPr>
        <w:t>(</w:t>
      </w:r>
      <w:r w:rsidR="0037684D" w:rsidRPr="00B67E8F">
        <w:rPr>
          <w:rFonts w:ascii="Angsana New" w:hAnsi="Angsana New"/>
          <w:i/>
          <w:iCs/>
          <w:sz w:val="30"/>
          <w:szCs w:val="30"/>
        </w:rPr>
        <w:t>256</w:t>
      </w:r>
      <w:r w:rsidR="00EB727E" w:rsidRPr="00B67E8F">
        <w:rPr>
          <w:rFonts w:ascii="Angsana New" w:hAnsi="Angsana New"/>
          <w:i/>
          <w:iCs/>
          <w:sz w:val="30"/>
          <w:szCs w:val="30"/>
        </w:rPr>
        <w:t>3</w:t>
      </w:r>
      <w:r w:rsidR="00072C6C" w:rsidRPr="00B67E8F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EB727E" w:rsidRPr="00B67E8F">
        <w:rPr>
          <w:rFonts w:ascii="Angsana New" w:hAnsi="Angsana New"/>
          <w:i/>
          <w:iCs/>
          <w:sz w:val="30"/>
          <w:szCs w:val="30"/>
        </w:rPr>
        <w:t>4</w:t>
      </w:r>
      <w:r w:rsidR="00A5282A" w:rsidRPr="00B67E8F">
        <w:rPr>
          <w:rFonts w:ascii="Angsana New" w:hAnsi="Angsana New"/>
          <w:i/>
          <w:iCs/>
          <w:sz w:val="30"/>
          <w:szCs w:val="30"/>
        </w:rPr>
        <w:t>.</w:t>
      </w:r>
      <w:r w:rsidR="00F72494" w:rsidRPr="00B67E8F">
        <w:rPr>
          <w:rFonts w:ascii="Angsana New" w:hAnsi="Angsana New"/>
          <w:i/>
          <w:iCs/>
          <w:sz w:val="30"/>
          <w:szCs w:val="30"/>
        </w:rPr>
        <w:t>67</w:t>
      </w:r>
      <w:r w:rsidR="00072C6C" w:rsidRPr="00B67E8F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EB727E" w:rsidRPr="00B67E8F">
        <w:rPr>
          <w:rFonts w:ascii="Angsana New" w:hAnsi="Angsana New"/>
          <w:i/>
          <w:iCs/>
          <w:sz w:val="30"/>
          <w:szCs w:val="30"/>
        </w:rPr>
        <w:t>7.07</w:t>
      </w:r>
      <w:r w:rsidRPr="00B67E8F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184076" w:rsidRPr="00B67E8F">
        <w:rPr>
          <w:rFonts w:ascii="Angsana New" w:hAnsi="Angsana New"/>
          <w:i/>
          <w:iCs/>
          <w:sz w:val="30"/>
          <w:szCs w:val="30"/>
        </w:rPr>
        <w:t xml:space="preserve">) </w:t>
      </w:r>
      <w:r w:rsidR="00C17448" w:rsidRPr="00B67E8F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608B8DB3" w14:textId="77777777" w:rsidR="00B655FE" w:rsidRPr="007C541F" w:rsidRDefault="00B655FE" w:rsidP="0014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56B69974" w14:textId="5338D1D1" w:rsidR="00DB272E" w:rsidRDefault="00C17448" w:rsidP="00DB272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 xml:space="preserve">รายได้ที่ไม่ต้องเสียภาษีเงินได้ </w:t>
      </w:r>
    </w:p>
    <w:p w14:paraId="41922819" w14:textId="77777777" w:rsidR="00A91022" w:rsidRPr="007E47B3" w:rsidRDefault="00A91022" w:rsidP="00A91022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กลับรายการขาดทุนจากการปรับมูลค่าสินค้า และ</w:t>
      </w:r>
    </w:p>
    <w:p w14:paraId="1F192E1C" w14:textId="77777777" w:rsidR="00A91022" w:rsidRDefault="00A91022" w:rsidP="00A91022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DB2F3B">
        <w:rPr>
          <w:rFonts w:ascii="Angsana New" w:hAnsi="Angsana New"/>
          <w:sz w:val="30"/>
          <w:szCs w:val="30"/>
          <w:cs/>
        </w:rPr>
        <w:t>ผลขาดทุนทางภาษีใน</w:t>
      </w:r>
      <w:r>
        <w:rPr>
          <w:rFonts w:ascii="Angsana New" w:hAnsi="Angsana New" w:hint="cs"/>
          <w:sz w:val="30"/>
          <w:szCs w:val="30"/>
          <w:cs/>
        </w:rPr>
        <w:t>งวดก่อน</w:t>
      </w:r>
      <w:r w:rsidRPr="00DB2F3B">
        <w:rPr>
          <w:rFonts w:ascii="Angsana New" w:hAnsi="Angsana New"/>
          <w:sz w:val="30"/>
          <w:szCs w:val="30"/>
          <w:cs/>
        </w:rPr>
        <w:t>ที่รับรู้เป็นสินทรัพย์ภาษีเงินได้รอการตัดบัญชี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>ในงวดปัจจุบัน</w:t>
      </w:r>
    </w:p>
    <w:p w14:paraId="0087793A" w14:textId="43E4FFF5" w:rsidR="00184076" w:rsidRPr="007C541F" w:rsidRDefault="0018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67"/>
        <w:gridCol w:w="273"/>
        <w:gridCol w:w="1080"/>
        <w:gridCol w:w="274"/>
        <w:gridCol w:w="988"/>
        <w:gridCol w:w="274"/>
        <w:gridCol w:w="1078"/>
      </w:tblGrid>
      <w:tr w:rsidR="00E233DB" w:rsidRPr="00B67E8F" w14:paraId="56126B09" w14:textId="77777777" w:rsidTr="006E08EA">
        <w:tc>
          <w:tcPr>
            <w:tcW w:w="2204" w:type="pct"/>
          </w:tcPr>
          <w:p w14:paraId="59CC0F59" w14:textId="1EA7DDBC" w:rsidR="003F223E" w:rsidRPr="00B67E8F" w:rsidRDefault="003F223E" w:rsidP="00C87A0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</w:tcPr>
          <w:p w14:paraId="04759D1B" w14:textId="77777777" w:rsidR="003F223E" w:rsidRPr="00B67E8F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F18CB22" w14:textId="77777777" w:rsidR="003F223E" w:rsidRPr="00B67E8F" w:rsidRDefault="003F223E" w:rsidP="00C87A0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535A546" w14:textId="77777777" w:rsidR="003F223E" w:rsidRPr="00B67E8F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233DB" w:rsidRPr="00B67E8F" w14:paraId="190DDBE0" w14:textId="77777777" w:rsidTr="00944644">
        <w:tc>
          <w:tcPr>
            <w:tcW w:w="2204" w:type="pct"/>
          </w:tcPr>
          <w:p w14:paraId="4C4A4F21" w14:textId="77777777" w:rsidR="003F223E" w:rsidRPr="00B67E8F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59CA77EF" w14:textId="4BD61DC2" w:rsidR="003F223E" w:rsidRPr="00B67E8F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9" w:type="pct"/>
          </w:tcPr>
          <w:p w14:paraId="4767E896" w14:textId="77777777" w:rsidR="003F223E" w:rsidRPr="00B67E8F" w:rsidRDefault="003F223E" w:rsidP="003F223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8529762" w14:textId="70406774" w:rsidR="003F223E" w:rsidRPr="00B67E8F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B67E8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9" w:type="pct"/>
          </w:tcPr>
          <w:p w14:paraId="13868317" w14:textId="77777777" w:rsidR="003F223E" w:rsidRPr="00B67E8F" w:rsidRDefault="003F223E" w:rsidP="003F223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2A5FBFD4" w14:textId="2634B8E5" w:rsidR="003F223E" w:rsidRPr="00B67E8F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67E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49" w:type="pct"/>
          </w:tcPr>
          <w:p w14:paraId="364F03E1" w14:textId="77777777" w:rsidR="003F223E" w:rsidRPr="00B67E8F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0549CBE" w14:textId="4FA600A2" w:rsidR="003F223E" w:rsidRPr="00B67E8F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B67E8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E233DB" w:rsidRPr="00B67E8F" w14:paraId="1D92DC71" w14:textId="77777777" w:rsidTr="00944644">
        <w:tc>
          <w:tcPr>
            <w:tcW w:w="2204" w:type="pct"/>
          </w:tcPr>
          <w:p w14:paraId="43B8D25A" w14:textId="71C1C5E8" w:rsidR="003F223E" w:rsidRPr="00B67E8F" w:rsidRDefault="00A91022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76F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6" w:type="pct"/>
            <w:vAlign w:val="bottom"/>
          </w:tcPr>
          <w:p w14:paraId="246AA675" w14:textId="7345A424" w:rsidR="003F223E" w:rsidRPr="00B67E8F" w:rsidRDefault="00EB727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pacing w:val="-6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2A808F3A" w14:textId="77777777" w:rsidR="003F223E" w:rsidRPr="00B67E8F" w:rsidRDefault="003F223E" w:rsidP="003F223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1036ACE" w14:textId="1E6EBFC8" w:rsidR="003F223E" w:rsidRPr="00B67E8F" w:rsidRDefault="00EB727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1B25264C" w14:textId="77777777" w:rsidR="003F223E" w:rsidRPr="00B67E8F" w:rsidRDefault="003F223E" w:rsidP="003F223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7B3AF3B1" w14:textId="55CFC535" w:rsidR="003F223E" w:rsidRPr="00B67E8F" w:rsidRDefault="00EB727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pacing w:val="-6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1FA3D573" w14:textId="77777777" w:rsidR="003F223E" w:rsidRPr="00B67E8F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B4051E6" w14:textId="6183FAE7" w:rsidR="003F223E" w:rsidRPr="00B67E8F" w:rsidRDefault="00EB727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233DB" w:rsidRPr="00B67E8F" w14:paraId="62927CE1" w14:textId="77777777" w:rsidTr="006E08EA">
        <w:tc>
          <w:tcPr>
            <w:tcW w:w="2204" w:type="pct"/>
          </w:tcPr>
          <w:p w14:paraId="261FA681" w14:textId="77777777" w:rsidR="003F223E" w:rsidRPr="00B67E8F" w:rsidRDefault="003F223E" w:rsidP="00C8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6" w:type="pct"/>
            <w:gridSpan w:val="7"/>
          </w:tcPr>
          <w:p w14:paraId="27437955" w14:textId="77777777" w:rsidR="003F223E" w:rsidRPr="00B67E8F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DB9" w:rsidRPr="00B67E8F" w14:paraId="1DAE6AE6" w14:textId="77777777" w:rsidTr="00944644">
        <w:tc>
          <w:tcPr>
            <w:tcW w:w="2204" w:type="pct"/>
          </w:tcPr>
          <w:p w14:paraId="28CDBD20" w14:textId="613DD98B" w:rsidR="00F67DB9" w:rsidRPr="00B67E8F" w:rsidRDefault="00F67DB9" w:rsidP="00F6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36" w:type="pct"/>
            <w:shd w:val="clear" w:color="auto" w:fill="auto"/>
          </w:tcPr>
          <w:p w14:paraId="77DD31FD" w14:textId="49E1C724" w:rsidR="00F67DB9" w:rsidRPr="00B67E8F" w:rsidRDefault="00F67DB9" w:rsidP="00F67D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B67E8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1F104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14:paraId="7BD3AE0B" w14:textId="77777777" w:rsidR="00F67DB9" w:rsidRPr="00B67E8F" w:rsidRDefault="00F67DB9" w:rsidP="00F6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2C8D502" w14:textId="48EB1B84" w:rsidR="00F67DB9" w:rsidRPr="00B67E8F" w:rsidRDefault="00F67DB9" w:rsidP="00F6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100,243</w:t>
            </w:r>
          </w:p>
        </w:tc>
        <w:tc>
          <w:tcPr>
            <w:tcW w:w="149" w:type="pct"/>
            <w:shd w:val="clear" w:color="auto" w:fill="auto"/>
          </w:tcPr>
          <w:p w14:paraId="6DA06EB0" w14:textId="77777777" w:rsidR="00F67DB9" w:rsidRPr="00B67E8F" w:rsidRDefault="00F67DB9" w:rsidP="00F6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EC34249" w14:textId="54652950" w:rsidR="00F67DB9" w:rsidRPr="00B67E8F" w:rsidRDefault="00F67DB9" w:rsidP="00F67DB9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  <w:r w:rsidRPr="00B67E8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1F104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14:paraId="63D2CE19" w14:textId="77777777" w:rsidR="00F67DB9" w:rsidRPr="00B67E8F" w:rsidRDefault="00F67DB9" w:rsidP="00F6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9397E48" w14:textId="6EBE667D" w:rsidR="00F67DB9" w:rsidRPr="00B67E8F" w:rsidRDefault="00F67DB9" w:rsidP="00F67DB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87,431</w:t>
            </w:r>
          </w:p>
        </w:tc>
      </w:tr>
      <w:tr w:rsidR="00F67DB9" w:rsidRPr="00B67E8F" w14:paraId="2FA01A11" w14:textId="77777777" w:rsidTr="00944644">
        <w:tc>
          <w:tcPr>
            <w:tcW w:w="2204" w:type="pct"/>
          </w:tcPr>
          <w:p w14:paraId="7B305BEC" w14:textId="61E55548" w:rsidR="00F67DB9" w:rsidRPr="00B67E8F" w:rsidRDefault="00F67DB9" w:rsidP="00F67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36" w:type="pct"/>
            <w:shd w:val="clear" w:color="auto" w:fill="auto"/>
          </w:tcPr>
          <w:p w14:paraId="09435424" w14:textId="11F3148C" w:rsidR="00F67DB9" w:rsidRPr="00C92F93" w:rsidRDefault="00F67DB9" w:rsidP="00F67D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2F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92F93">
              <w:rPr>
                <w:rFonts w:asciiTheme="majorBidi" w:hAnsiTheme="majorBidi" w:cstheme="majorBidi"/>
                <w:sz w:val="30"/>
                <w:szCs w:val="30"/>
              </w:rPr>
              <w:t>5,905</w:t>
            </w:r>
            <w:r w:rsidRPr="00C92F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76FF8FAA" w14:textId="77777777" w:rsidR="00F67DB9" w:rsidRPr="00C92F93" w:rsidRDefault="00F67DB9" w:rsidP="00F6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5375B80" w14:textId="7E8B7F53" w:rsidR="00F67DB9" w:rsidRPr="00C92F93" w:rsidRDefault="00F67DB9" w:rsidP="00F6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92F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92F93">
              <w:rPr>
                <w:rFonts w:asciiTheme="majorBidi" w:hAnsiTheme="majorBidi" w:cstheme="majorBidi"/>
                <w:sz w:val="30"/>
                <w:szCs w:val="30"/>
              </w:rPr>
              <w:t>11,143</w:t>
            </w:r>
            <w:r w:rsidRPr="00C92F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77BE2952" w14:textId="77777777" w:rsidR="00F67DB9" w:rsidRPr="00C92F93" w:rsidRDefault="00F67DB9" w:rsidP="00F6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544173D" w14:textId="2F743E85" w:rsidR="00F67DB9" w:rsidRPr="00C92F93" w:rsidRDefault="00F67DB9" w:rsidP="00F67DB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  <w:r w:rsidRPr="00C92F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92F93">
              <w:rPr>
                <w:rFonts w:asciiTheme="majorBidi" w:hAnsiTheme="majorBidi" w:cstheme="majorBidi"/>
                <w:sz w:val="30"/>
                <w:szCs w:val="30"/>
              </w:rPr>
              <w:t>5,79</w:t>
            </w:r>
            <w:r w:rsidR="001F104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92F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303C6118" w14:textId="77777777" w:rsidR="00F67DB9" w:rsidRPr="00C92F93" w:rsidRDefault="00F67DB9" w:rsidP="00F6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76598B5" w14:textId="196EADE4" w:rsidR="00F67DB9" w:rsidRPr="00C92F93" w:rsidRDefault="00F67DB9" w:rsidP="00F6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92F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92F93">
              <w:rPr>
                <w:rFonts w:asciiTheme="majorBidi" w:hAnsiTheme="majorBidi" w:cstheme="majorBidi"/>
                <w:sz w:val="30"/>
                <w:szCs w:val="30"/>
              </w:rPr>
              <w:t>10,463</w:t>
            </w:r>
            <w:r w:rsidRPr="00C92F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67DB9" w:rsidRPr="00B67E8F" w14:paraId="3CB7FE9E" w14:textId="77777777" w:rsidTr="00944644">
        <w:tc>
          <w:tcPr>
            <w:tcW w:w="2204" w:type="pct"/>
          </w:tcPr>
          <w:p w14:paraId="2C14CE80" w14:textId="51495B7B" w:rsidR="00F67DB9" w:rsidRPr="00B67E8F" w:rsidRDefault="00F67DB9" w:rsidP="00F67D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2D38D" w14:textId="25F61166" w:rsidR="00F67DB9" w:rsidRPr="00B67E8F" w:rsidRDefault="00F67DB9" w:rsidP="00F67D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F104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5FBA93E6" w14:textId="77777777" w:rsidR="00F67DB9" w:rsidRPr="00B67E8F" w:rsidRDefault="00F67DB9" w:rsidP="00F6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8C9EE" w14:textId="48A09454" w:rsidR="00F67DB9" w:rsidRPr="00B67E8F" w:rsidRDefault="00F67DB9" w:rsidP="00F6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89,100</w:t>
            </w:r>
          </w:p>
        </w:tc>
        <w:tc>
          <w:tcPr>
            <w:tcW w:w="149" w:type="pct"/>
            <w:shd w:val="clear" w:color="auto" w:fill="auto"/>
          </w:tcPr>
          <w:p w14:paraId="18F76E1B" w14:textId="77777777" w:rsidR="00F67DB9" w:rsidRPr="00B67E8F" w:rsidRDefault="00F67DB9" w:rsidP="00F6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7AF96" w14:textId="09126318" w:rsidR="00F67DB9" w:rsidRPr="00B67E8F" w:rsidRDefault="00F67DB9" w:rsidP="00F67DB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149" w:type="pct"/>
            <w:shd w:val="clear" w:color="auto" w:fill="auto"/>
          </w:tcPr>
          <w:p w14:paraId="44280D05" w14:textId="77777777" w:rsidR="00F67DB9" w:rsidRPr="00B67E8F" w:rsidRDefault="00F67DB9" w:rsidP="00F6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85880" w14:textId="4611CDA2" w:rsidR="00F67DB9" w:rsidRPr="00B67E8F" w:rsidRDefault="00F67DB9" w:rsidP="00F67DB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76,968</w:t>
            </w:r>
          </w:p>
        </w:tc>
      </w:tr>
    </w:tbl>
    <w:p w14:paraId="1CC9DAB4" w14:textId="77777777" w:rsidR="003F223E" w:rsidRPr="00741038" w:rsidRDefault="003F223E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080"/>
        <w:gridCol w:w="270"/>
        <w:gridCol w:w="990"/>
        <w:gridCol w:w="270"/>
        <w:gridCol w:w="1082"/>
      </w:tblGrid>
      <w:tr w:rsidR="00E233DB" w:rsidRPr="00B67E8F" w14:paraId="4D0455EA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0199ECF5" w14:textId="42B57517" w:rsidR="00E233DB" w:rsidRPr="00B67E8F" w:rsidRDefault="00E233DB" w:rsidP="00E2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134" w:type="dxa"/>
            <w:gridSpan w:val="7"/>
            <w:vAlign w:val="bottom"/>
          </w:tcPr>
          <w:p w14:paraId="092434A5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67E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233DB" w:rsidRPr="00B67E8F" w14:paraId="02DAA76C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3A60CB49" w14:textId="77777777" w:rsidR="00E233DB" w:rsidRPr="007C541F" w:rsidRDefault="00E233DB" w:rsidP="00E2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2" w:type="dxa"/>
            <w:vAlign w:val="bottom"/>
          </w:tcPr>
          <w:p w14:paraId="2E638670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294523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  <w:vAlign w:val="bottom"/>
          </w:tcPr>
          <w:p w14:paraId="394E3060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B67E8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67E8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B67E8F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B67E8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082" w:type="dxa"/>
            <w:vAlign w:val="bottom"/>
          </w:tcPr>
          <w:p w14:paraId="07A2927E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3DB" w:rsidRPr="00B67E8F" w14:paraId="38B46E4C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56DB188A" w14:textId="77777777" w:rsidR="00E233DB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4BB7BEAA" w14:textId="77777777" w:rsidR="00A91022" w:rsidRDefault="00A91022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9557DD4" w14:textId="631A4AE9" w:rsidR="00A91022" w:rsidRPr="00B67E8F" w:rsidRDefault="00A91022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2" w:type="dxa"/>
            <w:vAlign w:val="bottom"/>
          </w:tcPr>
          <w:p w14:paraId="7FC8EC34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A1A94F4" w14:textId="6A6DD255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67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="007C0ED5"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48D13D77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2FDC7E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2D2A9495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92E48E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56FFE9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7A4962A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021A14D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535CADB" w14:textId="7344A380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67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</w:t>
            </w: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าคม</w:t>
            </w:r>
          </w:p>
          <w:p w14:paraId="2BB42321" w14:textId="24FC1FA9" w:rsidR="00E233DB" w:rsidRPr="00B67E8F" w:rsidRDefault="007C0ED5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E233DB" w:rsidRPr="00B67E8F" w14:paraId="34F79242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7CF8341F" w14:textId="77777777" w:rsidR="00E233DB" w:rsidRPr="00B67E8F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vAlign w:val="bottom"/>
          </w:tcPr>
          <w:p w14:paraId="58F47349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33DB" w:rsidRPr="00B67E8F" w14:paraId="7790844D" w14:textId="77777777" w:rsidTr="00C87A09">
        <w:trPr>
          <w:trHeight w:val="139"/>
        </w:trPr>
        <w:tc>
          <w:tcPr>
            <w:tcW w:w="4048" w:type="dxa"/>
          </w:tcPr>
          <w:p w14:paraId="18B2C68B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1D7790CC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FAB4D5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F8173C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A03A0E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7DFFC16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D69909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71B994DB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91022" w:rsidRPr="00B67E8F" w14:paraId="5FFBD5CD" w14:textId="77777777" w:rsidTr="00C87A09">
        <w:trPr>
          <w:trHeight w:val="348"/>
        </w:trPr>
        <w:tc>
          <w:tcPr>
            <w:tcW w:w="4048" w:type="dxa"/>
          </w:tcPr>
          <w:p w14:paraId="257E68C8" w14:textId="4E4FC85E" w:rsidR="00A91022" w:rsidRPr="00B67E8F" w:rsidRDefault="00A91022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A65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2" w:type="dxa"/>
            <w:shd w:val="clear" w:color="auto" w:fill="auto"/>
          </w:tcPr>
          <w:p w14:paraId="7D8693AC" w14:textId="1153C430" w:rsidR="00A91022" w:rsidRPr="00B67E8F" w:rsidRDefault="00A91022" w:rsidP="00A9102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  <w:lang w:val="en-US" w:bidi="th-TH"/>
              </w:rPr>
              <w:t xml:space="preserve">        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C3794" w14:textId="77777777" w:rsidR="00A91022" w:rsidRPr="00B67E8F" w:rsidRDefault="00A91022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4CF99D" w14:textId="48705EA8" w:rsidR="00A91022" w:rsidRPr="00B67E8F" w:rsidRDefault="00782AFD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1F104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110D581" w14:textId="77777777" w:rsidR="00A91022" w:rsidRPr="00B67E8F" w:rsidRDefault="00A91022" w:rsidP="00E233D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DDB64B1" w14:textId="475C3E09" w:rsidR="00A91022" w:rsidRPr="00B67E8F" w:rsidRDefault="00782AFD" w:rsidP="00782AF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B2C84B" w14:textId="77777777" w:rsidR="00A91022" w:rsidRPr="00B67E8F" w:rsidRDefault="00A91022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09BAD7F7" w14:textId="16372507" w:rsidR="00A91022" w:rsidRPr="00B67E8F" w:rsidRDefault="006075EB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  <w:r w:rsidR="001F10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E233DB" w:rsidRPr="00B67E8F" w14:paraId="69155ACB" w14:textId="77777777" w:rsidTr="00C87A09">
        <w:trPr>
          <w:trHeight w:val="348"/>
        </w:trPr>
        <w:tc>
          <w:tcPr>
            <w:tcW w:w="4048" w:type="dxa"/>
          </w:tcPr>
          <w:p w14:paraId="7E3069CA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172" w:type="dxa"/>
            <w:shd w:val="clear" w:color="auto" w:fill="auto"/>
          </w:tcPr>
          <w:p w14:paraId="22577946" w14:textId="13D7F715" w:rsidR="00E233DB" w:rsidRPr="00B67E8F" w:rsidRDefault="00F5768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19,606</w:t>
            </w:r>
          </w:p>
        </w:tc>
        <w:tc>
          <w:tcPr>
            <w:tcW w:w="270" w:type="dxa"/>
            <w:shd w:val="clear" w:color="auto" w:fill="auto"/>
          </w:tcPr>
          <w:p w14:paraId="10D434E5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FDED17" w14:textId="18D3F64F" w:rsidR="00E233DB" w:rsidRPr="00B67E8F" w:rsidRDefault="00782AFD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7D522A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9C5E1B0" w14:textId="4117C137" w:rsidR="00E233DB" w:rsidRPr="00B67E8F" w:rsidRDefault="00782AFD" w:rsidP="002E555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576FDAE7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792DB212" w14:textId="5B0E4DD6" w:rsidR="00E233DB" w:rsidRPr="00B67E8F" w:rsidRDefault="006075EB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19,554</w:t>
            </w:r>
          </w:p>
        </w:tc>
      </w:tr>
      <w:tr w:rsidR="00E233DB" w:rsidRPr="00B67E8F" w14:paraId="6BF3F867" w14:textId="77777777" w:rsidTr="00C87A09">
        <w:trPr>
          <w:trHeight w:val="348"/>
        </w:trPr>
        <w:tc>
          <w:tcPr>
            <w:tcW w:w="4048" w:type="dxa"/>
          </w:tcPr>
          <w:p w14:paraId="7348FA21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 (ตัดรายการกำไรจาก</w:t>
            </w:r>
            <w:r w:rsidRPr="00B67E8F">
              <w:rPr>
                <w:rFonts w:ascii="Angsana New" w:hAnsi="Angsana New"/>
                <w:sz w:val="30"/>
                <w:szCs w:val="30"/>
              </w:rPr>
              <w:br/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การจำหน่ายเครื่องจักรและอุปกรณ์ระหว่างกัน)</w:t>
            </w:r>
          </w:p>
        </w:tc>
        <w:tc>
          <w:tcPr>
            <w:tcW w:w="1172" w:type="dxa"/>
            <w:shd w:val="clear" w:color="auto" w:fill="auto"/>
          </w:tcPr>
          <w:p w14:paraId="1C9517B6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52CBFEF" w14:textId="1DBDD6C9" w:rsidR="00F5768B" w:rsidRPr="00B67E8F" w:rsidRDefault="00F5768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val="en-US" w:bidi="th-TH"/>
              </w:rPr>
              <w:t>12,169</w:t>
            </w:r>
          </w:p>
        </w:tc>
        <w:tc>
          <w:tcPr>
            <w:tcW w:w="270" w:type="dxa"/>
            <w:shd w:val="clear" w:color="auto" w:fill="auto"/>
          </w:tcPr>
          <w:p w14:paraId="20CBE86D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673994" w14:textId="77777777" w:rsidR="004825EA" w:rsidRDefault="004825EA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4435B1" w14:textId="316D84B8" w:rsidR="00782AFD" w:rsidRPr="00B67E8F" w:rsidRDefault="00782AFD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CC9B25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AE90E7" w14:textId="77777777" w:rsidR="004825EA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518EE2" w14:textId="6CF9BFE3" w:rsidR="00782AFD" w:rsidRPr="00B67E8F" w:rsidRDefault="00782AFD" w:rsidP="00782AF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37115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8BFB365" w14:textId="77777777" w:rsidR="004825EA" w:rsidRDefault="004825EA" w:rsidP="004825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A6AAD1" w14:textId="47FB66BC" w:rsidR="006075EB" w:rsidRPr="00B67E8F" w:rsidRDefault="006075EB" w:rsidP="004825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11,703</w:t>
            </w:r>
          </w:p>
        </w:tc>
      </w:tr>
      <w:tr w:rsidR="00782AFD" w:rsidRPr="00B67E8F" w14:paraId="2B68EED9" w14:textId="77777777" w:rsidTr="00C87A09">
        <w:trPr>
          <w:trHeight w:val="348"/>
        </w:trPr>
        <w:tc>
          <w:tcPr>
            <w:tcW w:w="4048" w:type="dxa"/>
          </w:tcPr>
          <w:p w14:paraId="098D7784" w14:textId="77777777" w:rsidR="00782AFD" w:rsidRPr="00B67E8F" w:rsidRDefault="00782AFD" w:rsidP="0078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shd w:val="clear" w:color="auto" w:fill="auto"/>
          </w:tcPr>
          <w:p w14:paraId="132EAC3E" w14:textId="5024F7E5" w:rsidR="00782AFD" w:rsidRPr="00B67E8F" w:rsidRDefault="00782AFD" w:rsidP="00782AF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00927D3A" w14:textId="77777777" w:rsidR="00782AFD" w:rsidRPr="00B67E8F" w:rsidRDefault="00782AFD" w:rsidP="00782AF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EDABE1D" w14:textId="6BE029CA" w:rsidR="00782AFD" w:rsidRPr="006075EB" w:rsidRDefault="00782AFD" w:rsidP="0060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075EB">
              <w:rPr>
                <w:rFonts w:asciiTheme="majorBidi" w:hAnsiTheme="majorBidi" w:cstheme="majorBidi"/>
                <w:sz w:val="30"/>
                <w:szCs w:val="30"/>
              </w:rPr>
              <w:t>1,217</w:t>
            </w:r>
          </w:p>
        </w:tc>
        <w:tc>
          <w:tcPr>
            <w:tcW w:w="270" w:type="dxa"/>
            <w:shd w:val="clear" w:color="auto" w:fill="auto"/>
          </w:tcPr>
          <w:p w14:paraId="78BC202C" w14:textId="77777777" w:rsidR="00782AFD" w:rsidRPr="00B67E8F" w:rsidRDefault="00782AFD" w:rsidP="00782AF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42B21D2" w14:textId="3DA95BF3" w:rsidR="00782AFD" w:rsidRPr="00B67E8F" w:rsidRDefault="00782AFD" w:rsidP="00782AF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BD51D3" w14:textId="77777777" w:rsidR="00782AFD" w:rsidRPr="00B67E8F" w:rsidRDefault="00782AFD" w:rsidP="00782AF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AF8F202" w14:textId="3FC9C8E0" w:rsidR="00782AFD" w:rsidRPr="00B67E8F" w:rsidRDefault="006075EB" w:rsidP="00782AF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1,605</w:t>
            </w:r>
          </w:p>
        </w:tc>
      </w:tr>
      <w:tr w:rsidR="00782AFD" w:rsidRPr="00B67E8F" w14:paraId="0AC25838" w14:textId="77777777" w:rsidTr="00C87A09">
        <w:trPr>
          <w:trHeight w:val="334"/>
        </w:trPr>
        <w:tc>
          <w:tcPr>
            <w:tcW w:w="4048" w:type="dxa"/>
          </w:tcPr>
          <w:p w14:paraId="739FD68B" w14:textId="77777777" w:rsidR="00782AFD" w:rsidRPr="00B67E8F" w:rsidRDefault="00782AFD" w:rsidP="0078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5F678EC" w14:textId="73A60537" w:rsidR="00782AFD" w:rsidRPr="00B67E8F" w:rsidRDefault="00782AFD" w:rsidP="00782AFD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val="en-US" w:bidi="th-TH"/>
              </w:rPr>
              <w:t>68,080</w:t>
            </w:r>
          </w:p>
        </w:tc>
        <w:tc>
          <w:tcPr>
            <w:tcW w:w="270" w:type="dxa"/>
            <w:shd w:val="clear" w:color="auto" w:fill="auto"/>
          </w:tcPr>
          <w:p w14:paraId="6B89DB43" w14:textId="77777777" w:rsidR="00782AFD" w:rsidRPr="00B67E8F" w:rsidRDefault="00782AFD" w:rsidP="00782AF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AD77E7" w14:textId="68DC984D" w:rsidR="00782AFD" w:rsidRPr="00B67E8F" w:rsidRDefault="00782AFD" w:rsidP="0078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7,805</w:t>
            </w:r>
          </w:p>
        </w:tc>
        <w:tc>
          <w:tcPr>
            <w:tcW w:w="270" w:type="dxa"/>
            <w:shd w:val="clear" w:color="auto" w:fill="auto"/>
          </w:tcPr>
          <w:p w14:paraId="73DD9562" w14:textId="77777777" w:rsidR="00782AFD" w:rsidRPr="00B67E8F" w:rsidRDefault="00782AFD" w:rsidP="0078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B8C0D9" w14:textId="253954FE" w:rsidR="00782AFD" w:rsidRPr="00B67E8F" w:rsidRDefault="00782AFD" w:rsidP="00782AF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CAFC34" w14:textId="77777777" w:rsidR="00782AFD" w:rsidRPr="00B67E8F" w:rsidRDefault="00782AFD" w:rsidP="00782AF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E3A39A6" w14:textId="61660657" w:rsidR="00782AFD" w:rsidRPr="00B67E8F" w:rsidRDefault="006075EB" w:rsidP="00782AF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75,885</w:t>
            </w:r>
          </w:p>
        </w:tc>
      </w:tr>
      <w:tr w:rsidR="00E233DB" w:rsidRPr="00B67E8F" w14:paraId="671BA090" w14:textId="77777777" w:rsidTr="00C87A09">
        <w:trPr>
          <w:trHeight w:val="334"/>
        </w:trPr>
        <w:tc>
          <w:tcPr>
            <w:tcW w:w="4048" w:type="dxa"/>
          </w:tcPr>
          <w:p w14:paraId="5CBF17AF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C8F62" w14:textId="71594EDC" w:rsidR="00E233DB" w:rsidRPr="00B67E8F" w:rsidRDefault="00F5768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100,243</w:t>
            </w:r>
          </w:p>
        </w:tc>
        <w:tc>
          <w:tcPr>
            <w:tcW w:w="270" w:type="dxa"/>
            <w:shd w:val="clear" w:color="auto" w:fill="auto"/>
          </w:tcPr>
          <w:p w14:paraId="59157146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77FFE" w14:textId="693EFD3B" w:rsidR="00E233DB" w:rsidRPr="00B67E8F" w:rsidRDefault="00F8067A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8,8</w:t>
            </w:r>
            <w:r w:rsidR="001F10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02E60CE4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94398" w14:textId="1C1A9B77" w:rsidR="00E233DB" w:rsidRPr="00B67E8F" w:rsidRDefault="006075EB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02F303FA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C4B90" w14:textId="13F75903" w:rsidR="00E233DB" w:rsidRPr="00B67E8F" w:rsidRDefault="006075EB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109,22</w:t>
            </w:r>
            <w:r w:rsidR="001F10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A82805" w:rsidRPr="00B67E8F" w14:paraId="6A27A795" w14:textId="77777777" w:rsidTr="00A82805">
        <w:trPr>
          <w:trHeight w:val="334"/>
        </w:trPr>
        <w:tc>
          <w:tcPr>
            <w:tcW w:w="4048" w:type="dxa"/>
          </w:tcPr>
          <w:p w14:paraId="7CCBA41C" w14:textId="77777777" w:rsidR="00A82805" w:rsidRPr="00B67E8F" w:rsidRDefault="00A82805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B63B777" w14:textId="77777777" w:rsidR="00A82805" w:rsidRPr="00B67E8F" w:rsidRDefault="00A82805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821C49" w14:textId="77777777" w:rsidR="00A82805" w:rsidRPr="00B67E8F" w:rsidRDefault="00A82805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83DE02" w14:textId="77777777" w:rsidR="00A82805" w:rsidRDefault="00A82805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E8C321" w14:textId="77777777" w:rsidR="00A82805" w:rsidRPr="00B67E8F" w:rsidRDefault="00A82805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9278A6" w14:textId="77777777" w:rsidR="00A82805" w:rsidRDefault="00A82805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2B1980" w14:textId="77777777" w:rsidR="00A82805" w:rsidRPr="00B67E8F" w:rsidRDefault="00A82805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5C7E08E2" w14:textId="77777777" w:rsidR="00A82805" w:rsidRDefault="00A82805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82805" w:rsidRPr="00B67E8F" w14:paraId="5884CB0C" w14:textId="77777777" w:rsidTr="00A82805">
        <w:trPr>
          <w:trHeight w:val="334"/>
        </w:trPr>
        <w:tc>
          <w:tcPr>
            <w:tcW w:w="4048" w:type="dxa"/>
          </w:tcPr>
          <w:p w14:paraId="1E99CC43" w14:textId="77777777" w:rsidR="00A82805" w:rsidRPr="00B67E8F" w:rsidRDefault="00A82805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0D3DF95D" w14:textId="77777777" w:rsidR="00A82805" w:rsidRPr="00B67E8F" w:rsidRDefault="00A82805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942227" w14:textId="77777777" w:rsidR="00A82805" w:rsidRPr="00B67E8F" w:rsidRDefault="00A82805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EF02F1" w14:textId="77777777" w:rsidR="00A82805" w:rsidRDefault="00A82805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50AA0C" w14:textId="77777777" w:rsidR="00A82805" w:rsidRPr="00B67E8F" w:rsidRDefault="00A82805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39867AC" w14:textId="77777777" w:rsidR="00A82805" w:rsidRDefault="00A82805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CE1F1B" w14:textId="77777777" w:rsidR="00A82805" w:rsidRPr="00B67E8F" w:rsidRDefault="00A82805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68C1EC2" w14:textId="77777777" w:rsidR="00A82805" w:rsidRDefault="00A82805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233DB" w:rsidRPr="00B67E8F" w14:paraId="24D3BCFD" w14:textId="77777777" w:rsidTr="00A82805">
        <w:trPr>
          <w:trHeight w:val="334"/>
        </w:trPr>
        <w:tc>
          <w:tcPr>
            <w:tcW w:w="4048" w:type="dxa"/>
          </w:tcPr>
          <w:p w14:paraId="29EBAF92" w14:textId="7CFF75E5" w:rsidR="00E233DB" w:rsidRPr="00B67E8F" w:rsidRDefault="00741038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2" w:type="dxa"/>
          </w:tcPr>
          <w:p w14:paraId="51BB4629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187F6FBC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BEE34CB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2C6C441C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507DC375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03C03ED1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2" w:type="dxa"/>
          </w:tcPr>
          <w:p w14:paraId="01368D34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233DB" w:rsidRPr="00B67E8F" w14:paraId="2C8BAB22" w14:textId="77777777" w:rsidTr="00C87A09">
        <w:trPr>
          <w:trHeight w:val="334"/>
        </w:trPr>
        <w:tc>
          <w:tcPr>
            <w:tcW w:w="4048" w:type="dxa"/>
          </w:tcPr>
          <w:p w14:paraId="6A05F91F" w14:textId="77777777" w:rsidR="00E233DB" w:rsidRPr="00B67E8F" w:rsidRDefault="00E233DB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2" w:type="dxa"/>
          </w:tcPr>
          <w:p w14:paraId="0232FCFC" w14:textId="3B5C577A" w:rsidR="00E233DB" w:rsidRPr="00B67E8F" w:rsidRDefault="00F5768B" w:rsidP="007C0E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(680)</w:t>
            </w:r>
          </w:p>
        </w:tc>
        <w:tc>
          <w:tcPr>
            <w:tcW w:w="270" w:type="dxa"/>
          </w:tcPr>
          <w:p w14:paraId="791FFBC0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B09FB66" w14:textId="1BECDDB0" w:rsidR="00E233DB" w:rsidRPr="00B67E8F" w:rsidRDefault="00453456" w:rsidP="007C0ED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28FE5232" w14:textId="77777777" w:rsidR="00E233DB" w:rsidRPr="00B67E8F" w:rsidRDefault="00E233DB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A40F59" w14:textId="1D708D52" w:rsidR="00E233DB" w:rsidRPr="00B67E8F" w:rsidRDefault="00453456" w:rsidP="007C0E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3ED923E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0FFDE3" w14:textId="20B92D1F" w:rsidR="00E233DB" w:rsidRPr="00B67E8F" w:rsidRDefault="00453456" w:rsidP="0045345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53456" w:rsidRPr="00B67E8F" w14:paraId="315B7A61" w14:textId="77777777" w:rsidTr="00C87A09">
        <w:trPr>
          <w:trHeight w:val="334"/>
        </w:trPr>
        <w:tc>
          <w:tcPr>
            <w:tcW w:w="4048" w:type="dxa"/>
          </w:tcPr>
          <w:p w14:paraId="0530FDA3" w14:textId="77777777" w:rsidR="00453456" w:rsidRPr="00B67E8F" w:rsidRDefault="00453456" w:rsidP="0045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</w:p>
        </w:tc>
        <w:tc>
          <w:tcPr>
            <w:tcW w:w="1172" w:type="dxa"/>
          </w:tcPr>
          <w:p w14:paraId="437F183A" w14:textId="5C1B7F4D" w:rsidR="00453456" w:rsidRPr="00B67E8F" w:rsidRDefault="00453456" w:rsidP="004534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(8,775)</w:t>
            </w:r>
          </w:p>
        </w:tc>
        <w:tc>
          <w:tcPr>
            <w:tcW w:w="270" w:type="dxa"/>
          </w:tcPr>
          <w:p w14:paraId="7DD143E1" w14:textId="77777777" w:rsidR="00453456" w:rsidRPr="00B67E8F" w:rsidRDefault="00453456" w:rsidP="00453456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02614A2" w14:textId="176B0DD4" w:rsidR="00453456" w:rsidRPr="00B67E8F" w:rsidRDefault="00453456" w:rsidP="0045345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</w:t>
            </w:r>
            <w:r w:rsidR="001F104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FF27B78" w14:textId="77777777" w:rsidR="00453456" w:rsidRPr="00B67E8F" w:rsidRDefault="00453456" w:rsidP="0045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7784A9" w14:textId="3D0EA80F" w:rsidR="00453456" w:rsidRPr="00B67E8F" w:rsidRDefault="00453456" w:rsidP="0045345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829079B" w14:textId="77777777" w:rsidR="00453456" w:rsidRPr="00B67E8F" w:rsidRDefault="00453456" w:rsidP="0045345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915B8B2" w14:textId="29D9C263" w:rsidR="00453456" w:rsidRPr="00B67E8F" w:rsidRDefault="00453456" w:rsidP="0045345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3,84</w:t>
            </w:r>
            <w:r w:rsidR="001F10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53456" w:rsidRPr="00B67E8F" w14:paraId="532692AA" w14:textId="77777777" w:rsidTr="00C87A09">
        <w:trPr>
          <w:trHeight w:val="334"/>
        </w:trPr>
        <w:tc>
          <w:tcPr>
            <w:tcW w:w="4048" w:type="dxa"/>
          </w:tcPr>
          <w:p w14:paraId="1D729C6E" w14:textId="77777777" w:rsidR="00453456" w:rsidRPr="00B67E8F" w:rsidRDefault="00453456" w:rsidP="0045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0E7DC7C" w14:textId="059F0618" w:rsidR="00453456" w:rsidRPr="00B67E8F" w:rsidRDefault="00453456" w:rsidP="004534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(1,688)</w:t>
            </w:r>
          </w:p>
        </w:tc>
        <w:tc>
          <w:tcPr>
            <w:tcW w:w="270" w:type="dxa"/>
            <w:shd w:val="clear" w:color="auto" w:fill="auto"/>
          </w:tcPr>
          <w:p w14:paraId="6A02678C" w14:textId="77777777" w:rsidR="00453456" w:rsidRPr="00B67E8F" w:rsidRDefault="00453456" w:rsidP="00453456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4B5247" w14:textId="33C034CF" w:rsidR="00453456" w:rsidRPr="00B67E8F" w:rsidRDefault="00453456" w:rsidP="0045345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1F10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A067A0" w14:textId="77777777" w:rsidR="00453456" w:rsidRPr="00B67E8F" w:rsidRDefault="00453456" w:rsidP="0045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B44C73" w14:textId="765225C8" w:rsidR="00453456" w:rsidRPr="00B67E8F" w:rsidRDefault="00453456" w:rsidP="0045345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E5C420" w14:textId="77777777" w:rsidR="00453456" w:rsidRPr="00B67E8F" w:rsidRDefault="00453456" w:rsidP="0045345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4DA1CC47" w14:textId="6BAA3510" w:rsidR="00453456" w:rsidRPr="00B67E8F" w:rsidRDefault="00453456" w:rsidP="0045345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</w:t>
            </w:r>
            <w:r w:rsidR="001F10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233DB" w:rsidRPr="00B67E8F" w14:paraId="11CC4091" w14:textId="77777777" w:rsidTr="00C87A09">
        <w:trPr>
          <w:trHeight w:val="334"/>
        </w:trPr>
        <w:tc>
          <w:tcPr>
            <w:tcW w:w="4048" w:type="dxa"/>
          </w:tcPr>
          <w:p w14:paraId="09D5598E" w14:textId="77777777" w:rsidR="00E233DB" w:rsidRPr="00B67E8F" w:rsidRDefault="00E233DB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94F3C" w14:textId="4A510871" w:rsidR="00E233DB" w:rsidRPr="00B67E8F" w:rsidRDefault="00F5768B" w:rsidP="00F576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(11,143)</w:t>
            </w:r>
          </w:p>
        </w:tc>
        <w:tc>
          <w:tcPr>
            <w:tcW w:w="270" w:type="dxa"/>
            <w:shd w:val="clear" w:color="auto" w:fill="auto"/>
          </w:tcPr>
          <w:p w14:paraId="23C1A8E9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9ACA3" w14:textId="31F86BA4" w:rsidR="00E233DB" w:rsidRPr="00B67E8F" w:rsidRDefault="00453456" w:rsidP="007C0ED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5,238</w:t>
            </w:r>
          </w:p>
        </w:tc>
        <w:tc>
          <w:tcPr>
            <w:tcW w:w="270" w:type="dxa"/>
            <w:shd w:val="clear" w:color="auto" w:fill="auto"/>
          </w:tcPr>
          <w:p w14:paraId="71E0D9AE" w14:textId="77777777" w:rsidR="00E233DB" w:rsidRPr="00B67E8F" w:rsidRDefault="00E233DB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BDAB3" w14:textId="48805DCB" w:rsidR="00E233DB" w:rsidRPr="00B67E8F" w:rsidRDefault="00453456" w:rsidP="007C0E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D1F3D9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4981B" w14:textId="50877B2A" w:rsidR="00E233DB" w:rsidRPr="00B67E8F" w:rsidRDefault="00453456" w:rsidP="007C0ED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5,905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233DB" w:rsidRPr="00B67E8F" w14:paraId="6AC8CA45" w14:textId="77777777" w:rsidTr="00741038">
        <w:trPr>
          <w:trHeight w:val="190"/>
        </w:trPr>
        <w:tc>
          <w:tcPr>
            <w:tcW w:w="4048" w:type="dxa"/>
          </w:tcPr>
          <w:p w14:paraId="63D5BEC9" w14:textId="77777777" w:rsidR="00E233DB" w:rsidRPr="00741038" w:rsidRDefault="00E233DB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A050322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55E839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BAA760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B3F174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42D86A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753C37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5393DE6C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33DB" w:rsidRPr="00B67E8F" w14:paraId="2CDAB674" w14:textId="77777777" w:rsidTr="00C87A09">
        <w:trPr>
          <w:trHeight w:val="334"/>
        </w:trPr>
        <w:tc>
          <w:tcPr>
            <w:tcW w:w="4048" w:type="dxa"/>
          </w:tcPr>
          <w:p w14:paraId="3404AEA1" w14:textId="77777777" w:rsidR="00E233DB" w:rsidRPr="00B67E8F" w:rsidRDefault="00E233DB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32AC302E" w14:textId="6785787E" w:rsidR="00E233DB" w:rsidRPr="00B67E8F" w:rsidRDefault="00F5768B" w:rsidP="007C0ED5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89,100</w:t>
            </w:r>
          </w:p>
        </w:tc>
        <w:tc>
          <w:tcPr>
            <w:tcW w:w="270" w:type="dxa"/>
            <w:shd w:val="clear" w:color="auto" w:fill="auto"/>
          </w:tcPr>
          <w:p w14:paraId="12C11873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4D3AF0C" w14:textId="4D7CE0D0" w:rsidR="00E233DB" w:rsidRPr="00B67E8F" w:rsidRDefault="00453456" w:rsidP="007C0ED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14,06</w:t>
            </w:r>
            <w:r w:rsidR="001F1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7EF2CD7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D97E08A" w14:textId="6D45902E" w:rsidR="00E233DB" w:rsidRPr="00B67E8F" w:rsidRDefault="00453456" w:rsidP="007C0ED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568DDCF5" w14:textId="77777777" w:rsidR="00E233DB" w:rsidRPr="00B67E8F" w:rsidRDefault="00E233DB" w:rsidP="007C0ED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1B628024" w14:textId="70F38B39" w:rsidR="00E233DB" w:rsidRPr="00B67E8F" w:rsidRDefault="00453456" w:rsidP="007C0ED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103,31</w:t>
            </w:r>
            <w:r w:rsidR="001F10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</w:tbl>
    <w:p w14:paraId="5A12D451" w14:textId="77777777" w:rsidR="00E233DB" w:rsidRPr="00741038" w:rsidRDefault="00E233DB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080"/>
        <w:gridCol w:w="270"/>
        <w:gridCol w:w="990"/>
        <w:gridCol w:w="270"/>
        <w:gridCol w:w="1082"/>
      </w:tblGrid>
      <w:tr w:rsidR="00E233DB" w:rsidRPr="00B67E8F" w14:paraId="2F9BA8DC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67C834BD" w14:textId="77777777" w:rsidR="00E233DB" w:rsidRPr="00B67E8F" w:rsidRDefault="00E233DB" w:rsidP="00E2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4" w:type="dxa"/>
            <w:gridSpan w:val="7"/>
            <w:vAlign w:val="bottom"/>
          </w:tcPr>
          <w:p w14:paraId="069C2748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233DB" w:rsidRPr="00B67E8F" w14:paraId="588A89AC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01A9C024" w14:textId="77777777" w:rsidR="00E233DB" w:rsidRPr="00B67E8F" w:rsidRDefault="00E233DB" w:rsidP="00E2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2" w:type="dxa"/>
            <w:vAlign w:val="bottom"/>
          </w:tcPr>
          <w:p w14:paraId="683CCBBD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61075F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  <w:vAlign w:val="bottom"/>
          </w:tcPr>
          <w:p w14:paraId="4864BA87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B67E8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67E8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B67E8F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B67E8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082" w:type="dxa"/>
            <w:vAlign w:val="bottom"/>
          </w:tcPr>
          <w:p w14:paraId="5B549FFD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3DB" w:rsidRPr="00B67E8F" w14:paraId="4657F84D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7DF0F919" w14:textId="77777777" w:rsidR="00E233DB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7CC0AF93" w14:textId="77777777" w:rsidR="00D4623A" w:rsidRDefault="00D4623A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55D06061" w14:textId="071C96F0" w:rsidR="00D4623A" w:rsidRPr="00B67E8F" w:rsidRDefault="00D4623A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2" w:type="dxa"/>
            <w:vAlign w:val="bottom"/>
          </w:tcPr>
          <w:p w14:paraId="360E3B5C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B081542" w14:textId="6EAAB44A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67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C0ED5"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02460D6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A3E61A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20BF7706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45D328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C2854A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A80471E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C75C177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C8BDD74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67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</w:t>
            </w: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าคม</w:t>
            </w:r>
          </w:p>
          <w:p w14:paraId="72F89ACF" w14:textId="3909BC13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C0ED5" w:rsidRPr="00B67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E233DB" w:rsidRPr="00B67E8F" w14:paraId="42ECB4F0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37DD7A9D" w14:textId="77777777" w:rsidR="00E233DB" w:rsidRPr="00B67E8F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vAlign w:val="bottom"/>
          </w:tcPr>
          <w:p w14:paraId="46B5AE4E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33DB" w:rsidRPr="00B67E8F" w14:paraId="53B81356" w14:textId="77777777" w:rsidTr="00C87A09">
        <w:trPr>
          <w:trHeight w:val="139"/>
        </w:trPr>
        <w:tc>
          <w:tcPr>
            <w:tcW w:w="4048" w:type="dxa"/>
          </w:tcPr>
          <w:p w14:paraId="0DE6236C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50E99D9B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502611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D11D15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F55B6B3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64EC579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FA81A2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434BF30D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33DB" w:rsidRPr="00B67E8F" w14:paraId="0239FC91" w14:textId="77777777" w:rsidTr="00C87A09">
        <w:trPr>
          <w:trHeight w:val="348"/>
        </w:trPr>
        <w:tc>
          <w:tcPr>
            <w:tcW w:w="4048" w:type="dxa"/>
          </w:tcPr>
          <w:p w14:paraId="57CAAD5F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หนี้สินผลประโยชน์พนักงาน</w:t>
            </w:r>
          </w:p>
        </w:tc>
        <w:tc>
          <w:tcPr>
            <w:tcW w:w="1172" w:type="dxa"/>
            <w:shd w:val="clear" w:color="auto" w:fill="auto"/>
          </w:tcPr>
          <w:p w14:paraId="1569FB44" w14:textId="7C99C2C0" w:rsidR="00E233DB" w:rsidRPr="00B67E8F" w:rsidRDefault="00F5768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val="en-US" w:bidi="th-TH"/>
              </w:rPr>
              <w:t>18,963</w:t>
            </w:r>
          </w:p>
        </w:tc>
        <w:tc>
          <w:tcPr>
            <w:tcW w:w="270" w:type="dxa"/>
            <w:shd w:val="clear" w:color="auto" w:fill="auto"/>
          </w:tcPr>
          <w:p w14:paraId="1DD92CCF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98B128" w14:textId="37E26B8B" w:rsidR="00E233DB" w:rsidRPr="00B67E8F" w:rsidRDefault="0070615A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D1089A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43B0D8" w14:textId="6E67D371" w:rsidR="00E233DB" w:rsidRPr="00B67E8F" w:rsidRDefault="0070615A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7CE43172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949E098" w14:textId="08208498" w:rsidR="00E233DB" w:rsidRPr="00B67E8F" w:rsidRDefault="0070615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18,845</w:t>
            </w:r>
          </w:p>
        </w:tc>
      </w:tr>
      <w:tr w:rsidR="00E233DB" w:rsidRPr="00B67E8F" w14:paraId="78F0B74A" w14:textId="77777777" w:rsidTr="00C87A09">
        <w:trPr>
          <w:trHeight w:val="348"/>
        </w:trPr>
        <w:tc>
          <w:tcPr>
            <w:tcW w:w="4048" w:type="dxa"/>
          </w:tcPr>
          <w:p w14:paraId="059AF5E2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172" w:type="dxa"/>
            <w:shd w:val="clear" w:color="auto" w:fill="auto"/>
          </w:tcPr>
          <w:p w14:paraId="24D7A337" w14:textId="0659A087" w:rsidR="00E233DB" w:rsidRPr="00B67E8F" w:rsidRDefault="00F5768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7F9D43B8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3BD720" w14:textId="4E9EDAAC" w:rsidR="00E233DB" w:rsidRPr="00B67E8F" w:rsidRDefault="0070615A" w:rsidP="00FC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</w:t>
            </w:r>
            <w:r w:rsidR="00D4623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5B8D0CC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E2F0AB5" w14:textId="2027792F" w:rsidR="00E233DB" w:rsidRPr="00B67E8F" w:rsidRDefault="0070615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BAB179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0E374221" w14:textId="7A2F7007" w:rsidR="00E233DB" w:rsidRPr="00B67E8F" w:rsidRDefault="0070615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1,60</w:t>
            </w:r>
            <w:r w:rsidR="00D462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E233DB" w:rsidRPr="00B67E8F" w14:paraId="17AFD8F7" w14:textId="77777777" w:rsidTr="00C87A09">
        <w:trPr>
          <w:trHeight w:val="334"/>
        </w:trPr>
        <w:tc>
          <w:tcPr>
            <w:tcW w:w="4048" w:type="dxa"/>
          </w:tcPr>
          <w:p w14:paraId="45B480C7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8BD258A" w14:textId="03DC758A" w:rsidR="00E233DB" w:rsidRPr="00B67E8F" w:rsidRDefault="00F5768B" w:rsidP="00E233D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val="en-US" w:bidi="th-TH"/>
              </w:rPr>
              <w:t>68,080</w:t>
            </w:r>
          </w:p>
        </w:tc>
        <w:tc>
          <w:tcPr>
            <w:tcW w:w="270" w:type="dxa"/>
            <w:shd w:val="clear" w:color="auto" w:fill="auto"/>
          </w:tcPr>
          <w:p w14:paraId="4B55F167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1AE731" w14:textId="750B31AB" w:rsidR="00E233DB" w:rsidRPr="00B67E8F" w:rsidRDefault="0070615A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7,805</w:t>
            </w:r>
          </w:p>
        </w:tc>
        <w:tc>
          <w:tcPr>
            <w:tcW w:w="270" w:type="dxa"/>
            <w:shd w:val="clear" w:color="auto" w:fill="auto"/>
          </w:tcPr>
          <w:p w14:paraId="1224166D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7CFBFD" w14:textId="2560BF8A" w:rsidR="00E233DB" w:rsidRPr="00B67E8F" w:rsidRDefault="0070615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DBC8B8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0AFE9FA" w14:textId="34BBF945" w:rsidR="00E233DB" w:rsidRPr="00B67E8F" w:rsidRDefault="0070615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75,885</w:t>
            </w:r>
          </w:p>
        </w:tc>
      </w:tr>
      <w:tr w:rsidR="00E233DB" w:rsidRPr="00B67E8F" w14:paraId="4977F905" w14:textId="77777777" w:rsidTr="00C87A09">
        <w:trPr>
          <w:trHeight w:val="334"/>
        </w:trPr>
        <w:tc>
          <w:tcPr>
            <w:tcW w:w="4048" w:type="dxa"/>
          </w:tcPr>
          <w:p w14:paraId="50233799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C770" w14:textId="720EB2C6" w:rsidR="00E233DB" w:rsidRPr="00B67E8F" w:rsidRDefault="00F5768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87,431</w:t>
            </w:r>
          </w:p>
        </w:tc>
        <w:tc>
          <w:tcPr>
            <w:tcW w:w="270" w:type="dxa"/>
            <w:shd w:val="clear" w:color="auto" w:fill="auto"/>
          </w:tcPr>
          <w:p w14:paraId="3BA8123E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0A66C" w14:textId="5B980B4E" w:rsidR="00E233DB" w:rsidRPr="00B67E8F" w:rsidRDefault="0070615A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8,75</w:t>
            </w:r>
            <w:r w:rsidR="00D46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48D452B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3447D" w14:textId="464005CC" w:rsidR="00E233DB" w:rsidRPr="00B67E8F" w:rsidRDefault="0070615A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348715ED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E683" w14:textId="0B81AB8C" w:rsidR="00E233DB" w:rsidRPr="00B67E8F" w:rsidRDefault="0070615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96,33</w:t>
            </w:r>
            <w:r w:rsidR="00D462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E233DB" w:rsidRPr="00B67E8F" w14:paraId="55330011" w14:textId="77777777" w:rsidTr="00C87A09">
        <w:trPr>
          <w:trHeight w:val="334"/>
        </w:trPr>
        <w:tc>
          <w:tcPr>
            <w:tcW w:w="4048" w:type="dxa"/>
          </w:tcPr>
          <w:p w14:paraId="1A990EF5" w14:textId="77777777" w:rsidR="00E233DB" w:rsidRPr="00741038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CDF942F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44BE58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4705C4" w14:textId="77777777" w:rsidR="00E233DB" w:rsidRPr="00B67E8F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B51B33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1E15C0E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95478D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2E6A41F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E233DB" w:rsidRPr="00B67E8F" w14:paraId="6535B882" w14:textId="77777777" w:rsidTr="00C87A09">
        <w:trPr>
          <w:trHeight w:val="334"/>
        </w:trPr>
        <w:tc>
          <w:tcPr>
            <w:tcW w:w="4048" w:type="dxa"/>
          </w:tcPr>
          <w:p w14:paraId="20967EF8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</w:tcPr>
          <w:p w14:paraId="4891AE0F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CF579C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0AD34" w14:textId="77777777" w:rsidR="00E233DB" w:rsidRPr="00B67E8F" w:rsidRDefault="00E233DB" w:rsidP="00E233D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E159D6" w14:textId="77777777" w:rsidR="00E233DB" w:rsidRPr="00B67E8F" w:rsidRDefault="00E233DB" w:rsidP="00E233DB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3405E8E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783225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39289700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233DB" w:rsidRPr="00B67E8F" w14:paraId="1F466CF4" w14:textId="77777777" w:rsidTr="00C87A09">
        <w:trPr>
          <w:trHeight w:val="334"/>
        </w:trPr>
        <w:tc>
          <w:tcPr>
            <w:tcW w:w="4048" w:type="dxa"/>
          </w:tcPr>
          <w:p w14:paraId="58F44770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67E8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สินทรัพย์ชีวภาพ </w:t>
            </w:r>
          </w:p>
        </w:tc>
        <w:tc>
          <w:tcPr>
            <w:tcW w:w="1172" w:type="dxa"/>
            <w:shd w:val="clear" w:color="auto" w:fill="auto"/>
          </w:tcPr>
          <w:p w14:paraId="2E658954" w14:textId="71BBA94C" w:rsidR="00E233DB" w:rsidRPr="00B67E8F" w:rsidRDefault="00F5768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bidi="th-TH"/>
              </w:rPr>
              <w:t>(8,775)</w:t>
            </w:r>
          </w:p>
        </w:tc>
        <w:tc>
          <w:tcPr>
            <w:tcW w:w="270" w:type="dxa"/>
            <w:shd w:val="clear" w:color="auto" w:fill="auto"/>
          </w:tcPr>
          <w:p w14:paraId="085215BD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18AC4E" w14:textId="1B08CDE4" w:rsidR="00E233DB" w:rsidRPr="00B67E8F" w:rsidRDefault="00FC5607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5,045</w:t>
            </w:r>
          </w:p>
        </w:tc>
        <w:tc>
          <w:tcPr>
            <w:tcW w:w="270" w:type="dxa"/>
            <w:shd w:val="clear" w:color="auto" w:fill="auto"/>
          </w:tcPr>
          <w:p w14:paraId="5D971276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7AC28D0" w14:textId="359F8311" w:rsidR="00E233DB" w:rsidRPr="00B67E8F" w:rsidRDefault="00FC5607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A67546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76EDE3BB" w14:textId="3A6AD813" w:rsidR="00E233DB" w:rsidRPr="00FC5607" w:rsidRDefault="00FC560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 w:cstheme="min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3,730</w:t>
            </w:r>
            <w:r>
              <w:rPr>
                <w:rFonts w:ascii="Angsana New" w:hAnsi="Angsana New" w:cstheme="min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233DB" w:rsidRPr="00B67E8F" w14:paraId="72FC80BC" w14:textId="77777777" w:rsidTr="00C87A09">
        <w:trPr>
          <w:trHeight w:val="334"/>
        </w:trPr>
        <w:tc>
          <w:tcPr>
            <w:tcW w:w="4048" w:type="dxa"/>
          </w:tcPr>
          <w:p w14:paraId="6BCE9565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67E8F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F462BD7" w14:textId="400ECEC0" w:rsidR="00E233DB" w:rsidRPr="00B67E8F" w:rsidRDefault="00F5768B" w:rsidP="00E233D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bidi="th-TH"/>
              </w:rPr>
              <w:t>(1,688)</w:t>
            </w:r>
          </w:p>
        </w:tc>
        <w:tc>
          <w:tcPr>
            <w:tcW w:w="270" w:type="dxa"/>
            <w:shd w:val="clear" w:color="auto" w:fill="auto"/>
          </w:tcPr>
          <w:p w14:paraId="720CC386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B5E596" w14:textId="662BF544" w:rsidR="00E233DB" w:rsidRPr="00B67E8F" w:rsidRDefault="00FC5607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A551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3599B6" w14:textId="77777777" w:rsidR="00E233DB" w:rsidRPr="00B67E8F" w:rsidRDefault="00E233DB" w:rsidP="00E233DB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56BC73" w14:textId="4373FF7D" w:rsidR="00E233DB" w:rsidRPr="00B67E8F" w:rsidRDefault="00FC5607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885FBD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6CDDF4E" w14:textId="07B6B037" w:rsidR="00E233DB" w:rsidRPr="00B67E8F" w:rsidRDefault="00FC560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2,06</w:t>
            </w:r>
            <w:r w:rsidR="00A5519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theme="min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233DB" w:rsidRPr="00B67E8F" w14:paraId="7E702478" w14:textId="77777777" w:rsidTr="00C87A09">
        <w:trPr>
          <w:trHeight w:val="334"/>
        </w:trPr>
        <w:tc>
          <w:tcPr>
            <w:tcW w:w="4048" w:type="dxa"/>
          </w:tcPr>
          <w:p w14:paraId="5BE39E7C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3F45B" w14:textId="755DC467" w:rsidR="00E233DB" w:rsidRPr="00B67E8F" w:rsidRDefault="00F5768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(10,463)</w:t>
            </w:r>
          </w:p>
        </w:tc>
        <w:tc>
          <w:tcPr>
            <w:tcW w:w="270" w:type="dxa"/>
            <w:shd w:val="clear" w:color="auto" w:fill="auto"/>
          </w:tcPr>
          <w:p w14:paraId="380223D2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5042F" w14:textId="583224B5" w:rsidR="00E233DB" w:rsidRPr="00B67E8F" w:rsidRDefault="00FC5607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4,67</w:t>
            </w:r>
            <w:r w:rsidR="00A551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81E5132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C7FF" w14:textId="541D2FDB" w:rsidR="00E233DB" w:rsidRPr="00B67E8F" w:rsidRDefault="00FC5607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8E83DC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58370" w14:textId="49875234" w:rsidR="00E233DB" w:rsidRPr="00DD55AE" w:rsidRDefault="00FC5607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D55AE">
              <w:rPr>
                <w:rFonts w:ascii="Angsana New" w:hAnsi="Angsana New" w:cstheme="min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DD55AE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5,79</w:t>
            </w:r>
            <w:r w:rsidR="00A55196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DD55AE">
              <w:rPr>
                <w:rFonts w:ascii="Angsana New" w:hAnsi="Angsana New" w:cstheme="min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233DB" w:rsidRPr="00B67E8F" w14:paraId="28EBCEEE" w14:textId="77777777" w:rsidTr="00C87A09">
        <w:trPr>
          <w:trHeight w:val="334"/>
        </w:trPr>
        <w:tc>
          <w:tcPr>
            <w:tcW w:w="4048" w:type="dxa"/>
          </w:tcPr>
          <w:p w14:paraId="2F34060F" w14:textId="77777777" w:rsidR="00E233DB" w:rsidRPr="00741038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9D927AA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D3AA22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329A1E" w14:textId="77777777" w:rsidR="00E233DB" w:rsidRPr="00B67E8F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4F3A7A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7834266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9701FF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9345D4B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E233DB" w:rsidRPr="00B67E8F" w14:paraId="3A2BE6B3" w14:textId="77777777" w:rsidTr="00C87A09">
        <w:trPr>
          <w:trHeight w:val="334"/>
        </w:trPr>
        <w:tc>
          <w:tcPr>
            <w:tcW w:w="4048" w:type="dxa"/>
          </w:tcPr>
          <w:p w14:paraId="796E3B47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14E50330" w14:textId="12A7224B" w:rsidR="00E233DB" w:rsidRPr="00B67E8F" w:rsidRDefault="00F5768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76,968</w:t>
            </w:r>
          </w:p>
        </w:tc>
        <w:tc>
          <w:tcPr>
            <w:tcW w:w="270" w:type="dxa"/>
            <w:shd w:val="clear" w:color="auto" w:fill="auto"/>
          </w:tcPr>
          <w:p w14:paraId="30B80D99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FEE7329" w14:textId="15B0AB12" w:rsidR="00E233DB" w:rsidRPr="00B67E8F" w:rsidRDefault="00FC5607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13,425</w:t>
            </w:r>
          </w:p>
        </w:tc>
        <w:tc>
          <w:tcPr>
            <w:tcW w:w="270" w:type="dxa"/>
            <w:shd w:val="clear" w:color="auto" w:fill="auto"/>
          </w:tcPr>
          <w:p w14:paraId="19C4B7CD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ACBE706" w14:textId="3A0E3E37" w:rsidR="00E233DB" w:rsidRPr="00B67E8F" w:rsidRDefault="00FC5607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6B6AA9D1" w14:textId="77777777" w:rsidR="00E233DB" w:rsidRPr="00B67E8F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7601B28E" w14:textId="2DC596C5" w:rsidR="00E233DB" w:rsidRPr="00B67E8F" w:rsidRDefault="00FC5607" w:rsidP="004825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90,543</w:t>
            </w:r>
          </w:p>
        </w:tc>
      </w:tr>
    </w:tbl>
    <w:p w14:paraId="618F2193" w14:textId="77777777" w:rsidR="0099313F" w:rsidRPr="001A2A65" w:rsidRDefault="0099313F" w:rsidP="0099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Pr="001A2A65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1A2A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ถึง</w:t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</w:t>
      </w:r>
      <w:r w:rsidRPr="001A2A65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1A2A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บริษัทได้รับรู้ผลขาดทุนทางภาษีเป็นสินทรัพย์</w:t>
      </w:r>
      <w:r w:rsidRPr="001A2A65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1A2A65">
        <w:rPr>
          <w:rFonts w:asciiTheme="majorBidi" w:hAnsiTheme="majorBidi" w:cstheme="majorBidi"/>
          <w:sz w:val="30"/>
          <w:szCs w:val="30"/>
          <w:cs/>
        </w:rPr>
        <w:t>รอการตัดบัญชี เนื่องจากเชื่อว่าจะมีกำไรทางภาษีเพียงพอที่จะนำผลขาดทุนทางภาษีที่ยังไม่ได้ใช้มาใช้ประโยชน์ได้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1A2A65">
        <w:rPr>
          <w:rFonts w:asciiTheme="majorBidi" w:hAnsiTheme="majorBidi" w:cstheme="majorBidi"/>
          <w:sz w:val="30"/>
          <w:szCs w:val="30"/>
        </w:rPr>
        <w:t xml:space="preserve"> </w:t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โดยฝ่าย</w:t>
      </w:r>
      <w:r w:rsidRPr="001A2A65">
        <w:rPr>
          <w:rFonts w:ascii="Angsana New" w:hAnsi="Angsana New"/>
          <w:spacing w:val="-4"/>
          <w:sz w:val="30"/>
          <w:szCs w:val="30"/>
          <w:cs/>
        </w:rPr>
        <w:t>บริหาร</w:t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ได้มีการกำหนดแผนธุรกิจเพื่อลดผลขาดทุนดังกล่าวและเพิ่มประสิทธิภาพในการดำเนินงานให้มากขึ้น</w:t>
      </w:r>
      <w:r w:rsidRPr="001A2A65">
        <w:rPr>
          <w:rFonts w:asciiTheme="majorBidi" w:hAnsiTheme="majorBidi" w:cstheme="majorBidi"/>
          <w:sz w:val="30"/>
          <w:szCs w:val="30"/>
          <w:cs/>
        </w:rPr>
        <w:t xml:space="preserve"> ซึ่งเป็นไปตามแผนธุรกิจของบริษัทที่กำไรจากการดำเนินงานของบริษัทจะเพิ่มขึ้นในอนาคต</w:t>
      </w:r>
    </w:p>
    <w:p w14:paraId="0ADB2E88" w14:textId="77777777" w:rsidR="00561C98" w:rsidRPr="00741038" w:rsidRDefault="00561C98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36"/>
        <w:gridCol w:w="1024"/>
        <w:gridCol w:w="279"/>
        <w:gridCol w:w="981"/>
        <w:gridCol w:w="270"/>
        <w:gridCol w:w="990"/>
      </w:tblGrid>
      <w:tr w:rsidR="00561C98" w:rsidRPr="00B67E8F" w14:paraId="042D2084" w14:textId="77777777" w:rsidTr="00944644">
        <w:tc>
          <w:tcPr>
            <w:tcW w:w="4410" w:type="dxa"/>
          </w:tcPr>
          <w:p w14:paraId="1594D06E" w14:textId="3F8B7CB6" w:rsidR="00561C98" w:rsidRPr="00B67E8F" w:rsidRDefault="00561C98" w:rsidP="00C87A0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090CC835" w14:textId="77777777" w:rsidR="00561C98" w:rsidRPr="00B67E8F" w:rsidRDefault="00561C98" w:rsidP="00C87A0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9" w:type="dxa"/>
          </w:tcPr>
          <w:p w14:paraId="4A694E3A" w14:textId="77777777" w:rsidR="00561C98" w:rsidRPr="00B67E8F" w:rsidRDefault="00561C98" w:rsidP="00C87A09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41" w:type="dxa"/>
            <w:gridSpan w:val="3"/>
            <w:hideMark/>
          </w:tcPr>
          <w:p w14:paraId="44EAF105" w14:textId="77777777" w:rsidR="00561C98" w:rsidRPr="00B67E8F" w:rsidRDefault="00561C98" w:rsidP="00C87A0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E233DB" w:rsidRPr="00B67E8F" w14:paraId="19EE75BA" w14:textId="77777777" w:rsidTr="00E233DB">
        <w:tc>
          <w:tcPr>
            <w:tcW w:w="4410" w:type="dxa"/>
          </w:tcPr>
          <w:p w14:paraId="5245174F" w14:textId="77777777" w:rsidR="00E233DB" w:rsidRPr="00B67E8F" w:rsidRDefault="00E233DB" w:rsidP="00E233D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F9C03BF" w14:textId="4AC5D23B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5F488C41" w14:textId="77777777" w:rsidR="00E233DB" w:rsidRPr="00B67E8F" w:rsidRDefault="00E233DB" w:rsidP="00E233D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4" w:type="dxa"/>
          </w:tcPr>
          <w:p w14:paraId="7D397998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14:paraId="20FAB036" w14:textId="77777777" w:rsidR="00E233DB" w:rsidRPr="00B67E8F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vAlign w:val="bottom"/>
          </w:tcPr>
          <w:p w14:paraId="4C46C1FC" w14:textId="00DDD1F8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67E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70" w:type="dxa"/>
          </w:tcPr>
          <w:p w14:paraId="518CCD7E" w14:textId="77777777" w:rsidR="00E233DB" w:rsidRPr="00B67E8F" w:rsidRDefault="00E233DB" w:rsidP="00E233D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</w:tcPr>
          <w:p w14:paraId="21B438A9" w14:textId="77777777" w:rsidR="00E233DB" w:rsidRPr="00B67E8F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E233DB" w:rsidRPr="00B67E8F" w14:paraId="70B42CDE" w14:textId="77777777" w:rsidTr="00E233DB">
        <w:tc>
          <w:tcPr>
            <w:tcW w:w="4410" w:type="dxa"/>
          </w:tcPr>
          <w:p w14:paraId="6C271B3D" w14:textId="3E9AEC56" w:rsidR="00E233DB" w:rsidRPr="00B67E8F" w:rsidRDefault="0075536C" w:rsidP="00E233D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990" w:type="dxa"/>
            <w:vAlign w:val="bottom"/>
            <w:hideMark/>
          </w:tcPr>
          <w:p w14:paraId="334CD59E" w14:textId="6CB712EE" w:rsidR="00E233DB" w:rsidRPr="00B67E8F" w:rsidRDefault="007C0ED5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spacing w:val="-6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5ABDBF3" w14:textId="77777777" w:rsidR="00E233DB" w:rsidRPr="00B67E8F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hideMark/>
          </w:tcPr>
          <w:p w14:paraId="4D21D30A" w14:textId="4E679187" w:rsidR="00E233DB" w:rsidRPr="00B67E8F" w:rsidRDefault="007C0ED5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9" w:type="dxa"/>
          </w:tcPr>
          <w:p w14:paraId="25AA17B4" w14:textId="77777777" w:rsidR="00E233DB" w:rsidRPr="00B67E8F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vAlign w:val="bottom"/>
            <w:hideMark/>
          </w:tcPr>
          <w:p w14:paraId="095C0B8B" w14:textId="74699B0A" w:rsidR="00E233DB" w:rsidRPr="00B67E8F" w:rsidRDefault="007C0ED5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spacing w:val="-6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337AFC" w14:textId="77777777" w:rsidR="00E233DB" w:rsidRPr="00B67E8F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7101E4D1" w14:textId="44196AEF" w:rsidR="00E233DB" w:rsidRPr="00B67E8F" w:rsidRDefault="007C0ED5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2563</w:t>
            </w:r>
          </w:p>
        </w:tc>
      </w:tr>
      <w:tr w:rsidR="00561C98" w:rsidRPr="00B67E8F" w14:paraId="57CC3E41" w14:textId="77777777" w:rsidTr="00944644">
        <w:tc>
          <w:tcPr>
            <w:tcW w:w="4410" w:type="dxa"/>
          </w:tcPr>
          <w:p w14:paraId="4B2A4618" w14:textId="77777777" w:rsidR="00561C98" w:rsidRPr="00B67E8F" w:rsidRDefault="00561C98" w:rsidP="00C87A0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4770" w:type="dxa"/>
            <w:gridSpan w:val="7"/>
            <w:hideMark/>
          </w:tcPr>
          <w:p w14:paraId="2FCFF3E4" w14:textId="77777777" w:rsidR="00561C98" w:rsidRPr="00B67E8F" w:rsidRDefault="00561C98" w:rsidP="00C8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0ED5" w:rsidRPr="00B67E8F" w14:paraId="5AB5D612" w14:textId="77777777" w:rsidTr="00944644">
        <w:trPr>
          <w:trHeight w:val="290"/>
        </w:trPr>
        <w:tc>
          <w:tcPr>
            <w:tcW w:w="4410" w:type="dxa"/>
            <w:shd w:val="clear" w:color="auto" w:fill="auto"/>
            <w:hideMark/>
          </w:tcPr>
          <w:p w14:paraId="517D27F1" w14:textId="77777777" w:rsidR="007C0ED5" w:rsidRPr="00B67E8F" w:rsidRDefault="007C0ED5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9722AB5" w14:textId="531F9C16" w:rsidR="007C0ED5" w:rsidRPr="007022F1" w:rsidRDefault="00676A40" w:rsidP="007022F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7022F1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2,</w:t>
            </w:r>
            <w:r w:rsidRPr="007022F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727</w:t>
            </w:r>
          </w:p>
        </w:tc>
        <w:tc>
          <w:tcPr>
            <w:tcW w:w="236" w:type="dxa"/>
            <w:shd w:val="clear" w:color="auto" w:fill="auto"/>
          </w:tcPr>
          <w:p w14:paraId="3BDD39A5" w14:textId="77777777" w:rsidR="007C0ED5" w:rsidRPr="00B67E8F" w:rsidRDefault="007C0ED5" w:rsidP="007C0ED5">
            <w:pPr>
              <w:tabs>
                <w:tab w:val="clear" w:pos="454"/>
              </w:tabs>
              <w:jc w:val="center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30F94B41" w14:textId="490841EF" w:rsidR="007C0ED5" w:rsidRPr="00B67E8F" w:rsidRDefault="007C0ED5" w:rsidP="007C0ED5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10,867</w:t>
            </w:r>
          </w:p>
        </w:tc>
        <w:tc>
          <w:tcPr>
            <w:tcW w:w="279" w:type="dxa"/>
            <w:shd w:val="clear" w:color="auto" w:fill="auto"/>
          </w:tcPr>
          <w:p w14:paraId="66C8CE0F" w14:textId="77777777" w:rsidR="007C0ED5" w:rsidRPr="00B67E8F" w:rsidRDefault="007C0ED5" w:rsidP="007C0ED5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4096004C" w14:textId="146E41AC" w:rsidR="007C0ED5" w:rsidRPr="007022F1" w:rsidRDefault="00A37D02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022F1">
              <w:rPr>
                <w:rFonts w:ascii="Angsana New" w:hAnsi="Angsana New"/>
                <w:sz w:val="30"/>
                <w:szCs w:val="30"/>
              </w:rPr>
              <w:t>2</w:t>
            </w:r>
            <w:r w:rsidR="007074B7" w:rsidRPr="007022F1">
              <w:rPr>
                <w:rFonts w:ascii="Angsana New" w:hAnsi="Angsana New"/>
                <w:sz w:val="30"/>
                <w:szCs w:val="30"/>
              </w:rPr>
              <w:t>,</w:t>
            </w:r>
            <w:r w:rsidRPr="007022F1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270" w:type="dxa"/>
            <w:shd w:val="clear" w:color="auto" w:fill="auto"/>
          </w:tcPr>
          <w:p w14:paraId="55963E32" w14:textId="77777777" w:rsidR="007C0ED5" w:rsidRPr="00B67E8F" w:rsidRDefault="007C0ED5" w:rsidP="007C0ED5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FDCF527" w14:textId="1A7FB06E" w:rsidR="007C0ED5" w:rsidRPr="00B67E8F" w:rsidRDefault="007C0ED5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10,609</w:t>
            </w:r>
          </w:p>
        </w:tc>
      </w:tr>
      <w:tr w:rsidR="007C0ED5" w:rsidRPr="00B67E8F" w14:paraId="6930F125" w14:textId="77777777" w:rsidTr="00944644">
        <w:trPr>
          <w:trHeight w:val="290"/>
        </w:trPr>
        <w:tc>
          <w:tcPr>
            <w:tcW w:w="4410" w:type="dxa"/>
            <w:shd w:val="clear" w:color="auto" w:fill="auto"/>
          </w:tcPr>
          <w:p w14:paraId="0CE268F4" w14:textId="77777777" w:rsidR="007C0ED5" w:rsidRPr="00B67E8F" w:rsidRDefault="007C0ED5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4E10825" w14:textId="6D947257" w:rsidR="007C0ED5" w:rsidRPr="007022F1" w:rsidRDefault="007074B7" w:rsidP="007C0ED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022F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02536D" w14:textId="77777777" w:rsidR="007C0ED5" w:rsidRPr="00B67E8F" w:rsidRDefault="007C0ED5" w:rsidP="007C0ED5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7C474A38" w14:textId="5CD64111" w:rsidR="007C0ED5" w:rsidRPr="00B67E8F" w:rsidRDefault="007C0ED5" w:rsidP="007C0ED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5F74D70" w14:textId="77777777" w:rsidR="007C0ED5" w:rsidRPr="00B67E8F" w:rsidRDefault="007C0ED5" w:rsidP="007C0ED5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0B62AEB6" w14:textId="4B2B7E6C" w:rsidR="007C0ED5" w:rsidRPr="007022F1" w:rsidRDefault="007074B7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022F1">
              <w:rPr>
                <w:rFonts w:ascii="Angsana New" w:hAnsi="Angsana New"/>
                <w:sz w:val="30"/>
                <w:szCs w:val="30"/>
              </w:rPr>
              <w:t>65,099</w:t>
            </w:r>
          </w:p>
        </w:tc>
        <w:tc>
          <w:tcPr>
            <w:tcW w:w="270" w:type="dxa"/>
            <w:shd w:val="clear" w:color="auto" w:fill="auto"/>
          </w:tcPr>
          <w:p w14:paraId="63D53A9B" w14:textId="77777777" w:rsidR="007C0ED5" w:rsidRPr="00B67E8F" w:rsidRDefault="007C0ED5" w:rsidP="007C0ED5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63638E2" w14:textId="2FA0364B" w:rsidR="007C0ED5" w:rsidRPr="00B67E8F" w:rsidRDefault="007C0ED5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65,099</w:t>
            </w:r>
          </w:p>
        </w:tc>
      </w:tr>
      <w:tr w:rsidR="007C0ED5" w:rsidRPr="00B67E8F" w14:paraId="67C3EDF5" w14:textId="77777777" w:rsidTr="00944644">
        <w:trPr>
          <w:trHeight w:val="290"/>
        </w:trPr>
        <w:tc>
          <w:tcPr>
            <w:tcW w:w="4410" w:type="dxa"/>
            <w:shd w:val="clear" w:color="auto" w:fill="auto"/>
          </w:tcPr>
          <w:p w14:paraId="159FF761" w14:textId="77777777" w:rsidR="007C0ED5" w:rsidRPr="00B67E8F" w:rsidRDefault="007C0ED5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 w:rsidRPr="00B67E8F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1FD09" w14:textId="13D46422" w:rsidR="007C0ED5" w:rsidRPr="00BE779D" w:rsidRDefault="00BE779D" w:rsidP="007C0ED5">
            <w:pPr>
              <w:pStyle w:val="acctfourfigures"/>
              <w:tabs>
                <w:tab w:val="clear" w:pos="765"/>
              </w:tabs>
              <w:spacing w:line="240" w:lineRule="atLeast"/>
              <w:ind w:left="-79" w:right="-20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</w:t>
            </w:r>
            <w:r w:rsidR="00BA6D6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BA6D6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934</w:t>
            </w:r>
          </w:p>
        </w:tc>
        <w:tc>
          <w:tcPr>
            <w:tcW w:w="236" w:type="dxa"/>
            <w:shd w:val="clear" w:color="auto" w:fill="auto"/>
          </w:tcPr>
          <w:p w14:paraId="5CB50FF8" w14:textId="77777777" w:rsidR="007C0ED5" w:rsidRPr="00B67E8F" w:rsidRDefault="007C0ED5" w:rsidP="007C0ED5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284CC" w14:textId="228B21D0" w:rsidR="007C0ED5" w:rsidRPr="00B67E8F" w:rsidRDefault="007C0ED5" w:rsidP="007C0ED5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130,935</w:t>
            </w:r>
          </w:p>
        </w:tc>
        <w:tc>
          <w:tcPr>
            <w:tcW w:w="279" w:type="dxa"/>
            <w:shd w:val="clear" w:color="auto" w:fill="auto"/>
          </w:tcPr>
          <w:p w14:paraId="121D4893" w14:textId="77777777" w:rsidR="007C0ED5" w:rsidRPr="00B67E8F" w:rsidRDefault="007C0ED5" w:rsidP="007C0ED5">
            <w:pPr>
              <w:tabs>
                <w:tab w:val="left" w:pos="720"/>
              </w:tabs>
              <w:ind w:right="26"/>
              <w:jc w:val="thaiDistribute"/>
              <w:rPr>
                <w:rFonts w:ascii="Angsana New" w:hAnsi="Angsana New" w:cs="Times New Roman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5E74D" w14:textId="1F1A86EF" w:rsidR="007C0ED5" w:rsidRPr="007022F1" w:rsidRDefault="00BE779D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62,178</w:t>
            </w:r>
          </w:p>
        </w:tc>
        <w:tc>
          <w:tcPr>
            <w:tcW w:w="270" w:type="dxa"/>
            <w:shd w:val="clear" w:color="auto" w:fill="auto"/>
          </w:tcPr>
          <w:p w14:paraId="2E373BC8" w14:textId="77777777" w:rsidR="007C0ED5" w:rsidRPr="00B67E8F" w:rsidRDefault="007C0ED5" w:rsidP="007C0ED5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D3416" w14:textId="304F95EB" w:rsidR="007C0ED5" w:rsidRPr="00B67E8F" w:rsidRDefault="007C0ED5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69,983</w:t>
            </w:r>
          </w:p>
        </w:tc>
      </w:tr>
      <w:tr w:rsidR="007C0ED5" w:rsidRPr="00B67E8F" w14:paraId="4A75E2B8" w14:textId="77777777" w:rsidTr="00944644">
        <w:trPr>
          <w:trHeight w:val="290"/>
        </w:trPr>
        <w:tc>
          <w:tcPr>
            <w:tcW w:w="4410" w:type="dxa"/>
            <w:shd w:val="clear" w:color="auto" w:fill="auto"/>
          </w:tcPr>
          <w:p w14:paraId="628CB228" w14:textId="77777777" w:rsidR="007C0ED5" w:rsidRPr="00B67E8F" w:rsidRDefault="007C0ED5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9BA6C9" w14:textId="1397B472" w:rsidR="007C0ED5" w:rsidRPr="007022F1" w:rsidRDefault="007022F1" w:rsidP="007C0ED5">
            <w:pPr>
              <w:pStyle w:val="acctfourfigures"/>
              <w:tabs>
                <w:tab w:val="clear" w:pos="765"/>
              </w:tabs>
              <w:spacing w:line="240" w:lineRule="auto"/>
              <w:ind w:left="-10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22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E77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A6D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BE77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A6D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236" w:type="dxa"/>
            <w:shd w:val="clear" w:color="auto" w:fill="auto"/>
          </w:tcPr>
          <w:p w14:paraId="505A4955" w14:textId="77777777" w:rsidR="007C0ED5" w:rsidRPr="00B67E8F" w:rsidRDefault="007C0ED5" w:rsidP="007C0ED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BC1354" w14:textId="4E9CECF9" w:rsidR="007C0ED5" w:rsidRPr="00B67E8F" w:rsidRDefault="007C0ED5" w:rsidP="007C0ED5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141,802</w:t>
            </w:r>
          </w:p>
        </w:tc>
        <w:tc>
          <w:tcPr>
            <w:tcW w:w="279" w:type="dxa"/>
            <w:shd w:val="clear" w:color="auto" w:fill="auto"/>
          </w:tcPr>
          <w:p w14:paraId="743E41FF" w14:textId="77777777" w:rsidR="007C0ED5" w:rsidRPr="00B67E8F" w:rsidRDefault="007C0ED5" w:rsidP="007C0ED5">
            <w:pPr>
              <w:tabs>
                <w:tab w:val="left" w:pos="720"/>
              </w:tabs>
              <w:ind w:right="26"/>
              <w:jc w:val="thaiDistribute"/>
              <w:rPr>
                <w:rFonts w:ascii="Angsana New" w:hAnsi="Angsana New" w:cs="Times New Roman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76D497" w14:textId="67C182C4" w:rsidR="007C0ED5" w:rsidRPr="007022F1" w:rsidRDefault="00BE779D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129,321</w:t>
            </w:r>
          </w:p>
        </w:tc>
        <w:tc>
          <w:tcPr>
            <w:tcW w:w="270" w:type="dxa"/>
            <w:shd w:val="clear" w:color="auto" w:fill="auto"/>
          </w:tcPr>
          <w:p w14:paraId="50C66F8F" w14:textId="77777777" w:rsidR="007C0ED5" w:rsidRPr="00B67E8F" w:rsidRDefault="007C0ED5" w:rsidP="007C0ED5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B29E75" w14:textId="78371476" w:rsidR="007C0ED5" w:rsidRPr="00B67E8F" w:rsidRDefault="007C0ED5" w:rsidP="007C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145,691</w:t>
            </w:r>
          </w:p>
        </w:tc>
      </w:tr>
    </w:tbl>
    <w:p w14:paraId="27877C1F" w14:textId="77777777" w:rsidR="00561C98" w:rsidRPr="00741038" w:rsidRDefault="00561C98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2E3930" w14:textId="4EFF383B" w:rsidR="0099313F" w:rsidRPr="00DB7C24" w:rsidRDefault="0099313F" w:rsidP="0099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A2A65">
        <w:rPr>
          <w:rFonts w:ascii="Angsana New" w:hAnsi="Angsana New"/>
          <w:spacing w:val="-4"/>
          <w:sz w:val="30"/>
          <w:szCs w:val="30"/>
          <w:cs/>
        </w:rPr>
        <w:t xml:space="preserve">ขาดทุนทางภาษีของกลุ่มบริษัทจะสิ้นอายุในปี </w:t>
      </w:r>
      <w:r w:rsidRPr="001A2A65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4</w:t>
      </w:r>
      <w:r w:rsidRPr="001A2A65">
        <w:rPr>
          <w:rFonts w:ascii="Angsana New" w:hAnsi="Angsana New"/>
          <w:spacing w:val="-4"/>
          <w:sz w:val="30"/>
          <w:szCs w:val="30"/>
          <w:cs/>
        </w:rPr>
        <w:t xml:space="preserve"> ถึง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1A2A6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A2A65">
        <w:rPr>
          <w:rFonts w:ascii="Angsana New" w:hAnsi="Angsana New"/>
          <w:spacing w:val="-4"/>
          <w:sz w:val="30"/>
          <w:szCs w:val="30"/>
        </w:rPr>
        <w:t>256</w:t>
      </w:r>
      <w:r w:rsidR="0075536C">
        <w:rPr>
          <w:rFonts w:ascii="Angsana New" w:hAnsi="Angsana New"/>
          <w:spacing w:val="-4"/>
          <w:sz w:val="30"/>
          <w:szCs w:val="30"/>
        </w:rPr>
        <w:t>8</w:t>
      </w:r>
      <w:r w:rsidRPr="001A2A6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A2A65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</w:t>
      </w:r>
      <w:r>
        <w:rPr>
          <w:rFonts w:asciiTheme="majorBidi" w:hAnsiTheme="majorBidi" w:cstheme="majorBidi"/>
          <w:sz w:val="30"/>
          <w:szCs w:val="30"/>
        </w:rPr>
        <w:br/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ตามกฎหมายเกี่ยวกับภาษีเงินได้ปัจจุบันนั้น</w:t>
      </w:r>
      <w:r w:rsidRPr="001A2A65">
        <w:rPr>
          <w:rFonts w:asciiTheme="majorBidi" w:hAnsiTheme="majorBidi" w:cstheme="majorBidi"/>
          <w:color w:val="215868" w:themeColor="accent5" w:themeShade="80"/>
          <w:spacing w:val="-4"/>
          <w:sz w:val="30"/>
          <w:szCs w:val="30"/>
          <w:cs/>
        </w:rPr>
        <w:t xml:space="preserve"> </w:t>
      </w:r>
      <w:r w:rsidRPr="001A2A65">
        <w:rPr>
          <w:rFonts w:ascii="Angsana New" w:hAnsi="Angsana New"/>
          <w:spacing w:val="-4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</w:t>
      </w:r>
      <w:r>
        <w:rPr>
          <w:rFonts w:ascii="Angsana New" w:hAnsi="Angsana New"/>
          <w:spacing w:val="-4"/>
          <w:sz w:val="30"/>
          <w:szCs w:val="30"/>
        </w:rPr>
        <w:br/>
      </w:r>
      <w:r w:rsidRPr="001A2A65">
        <w:rPr>
          <w:rFonts w:ascii="Angsana New" w:hAnsi="Angsana New"/>
          <w:spacing w:val="-4"/>
          <w:sz w:val="30"/>
          <w:szCs w:val="30"/>
          <w:cs/>
        </w:rPr>
        <w:t>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</w:t>
      </w:r>
      <w:r>
        <w:rPr>
          <w:rFonts w:ascii="Angsana New" w:hAnsi="Angsana New"/>
          <w:spacing w:val="-4"/>
          <w:sz w:val="30"/>
          <w:szCs w:val="30"/>
        </w:rPr>
        <w:br/>
      </w:r>
      <w:r w:rsidRPr="001A2A65">
        <w:rPr>
          <w:rFonts w:ascii="Angsana New" w:hAnsi="Angsana New"/>
          <w:spacing w:val="-4"/>
          <w:sz w:val="30"/>
          <w:szCs w:val="30"/>
          <w:cs/>
        </w:rPr>
        <w:t>ทางภาษีดังกล่าว</w:t>
      </w:r>
    </w:p>
    <w:p w14:paraId="79267381" w14:textId="77777777" w:rsidR="00A015F8" w:rsidRPr="00741038" w:rsidRDefault="00A015F8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8029990" w14:textId="2BA88692" w:rsidR="00A015F8" w:rsidRPr="007022F1" w:rsidRDefault="00A015F8" w:rsidP="00A015F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022F1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2E29382" w14:textId="77777777" w:rsidR="0060091F" w:rsidRPr="00741038" w:rsidRDefault="0060091F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941C475" w14:textId="77777777" w:rsidR="00213ADE" w:rsidRPr="00B67E8F" w:rsidRDefault="00213ADE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67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B67E8F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14:paraId="4B1A9B5D" w14:textId="77777777" w:rsidR="0060091F" w:rsidRPr="00741038" w:rsidRDefault="0060091F" w:rsidP="009F47F8">
      <w:pPr>
        <w:pStyle w:val="block"/>
        <w:spacing w:after="0" w:line="0" w:lineRule="atLeast"/>
        <w:ind w:left="0"/>
        <w:rPr>
          <w:rFonts w:ascii="Angsana New" w:hAnsi="Angsana New" w:cs="Angsana New"/>
          <w:sz w:val="30"/>
          <w:szCs w:val="30"/>
          <w:lang w:val="en-US" w:bidi="th-TH"/>
        </w:rPr>
      </w:pPr>
    </w:p>
    <w:p w14:paraId="29DEBF3A" w14:textId="1F0437B0" w:rsidR="00741038" w:rsidRDefault="00213ADE" w:rsidP="00741038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B67E8F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F5480F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B67E8F">
        <w:rPr>
          <w:rFonts w:asciiTheme="majorBidi" w:hAnsiTheme="majorBidi" w:cs="Angsana New"/>
          <w:sz w:val="30"/>
          <w:szCs w:val="30"/>
          <w:cs/>
          <w:lang w:bidi="th-TH"/>
        </w:rPr>
        <w:t>รวมถึงลำดับชั้นมูลค่ายุติธรรม</w:t>
      </w:r>
      <w:r w:rsidR="00582E5E" w:rsidRPr="00B67E8F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B67E8F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</w:t>
      </w:r>
      <w:r w:rsidR="003A640B" w:rsidRPr="00B67E8F">
        <w:rPr>
          <w:rFonts w:asciiTheme="majorBidi" w:hAnsiTheme="majorBidi" w:cs="Angsana New"/>
          <w:sz w:val="30"/>
          <w:szCs w:val="30"/>
          <w:lang w:bidi="th-TH"/>
        </w:rPr>
        <w:br/>
      </w:r>
      <w:r w:rsidRPr="00547F59">
        <w:rPr>
          <w:rFonts w:asciiTheme="majorBidi" w:hAnsiTheme="majorBidi" w:cs="Angsana New"/>
          <w:sz w:val="30"/>
          <w:szCs w:val="30"/>
          <w:cs/>
          <w:lang w:bidi="th-TH"/>
        </w:rPr>
        <w:t>ทางการเงิน</w:t>
      </w:r>
      <w:r w:rsidR="00547F59" w:rsidRPr="00547F59">
        <w:rPr>
          <w:rFonts w:asciiTheme="majorBidi" w:hAnsiTheme="majorBidi" w:cs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350"/>
        <w:gridCol w:w="180"/>
        <w:gridCol w:w="1350"/>
        <w:gridCol w:w="180"/>
        <w:gridCol w:w="810"/>
        <w:gridCol w:w="9"/>
        <w:gridCol w:w="180"/>
        <w:gridCol w:w="801"/>
        <w:gridCol w:w="178"/>
        <w:gridCol w:w="722"/>
        <w:gridCol w:w="180"/>
        <w:gridCol w:w="900"/>
      </w:tblGrid>
      <w:tr w:rsidR="00A015F8" w:rsidRPr="00CB1A31" w14:paraId="012DD797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5AD6511E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12"/>
          </w:tcPr>
          <w:p w14:paraId="6AF2D6F8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450C5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015F8" w:rsidRPr="00CB1A31" w14:paraId="321CD480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56B47A1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9" w:type="dxa"/>
            <w:gridSpan w:val="6"/>
          </w:tcPr>
          <w:p w14:paraId="64BDCEED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0B85354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81" w:type="dxa"/>
            <w:gridSpan w:val="5"/>
            <w:shd w:val="clear" w:color="auto" w:fill="auto"/>
          </w:tcPr>
          <w:p w14:paraId="1A61B9AD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015F8" w:rsidRPr="00CB1A31" w14:paraId="277B4137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17110440" w14:textId="088A5A84" w:rsidR="00A015F8" w:rsidRP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350" w:type="dxa"/>
          </w:tcPr>
          <w:p w14:paraId="02DCC540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A87CBFD" w14:textId="7FD918C0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76A99B66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3BB9DE0" w14:textId="46977855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เครื่องมือทางการเงินที่วัดมูลค่ายุติธรรมผ่านกำไรหรือขาดทุนเบ็ดเสร็จอื่น</w:t>
            </w:r>
          </w:p>
        </w:tc>
        <w:tc>
          <w:tcPr>
            <w:tcW w:w="180" w:type="dxa"/>
          </w:tcPr>
          <w:p w14:paraId="2FA4841A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556C983C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21917E1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7B5E3A9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7EBAAD3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7055817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13113284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shd w:val="clear" w:color="auto" w:fill="auto"/>
          </w:tcPr>
          <w:p w14:paraId="15CBA25C" w14:textId="77777777" w:rsidR="00A015F8" w:rsidRDefault="00A015F8" w:rsidP="00F8067A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ab/>
            </w:r>
          </w:p>
          <w:p w14:paraId="402063EF" w14:textId="77777777" w:rsidR="00A015F8" w:rsidRDefault="00A015F8" w:rsidP="00F8067A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5A6B0BA" w14:textId="77777777" w:rsidR="00A015F8" w:rsidRDefault="00A015F8" w:rsidP="00F8067A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6D68E6F" w14:textId="77777777" w:rsidR="00A015F8" w:rsidRDefault="00A015F8" w:rsidP="00F8067A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0232161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5EC42CAD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6F2C9A9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B2F0DF8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737B80F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F9D16E7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88474A3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C7B4716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06307D6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2306580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5B2A149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0E259CB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69B8647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015F8" w:rsidRPr="00CB1A31" w14:paraId="1A0BE02A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3E819247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12"/>
          </w:tcPr>
          <w:p w14:paraId="0BD58995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F2004" w:rsidRPr="00CB1A31" w14:paraId="06256C72" w14:textId="77777777" w:rsidTr="007022F1">
        <w:tc>
          <w:tcPr>
            <w:tcW w:w="2340" w:type="dxa"/>
            <w:shd w:val="clear" w:color="auto" w:fill="auto"/>
          </w:tcPr>
          <w:p w14:paraId="2A846989" w14:textId="6713C46A" w:rsidR="00FF2004" w:rsidRPr="00450C51" w:rsidRDefault="00FF2004" w:rsidP="00F8067A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6648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6648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</w:t>
            </w:r>
            <w:r w:rsidRPr="00B6648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าคม</w:t>
            </w:r>
            <w:r w:rsidRPr="00B6648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6648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35"/>
              </w:rPr>
              <w:t>4</w:t>
            </w:r>
          </w:p>
        </w:tc>
        <w:tc>
          <w:tcPr>
            <w:tcW w:w="1350" w:type="dxa"/>
          </w:tcPr>
          <w:p w14:paraId="34D175D3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A1FD50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7FC1D9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3C8F3A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4F8568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gridSpan w:val="2"/>
          </w:tcPr>
          <w:p w14:paraId="62BD9875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1E8EAAC1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23982C8" w14:textId="77777777" w:rsidR="00FF2004" w:rsidRPr="00450C51" w:rsidRDefault="00FF2004" w:rsidP="00F8067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535B163C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70E4FE" w14:textId="77777777" w:rsidR="00FF2004" w:rsidRPr="00450C51" w:rsidRDefault="00FF2004" w:rsidP="00F8067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E0DE560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5F8" w:rsidRPr="00CB1A31" w14:paraId="11B47388" w14:textId="77777777" w:rsidTr="007022F1">
        <w:tc>
          <w:tcPr>
            <w:tcW w:w="2340" w:type="dxa"/>
            <w:shd w:val="clear" w:color="auto" w:fill="auto"/>
          </w:tcPr>
          <w:p w14:paraId="54A3663A" w14:textId="77777777" w:rsidR="00A015F8" w:rsidRPr="00450C51" w:rsidRDefault="00A015F8" w:rsidP="00F8067A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B95970A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D0178C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24498C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266B14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E6DBB3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gridSpan w:val="2"/>
          </w:tcPr>
          <w:p w14:paraId="4887180D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01B28324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85DBC71" w14:textId="77777777" w:rsidR="00A015F8" w:rsidRPr="00450C51" w:rsidRDefault="00A015F8" w:rsidP="00F8067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F131603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407591" w14:textId="77777777" w:rsidR="00A015F8" w:rsidRPr="00450C51" w:rsidRDefault="00A015F8" w:rsidP="00F8067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5EAF48C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5F8" w:rsidRPr="00CB1A31" w14:paraId="4A640B85" w14:textId="77777777" w:rsidTr="007022F1">
        <w:tc>
          <w:tcPr>
            <w:tcW w:w="2340" w:type="dxa"/>
            <w:shd w:val="clear" w:color="auto" w:fill="auto"/>
          </w:tcPr>
          <w:p w14:paraId="52C0E59F" w14:textId="77777777" w:rsidR="00A015F8" w:rsidRPr="00450C51" w:rsidRDefault="00A015F8" w:rsidP="00F806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หน่วยลงทุน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35EDF6" w14:textId="2223D49B" w:rsidR="00A015F8" w:rsidRPr="00450C51" w:rsidRDefault="007022F1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F6D11B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C0D160" w14:textId="30E4385D" w:rsidR="00A015F8" w:rsidRPr="00450C51" w:rsidRDefault="007022F1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2D1E2D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EB7712" w14:textId="1D8EA7E4" w:rsidR="00A015F8" w:rsidRPr="00450C51" w:rsidRDefault="007022F1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149,300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843B565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892C4F2" w14:textId="12F43DC2" w:rsidR="00A015F8" w:rsidRPr="00450C51" w:rsidRDefault="007022F1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149,300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9A6F46" w14:textId="77777777" w:rsidR="00A015F8" w:rsidRPr="00450C51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CABB7D4" w14:textId="5B474E68" w:rsidR="00A015F8" w:rsidRPr="00450C51" w:rsidRDefault="007022F1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B83354" w14:textId="77777777" w:rsidR="00A015F8" w:rsidRPr="00450C51" w:rsidRDefault="00A015F8" w:rsidP="00F8067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960C55" w14:textId="04CBA136" w:rsidR="00A015F8" w:rsidRPr="00450C51" w:rsidRDefault="007022F1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149,300</w:t>
            </w:r>
          </w:p>
        </w:tc>
      </w:tr>
      <w:tr w:rsidR="0014433D" w:rsidRPr="00CB1A31" w14:paraId="56A6982D" w14:textId="77777777" w:rsidTr="007022F1">
        <w:tc>
          <w:tcPr>
            <w:tcW w:w="2340" w:type="dxa"/>
            <w:shd w:val="clear" w:color="auto" w:fill="auto"/>
          </w:tcPr>
          <w:p w14:paraId="57F3A438" w14:textId="77777777" w:rsidR="0014433D" w:rsidRDefault="0014433D" w:rsidP="00F8067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EFE55D" w14:textId="77777777" w:rsidR="0014433D" w:rsidRDefault="0014433D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3F05A3" w14:textId="77777777" w:rsidR="0014433D" w:rsidRPr="00450C51" w:rsidRDefault="0014433D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C82ACA" w14:textId="77777777" w:rsidR="0014433D" w:rsidRDefault="0014433D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E426E" w14:textId="77777777" w:rsidR="0014433D" w:rsidRPr="00450C51" w:rsidRDefault="0014433D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E72E87" w14:textId="77777777" w:rsidR="0014433D" w:rsidRDefault="0014433D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2F0F690" w14:textId="77777777" w:rsidR="0014433D" w:rsidRPr="00450C51" w:rsidRDefault="0014433D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12FE687" w14:textId="77777777" w:rsidR="0014433D" w:rsidRDefault="0014433D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AB9851" w14:textId="77777777" w:rsidR="0014433D" w:rsidRPr="00450C51" w:rsidRDefault="0014433D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2FF3C03" w14:textId="77777777" w:rsidR="0014433D" w:rsidRDefault="0014433D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ADF7BC" w14:textId="77777777" w:rsidR="0014433D" w:rsidRPr="00450C51" w:rsidRDefault="0014433D" w:rsidP="00F8067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05CD6E" w14:textId="77777777" w:rsidR="0014433D" w:rsidRDefault="0014433D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80F" w:rsidRPr="00CB1A31" w14:paraId="4BF67C16" w14:textId="77777777" w:rsidTr="007022F1">
        <w:tc>
          <w:tcPr>
            <w:tcW w:w="2340" w:type="dxa"/>
            <w:shd w:val="clear" w:color="auto" w:fill="auto"/>
          </w:tcPr>
          <w:p w14:paraId="6941097B" w14:textId="3CC58E87" w:rsidR="00F5480F" w:rsidRPr="00450C51" w:rsidRDefault="00F5480F" w:rsidP="00F8067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159FBA" w14:textId="77777777" w:rsidR="00F5480F" w:rsidRDefault="00F5480F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9D9FEC" w14:textId="77777777" w:rsidR="00F5480F" w:rsidRPr="00450C51" w:rsidRDefault="00F5480F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0D1C97" w14:textId="77777777" w:rsidR="00F5480F" w:rsidRDefault="00F5480F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0EB070" w14:textId="77777777" w:rsidR="00F5480F" w:rsidRPr="00450C51" w:rsidRDefault="00F5480F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937B86" w14:textId="77777777" w:rsidR="00F5480F" w:rsidRDefault="00F5480F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9F69E6B" w14:textId="77777777" w:rsidR="00F5480F" w:rsidRPr="00450C51" w:rsidRDefault="00F5480F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5284770" w14:textId="77777777" w:rsidR="00F5480F" w:rsidRDefault="00F5480F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4961FD" w14:textId="77777777" w:rsidR="00F5480F" w:rsidRPr="00450C51" w:rsidRDefault="00F5480F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B40F9A1" w14:textId="77777777" w:rsidR="00F5480F" w:rsidRDefault="00F5480F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B583B5" w14:textId="77777777" w:rsidR="00F5480F" w:rsidRPr="00450C51" w:rsidRDefault="00F5480F" w:rsidP="00F8067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8A9802" w14:textId="77777777" w:rsidR="00F5480F" w:rsidRDefault="00F5480F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5F8" w:rsidRPr="00CB1A31" w14:paraId="3399B17F" w14:textId="77777777" w:rsidTr="007022F1">
        <w:trPr>
          <w:trHeight w:val="266"/>
        </w:trPr>
        <w:tc>
          <w:tcPr>
            <w:tcW w:w="2340" w:type="dxa"/>
            <w:shd w:val="clear" w:color="auto" w:fill="auto"/>
          </w:tcPr>
          <w:p w14:paraId="7B1AC3B5" w14:textId="77777777" w:rsidR="00A015F8" w:rsidRPr="00450C51" w:rsidRDefault="00A015F8" w:rsidP="00F8067A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z w:val="28"/>
                <w:szCs w:val="28"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>สัญญาขายเงินตรา</w:t>
            </w:r>
          </w:p>
          <w:p w14:paraId="4CD2E127" w14:textId="77777777" w:rsidR="00A015F8" w:rsidRPr="007C541F" w:rsidRDefault="00A015F8" w:rsidP="00F8067A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C541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46C4F" w14:textId="66FFB96C" w:rsidR="00A015F8" w:rsidRPr="00450C51" w:rsidRDefault="007022F1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(6,963)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8BF60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6B4B61" w14:textId="53A01021" w:rsidR="00A015F8" w:rsidRPr="00450C51" w:rsidRDefault="007022F1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7AF58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4E740C" w14:textId="1F6CCF17" w:rsidR="00A015F8" w:rsidRPr="00450C51" w:rsidRDefault="007022F1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(6,963)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5C6C93A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62290E3" w14:textId="3E97A951" w:rsidR="00A015F8" w:rsidRPr="00450C51" w:rsidRDefault="007022F1" w:rsidP="00F8067A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1D0DA3" w14:textId="77777777" w:rsidR="00A015F8" w:rsidRPr="00450C51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0A0F065" w14:textId="6947A219" w:rsidR="00A015F8" w:rsidRPr="00450C51" w:rsidRDefault="007022F1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(6,963)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325C9" w14:textId="77777777" w:rsidR="00A015F8" w:rsidRPr="00450C51" w:rsidRDefault="00A015F8" w:rsidP="00F8067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3D7AB8" w14:textId="76A12C29" w:rsidR="00A015F8" w:rsidRPr="00450C51" w:rsidRDefault="007022F1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(6,963)</w:t>
            </w:r>
          </w:p>
        </w:tc>
      </w:tr>
    </w:tbl>
    <w:p w14:paraId="62B87E68" w14:textId="77777777" w:rsidR="00A015F8" w:rsidRPr="00BE779D" w:rsidRDefault="00A015F8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2070"/>
        <w:gridCol w:w="180"/>
        <w:gridCol w:w="801"/>
        <w:gridCol w:w="178"/>
        <w:gridCol w:w="893"/>
        <w:gridCol w:w="288"/>
        <w:gridCol w:w="864"/>
        <w:gridCol w:w="315"/>
        <w:gridCol w:w="1071"/>
      </w:tblGrid>
      <w:tr w:rsidR="00A015F8" w:rsidRPr="00CB1A31" w14:paraId="492DC7C1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1B24FECD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4FAF40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660" w:type="dxa"/>
            <w:gridSpan w:val="9"/>
          </w:tcPr>
          <w:p w14:paraId="0D030D9C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450C5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015F8" w:rsidRPr="00CB1A31" w14:paraId="4A2F360A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7C5505C9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CBE595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</w:tcPr>
          <w:p w14:paraId="7D335ED1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6C96206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</w:tcPr>
          <w:p w14:paraId="66C261C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015F8" w:rsidRPr="00CB1A31" w14:paraId="49C08CD0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1038F06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6C7AC8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</w:tcPr>
          <w:p w14:paraId="23AF4E28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5625FB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shd w:val="clear" w:color="auto" w:fill="auto"/>
          </w:tcPr>
          <w:p w14:paraId="5EFBD2AB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DCDC4B5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5A0044B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8" w:type="dxa"/>
            <w:shd w:val="clear" w:color="auto" w:fill="auto"/>
          </w:tcPr>
          <w:p w14:paraId="575A29EE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3907616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315" w:type="dxa"/>
            <w:shd w:val="clear" w:color="auto" w:fill="auto"/>
          </w:tcPr>
          <w:p w14:paraId="6B31AE39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6BF5A4C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015F8" w:rsidRPr="00CB1A31" w14:paraId="066EB6BF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7AE6EBE3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F46BFD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660" w:type="dxa"/>
            <w:gridSpan w:val="9"/>
          </w:tcPr>
          <w:p w14:paraId="46DF7A96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015F8" w:rsidRPr="00CB1A31" w14:paraId="19117604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6065603A" w14:textId="77777777" w:rsidR="00A015F8" w:rsidRPr="00450C51" w:rsidRDefault="00A015F8" w:rsidP="00F8067A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50C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50C5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2C297CAB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4EA07FAA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4E8AE6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6339A35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AFB873" w14:textId="77777777" w:rsidR="00A015F8" w:rsidRPr="00450C51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443DB6A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A45177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A34080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1CEE2E6B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8777005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5F8" w:rsidRPr="00CB1A31" w14:paraId="250DF6C2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4DE93737" w14:textId="77777777" w:rsidR="00A015F8" w:rsidRPr="00450C51" w:rsidRDefault="00A015F8" w:rsidP="00F8067A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หนี้สินทางการเงิน</w:t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ที่วัด</w:t>
            </w:r>
          </w:p>
          <w:p w14:paraId="06F828ED" w14:textId="77777777" w:rsidR="00A015F8" w:rsidRPr="00450C51" w:rsidRDefault="00A015F8" w:rsidP="00F8067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มูลค่าด้วยมูลค่ายุติธรรม</w:t>
            </w:r>
          </w:p>
        </w:tc>
        <w:tc>
          <w:tcPr>
            <w:tcW w:w="180" w:type="dxa"/>
            <w:vAlign w:val="bottom"/>
          </w:tcPr>
          <w:p w14:paraId="7946CDCE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2C526381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C01584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70657FF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6AB2F9" w14:textId="77777777" w:rsidR="00A015F8" w:rsidRPr="00450C51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D60AC0F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0B59EBA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973943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6E7C8432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E86F98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5F8" w:rsidRPr="00CB1A31" w14:paraId="5396097A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23C03078" w14:textId="77777777" w:rsidR="00A015F8" w:rsidRPr="00450C51" w:rsidRDefault="00A015F8" w:rsidP="00F8067A">
            <w:pPr>
              <w:rPr>
                <w:rFonts w:ascii="Angsana New" w:hAnsi="Angsana New"/>
                <w:sz w:val="28"/>
                <w:szCs w:val="28"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ตราสารทุนที่เป็น </w:t>
            </w:r>
          </w:p>
          <w:p w14:paraId="1F1023B8" w14:textId="77777777" w:rsidR="00A015F8" w:rsidRPr="00450C51" w:rsidRDefault="00A015F8" w:rsidP="00F8067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180" w:type="dxa"/>
          </w:tcPr>
          <w:p w14:paraId="4936FF31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5DE8E13A" w14:textId="77777777" w:rsidR="00A015F8" w:rsidRPr="001A2A65" w:rsidRDefault="00A015F8" w:rsidP="00F8067A">
            <w:pPr>
              <w:tabs>
                <w:tab w:val="decimal" w:pos="680"/>
              </w:tabs>
              <w:ind w:left="-90"/>
              <w:rPr>
                <w:rFonts w:ascii="Angsana New" w:hAnsi="Angsana New"/>
                <w:sz w:val="28"/>
                <w:szCs w:val="28"/>
              </w:rPr>
            </w:pPr>
          </w:p>
          <w:p w14:paraId="4A155386" w14:textId="77777777" w:rsidR="00A015F8" w:rsidRPr="001A2A65" w:rsidRDefault="00A015F8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151,239</w:t>
            </w:r>
          </w:p>
        </w:tc>
        <w:tc>
          <w:tcPr>
            <w:tcW w:w="180" w:type="dxa"/>
            <w:vAlign w:val="bottom"/>
          </w:tcPr>
          <w:p w14:paraId="2F321346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</w:tcPr>
          <w:p w14:paraId="2F1A24DF" w14:textId="77777777" w:rsidR="00A015F8" w:rsidRPr="001A2A65" w:rsidRDefault="00A015F8" w:rsidP="00F8067A">
            <w:pPr>
              <w:tabs>
                <w:tab w:val="decimal" w:pos="680"/>
              </w:tabs>
              <w:ind w:left="-90"/>
              <w:rPr>
                <w:rFonts w:ascii="Angsana New" w:hAnsi="Angsana New"/>
                <w:sz w:val="28"/>
                <w:szCs w:val="28"/>
              </w:rPr>
            </w:pPr>
          </w:p>
          <w:p w14:paraId="19053A95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151,239</w:t>
            </w:r>
          </w:p>
        </w:tc>
        <w:tc>
          <w:tcPr>
            <w:tcW w:w="178" w:type="dxa"/>
            <w:shd w:val="clear" w:color="auto" w:fill="auto"/>
          </w:tcPr>
          <w:p w14:paraId="78A5291D" w14:textId="77777777" w:rsidR="00A015F8" w:rsidRPr="001A2A65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3272635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3FF1B604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E08D8C" w14:textId="77777777" w:rsidR="00A015F8" w:rsidRPr="001A2A65" w:rsidRDefault="00A015F8" w:rsidP="00F8067A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2A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5FA30262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B9F513B" w14:textId="77777777" w:rsidR="00A015F8" w:rsidRPr="001A2A65" w:rsidRDefault="00A015F8" w:rsidP="00F8067A">
            <w:pPr>
              <w:tabs>
                <w:tab w:val="decimal" w:pos="680"/>
              </w:tabs>
              <w:ind w:left="-90" w:right="-13"/>
              <w:rPr>
                <w:rFonts w:ascii="Angsana New" w:hAnsi="Angsana New"/>
                <w:sz w:val="28"/>
                <w:szCs w:val="28"/>
              </w:rPr>
            </w:pPr>
          </w:p>
          <w:p w14:paraId="79FBFFEC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151,239</w:t>
            </w:r>
          </w:p>
        </w:tc>
      </w:tr>
      <w:tr w:rsidR="00A015F8" w:rsidRPr="00CB1A31" w14:paraId="6341A2AE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3DF67A31" w14:textId="77777777" w:rsidR="00A015F8" w:rsidRPr="00450C51" w:rsidRDefault="00A015F8" w:rsidP="00F8067A">
            <w:pPr>
              <w:rPr>
                <w:rFonts w:ascii="Angsana New" w:hAnsi="Angsana New"/>
                <w:sz w:val="28"/>
                <w:szCs w:val="28"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>สัญญาขายเงินตรา</w:t>
            </w:r>
          </w:p>
          <w:p w14:paraId="33BA80B8" w14:textId="77777777" w:rsidR="00A015F8" w:rsidRPr="007C541F" w:rsidRDefault="00A015F8" w:rsidP="00F8067A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C541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80" w:type="dxa"/>
          </w:tcPr>
          <w:p w14:paraId="14E8E14C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4517DAE7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(1,141)</w:t>
            </w:r>
          </w:p>
        </w:tc>
        <w:tc>
          <w:tcPr>
            <w:tcW w:w="180" w:type="dxa"/>
            <w:vAlign w:val="bottom"/>
          </w:tcPr>
          <w:p w14:paraId="3F35B5E5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A8FF434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F98127B" w14:textId="77777777" w:rsidR="00A015F8" w:rsidRPr="001A2A65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809DD3D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(1,141)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D793DDC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46EC73" w14:textId="77777777" w:rsidR="00A015F8" w:rsidRPr="001A2A65" w:rsidRDefault="00A015F8" w:rsidP="00F8067A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2A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1EE9D537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BA565DE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 xml:space="preserve">  (1,141)</w:t>
            </w:r>
          </w:p>
        </w:tc>
      </w:tr>
      <w:tr w:rsidR="00A015F8" w:rsidRPr="00CB1A31" w14:paraId="7058586E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680ACD6B" w14:textId="77777777" w:rsidR="00A015F8" w:rsidRPr="00FE4C6B" w:rsidRDefault="00A015F8" w:rsidP="00F8067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1776468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5C5397C9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F2E818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ABE9924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D05CB4D" w14:textId="77777777" w:rsidR="00A015F8" w:rsidRPr="001A2A65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2551EEB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68FDDF6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42EFDF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4AF91F1E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22BAB52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5F8" w:rsidRPr="00CB1A31" w14:paraId="6334211E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08456688" w14:textId="77777777" w:rsidR="00A015F8" w:rsidRPr="00450C51" w:rsidRDefault="00A015F8" w:rsidP="00F806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</w:t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มูลค่าด้วยมูลค่ายุติธรรม</w:t>
            </w:r>
          </w:p>
        </w:tc>
        <w:tc>
          <w:tcPr>
            <w:tcW w:w="180" w:type="dxa"/>
            <w:vAlign w:val="bottom"/>
          </w:tcPr>
          <w:p w14:paraId="697B188A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32695B9F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ECB569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9F83E09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3709E49" w14:textId="77777777" w:rsidR="00A015F8" w:rsidRPr="001A2A65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2752725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36B7B00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5A908F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06689B77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620CBB7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5F8" w:rsidRPr="00CB1A31" w14:paraId="26F5A7DC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61E75CA1" w14:textId="77777777" w:rsidR="00A015F8" w:rsidRPr="00450C51" w:rsidRDefault="00A015F8" w:rsidP="00F806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</w:tcPr>
          <w:p w14:paraId="03D97970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9147536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(990)</w:t>
            </w:r>
          </w:p>
        </w:tc>
        <w:tc>
          <w:tcPr>
            <w:tcW w:w="180" w:type="dxa"/>
            <w:vAlign w:val="bottom"/>
          </w:tcPr>
          <w:p w14:paraId="30E162F3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19DBEF2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BB32C5F" w14:textId="77777777" w:rsidR="00A015F8" w:rsidRPr="001A2A65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3BA05EA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281ADD5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F6BDB1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(1,058)</w:t>
            </w:r>
          </w:p>
        </w:tc>
        <w:tc>
          <w:tcPr>
            <w:tcW w:w="315" w:type="dxa"/>
            <w:shd w:val="clear" w:color="auto" w:fill="auto"/>
          </w:tcPr>
          <w:p w14:paraId="4BD7E5B3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493D8EC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(1,058)</w:t>
            </w:r>
          </w:p>
        </w:tc>
      </w:tr>
    </w:tbl>
    <w:p w14:paraId="458E4C20" w14:textId="7F0B382B" w:rsidR="00A015F8" w:rsidRDefault="00A015F8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3EA77166" w14:textId="77777777" w:rsidR="000C235E" w:rsidRPr="00B67E8F" w:rsidRDefault="000C235E" w:rsidP="00A015F8">
      <w:pPr>
        <w:pStyle w:val="block"/>
        <w:spacing w:after="0" w:line="240" w:lineRule="atLeast"/>
        <w:ind w:left="0" w:right="-20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78A5914" w14:textId="2BD750BB" w:rsidR="000A18AB" w:rsidRPr="00F5480F" w:rsidRDefault="000A18AB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67E8F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เ</w:t>
      </w:r>
      <w:r w:rsidRPr="00B67E8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ครื่องมือทางการเงินที่วัดมูลค่าด้วยมูลค่ายุติธรรม</w:t>
      </w:r>
      <w:r w:rsidR="00F5480F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ระดับ </w:t>
      </w:r>
      <w:r w:rsidR="00F5480F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</w:t>
      </w:r>
    </w:p>
    <w:p w14:paraId="51881501" w14:textId="77777777" w:rsidR="00296F9F" w:rsidRPr="007C541F" w:rsidRDefault="00296F9F" w:rsidP="00E727D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en-US" w:bidi="th-TH"/>
        </w:rPr>
      </w:pPr>
    </w:p>
    <w:tbl>
      <w:tblPr>
        <w:tblStyle w:val="TableGrid"/>
        <w:tblW w:w="93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36"/>
        <w:gridCol w:w="6658"/>
      </w:tblGrid>
      <w:tr w:rsidR="00082FE1" w:rsidRPr="00B67E8F" w14:paraId="277ABADF" w14:textId="77777777" w:rsidTr="00EC6C44">
        <w:trPr>
          <w:tblHeader/>
        </w:trPr>
        <w:tc>
          <w:tcPr>
            <w:tcW w:w="2439" w:type="dxa"/>
            <w:vAlign w:val="bottom"/>
          </w:tcPr>
          <w:p w14:paraId="6C9A9ECD" w14:textId="77777777" w:rsidR="00082FE1" w:rsidRPr="00B67E8F" w:rsidRDefault="00082FE1" w:rsidP="00DB0430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2CB1DB4" w14:textId="77777777" w:rsidR="00082FE1" w:rsidRPr="00B67E8F" w:rsidRDefault="00082FE1" w:rsidP="00DB0430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658" w:type="dxa"/>
            <w:vAlign w:val="bottom"/>
          </w:tcPr>
          <w:p w14:paraId="453F465A" w14:textId="77777777" w:rsidR="00082FE1" w:rsidRPr="00B67E8F" w:rsidRDefault="00082FE1" w:rsidP="00DB0430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82FE1" w:rsidRPr="00B67E8F" w14:paraId="5ADA08F8" w14:textId="77777777" w:rsidTr="00EC6C44">
        <w:tc>
          <w:tcPr>
            <w:tcW w:w="2439" w:type="dxa"/>
          </w:tcPr>
          <w:p w14:paraId="2A5FD521" w14:textId="77777777" w:rsidR="00082FE1" w:rsidRPr="00B67E8F" w:rsidRDefault="00082FE1" w:rsidP="00082FE1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14:paraId="39801DD8" w14:textId="3D1B564B" w:rsidR="00082FE1" w:rsidRPr="00B67E8F" w:rsidRDefault="00B42D01" w:rsidP="00082FE1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082FE1" w:rsidRPr="00B67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14:paraId="0305AC8F" w14:textId="77777777" w:rsidR="00082FE1" w:rsidRPr="00B67E8F" w:rsidRDefault="00082FE1" w:rsidP="00DB0430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BB98933" w14:textId="77777777" w:rsidR="00082FE1" w:rsidRPr="00B67E8F" w:rsidRDefault="00082FE1" w:rsidP="004C1BFB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58" w:type="dxa"/>
          </w:tcPr>
          <w:p w14:paraId="67D11330" w14:textId="77777777" w:rsidR="00082FE1" w:rsidRPr="00B67E8F" w:rsidRDefault="00082FE1" w:rsidP="004C1BF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การกำหนดราคาสัญญาขายล่วงหน้า</w:t>
            </w:r>
            <w:r w:rsidR="009C01E2" w:rsidRPr="00B67E8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B67E8F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มูลค่ายุติธรรมอ้างอิงราคาขายสัญญาขายเงินตราต่างประเทศล่วงหน้า ณ วันที่รายงาน</w:t>
            </w:r>
            <w:r w:rsidRPr="00B67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มูลค่าปัจจุบันคำนวณ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996FC44" w14:textId="77777777" w:rsidR="000D4072" w:rsidRPr="007C541F" w:rsidRDefault="000D4072" w:rsidP="00DE1A9A">
      <w:pPr>
        <w:ind w:left="558" w:right="-205" w:firstLine="9"/>
        <w:jc w:val="thaiDistribute"/>
        <w:rPr>
          <w:rFonts w:ascii="Angsana New" w:hAnsi="Angsana New"/>
          <w:sz w:val="30"/>
          <w:szCs w:val="30"/>
          <w:cs/>
        </w:rPr>
      </w:pPr>
    </w:p>
    <w:p w14:paraId="3058A54E" w14:textId="77777777" w:rsidR="00DE1A9A" w:rsidRPr="00B67E8F" w:rsidRDefault="00DE1A9A" w:rsidP="00DE1A9A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B67E8F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</w:t>
      </w:r>
      <w:r w:rsidRPr="00B67E8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ทางการเงินที่ไม่ได้วัดมูลค่าด้วยมูลค่ายุติธรรม</w:t>
      </w:r>
    </w:p>
    <w:p w14:paraId="53CA6AB1" w14:textId="77777777" w:rsidR="00DE1A9A" w:rsidRPr="007C541F" w:rsidRDefault="00DE1A9A" w:rsidP="00DE1A9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tbl>
      <w:tblPr>
        <w:tblW w:w="9279" w:type="dxa"/>
        <w:tblInd w:w="477" w:type="dxa"/>
        <w:tblLook w:val="04A0" w:firstRow="1" w:lastRow="0" w:firstColumn="1" w:lastColumn="0" w:noHBand="0" w:noVBand="1"/>
      </w:tblPr>
      <w:tblGrid>
        <w:gridCol w:w="2853"/>
        <w:gridCol w:w="2880"/>
        <w:gridCol w:w="3546"/>
      </w:tblGrid>
      <w:tr w:rsidR="00DE1A9A" w:rsidRPr="00B67E8F" w14:paraId="0218E443" w14:textId="77777777" w:rsidTr="007C541F">
        <w:trPr>
          <w:tblHeader/>
        </w:trPr>
        <w:tc>
          <w:tcPr>
            <w:tcW w:w="2853" w:type="dxa"/>
            <w:shd w:val="clear" w:color="auto" w:fill="auto"/>
            <w:vAlign w:val="bottom"/>
          </w:tcPr>
          <w:p w14:paraId="176BDB79" w14:textId="77777777" w:rsidR="00DE1A9A" w:rsidRPr="00B67E8F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1FCF7C43" w14:textId="77777777" w:rsidR="00DE1A9A" w:rsidRPr="00B67E8F" w:rsidRDefault="00DE1A9A" w:rsidP="0038121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546" w:type="dxa"/>
            <w:shd w:val="clear" w:color="auto" w:fill="auto"/>
            <w:vAlign w:val="bottom"/>
          </w:tcPr>
          <w:p w14:paraId="75DEDEDE" w14:textId="77777777" w:rsidR="00DE1A9A" w:rsidRPr="00B67E8F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DE1A9A" w:rsidRPr="00B67E8F" w14:paraId="7A79FE84" w14:textId="77777777" w:rsidTr="007C541F">
        <w:tc>
          <w:tcPr>
            <w:tcW w:w="2853" w:type="dxa"/>
            <w:shd w:val="clear" w:color="auto" w:fill="auto"/>
          </w:tcPr>
          <w:p w14:paraId="067727A8" w14:textId="77777777" w:rsidR="00DE1A9A" w:rsidRPr="00B67E8F" w:rsidRDefault="00DE1A9A" w:rsidP="0038121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880" w:type="dxa"/>
            <w:shd w:val="clear" w:color="auto" w:fill="auto"/>
          </w:tcPr>
          <w:p w14:paraId="243902E4" w14:textId="77777777" w:rsidR="00DE1A9A" w:rsidRPr="00B67E8F" w:rsidRDefault="00DE1A9A" w:rsidP="0038121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546" w:type="dxa"/>
            <w:shd w:val="clear" w:color="auto" w:fill="auto"/>
          </w:tcPr>
          <w:p w14:paraId="3A30BAC6" w14:textId="77777777" w:rsidR="00DE1A9A" w:rsidRPr="00B67E8F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13F137DA" w14:textId="77777777" w:rsidR="00F5480F" w:rsidRPr="00BA6D64" w:rsidRDefault="00F5480F" w:rsidP="0014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865850" w14:textId="1C99BBA0" w:rsidR="00D16A8F" w:rsidRPr="007022F1" w:rsidRDefault="00D16A8F" w:rsidP="00D16A8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022F1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3CE012" w14:textId="77777777" w:rsidR="00D5300D" w:rsidRPr="007C541F" w:rsidRDefault="00D5300D" w:rsidP="00D5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FF0000"/>
          <w:sz w:val="30"/>
          <w:szCs w:val="30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92"/>
        <w:gridCol w:w="241"/>
        <w:gridCol w:w="1920"/>
      </w:tblGrid>
      <w:tr w:rsidR="007533DD" w:rsidRPr="00B67E8F" w14:paraId="46C768A7" w14:textId="77777777" w:rsidTr="00082FE1">
        <w:trPr>
          <w:trHeight w:val="236"/>
          <w:tblHeader/>
        </w:trPr>
        <w:tc>
          <w:tcPr>
            <w:tcW w:w="2817" w:type="pct"/>
            <w:vAlign w:val="bottom"/>
          </w:tcPr>
          <w:p w14:paraId="4B6CDF1E" w14:textId="36C26F09" w:rsidR="007533DD" w:rsidRPr="00B67E8F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41BA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E2273"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="007D41BA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าคม </w:t>
            </w:r>
            <w:r w:rsidR="007D41BA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7E2273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C6708E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19" w:type="pct"/>
            <w:vAlign w:val="bottom"/>
          </w:tcPr>
          <w:p w14:paraId="2AB84DCD" w14:textId="77777777" w:rsidR="007533DD" w:rsidRPr="00B67E8F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7B8D8B62" w14:textId="77777777" w:rsidR="007533DD" w:rsidRPr="00B67E8F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00292D9C" w14:textId="77777777" w:rsidR="007533DD" w:rsidRPr="00B67E8F" w:rsidRDefault="007533DD" w:rsidP="0035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3DD" w:rsidRPr="00B67E8F" w14:paraId="7FEF286B" w14:textId="77777777" w:rsidTr="00082FE1">
        <w:trPr>
          <w:tblHeader/>
        </w:trPr>
        <w:tc>
          <w:tcPr>
            <w:tcW w:w="2817" w:type="pct"/>
          </w:tcPr>
          <w:p w14:paraId="6B06A43C" w14:textId="77777777" w:rsidR="007533DD" w:rsidRPr="00B67E8F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3" w:type="pct"/>
            <w:gridSpan w:val="3"/>
          </w:tcPr>
          <w:p w14:paraId="78D78AA7" w14:textId="77777777" w:rsidR="007533DD" w:rsidRPr="00B67E8F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C6C44" w:rsidRPr="00B67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7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33DD" w:rsidRPr="00B67E8F" w14:paraId="2DE22597" w14:textId="77777777" w:rsidTr="00082FE1">
        <w:tc>
          <w:tcPr>
            <w:tcW w:w="2817" w:type="pct"/>
          </w:tcPr>
          <w:p w14:paraId="14EE858A" w14:textId="77777777" w:rsidR="007533DD" w:rsidRPr="00B67E8F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9" w:type="pct"/>
          </w:tcPr>
          <w:p w14:paraId="1D85AB91" w14:textId="77777777" w:rsidR="007533DD" w:rsidRPr="00B67E8F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C13A880" w14:textId="77777777" w:rsidR="007533DD" w:rsidRPr="00B67E8F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093413A4" w14:textId="77777777" w:rsidR="007533DD" w:rsidRPr="00B67E8F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B67E8F" w14:paraId="6CC52EE2" w14:textId="77777777" w:rsidTr="00216558">
        <w:tc>
          <w:tcPr>
            <w:tcW w:w="2817" w:type="pct"/>
          </w:tcPr>
          <w:p w14:paraId="2D721629" w14:textId="0E9A2462" w:rsidR="007533DD" w:rsidRPr="00B67E8F" w:rsidRDefault="00D16A8F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  <w:tcBorders>
              <w:bottom w:val="double" w:sz="4" w:space="0" w:color="auto"/>
            </w:tcBorders>
          </w:tcPr>
          <w:p w14:paraId="0CC8F23F" w14:textId="5275ACAA" w:rsidR="007533DD" w:rsidRPr="00B67E8F" w:rsidRDefault="003F2FCC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5,994</w:t>
            </w:r>
          </w:p>
        </w:tc>
        <w:tc>
          <w:tcPr>
            <w:tcW w:w="130" w:type="pct"/>
          </w:tcPr>
          <w:p w14:paraId="14021C14" w14:textId="77777777" w:rsidR="007533DD" w:rsidRPr="00B67E8F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bottom w:val="double" w:sz="4" w:space="0" w:color="auto"/>
            </w:tcBorders>
          </w:tcPr>
          <w:p w14:paraId="2FFBDFCB" w14:textId="25873D31" w:rsidR="007533DD" w:rsidRPr="00B67E8F" w:rsidRDefault="003F2FCC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5,994</w:t>
            </w:r>
          </w:p>
        </w:tc>
      </w:tr>
      <w:tr w:rsidR="009A45BD" w:rsidRPr="00B67E8F" w14:paraId="5F8AFB2A" w14:textId="77777777" w:rsidTr="00216558">
        <w:tc>
          <w:tcPr>
            <w:tcW w:w="2817" w:type="pct"/>
          </w:tcPr>
          <w:p w14:paraId="63A48085" w14:textId="77777777" w:rsidR="009A45BD" w:rsidRPr="007C541F" w:rsidRDefault="009A45B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38E3683A" w14:textId="77777777" w:rsidR="009A45BD" w:rsidRPr="00B67E8F" w:rsidRDefault="009A45B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30" w:type="pct"/>
          </w:tcPr>
          <w:p w14:paraId="072240DB" w14:textId="77777777" w:rsidR="009A45BD" w:rsidRPr="00B67E8F" w:rsidRDefault="009A45B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481EC57C" w14:textId="77777777" w:rsidR="009A45BD" w:rsidRPr="00B67E8F" w:rsidRDefault="009A45B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7533DD" w:rsidRPr="00B67E8F" w14:paraId="7FA1EAD4" w14:textId="77777777" w:rsidTr="003F2FCC">
        <w:tc>
          <w:tcPr>
            <w:tcW w:w="2817" w:type="pct"/>
          </w:tcPr>
          <w:p w14:paraId="71D26148" w14:textId="77777777" w:rsidR="007533DD" w:rsidRPr="00B67E8F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019" w:type="pct"/>
          </w:tcPr>
          <w:p w14:paraId="2EEAFDFE" w14:textId="77777777" w:rsidR="007533DD" w:rsidRPr="00B67E8F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81ED66A" w14:textId="77777777" w:rsidR="007533DD" w:rsidRPr="00B67E8F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22144B85" w14:textId="77777777" w:rsidR="007533DD" w:rsidRPr="00B67E8F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B67E8F" w14:paraId="25448292" w14:textId="77777777" w:rsidTr="003F2FCC">
        <w:tc>
          <w:tcPr>
            <w:tcW w:w="2817" w:type="pct"/>
          </w:tcPr>
          <w:p w14:paraId="01BACC18" w14:textId="11A37148" w:rsidR="007533DD" w:rsidRPr="00B67E8F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3F2FCC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19" w:type="pct"/>
          </w:tcPr>
          <w:p w14:paraId="7634589B" w14:textId="670044FC" w:rsidR="007533DD" w:rsidRPr="000E3638" w:rsidRDefault="003F2FCC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E36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30" w:type="pct"/>
          </w:tcPr>
          <w:p w14:paraId="513832BD" w14:textId="77777777" w:rsidR="007533DD" w:rsidRPr="000E3638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</w:tcPr>
          <w:p w14:paraId="73FF53F3" w14:textId="7D49F70C" w:rsidR="007533DD" w:rsidRPr="000E3638" w:rsidRDefault="000E363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36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7533DD" w:rsidRPr="00B67E8F" w14:paraId="23D4862B" w14:textId="77777777" w:rsidTr="00082FE1">
        <w:tc>
          <w:tcPr>
            <w:tcW w:w="2817" w:type="pct"/>
          </w:tcPr>
          <w:p w14:paraId="747201E9" w14:textId="77777777" w:rsidR="007533DD" w:rsidRPr="007C541F" w:rsidRDefault="007533DD" w:rsidP="001C3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54C04E4A" w14:textId="77777777" w:rsidR="007533DD" w:rsidRPr="00B67E8F" w:rsidRDefault="007533D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0" w:type="pct"/>
          </w:tcPr>
          <w:p w14:paraId="70885674" w14:textId="77777777" w:rsidR="007533DD" w:rsidRPr="00B67E8F" w:rsidRDefault="007533D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39699DB9" w14:textId="77777777" w:rsidR="007533DD" w:rsidRPr="00B67E8F" w:rsidRDefault="007533D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80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533DD" w:rsidRPr="00B67E8F" w14:paraId="334CEB6F" w14:textId="77777777" w:rsidTr="00082FE1">
        <w:tc>
          <w:tcPr>
            <w:tcW w:w="2817" w:type="pct"/>
          </w:tcPr>
          <w:p w14:paraId="2B2BEFCC" w14:textId="77777777" w:rsidR="007533DD" w:rsidRPr="00B67E8F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19" w:type="pct"/>
          </w:tcPr>
          <w:p w14:paraId="4F9B2639" w14:textId="77777777" w:rsidR="007533DD" w:rsidRPr="00B67E8F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E162CA1" w14:textId="77777777" w:rsidR="007533DD" w:rsidRPr="00B67E8F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03BAE0C1" w14:textId="77777777" w:rsidR="007533DD" w:rsidRPr="00B67E8F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B67E8F" w14:paraId="638529F7" w14:textId="77777777" w:rsidTr="00082FE1">
        <w:tc>
          <w:tcPr>
            <w:tcW w:w="2817" w:type="pct"/>
          </w:tcPr>
          <w:p w14:paraId="28F0D851" w14:textId="77777777" w:rsidR="007533DD" w:rsidRPr="00B67E8F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7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คำสั่งซื้อที่ผู้ขายสินค้าตกลงแล้ว</w:t>
            </w:r>
          </w:p>
        </w:tc>
        <w:tc>
          <w:tcPr>
            <w:tcW w:w="1019" w:type="pct"/>
            <w:vAlign w:val="bottom"/>
          </w:tcPr>
          <w:p w14:paraId="3AA770D8" w14:textId="469E1C9D" w:rsidR="007533DD" w:rsidRPr="00B67E8F" w:rsidRDefault="003F2FCC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164,835</w:t>
            </w:r>
          </w:p>
        </w:tc>
        <w:tc>
          <w:tcPr>
            <w:tcW w:w="130" w:type="pct"/>
            <w:vAlign w:val="bottom"/>
          </w:tcPr>
          <w:p w14:paraId="44A0EB01" w14:textId="77777777" w:rsidR="007533DD" w:rsidRPr="00B67E8F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C646BB7" w14:textId="151D3891" w:rsidR="007533DD" w:rsidRPr="00B67E8F" w:rsidRDefault="003B0C1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3F2FCC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3F2FC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533DD" w:rsidRPr="00B67E8F" w14:paraId="062BA55D" w14:textId="77777777" w:rsidTr="00082FE1">
        <w:tc>
          <w:tcPr>
            <w:tcW w:w="2817" w:type="pct"/>
          </w:tcPr>
          <w:p w14:paraId="06A7C485" w14:textId="77777777" w:rsidR="007533DD" w:rsidRPr="00B67E8F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สัญญาขายเงินตราต่างประเทศล่วงหน้า</w:t>
            </w:r>
            <w:r w:rsidRPr="00B67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*</w:t>
            </w:r>
          </w:p>
        </w:tc>
        <w:tc>
          <w:tcPr>
            <w:tcW w:w="1019" w:type="pct"/>
          </w:tcPr>
          <w:p w14:paraId="6D2AE959" w14:textId="3A4B673F" w:rsidR="007533DD" w:rsidRPr="00B67E8F" w:rsidRDefault="00972C6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303,187</w:t>
            </w:r>
          </w:p>
        </w:tc>
        <w:tc>
          <w:tcPr>
            <w:tcW w:w="130" w:type="pct"/>
          </w:tcPr>
          <w:p w14:paraId="2246DCAB" w14:textId="77777777" w:rsidR="007533DD" w:rsidRPr="00B67E8F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138C3DCD" w14:textId="60E5903D" w:rsidR="007533DD" w:rsidRPr="00B67E8F" w:rsidRDefault="00972C6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303,187</w:t>
            </w:r>
          </w:p>
        </w:tc>
      </w:tr>
      <w:tr w:rsidR="007533DD" w:rsidRPr="00B67E8F" w14:paraId="74BC8AA1" w14:textId="77777777" w:rsidTr="00082FE1">
        <w:tc>
          <w:tcPr>
            <w:tcW w:w="2817" w:type="pct"/>
          </w:tcPr>
          <w:p w14:paraId="537383A0" w14:textId="77777777" w:rsidR="007533DD" w:rsidRPr="00B67E8F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7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หนังสือค้ำประกันจากธนาคาร</w:t>
            </w:r>
          </w:p>
        </w:tc>
        <w:tc>
          <w:tcPr>
            <w:tcW w:w="1019" w:type="pct"/>
            <w:vAlign w:val="bottom"/>
          </w:tcPr>
          <w:p w14:paraId="118D7CBA" w14:textId="15AF5F68" w:rsidR="007533DD" w:rsidRPr="00B67E8F" w:rsidRDefault="003F2FCC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10,804</w:t>
            </w:r>
          </w:p>
        </w:tc>
        <w:tc>
          <w:tcPr>
            <w:tcW w:w="130" w:type="pct"/>
            <w:vAlign w:val="bottom"/>
          </w:tcPr>
          <w:p w14:paraId="7BF698C0" w14:textId="77777777" w:rsidR="007533DD" w:rsidRPr="00B67E8F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3E4EEBE5" w14:textId="1E21DC83" w:rsidR="007533DD" w:rsidRPr="00B67E8F" w:rsidRDefault="003B0C1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F2FC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920</w:t>
            </w:r>
          </w:p>
        </w:tc>
      </w:tr>
      <w:tr w:rsidR="007533DD" w:rsidRPr="00B67E8F" w14:paraId="0AA83D3E" w14:textId="77777777" w:rsidTr="00082FE1">
        <w:tc>
          <w:tcPr>
            <w:tcW w:w="2817" w:type="pct"/>
          </w:tcPr>
          <w:p w14:paraId="001F258C" w14:textId="77777777" w:rsidR="007533DD" w:rsidRPr="00B67E8F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0246E" w14:textId="7314E1A8" w:rsidR="007533DD" w:rsidRPr="00B67E8F" w:rsidRDefault="00972C6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478,826</w:t>
            </w:r>
          </w:p>
        </w:tc>
        <w:tc>
          <w:tcPr>
            <w:tcW w:w="130" w:type="pct"/>
            <w:vAlign w:val="bottom"/>
          </w:tcPr>
          <w:p w14:paraId="28B26F20" w14:textId="77777777" w:rsidR="007533DD" w:rsidRPr="00B67E8F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DD459" w14:textId="18EA785E" w:rsidR="007533DD" w:rsidRPr="00B67E8F" w:rsidRDefault="00972C68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453,695</w:t>
            </w:r>
          </w:p>
        </w:tc>
      </w:tr>
    </w:tbl>
    <w:p w14:paraId="73421E01" w14:textId="5028DE6C" w:rsidR="000D4072" w:rsidRDefault="000D4072" w:rsidP="003E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AE9C600" w14:textId="055DD601" w:rsidR="0014433D" w:rsidRDefault="0014433D" w:rsidP="003E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BE79C55" w14:textId="7F655D04" w:rsidR="0014433D" w:rsidRDefault="0014433D" w:rsidP="003E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EAE5145" w14:textId="3070B6C8" w:rsidR="0014433D" w:rsidRDefault="0014433D" w:rsidP="003E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F20F417" w14:textId="5E410399" w:rsidR="0014433D" w:rsidRDefault="0014433D" w:rsidP="003E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A860C31" w14:textId="6C427645" w:rsidR="00FB28BE" w:rsidRPr="00B67E8F" w:rsidRDefault="00491964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24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</w:rPr>
        <w:lastRenderedPageBreak/>
        <w:t xml:space="preserve">* </w:t>
      </w:r>
      <w:r w:rsidRPr="00B67E8F">
        <w:rPr>
          <w:rFonts w:ascii="Angsana New" w:hAnsi="Angsana New"/>
          <w:sz w:val="30"/>
          <w:szCs w:val="30"/>
          <w:cs/>
        </w:rPr>
        <w:t>สัญญาขายเงินตราต่างประเทศล่</w:t>
      </w:r>
      <w:r w:rsidR="00846E75" w:rsidRPr="00B67E8F">
        <w:rPr>
          <w:rFonts w:ascii="Angsana New" w:hAnsi="Angsana New"/>
          <w:sz w:val="30"/>
          <w:szCs w:val="30"/>
          <w:cs/>
        </w:rPr>
        <w:t>วงหน้ามีระยะเวลาครบกำหนดไม่เกินหนึ่ง</w:t>
      </w:r>
      <w:r w:rsidR="00B67C21" w:rsidRPr="00B67E8F">
        <w:rPr>
          <w:rFonts w:ascii="Angsana New" w:hAnsi="Angsana New"/>
          <w:sz w:val="30"/>
          <w:szCs w:val="30"/>
          <w:cs/>
        </w:rPr>
        <w:t>ปี และคู่สัญญาเป็นธนาคารพาณิชย์</w:t>
      </w:r>
      <w:r w:rsidR="00791219" w:rsidRPr="00B67E8F">
        <w:rPr>
          <w:rFonts w:ascii="Angsana New" w:hAnsi="Angsana New"/>
          <w:sz w:val="30"/>
          <w:szCs w:val="30"/>
        </w:rPr>
        <w:t xml:space="preserve"> </w:t>
      </w:r>
      <w:r w:rsidR="009A45BD" w:rsidRPr="00B67E8F">
        <w:rPr>
          <w:rFonts w:ascii="Angsana New" w:hAnsi="Angsana New"/>
          <w:sz w:val="30"/>
          <w:szCs w:val="30"/>
          <w:cs/>
        </w:rPr>
        <w:t>ดังนี้</w:t>
      </w:r>
    </w:p>
    <w:p w14:paraId="138E8926" w14:textId="77777777" w:rsidR="00FB28BE" w:rsidRPr="007C541F" w:rsidRDefault="00FB28BE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33"/>
        <w:gridCol w:w="2160"/>
        <w:gridCol w:w="265"/>
        <w:gridCol w:w="1985"/>
      </w:tblGrid>
      <w:tr w:rsidR="00950452" w:rsidRPr="00B67E8F" w14:paraId="3EE753A3" w14:textId="77777777" w:rsidTr="00082FE1">
        <w:tc>
          <w:tcPr>
            <w:tcW w:w="4833" w:type="dxa"/>
          </w:tcPr>
          <w:p w14:paraId="5E302602" w14:textId="13A6D451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41BA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E2273"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="007D41BA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าคม </w:t>
            </w:r>
            <w:r w:rsidR="007D41BA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C6708E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64</w:t>
            </w:r>
          </w:p>
        </w:tc>
        <w:tc>
          <w:tcPr>
            <w:tcW w:w="4410" w:type="dxa"/>
            <w:gridSpan w:val="3"/>
            <w:vAlign w:val="bottom"/>
          </w:tcPr>
          <w:p w14:paraId="782F0532" w14:textId="44BC8202" w:rsidR="00950452" w:rsidRPr="00B67E8F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452" w:rsidRPr="00B67E8F" w14:paraId="66725CB1" w14:textId="77777777" w:rsidTr="00082FE1">
        <w:tc>
          <w:tcPr>
            <w:tcW w:w="4833" w:type="dxa"/>
          </w:tcPr>
          <w:p w14:paraId="4B807373" w14:textId="77777777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9D9D773" w14:textId="77777777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มูลค่าตามสัญญา</w:t>
            </w:r>
          </w:p>
        </w:tc>
        <w:tc>
          <w:tcPr>
            <w:tcW w:w="265" w:type="dxa"/>
          </w:tcPr>
          <w:p w14:paraId="552B13FE" w14:textId="77777777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0AAE078" w14:textId="77777777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0452" w:rsidRPr="00B67E8F" w14:paraId="4CB8BB1C" w14:textId="77777777" w:rsidTr="00082FE1">
        <w:tc>
          <w:tcPr>
            <w:tcW w:w="4833" w:type="dxa"/>
          </w:tcPr>
          <w:p w14:paraId="4C5AF14E" w14:textId="77777777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57E8129A" w14:textId="0015B65B" w:rsidR="00950452" w:rsidRPr="00B67E8F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2" w:hanging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72C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สกุลเงินตราต่างประเทศ</w:t>
            </w: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14:paraId="7D1E92E8" w14:textId="77777777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8F6BCE1" w14:textId="320E9759" w:rsidR="00950452" w:rsidRPr="00B67E8F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72C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สกุลเงิน</w:t>
            </w: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72C68" w:rsidRPr="00B67E8F" w14:paraId="28A7529D" w14:textId="77777777" w:rsidTr="00227DB0">
        <w:tc>
          <w:tcPr>
            <w:tcW w:w="4833" w:type="dxa"/>
          </w:tcPr>
          <w:p w14:paraId="56936851" w14:textId="77777777" w:rsidR="00972C68" w:rsidRPr="00B67E8F" w:rsidRDefault="00972C68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</w:tcPr>
          <w:p w14:paraId="1E150D2E" w14:textId="1BE3F20A" w:rsidR="00972C68" w:rsidRPr="00B67E8F" w:rsidRDefault="00972C68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</w:tr>
      <w:tr w:rsidR="00972C68" w:rsidRPr="00B67E8F" w14:paraId="7C843533" w14:textId="77777777" w:rsidTr="00C85F5D">
        <w:tc>
          <w:tcPr>
            <w:tcW w:w="4833" w:type="dxa"/>
          </w:tcPr>
          <w:p w14:paraId="6E287C6A" w14:textId="16BC9A1E" w:rsidR="00972C68" w:rsidRPr="00972C68" w:rsidRDefault="00972C68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C68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160" w:type="dxa"/>
          </w:tcPr>
          <w:p w14:paraId="2239E43A" w14:textId="6E147D79" w:rsidR="00972C68" w:rsidRPr="00937755" w:rsidRDefault="00972C68" w:rsidP="0093775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7755">
              <w:rPr>
                <w:rFonts w:ascii="Angsana New" w:hAnsi="Angsana New" w:cs="Angsana New"/>
                <w:sz w:val="30"/>
                <w:szCs w:val="30"/>
              </w:rPr>
              <w:t>9.73</w:t>
            </w:r>
          </w:p>
        </w:tc>
        <w:tc>
          <w:tcPr>
            <w:tcW w:w="265" w:type="dxa"/>
          </w:tcPr>
          <w:p w14:paraId="21F536E6" w14:textId="77777777" w:rsidR="00972C68" w:rsidRPr="00B67E8F" w:rsidRDefault="00972C68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747E760" w14:textId="0C2A9E05" w:rsidR="00972C68" w:rsidRPr="00972C68" w:rsidRDefault="00972C68" w:rsidP="0097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305.38</w:t>
            </w:r>
          </w:p>
        </w:tc>
      </w:tr>
      <w:tr w:rsidR="00972C68" w:rsidRPr="00B67E8F" w14:paraId="69333E9F" w14:textId="77777777" w:rsidTr="00C85F5D">
        <w:tc>
          <w:tcPr>
            <w:tcW w:w="4833" w:type="dxa"/>
          </w:tcPr>
          <w:p w14:paraId="18129A9F" w14:textId="6FA398A1" w:rsidR="00972C68" w:rsidRPr="00972C68" w:rsidRDefault="00972C68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C68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160" w:type="dxa"/>
          </w:tcPr>
          <w:p w14:paraId="1CC2780B" w14:textId="402292A3" w:rsidR="00972C68" w:rsidRPr="00937755" w:rsidRDefault="00972C68" w:rsidP="0093775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7755">
              <w:rPr>
                <w:rFonts w:ascii="Angsana New" w:hAnsi="Angsana New" w:cs="Angsana New"/>
                <w:sz w:val="30"/>
                <w:szCs w:val="30"/>
              </w:rPr>
              <w:t>0.13</w:t>
            </w:r>
          </w:p>
        </w:tc>
        <w:tc>
          <w:tcPr>
            <w:tcW w:w="265" w:type="dxa"/>
          </w:tcPr>
          <w:p w14:paraId="6B83ECE6" w14:textId="77777777" w:rsidR="00972C68" w:rsidRPr="00B67E8F" w:rsidRDefault="00972C68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F242885" w14:textId="55F5FC15" w:rsidR="00972C68" w:rsidRPr="00972C68" w:rsidRDefault="00972C68" w:rsidP="0097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72C68">
              <w:rPr>
                <w:rFonts w:ascii="Angsana New" w:hAnsi="Angsana New"/>
                <w:sz w:val="30"/>
                <w:szCs w:val="30"/>
              </w:rPr>
              <w:t>4.77</w:t>
            </w:r>
          </w:p>
        </w:tc>
      </w:tr>
      <w:tr w:rsidR="00950452" w:rsidRPr="00B67E8F" w14:paraId="3E118E0F" w14:textId="77777777" w:rsidTr="00C85F5D">
        <w:tc>
          <w:tcPr>
            <w:tcW w:w="4833" w:type="dxa"/>
          </w:tcPr>
          <w:p w14:paraId="65EF03ED" w14:textId="6803BD02" w:rsidR="00950452" w:rsidRPr="00972C68" w:rsidRDefault="00972C68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C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</w:tcPr>
          <w:p w14:paraId="1D768460" w14:textId="0B374593" w:rsidR="00950452" w:rsidRPr="00B67E8F" w:rsidRDefault="00950452" w:rsidP="0093775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6C11237" w14:textId="77777777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4C2CA" w14:textId="65E4A264" w:rsidR="00950452" w:rsidRPr="00B67E8F" w:rsidRDefault="00972C68" w:rsidP="0023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310.15</w:t>
            </w:r>
          </w:p>
        </w:tc>
      </w:tr>
    </w:tbl>
    <w:p w14:paraId="4283A4A6" w14:textId="77777777" w:rsidR="00106A99" w:rsidRPr="007C541F" w:rsidRDefault="00106A99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28"/>
          <w:szCs w:val="28"/>
        </w:rPr>
      </w:pPr>
    </w:p>
    <w:p w14:paraId="4F504DEB" w14:textId="77777777" w:rsidR="00AC3E48" w:rsidRPr="00B67E8F" w:rsidRDefault="00AC3E48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7E8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14:paraId="56CA1380" w14:textId="77777777" w:rsidR="00AC3E48" w:rsidRPr="007C541F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15AFB41" w14:textId="77777777" w:rsidR="00AC3E48" w:rsidRPr="00B67E8F" w:rsidRDefault="00AC3E48" w:rsidP="008750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B67E8F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="0087504D" w:rsidRPr="00B67E8F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B67E8F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14:paraId="3A65B9B7" w14:textId="77777777" w:rsidR="00076A7B" w:rsidRPr="007C541F" w:rsidRDefault="00076A7B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B9277CC" w14:textId="66830B0A" w:rsidR="001545CD" w:rsidRDefault="00601C20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pacing w:val="-4"/>
          <w:sz w:val="30"/>
          <w:szCs w:val="30"/>
          <w:cs/>
        </w:rPr>
        <w:t>ณ</w:t>
      </w:r>
      <w:r w:rsidRPr="00B67E8F">
        <w:rPr>
          <w:rFonts w:ascii="Angsana New" w:hAnsi="Angsana New"/>
          <w:color w:val="FFFFFF" w:themeColor="background1"/>
          <w:spacing w:val="-4"/>
          <w:sz w:val="12"/>
          <w:szCs w:val="12"/>
        </w:rPr>
        <w:t>.</w:t>
      </w:r>
      <w:r w:rsidRPr="00B67E8F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B67E8F">
        <w:rPr>
          <w:rFonts w:ascii="Angsana New" w:hAnsi="Angsana New"/>
          <w:color w:val="FFFFFF" w:themeColor="background1"/>
          <w:spacing w:val="-4"/>
          <w:sz w:val="12"/>
          <w:szCs w:val="12"/>
        </w:rPr>
        <w:t xml:space="preserve">. </w:t>
      </w:r>
      <w:r w:rsidR="007D41BA" w:rsidRPr="00B67E8F">
        <w:rPr>
          <w:rFonts w:ascii="Angsana New" w:hAnsi="Angsana New"/>
          <w:spacing w:val="-4"/>
          <w:sz w:val="30"/>
          <w:szCs w:val="30"/>
        </w:rPr>
        <w:t xml:space="preserve">31 </w:t>
      </w:r>
      <w:r w:rsidR="007E2273" w:rsidRPr="00B67E8F">
        <w:rPr>
          <w:rFonts w:ascii="Angsana New" w:hAnsi="Angsana New"/>
          <w:spacing w:val="-4"/>
          <w:sz w:val="30"/>
          <w:szCs w:val="30"/>
          <w:cs/>
        </w:rPr>
        <w:t>มีน</w:t>
      </w:r>
      <w:r w:rsidR="007D41BA" w:rsidRPr="00B67E8F">
        <w:rPr>
          <w:rFonts w:ascii="Angsana New" w:hAnsi="Angsana New"/>
          <w:spacing w:val="-4"/>
          <w:sz w:val="30"/>
          <w:szCs w:val="30"/>
          <w:cs/>
        </w:rPr>
        <w:t xml:space="preserve">าคม </w:t>
      </w:r>
      <w:r w:rsidR="007D41BA" w:rsidRPr="00B67E8F">
        <w:rPr>
          <w:rFonts w:ascii="Angsana New" w:hAnsi="Angsana New"/>
          <w:spacing w:val="-4"/>
          <w:sz w:val="30"/>
          <w:szCs w:val="30"/>
        </w:rPr>
        <w:t>256</w:t>
      </w:r>
      <w:r w:rsidR="00C6708E" w:rsidRPr="00B67E8F">
        <w:rPr>
          <w:rFonts w:ascii="Angsana New" w:hAnsi="Angsana New"/>
          <w:spacing w:val="-4"/>
          <w:sz w:val="30"/>
          <w:szCs w:val="30"/>
        </w:rPr>
        <w:t xml:space="preserve">4 </w:t>
      </w:r>
      <w:r w:rsidRPr="00B67E8F">
        <w:rPr>
          <w:rFonts w:ascii="Angsana New" w:hAnsi="Angsana New"/>
          <w:spacing w:val="-4"/>
          <w:sz w:val="30"/>
          <w:szCs w:val="30"/>
          <w:cs/>
        </w:rPr>
        <w:t>บริษัทมีสัญญาขายสินค้า</w:t>
      </w:r>
      <w:r w:rsidR="00BB62CB" w:rsidRPr="00B67E8F">
        <w:rPr>
          <w:rFonts w:ascii="Angsana New" w:hAnsi="Angsana New"/>
          <w:spacing w:val="-4"/>
          <w:sz w:val="30"/>
          <w:szCs w:val="30"/>
          <w:cs/>
        </w:rPr>
        <w:t>สำเร็จรูป</w:t>
      </w:r>
      <w:r w:rsidRPr="00B67E8F">
        <w:rPr>
          <w:rFonts w:ascii="Angsana New" w:hAnsi="Angsana New"/>
          <w:spacing w:val="-4"/>
          <w:sz w:val="30"/>
          <w:szCs w:val="30"/>
          <w:cs/>
        </w:rPr>
        <w:t>ล่วงหน้ากับบริษัทต่างประเทศห</w:t>
      </w:r>
      <w:r w:rsidR="00BB62CB" w:rsidRPr="00B67E8F">
        <w:rPr>
          <w:rFonts w:ascii="Angsana New" w:hAnsi="Angsana New"/>
          <w:spacing w:val="-4"/>
          <w:sz w:val="30"/>
          <w:szCs w:val="30"/>
          <w:cs/>
        </w:rPr>
        <w:t>ลายแห่งรวมเป็</w:t>
      </w:r>
      <w:r w:rsidR="00950452" w:rsidRPr="00B67E8F">
        <w:rPr>
          <w:rFonts w:ascii="Angsana New" w:hAnsi="Angsana New"/>
          <w:spacing w:val="-4"/>
          <w:sz w:val="30"/>
          <w:szCs w:val="30"/>
          <w:cs/>
        </w:rPr>
        <w:t>น</w:t>
      </w:r>
      <w:r w:rsidR="00BB62CB" w:rsidRPr="00B67E8F">
        <w:rPr>
          <w:rFonts w:ascii="Angsana New" w:hAnsi="Angsana New"/>
          <w:spacing w:val="-4"/>
          <w:sz w:val="30"/>
          <w:szCs w:val="30"/>
          <w:cs/>
        </w:rPr>
        <w:t>จำนวนเงิน</w:t>
      </w:r>
      <w:r w:rsidR="00B249FF" w:rsidRPr="00B67E8F">
        <w:rPr>
          <w:rFonts w:ascii="Angsana New" w:hAnsi="Angsana New"/>
          <w:spacing w:val="-4"/>
          <w:sz w:val="30"/>
          <w:szCs w:val="30"/>
        </w:rPr>
        <w:t xml:space="preserve"> </w:t>
      </w:r>
      <w:r w:rsidR="00073CE3">
        <w:rPr>
          <w:rFonts w:ascii="Angsana New" w:hAnsi="Angsana New"/>
          <w:sz w:val="30"/>
          <w:szCs w:val="30"/>
        </w:rPr>
        <w:t>1,250.01</w:t>
      </w:r>
      <w:r w:rsidR="001C36AB"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>ล้านบาท</w:t>
      </w:r>
    </w:p>
    <w:p w14:paraId="4C4B5998" w14:textId="008E2519" w:rsidR="00AB351F" w:rsidRPr="007C541F" w:rsidRDefault="00AB351F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="Angsana New" w:hAnsi="Angsana New"/>
          <w:sz w:val="28"/>
          <w:szCs w:val="28"/>
        </w:rPr>
      </w:pPr>
    </w:p>
    <w:p w14:paraId="3E668688" w14:textId="4B138E22" w:rsidR="00073CE3" w:rsidRPr="00972C68" w:rsidRDefault="00073CE3" w:rsidP="00073CE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72C68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84083C5" w14:textId="77777777" w:rsidR="00AB351F" w:rsidRPr="007C541F" w:rsidRDefault="00AB351F" w:rsidP="00AB35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  <w:highlight w:val="yellow"/>
        </w:rPr>
      </w:pPr>
    </w:p>
    <w:p w14:paraId="504B6C0F" w14:textId="7BEE3DFF" w:rsidR="00AB351F" w:rsidRDefault="00AB351F" w:rsidP="00B07066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3"/>
        <w:jc w:val="thaiDistribute"/>
        <w:rPr>
          <w:rFonts w:ascii="Angsana New" w:hAnsi="Angsana New"/>
          <w:sz w:val="30"/>
          <w:szCs w:val="30"/>
        </w:rPr>
      </w:pPr>
      <w:r w:rsidRPr="00972C68">
        <w:rPr>
          <w:rFonts w:ascii="Angsana New" w:hAnsi="Angsana New"/>
          <w:spacing w:val="-4"/>
          <w:sz w:val="30"/>
          <w:szCs w:val="30"/>
          <w:cs/>
        </w:rPr>
        <w:t>ในการประชุม</w:t>
      </w:r>
      <w:r w:rsidR="00972C68">
        <w:rPr>
          <w:rFonts w:ascii="Angsana New" w:hAnsi="Angsana New" w:hint="cs"/>
          <w:spacing w:val="-4"/>
          <w:sz w:val="30"/>
          <w:szCs w:val="30"/>
          <w:cs/>
        </w:rPr>
        <w:t>สามัญ</w:t>
      </w:r>
      <w:r w:rsidR="00F5480F">
        <w:rPr>
          <w:rFonts w:ascii="Angsana New" w:hAnsi="Angsana New" w:hint="cs"/>
          <w:spacing w:val="-4"/>
          <w:sz w:val="30"/>
          <w:szCs w:val="30"/>
          <w:cs/>
        </w:rPr>
        <w:t>ประจำปี</w:t>
      </w:r>
      <w:r w:rsidR="00972C68">
        <w:rPr>
          <w:rFonts w:ascii="Angsana New" w:hAnsi="Angsana New" w:hint="cs"/>
          <w:spacing w:val="-4"/>
          <w:sz w:val="30"/>
          <w:szCs w:val="30"/>
          <w:cs/>
        </w:rPr>
        <w:t>ผู้ถือหุ้น</w:t>
      </w:r>
      <w:r w:rsidRPr="00972C68">
        <w:rPr>
          <w:rFonts w:ascii="Angsana New" w:hAnsi="Angsana New"/>
          <w:spacing w:val="-4"/>
          <w:sz w:val="30"/>
          <w:szCs w:val="30"/>
          <w:cs/>
        </w:rPr>
        <w:t xml:space="preserve">ของบริษัท อีสเทิร์น ซีบอร์ด อินดัสเตรียล เอสเตท (ระยอง) จำกัด </w:t>
      </w:r>
      <w:r w:rsidRPr="00972C68">
        <w:rPr>
          <w:rFonts w:ascii="Angsana New" w:hAnsi="Angsana New"/>
          <w:spacing w:val="-4"/>
          <w:sz w:val="30"/>
          <w:szCs w:val="30"/>
        </w:rPr>
        <w:br/>
      </w:r>
      <w:r w:rsidRPr="00972C68">
        <w:rPr>
          <w:rFonts w:ascii="Angsana New" w:hAnsi="Angsana New"/>
          <w:spacing w:val="-4"/>
          <w:sz w:val="30"/>
          <w:szCs w:val="30"/>
          <w:cs/>
        </w:rPr>
        <w:t>ซึ่งเป็นบริษัทร่วมของบริษัท</w:t>
      </w:r>
      <w:r w:rsidRPr="00972C68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972C68" w:rsidRPr="00972C68">
        <w:rPr>
          <w:rFonts w:ascii="Angsana New" w:hAnsi="Angsana New"/>
          <w:sz w:val="30"/>
          <w:szCs w:val="30"/>
        </w:rPr>
        <w:t>9</w:t>
      </w:r>
      <w:r w:rsidRPr="00972C68">
        <w:rPr>
          <w:rFonts w:ascii="Angsana New" w:hAnsi="Angsana New"/>
          <w:sz w:val="30"/>
          <w:szCs w:val="30"/>
          <w:cs/>
        </w:rPr>
        <w:t xml:space="preserve"> </w:t>
      </w:r>
      <w:r w:rsidR="00972C68" w:rsidRPr="00972C6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972C68">
        <w:rPr>
          <w:rFonts w:ascii="Angsana New" w:hAnsi="Angsana New"/>
          <w:sz w:val="30"/>
          <w:szCs w:val="30"/>
        </w:rPr>
        <w:t>2564</w:t>
      </w:r>
      <w:r w:rsidRPr="00972C68">
        <w:rPr>
          <w:rFonts w:ascii="Angsana New" w:hAnsi="Angsana New"/>
          <w:sz w:val="30"/>
          <w:szCs w:val="30"/>
          <w:cs/>
        </w:rPr>
        <w:t xml:space="preserve"> </w:t>
      </w:r>
      <w:r w:rsidR="00F5480F">
        <w:rPr>
          <w:rFonts w:ascii="Angsana New" w:hAnsi="Angsana New" w:hint="cs"/>
          <w:sz w:val="30"/>
          <w:szCs w:val="30"/>
          <w:cs/>
        </w:rPr>
        <w:t>ที่ประชุม</w:t>
      </w:r>
      <w:r w:rsidR="00972C68">
        <w:rPr>
          <w:rFonts w:ascii="Angsana New" w:hAnsi="Angsana New" w:hint="cs"/>
          <w:sz w:val="30"/>
          <w:szCs w:val="30"/>
          <w:cs/>
        </w:rPr>
        <w:t>ผู้ถือหุ้น</w:t>
      </w:r>
      <w:r w:rsidRPr="00972C68">
        <w:rPr>
          <w:rFonts w:ascii="Angsana New" w:hAnsi="Angsana New" w:hint="cs"/>
          <w:sz w:val="30"/>
          <w:szCs w:val="30"/>
          <w:cs/>
        </w:rPr>
        <w:t>ข</w:t>
      </w:r>
      <w:r w:rsidRPr="00972C68">
        <w:rPr>
          <w:rFonts w:ascii="Angsana New" w:hAnsi="Angsana New"/>
          <w:sz w:val="30"/>
          <w:szCs w:val="30"/>
          <w:cs/>
        </w:rPr>
        <w:t>องบริษัทร่วมดังกล่าวมีมติอนุมัติ</w:t>
      </w:r>
      <w:r w:rsidR="001C0EAC">
        <w:rPr>
          <w:rFonts w:ascii="Angsana New" w:hAnsi="Angsana New"/>
          <w:sz w:val="30"/>
          <w:szCs w:val="30"/>
          <w:cs/>
        </w:rPr>
        <w:br/>
      </w:r>
      <w:r w:rsidRPr="00972C68">
        <w:rPr>
          <w:rFonts w:ascii="Angsana New" w:hAnsi="Angsana New" w:hint="cs"/>
          <w:sz w:val="30"/>
          <w:szCs w:val="30"/>
          <w:cs/>
        </w:rPr>
        <w:t xml:space="preserve">การจัดสรรกำไรเป็นเงินปันผลในอัตราหุ้นละ </w:t>
      </w:r>
      <w:r w:rsidRPr="00972C68">
        <w:rPr>
          <w:rFonts w:ascii="Angsana New" w:hAnsi="Angsana New"/>
          <w:sz w:val="30"/>
          <w:szCs w:val="30"/>
        </w:rPr>
        <w:t xml:space="preserve">1.90 </w:t>
      </w:r>
      <w:r w:rsidRPr="00972C68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972C68">
        <w:rPr>
          <w:rFonts w:ascii="Angsana New" w:hAnsi="Angsana New"/>
          <w:sz w:val="30"/>
          <w:szCs w:val="30"/>
        </w:rPr>
        <w:t xml:space="preserve">30 </w:t>
      </w:r>
      <w:r w:rsidRPr="00972C68">
        <w:rPr>
          <w:rFonts w:ascii="Angsana New" w:hAnsi="Angsana New" w:hint="cs"/>
          <w:sz w:val="30"/>
          <w:szCs w:val="30"/>
          <w:cs/>
        </w:rPr>
        <w:t>ล้านบาท</w:t>
      </w:r>
      <w:r w:rsidR="00972C68">
        <w:rPr>
          <w:rFonts w:ascii="Angsana New" w:hAnsi="Angsana New" w:hint="cs"/>
          <w:sz w:val="30"/>
          <w:szCs w:val="30"/>
          <w:cs/>
        </w:rPr>
        <w:t xml:space="preserve"> </w:t>
      </w:r>
      <w:r w:rsidR="00F5480F">
        <w:rPr>
          <w:rFonts w:ascii="Angsana New" w:hAnsi="Angsana New" w:hint="cs"/>
          <w:sz w:val="30"/>
          <w:szCs w:val="30"/>
          <w:cs/>
        </w:rPr>
        <w:t>บริษัทจะได้รับเงินปันผลดังกล่าวตามสัดส่วนการถือหุ้นเป็นจำนวน</w:t>
      </w:r>
      <w:r w:rsidR="006D0BDB">
        <w:rPr>
          <w:rFonts w:ascii="Angsana New" w:hAnsi="Angsana New" w:hint="cs"/>
          <w:sz w:val="30"/>
          <w:szCs w:val="30"/>
          <w:cs/>
        </w:rPr>
        <w:t>เงิน</w:t>
      </w:r>
      <w:r w:rsidR="00F5480F">
        <w:rPr>
          <w:rFonts w:ascii="Angsana New" w:hAnsi="Angsana New" w:hint="cs"/>
          <w:sz w:val="30"/>
          <w:szCs w:val="30"/>
          <w:cs/>
        </w:rPr>
        <w:t xml:space="preserve"> </w:t>
      </w:r>
      <w:r w:rsidR="00F5480F">
        <w:rPr>
          <w:rFonts w:ascii="Angsana New" w:hAnsi="Angsana New"/>
          <w:sz w:val="30"/>
          <w:szCs w:val="30"/>
        </w:rPr>
        <w:t xml:space="preserve">12 </w:t>
      </w:r>
      <w:r w:rsidR="00F5480F">
        <w:rPr>
          <w:rFonts w:ascii="Angsana New" w:hAnsi="Angsana New" w:hint="cs"/>
          <w:sz w:val="30"/>
          <w:szCs w:val="30"/>
          <w:cs/>
        </w:rPr>
        <w:t>ล้าน</w:t>
      </w:r>
      <w:r w:rsidR="006D0BDB">
        <w:rPr>
          <w:rFonts w:ascii="Angsana New" w:hAnsi="Angsana New" w:hint="cs"/>
          <w:sz w:val="30"/>
          <w:szCs w:val="30"/>
          <w:cs/>
        </w:rPr>
        <w:t>บาท</w:t>
      </w:r>
      <w:r w:rsidR="001C0EAC">
        <w:rPr>
          <w:rFonts w:ascii="Angsana New" w:hAnsi="Angsana New" w:hint="cs"/>
          <w:sz w:val="30"/>
          <w:szCs w:val="30"/>
          <w:cs/>
        </w:rPr>
        <w:t xml:space="preserve"> </w:t>
      </w:r>
      <w:r w:rsidRPr="00972C68">
        <w:rPr>
          <w:rFonts w:ascii="Angsana New" w:hAnsi="Angsana New" w:hint="cs"/>
          <w:sz w:val="30"/>
          <w:szCs w:val="30"/>
          <w:cs/>
        </w:rPr>
        <w:t>ในเดือ</w:t>
      </w:r>
      <w:r w:rsidR="00972C68" w:rsidRPr="00972C68">
        <w:rPr>
          <w:rFonts w:ascii="Angsana New" w:hAnsi="Angsana New" w:hint="cs"/>
          <w:sz w:val="30"/>
          <w:szCs w:val="30"/>
          <w:cs/>
        </w:rPr>
        <w:t>นเมษายน</w:t>
      </w:r>
      <w:r w:rsidRPr="00972C68">
        <w:rPr>
          <w:rFonts w:ascii="Angsana New" w:hAnsi="Angsana New" w:hint="cs"/>
          <w:sz w:val="30"/>
          <w:szCs w:val="30"/>
          <w:cs/>
        </w:rPr>
        <w:t xml:space="preserve"> </w:t>
      </w:r>
      <w:r w:rsidRPr="00972C68">
        <w:rPr>
          <w:rFonts w:ascii="Angsana New" w:hAnsi="Angsana New"/>
          <w:sz w:val="30"/>
          <w:szCs w:val="30"/>
        </w:rPr>
        <w:t>2564</w:t>
      </w:r>
      <w:r w:rsidR="00C85F5D">
        <w:rPr>
          <w:rFonts w:ascii="Angsana New" w:hAnsi="Angsana New"/>
          <w:sz w:val="30"/>
          <w:szCs w:val="30"/>
        </w:rPr>
        <w:t xml:space="preserve"> </w:t>
      </w:r>
    </w:p>
    <w:p w14:paraId="5775910D" w14:textId="77777777" w:rsidR="00C85F5D" w:rsidRPr="007C541F" w:rsidRDefault="00C85F5D" w:rsidP="00C85F5D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900" w:right="23"/>
        <w:jc w:val="thaiDistribute"/>
        <w:rPr>
          <w:rFonts w:ascii="Angsana New" w:hAnsi="Angsana New"/>
          <w:sz w:val="28"/>
          <w:szCs w:val="28"/>
        </w:rPr>
      </w:pPr>
    </w:p>
    <w:p w14:paraId="5166825D" w14:textId="77777777" w:rsidR="00256B9F" w:rsidRPr="00944644" w:rsidRDefault="00256B9F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256B9F" w:rsidRPr="00944644" w:rsidSect="00944644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5D154" w14:textId="77777777" w:rsidR="00F92EE8" w:rsidRDefault="00F92EE8" w:rsidP="005F5E41">
      <w:r>
        <w:separator/>
      </w:r>
    </w:p>
  </w:endnote>
  <w:endnote w:type="continuationSeparator" w:id="0">
    <w:p w14:paraId="3276E59F" w14:textId="77777777" w:rsidR="00F92EE8" w:rsidRDefault="00F92EE8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DA44F" w14:textId="77777777" w:rsidR="003C3E68" w:rsidRPr="002A722B" w:rsidRDefault="003C3E68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103556C0" w14:textId="77777777" w:rsidR="003C3E68" w:rsidRPr="009D066B" w:rsidRDefault="003C3E68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64D0D" w14:textId="77777777" w:rsidR="000072E2" w:rsidRPr="002A722B" w:rsidRDefault="000072E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70B6DE5C" w14:textId="77777777" w:rsidR="000072E2" w:rsidRPr="009D066B" w:rsidRDefault="000072E2" w:rsidP="000B195A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81434" w14:textId="77777777" w:rsidR="000072E2" w:rsidRPr="002A722B" w:rsidRDefault="000072E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4A3BF64B" w14:textId="77777777" w:rsidR="000072E2" w:rsidRPr="006E199B" w:rsidRDefault="000072E2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E34E9" w14:textId="77777777" w:rsidR="000072E2" w:rsidRPr="002A722B" w:rsidRDefault="000072E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40941B" w14:textId="77777777" w:rsidR="000072E2" w:rsidRPr="006E199B" w:rsidRDefault="000072E2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FDFFA" w14:textId="77777777" w:rsidR="000072E2" w:rsidRPr="002A722B" w:rsidRDefault="000072E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36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123045DF" w14:textId="77777777" w:rsidR="000072E2" w:rsidRPr="006E199B" w:rsidRDefault="000072E2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CB4B6" w14:textId="77777777" w:rsidR="000072E2" w:rsidRPr="002A722B" w:rsidRDefault="000072E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CD9D70" w14:textId="77777777" w:rsidR="000072E2" w:rsidRPr="00607047" w:rsidRDefault="000072E2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0BF7B" w14:textId="77777777" w:rsidR="00F92EE8" w:rsidRDefault="00F92EE8" w:rsidP="005F5E41">
      <w:r>
        <w:separator/>
      </w:r>
    </w:p>
  </w:footnote>
  <w:footnote w:type="continuationSeparator" w:id="0">
    <w:p w14:paraId="6A0A3C3D" w14:textId="77777777" w:rsidR="00F92EE8" w:rsidRDefault="00F92EE8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093D2" w14:textId="77777777" w:rsidR="000072E2" w:rsidRPr="00F62F33" w:rsidRDefault="000072E2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1533B2FD" w14:textId="77777777" w:rsidR="000072E2" w:rsidRDefault="000072E2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664343" w14:textId="1514D6A0" w:rsidR="000072E2" w:rsidRDefault="000072E2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</w:t>
    </w:r>
    <w:r>
      <w:rPr>
        <w:rFonts w:ascii="Angsana New" w:hAnsi="Angsana New"/>
        <w:b/>
        <w:bCs/>
        <w:sz w:val="32"/>
        <w:szCs w:val="32"/>
        <w:cs/>
      </w:rPr>
      <w:t xml:space="preserve">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D2F59C1" w14:textId="77777777" w:rsidR="000072E2" w:rsidRPr="006B2EF2" w:rsidRDefault="000072E2">
    <w:pPr>
      <w:pStyle w:val="Header"/>
      <w:rPr>
        <w:rFonts w:asciiTheme="majorBidi" w:hAnsiTheme="majorBidi" w:cstheme="majorBidi"/>
        <w:color w:val="FF000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89D40" w14:textId="77777777" w:rsidR="000072E2" w:rsidRPr="00F62F33" w:rsidRDefault="000072E2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6D25901E" w14:textId="77777777" w:rsidR="000072E2" w:rsidRDefault="000072E2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516B014" w14:textId="77777777" w:rsidR="000072E2" w:rsidRDefault="000072E2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26DDFBB" w14:textId="77777777" w:rsidR="000072E2" w:rsidRPr="00F71E21" w:rsidRDefault="000072E2">
    <w:pPr>
      <w:pStyle w:val="Head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BE4D3" w14:textId="77777777" w:rsidR="000072E2" w:rsidRDefault="000072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6A4A" w14:textId="77777777" w:rsidR="000072E2" w:rsidRPr="00F62F33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670B6D8D" w14:textId="77777777" w:rsidR="000072E2" w:rsidRPr="00F62F33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C769DCE" w14:textId="77777777" w:rsidR="000072E2" w:rsidRDefault="000072E2" w:rsidP="00552D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สามเดือนและสาม</w:t>
    </w:r>
    <w:r w:rsidRPr="00552D3E">
      <w:rPr>
        <w:rFonts w:ascii="Angsana New" w:hAnsi="Angsana New" w:hint="cs"/>
        <w:b/>
        <w:bCs/>
        <w:sz w:val="32"/>
        <w:szCs w:val="32"/>
        <w:cs/>
      </w:rPr>
      <w:t>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31 มีนาคม 2558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D90AAAC" w14:textId="77777777" w:rsidR="000072E2" w:rsidRPr="00F62F33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B5A46" w14:textId="77777777" w:rsidR="000072E2" w:rsidRPr="00F62F33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1A62FDBB" w14:textId="77777777" w:rsidR="000072E2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2ACC1A7" w14:textId="6E92D8B4" w:rsidR="000072E2" w:rsidRDefault="000072E2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>
      <w:rPr>
        <w:rFonts w:ascii="Angsana New" w:hAnsi="Angsana New"/>
        <w:b/>
        <w:bCs/>
        <w:sz w:val="32"/>
        <w:szCs w:val="32"/>
        <w:cs/>
      </w:rPr>
      <w:t>คม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/>
        <w:b/>
        <w:bCs/>
        <w:sz w:val="32"/>
        <w:szCs w:val="32"/>
      </w:rPr>
      <w:t xml:space="preserve">64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11E4" w14:textId="77777777" w:rsidR="000072E2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FF517" w14:textId="77777777" w:rsidR="000072E2" w:rsidRPr="00F62F33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770A47B9" w14:textId="77777777" w:rsidR="000072E2" w:rsidRPr="00F62F33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06E7246" w14:textId="66580A9B" w:rsidR="000072E2" w:rsidRDefault="000072E2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>
      <w:rPr>
        <w:rFonts w:ascii="Angsana New" w:hAnsi="Angsana New"/>
        <w:b/>
        <w:bCs/>
        <w:sz w:val="32"/>
        <w:szCs w:val="32"/>
        <w:cs/>
      </w:rPr>
      <w:t>คม</w:t>
    </w:r>
    <w:r>
      <w:rPr>
        <w:rFonts w:ascii="Angsana New" w:hAnsi="Angsana New"/>
        <w:b/>
        <w:bCs/>
        <w:sz w:val="32"/>
        <w:szCs w:val="32"/>
      </w:rPr>
      <w:t xml:space="preserve"> 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822E131" w14:textId="77777777" w:rsidR="000072E2" w:rsidRPr="00F62F33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57278" w14:textId="77777777" w:rsidR="000072E2" w:rsidRPr="00F62F33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2AB56054" w14:textId="77777777" w:rsidR="000072E2" w:rsidRPr="00F62F33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3D3E60" w14:textId="77777777" w:rsidR="000072E2" w:rsidRDefault="000072E2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78EA3C5" w14:textId="77777777" w:rsidR="000072E2" w:rsidRPr="00F62F33" w:rsidRDefault="000072E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894718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5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4A32C21"/>
    <w:multiLevelType w:val="hybridMultilevel"/>
    <w:tmpl w:val="461AE174"/>
    <w:lvl w:ilvl="0" w:tplc="EF9489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0295740"/>
    <w:multiLevelType w:val="hybridMultilevel"/>
    <w:tmpl w:val="3A9A9CA6"/>
    <w:lvl w:ilvl="0" w:tplc="AA24C6FC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4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2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4E9243D"/>
    <w:multiLevelType w:val="hybridMultilevel"/>
    <w:tmpl w:val="105E56E0"/>
    <w:lvl w:ilvl="0" w:tplc="7B005590">
      <w:numFmt w:val="bullet"/>
      <w:lvlText w:val="-"/>
      <w:lvlJc w:val="left"/>
      <w:pPr>
        <w:ind w:left="902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7" w15:restartNumberingAfterBreak="0">
    <w:nsid w:val="6F7E7A40"/>
    <w:multiLevelType w:val="hybridMultilevel"/>
    <w:tmpl w:val="0A1ADD20"/>
    <w:lvl w:ilvl="0" w:tplc="C65658FA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8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7F1C9A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4"/>
  </w:num>
  <w:num w:numId="14">
    <w:abstractNumId w:val="22"/>
  </w:num>
  <w:num w:numId="15">
    <w:abstractNumId w:val="26"/>
  </w:num>
  <w:num w:numId="16">
    <w:abstractNumId w:val="10"/>
  </w:num>
  <w:num w:numId="17">
    <w:abstractNumId w:val="29"/>
  </w:num>
  <w:num w:numId="18">
    <w:abstractNumId w:val="18"/>
  </w:num>
  <w:num w:numId="19">
    <w:abstractNumId w:val="32"/>
  </w:num>
  <w:num w:numId="20">
    <w:abstractNumId w:val="27"/>
  </w:num>
  <w:num w:numId="21">
    <w:abstractNumId w:val="31"/>
  </w:num>
  <w:num w:numId="22">
    <w:abstractNumId w:val="38"/>
  </w:num>
  <w:num w:numId="23">
    <w:abstractNumId w:val="40"/>
  </w:num>
  <w:num w:numId="24">
    <w:abstractNumId w:val="14"/>
  </w:num>
  <w:num w:numId="25">
    <w:abstractNumId w:val="23"/>
  </w:num>
  <w:num w:numId="26">
    <w:abstractNumId w:val="16"/>
  </w:num>
  <w:num w:numId="27">
    <w:abstractNumId w:val="36"/>
  </w:num>
  <w:num w:numId="28">
    <w:abstractNumId w:val="15"/>
  </w:num>
  <w:num w:numId="29">
    <w:abstractNumId w:val="35"/>
  </w:num>
  <w:num w:numId="30">
    <w:abstractNumId w:val="12"/>
  </w:num>
  <w:num w:numId="31">
    <w:abstractNumId w:val="42"/>
  </w:num>
  <w:num w:numId="32">
    <w:abstractNumId w:val="30"/>
  </w:num>
  <w:num w:numId="33">
    <w:abstractNumId w:val="17"/>
  </w:num>
  <w:num w:numId="34">
    <w:abstractNumId w:val="41"/>
  </w:num>
  <w:num w:numId="35">
    <w:abstractNumId w:val="13"/>
  </w:num>
  <w:num w:numId="36">
    <w:abstractNumId w:val="33"/>
  </w:num>
  <w:num w:numId="37">
    <w:abstractNumId w:val="21"/>
  </w:num>
  <w:num w:numId="38">
    <w:abstractNumId w:val="37"/>
  </w:num>
  <w:num w:numId="39">
    <w:abstractNumId w:val="39"/>
  </w:num>
  <w:num w:numId="40">
    <w:abstractNumId w:val="24"/>
  </w:num>
  <w:num w:numId="41">
    <w:abstractNumId w:val="28"/>
  </w:num>
  <w:num w:numId="42">
    <w:abstractNumId w:val="11"/>
  </w:num>
  <w:num w:numId="43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330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2E2"/>
    <w:rsid w:val="0000731D"/>
    <w:rsid w:val="000073F5"/>
    <w:rsid w:val="00007826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A87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F3B"/>
    <w:rsid w:val="000213BD"/>
    <w:rsid w:val="0002198E"/>
    <w:rsid w:val="00021F21"/>
    <w:rsid w:val="0002224D"/>
    <w:rsid w:val="000226F6"/>
    <w:rsid w:val="000227A9"/>
    <w:rsid w:val="00022878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3C13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2485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874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8C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CE3"/>
    <w:rsid w:val="00073D4E"/>
    <w:rsid w:val="000741A2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C9D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13B"/>
    <w:rsid w:val="00095816"/>
    <w:rsid w:val="00095CAA"/>
    <w:rsid w:val="00095FCA"/>
    <w:rsid w:val="0009617A"/>
    <w:rsid w:val="00096187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31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8CC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5E"/>
    <w:rsid w:val="000C23BA"/>
    <w:rsid w:val="000C2805"/>
    <w:rsid w:val="000C2A74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A93"/>
    <w:rsid w:val="000C4E18"/>
    <w:rsid w:val="000C539B"/>
    <w:rsid w:val="000C53C1"/>
    <w:rsid w:val="000C54E3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696"/>
    <w:rsid w:val="000D082F"/>
    <w:rsid w:val="000D288B"/>
    <w:rsid w:val="000D2C19"/>
    <w:rsid w:val="000D2C3E"/>
    <w:rsid w:val="000D37B8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14D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02E"/>
    <w:rsid w:val="000E3638"/>
    <w:rsid w:val="000E38E0"/>
    <w:rsid w:val="000E3A35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39F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947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CEC"/>
    <w:rsid w:val="00117E6F"/>
    <w:rsid w:val="00120560"/>
    <w:rsid w:val="00120918"/>
    <w:rsid w:val="001209BC"/>
    <w:rsid w:val="00120B2B"/>
    <w:rsid w:val="00120C96"/>
    <w:rsid w:val="0012118B"/>
    <w:rsid w:val="00121484"/>
    <w:rsid w:val="001216CE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090"/>
    <w:rsid w:val="001364BC"/>
    <w:rsid w:val="00136683"/>
    <w:rsid w:val="001366E4"/>
    <w:rsid w:val="001370C9"/>
    <w:rsid w:val="001372AD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5D2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3D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47F24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26"/>
    <w:rsid w:val="00173977"/>
    <w:rsid w:val="001739CC"/>
    <w:rsid w:val="00173DC3"/>
    <w:rsid w:val="00173EB1"/>
    <w:rsid w:val="0017456B"/>
    <w:rsid w:val="001747A1"/>
    <w:rsid w:val="00174D49"/>
    <w:rsid w:val="00174E12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1EB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57A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3912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4E2"/>
    <w:rsid w:val="001B76DA"/>
    <w:rsid w:val="001B77D4"/>
    <w:rsid w:val="001B7B52"/>
    <w:rsid w:val="001C0052"/>
    <w:rsid w:val="001C01CD"/>
    <w:rsid w:val="001C0280"/>
    <w:rsid w:val="001C0517"/>
    <w:rsid w:val="001C0AC9"/>
    <w:rsid w:val="001C0EAC"/>
    <w:rsid w:val="001C1945"/>
    <w:rsid w:val="001C1A5A"/>
    <w:rsid w:val="001C2261"/>
    <w:rsid w:val="001C2836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CC1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4F5"/>
    <w:rsid w:val="001E0E16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5F01"/>
    <w:rsid w:val="001E60D4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046"/>
    <w:rsid w:val="001F1A80"/>
    <w:rsid w:val="001F1BF3"/>
    <w:rsid w:val="001F2245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1F7883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D7B"/>
    <w:rsid w:val="0021331E"/>
    <w:rsid w:val="002137C6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EF"/>
    <w:rsid w:val="00217730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2AEC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27DB0"/>
    <w:rsid w:val="00230239"/>
    <w:rsid w:val="00230488"/>
    <w:rsid w:val="002304D5"/>
    <w:rsid w:val="0023086E"/>
    <w:rsid w:val="00230C6B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3D13"/>
    <w:rsid w:val="00234B83"/>
    <w:rsid w:val="00234E20"/>
    <w:rsid w:val="00234F31"/>
    <w:rsid w:val="00235EE6"/>
    <w:rsid w:val="00236033"/>
    <w:rsid w:val="0023625D"/>
    <w:rsid w:val="00236557"/>
    <w:rsid w:val="00236DF7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4E0"/>
    <w:rsid w:val="00251BC5"/>
    <w:rsid w:val="00251CA2"/>
    <w:rsid w:val="002520DD"/>
    <w:rsid w:val="0025219A"/>
    <w:rsid w:val="002522D4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B9F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B10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325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8D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63"/>
    <w:rsid w:val="00280995"/>
    <w:rsid w:val="00280F17"/>
    <w:rsid w:val="00280FE5"/>
    <w:rsid w:val="002813C0"/>
    <w:rsid w:val="002818AE"/>
    <w:rsid w:val="00281B87"/>
    <w:rsid w:val="002826E5"/>
    <w:rsid w:val="00282FEA"/>
    <w:rsid w:val="00283815"/>
    <w:rsid w:val="00283CF1"/>
    <w:rsid w:val="00283D09"/>
    <w:rsid w:val="002841F4"/>
    <w:rsid w:val="00284861"/>
    <w:rsid w:val="0028522A"/>
    <w:rsid w:val="00285A5C"/>
    <w:rsid w:val="00286293"/>
    <w:rsid w:val="00286352"/>
    <w:rsid w:val="0028643D"/>
    <w:rsid w:val="00286630"/>
    <w:rsid w:val="00286637"/>
    <w:rsid w:val="002869D1"/>
    <w:rsid w:val="00286B81"/>
    <w:rsid w:val="002874D7"/>
    <w:rsid w:val="00287717"/>
    <w:rsid w:val="0028785B"/>
    <w:rsid w:val="0028798F"/>
    <w:rsid w:val="00290972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54C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056"/>
    <w:rsid w:val="002A1148"/>
    <w:rsid w:val="002A1689"/>
    <w:rsid w:val="002A1BC1"/>
    <w:rsid w:val="002A22C9"/>
    <w:rsid w:val="002A22F9"/>
    <w:rsid w:val="002A259B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806"/>
    <w:rsid w:val="002B19FD"/>
    <w:rsid w:val="002B1A41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5DF"/>
    <w:rsid w:val="002B46B2"/>
    <w:rsid w:val="002B4BAA"/>
    <w:rsid w:val="002B5897"/>
    <w:rsid w:val="002B5D6D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91A"/>
    <w:rsid w:val="002C39CA"/>
    <w:rsid w:val="002C3B40"/>
    <w:rsid w:val="002C41CF"/>
    <w:rsid w:val="002C41F0"/>
    <w:rsid w:val="002C420C"/>
    <w:rsid w:val="002C47ED"/>
    <w:rsid w:val="002C4C8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B2F"/>
    <w:rsid w:val="002C7E20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555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17C1D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3CE0"/>
    <w:rsid w:val="003242DE"/>
    <w:rsid w:val="003244CA"/>
    <w:rsid w:val="003247C3"/>
    <w:rsid w:val="003249AC"/>
    <w:rsid w:val="00325227"/>
    <w:rsid w:val="00325314"/>
    <w:rsid w:val="003258BF"/>
    <w:rsid w:val="00325C0B"/>
    <w:rsid w:val="00325CB9"/>
    <w:rsid w:val="00325D4E"/>
    <w:rsid w:val="00325EFD"/>
    <w:rsid w:val="00326101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6F1"/>
    <w:rsid w:val="00341F91"/>
    <w:rsid w:val="00342041"/>
    <w:rsid w:val="00342078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1344"/>
    <w:rsid w:val="00352147"/>
    <w:rsid w:val="0035230C"/>
    <w:rsid w:val="0035249F"/>
    <w:rsid w:val="0035252F"/>
    <w:rsid w:val="00352C57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5FA4"/>
    <w:rsid w:val="003665B1"/>
    <w:rsid w:val="0036672D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32A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1B1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62C"/>
    <w:rsid w:val="00381701"/>
    <w:rsid w:val="00381C03"/>
    <w:rsid w:val="003821C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40B"/>
    <w:rsid w:val="003A6F49"/>
    <w:rsid w:val="003A6FD5"/>
    <w:rsid w:val="003A75A9"/>
    <w:rsid w:val="003A7AB3"/>
    <w:rsid w:val="003B030A"/>
    <w:rsid w:val="003B0559"/>
    <w:rsid w:val="003B0863"/>
    <w:rsid w:val="003B0AB4"/>
    <w:rsid w:val="003B0ACE"/>
    <w:rsid w:val="003B0B42"/>
    <w:rsid w:val="003B0C18"/>
    <w:rsid w:val="003B0E91"/>
    <w:rsid w:val="003B0EE3"/>
    <w:rsid w:val="003B0F08"/>
    <w:rsid w:val="003B15DF"/>
    <w:rsid w:val="003B16B7"/>
    <w:rsid w:val="003B16BA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5E8"/>
    <w:rsid w:val="003C32DF"/>
    <w:rsid w:val="003C3795"/>
    <w:rsid w:val="003C3E68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5EA"/>
    <w:rsid w:val="003C7E6D"/>
    <w:rsid w:val="003D0354"/>
    <w:rsid w:val="003D05AE"/>
    <w:rsid w:val="003D09CF"/>
    <w:rsid w:val="003D1012"/>
    <w:rsid w:val="003D137D"/>
    <w:rsid w:val="003D1384"/>
    <w:rsid w:val="003D15F2"/>
    <w:rsid w:val="003D1655"/>
    <w:rsid w:val="003D18C8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23E"/>
    <w:rsid w:val="003F2533"/>
    <w:rsid w:val="003F2A31"/>
    <w:rsid w:val="003F2E63"/>
    <w:rsid w:val="003F2F8E"/>
    <w:rsid w:val="003F2FCC"/>
    <w:rsid w:val="003F3016"/>
    <w:rsid w:val="003F311F"/>
    <w:rsid w:val="003F38CB"/>
    <w:rsid w:val="003F3A06"/>
    <w:rsid w:val="003F404E"/>
    <w:rsid w:val="003F41A9"/>
    <w:rsid w:val="003F4835"/>
    <w:rsid w:val="003F5204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8A1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561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3456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75E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107"/>
    <w:rsid w:val="004733FE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40C"/>
    <w:rsid w:val="00482333"/>
    <w:rsid w:val="004825EA"/>
    <w:rsid w:val="00482A6A"/>
    <w:rsid w:val="00482A8D"/>
    <w:rsid w:val="00482B18"/>
    <w:rsid w:val="00482DD8"/>
    <w:rsid w:val="004830CC"/>
    <w:rsid w:val="004837DA"/>
    <w:rsid w:val="00483955"/>
    <w:rsid w:val="00484238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094C"/>
    <w:rsid w:val="00490C01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695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246"/>
    <w:rsid w:val="004C751C"/>
    <w:rsid w:val="004C7801"/>
    <w:rsid w:val="004C7ACD"/>
    <w:rsid w:val="004C7CE0"/>
    <w:rsid w:val="004C7FA2"/>
    <w:rsid w:val="004D0029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D7B7F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55"/>
    <w:rsid w:val="004E3DF8"/>
    <w:rsid w:val="004E3F80"/>
    <w:rsid w:val="004E4044"/>
    <w:rsid w:val="004E46D4"/>
    <w:rsid w:val="004E4BC8"/>
    <w:rsid w:val="004E4C6B"/>
    <w:rsid w:val="004E504B"/>
    <w:rsid w:val="004E5118"/>
    <w:rsid w:val="004E56EE"/>
    <w:rsid w:val="004E5C94"/>
    <w:rsid w:val="004E6202"/>
    <w:rsid w:val="004E630A"/>
    <w:rsid w:val="004E662C"/>
    <w:rsid w:val="004E6818"/>
    <w:rsid w:val="004E697B"/>
    <w:rsid w:val="004E6A2B"/>
    <w:rsid w:val="004E6BC7"/>
    <w:rsid w:val="004E6ECE"/>
    <w:rsid w:val="004E7426"/>
    <w:rsid w:val="004E7CDE"/>
    <w:rsid w:val="004F053F"/>
    <w:rsid w:val="004F05F5"/>
    <w:rsid w:val="004F0832"/>
    <w:rsid w:val="004F0E1E"/>
    <w:rsid w:val="004F106B"/>
    <w:rsid w:val="004F1385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17A37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C7E"/>
    <w:rsid w:val="00533F16"/>
    <w:rsid w:val="00534420"/>
    <w:rsid w:val="005344B7"/>
    <w:rsid w:val="00535742"/>
    <w:rsid w:val="00535C3E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66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47F59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5C1B"/>
    <w:rsid w:val="005560B5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98"/>
    <w:rsid w:val="00561CCF"/>
    <w:rsid w:val="00562083"/>
    <w:rsid w:val="0056209E"/>
    <w:rsid w:val="00562B23"/>
    <w:rsid w:val="00562B5A"/>
    <w:rsid w:val="00562C25"/>
    <w:rsid w:val="00562E35"/>
    <w:rsid w:val="00562EEB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B77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38B"/>
    <w:rsid w:val="00580445"/>
    <w:rsid w:val="00580752"/>
    <w:rsid w:val="0058088D"/>
    <w:rsid w:val="00580E20"/>
    <w:rsid w:val="00580FA4"/>
    <w:rsid w:val="00581233"/>
    <w:rsid w:val="005813C5"/>
    <w:rsid w:val="005814BA"/>
    <w:rsid w:val="0058158A"/>
    <w:rsid w:val="005817B2"/>
    <w:rsid w:val="00581C5E"/>
    <w:rsid w:val="00582172"/>
    <w:rsid w:val="0058264C"/>
    <w:rsid w:val="005827E1"/>
    <w:rsid w:val="00582832"/>
    <w:rsid w:val="00582B5F"/>
    <w:rsid w:val="00582E5E"/>
    <w:rsid w:val="00583052"/>
    <w:rsid w:val="0058343D"/>
    <w:rsid w:val="00583DBD"/>
    <w:rsid w:val="00583F1B"/>
    <w:rsid w:val="00583FA7"/>
    <w:rsid w:val="0058435C"/>
    <w:rsid w:val="0058513D"/>
    <w:rsid w:val="0058589F"/>
    <w:rsid w:val="00585C4F"/>
    <w:rsid w:val="00585E72"/>
    <w:rsid w:val="0058646A"/>
    <w:rsid w:val="00586C99"/>
    <w:rsid w:val="0058701E"/>
    <w:rsid w:val="00587F9B"/>
    <w:rsid w:val="00587FEF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166E"/>
    <w:rsid w:val="00591AF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081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8D8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C0450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356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9B8"/>
    <w:rsid w:val="005E3D0C"/>
    <w:rsid w:val="005E3F36"/>
    <w:rsid w:val="005E4281"/>
    <w:rsid w:val="005E4370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05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A4A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208D"/>
    <w:rsid w:val="0060217E"/>
    <w:rsid w:val="00602363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0EC"/>
    <w:rsid w:val="00604379"/>
    <w:rsid w:val="006047C8"/>
    <w:rsid w:val="006054AA"/>
    <w:rsid w:val="0060584E"/>
    <w:rsid w:val="00605DCF"/>
    <w:rsid w:val="006062B1"/>
    <w:rsid w:val="00606E19"/>
    <w:rsid w:val="00607047"/>
    <w:rsid w:val="00607206"/>
    <w:rsid w:val="006075EB"/>
    <w:rsid w:val="006078CF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300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80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895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573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3B51"/>
    <w:rsid w:val="0066490C"/>
    <w:rsid w:val="006649CF"/>
    <w:rsid w:val="00664C3A"/>
    <w:rsid w:val="00664C86"/>
    <w:rsid w:val="00664D80"/>
    <w:rsid w:val="006657DD"/>
    <w:rsid w:val="00665C70"/>
    <w:rsid w:val="00665C96"/>
    <w:rsid w:val="00665FB7"/>
    <w:rsid w:val="00665FFA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3BE"/>
    <w:rsid w:val="00674AF9"/>
    <w:rsid w:val="00675222"/>
    <w:rsid w:val="00675750"/>
    <w:rsid w:val="00676200"/>
    <w:rsid w:val="0067665A"/>
    <w:rsid w:val="006766C9"/>
    <w:rsid w:val="0067693F"/>
    <w:rsid w:val="00676A40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669"/>
    <w:rsid w:val="006846C3"/>
    <w:rsid w:val="006847B1"/>
    <w:rsid w:val="006848EA"/>
    <w:rsid w:val="00685137"/>
    <w:rsid w:val="006857F2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3EA"/>
    <w:rsid w:val="00691406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2DC0"/>
    <w:rsid w:val="006A3316"/>
    <w:rsid w:val="006A3673"/>
    <w:rsid w:val="006A3AF4"/>
    <w:rsid w:val="006A3CAB"/>
    <w:rsid w:val="006A3EE8"/>
    <w:rsid w:val="006A42CE"/>
    <w:rsid w:val="006A43EE"/>
    <w:rsid w:val="006A4990"/>
    <w:rsid w:val="006A501A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4B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4"/>
    <w:rsid w:val="006C5D09"/>
    <w:rsid w:val="006C61F3"/>
    <w:rsid w:val="006C6CEE"/>
    <w:rsid w:val="006C6E6D"/>
    <w:rsid w:val="006C757F"/>
    <w:rsid w:val="006C7589"/>
    <w:rsid w:val="006C75E4"/>
    <w:rsid w:val="006C7F8F"/>
    <w:rsid w:val="006D0194"/>
    <w:rsid w:val="006D0BDB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714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05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8EA"/>
    <w:rsid w:val="006E0C10"/>
    <w:rsid w:val="006E0F4C"/>
    <w:rsid w:val="006E12DA"/>
    <w:rsid w:val="006E1977"/>
    <w:rsid w:val="006E199B"/>
    <w:rsid w:val="006E1CAB"/>
    <w:rsid w:val="006E2172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D2F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2F1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D1E"/>
    <w:rsid w:val="00705F1D"/>
    <w:rsid w:val="00705FB1"/>
    <w:rsid w:val="0070615A"/>
    <w:rsid w:val="0070627D"/>
    <w:rsid w:val="0070633B"/>
    <w:rsid w:val="007064DB"/>
    <w:rsid w:val="00707439"/>
    <w:rsid w:val="00707451"/>
    <w:rsid w:val="007074B7"/>
    <w:rsid w:val="007074DE"/>
    <w:rsid w:val="0070780F"/>
    <w:rsid w:val="007104AF"/>
    <w:rsid w:val="00710533"/>
    <w:rsid w:val="00710D63"/>
    <w:rsid w:val="007110E9"/>
    <w:rsid w:val="007111A7"/>
    <w:rsid w:val="007112D5"/>
    <w:rsid w:val="0071146E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9EA"/>
    <w:rsid w:val="00714E8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606B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2FE9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038"/>
    <w:rsid w:val="00741198"/>
    <w:rsid w:val="007415CF"/>
    <w:rsid w:val="00741857"/>
    <w:rsid w:val="00741A13"/>
    <w:rsid w:val="00741EB5"/>
    <w:rsid w:val="00741F7E"/>
    <w:rsid w:val="0074257D"/>
    <w:rsid w:val="007425AF"/>
    <w:rsid w:val="007428A8"/>
    <w:rsid w:val="0074291D"/>
    <w:rsid w:val="00742DEE"/>
    <w:rsid w:val="00742EC2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36C"/>
    <w:rsid w:val="007556FB"/>
    <w:rsid w:val="00755BC7"/>
    <w:rsid w:val="00755C29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937"/>
    <w:rsid w:val="007647CE"/>
    <w:rsid w:val="007648B0"/>
    <w:rsid w:val="00764F87"/>
    <w:rsid w:val="0076551D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D8B"/>
    <w:rsid w:val="00773FBC"/>
    <w:rsid w:val="00773FBE"/>
    <w:rsid w:val="00774B19"/>
    <w:rsid w:val="00774D23"/>
    <w:rsid w:val="00775102"/>
    <w:rsid w:val="007755CD"/>
    <w:rsid w:val="00775A3D"/>
    <w:rsid w:val="00775CB2"/>
    <w:rsid w:val="00775CDD"/>
    <w:rsid w:val="00775E6A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AFD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E59"/>
    <w:rsid w:val="00794FD0"/>
    <w:rsid w:val="00795018"/>
    <w:rsid w:val="0079585E"/>
    <w:rsid w:val="00795F2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60F"/>
    <w:rsid w:val="007A0C6C"/>
    <w:rsid w:val="007A0FA1"/>
    <w:rsid w:val="007A1B25"/>
    <w:rsid w:val="007A1CC7"/>
    <w:rsid w:val="007A1D92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72"/>
    <w:rsid w:val="007A38AA"/>
    <w:rsid w:val="007A399B"/>
    <w:rsid w:val="007A3CED"/>
    <w:rsid w:val="007A439E"/>
    <w:rsid w:val="007A4508"/>
    <w:rsid w:val="007A5343"/>
    <w:rsid w:val="007A55B0"/>
    <w:rsid w:val="007A64FA"/>
    <w:rsid w:val="007A6B90"/>
    <w:rsid w:val="007A6C0F"/>
    <w:rsid w:val="007A6D0C"/>
    <w:rsid w:val="007A6F2E"/>
    <w:rsid w:val="007A726E"/>
    <w:rsid w:val="007A73AA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C0077"/>
    <w:rsid w:val="007C0137"/>
    <w:rsid w:val="007C0378"/>
    <w:rsid w:val="007C077E"/>
    <w:rsid w:val="007C0ED5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1F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50"/>
    <w:rsid w:val="007D4AA0"/>
    <w:rsid w:val="007D4AD7"/>
    <w:rsid w:val="007D4B77"/>
    <w:rsid w:val="007D5135"/>
    <w:rsid w:val="007D533A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73"/>
    <w:rsid w:val="007E2283"/>
    <w:rsid w:val="007E22CD"/>
    <w:rsid w:val="007E2548"/>
    <w:rsid w:val="007E2A02"/>
    <w:rsid w:val="007E3081"/>
    <w:rsid w:val="007E3510"/>
    <w:rsid w:val="007E3FC4"/>
    <w:rsid w:val="007E40AB"/>
    <w:rsid w:val="007E412A"/>
    <w:rsid w:val="007E4484"/>
    <w:rsid w:val="007E46D9"/>
    <w:rsid w:val="007E4C18"/>
    <w:rsid w:val="007E4E7E"/>
    <w:rsid w:val="007E5778"/>
    <w:rsid w:val="007E58EF"/>
    <w:rsid w:val="007E59BC"/>
    <w:rsid w:val="007E5B52"/>
    <w:rsid w:val="007E5C6B"/>
    <w:rsid w:val="007E5E8A"/>
    <w:rsid w:val="007E5F43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941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4FB"/>
    <w:rsid w:val="007F6BCA"/>
    <w:rsid w:val="007F7C33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2FA8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6712"/>
    <w:rsid w:val="00806D28"/>
    <w:rsid w:val="00806F87"/>
    <w:rsid w:val="00807120"/>
    <w:rsid w:val="008072BA"/>
    <w:rsid w:val="0080745A"/>
    <w:rsid w:val="0080793C"/>
    <w:rsid w:val="00807AC0"/>
    <w:rsid w:val="008107AA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C97"/>
    <w:rsid w:val="00812F96"/>
    <w:rsid w:val="0081339E"/>
    <w:rsid w:val="0081383F"/>
    <w:rsid w:val="00813A2E"/>
    <w:rsid w:val="00813BF8"/>
    <w:rsid w:val="0081461E"/>
    <w:rsid w:val="0081470D"/>
    <w:rsid w:val="008147ED"/>
    <w:rsid w:val="00814811"/>
    <w:rsid w:val="00814BD3"/>
    <w:rsid w:val="00814BE6"/>
    <w:rsid w:val="008151A1"/>
    <w:rsid w:val="0081558C"/>
    <w:rsid w:val="0081597E"/>
    <w:rsid w:val="00815FF4"/>
    <w:rsid w:val="00816617"/>
    <w:rsid w:val="00816D35"/>
    <w:rsid w:val="008171B0"/>
    <w:rsid w:val="00817739"/>
    <w:rsid w:val="00817BC0"/>
    <w:rsid w:val="00817DFB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4916"/>
    <w:rsid w:val="0083531D"/>
    <w:rsid w:val="0083551E"/>
    <w:rsid w:val="00835CBF"/>
    <w:rsid w:val="00836001"/>
    <w:rsid w:val="00836427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479ED"/>
    <w:rsid w:val="008502B1"/>
    <w:rsid w:val="008506C9"/>
    <w:rsid w:val="008508CE"/>
    <w:rsid w:val="00850D23"/>
    <w:rsid w:val="00850E86"/>
    <w:rsid w:val="008510D6"/>
    <w:rsid w:val="0085175D"/>
    <w:rsid w:val="00851A63"/>
    <w:rsid w:val="00851B12"/>
    <w:rsid w:val="00851C05"/>
    <w:rsid w:val="008520B6"/>
    <w:rsid w:val="008522CC"/>
    <w:rsid w:val="0085299C"/>
    <w:rsid w:val="008529D3"/>
    <w:rsid w:val="00852D7F"/>
    <w:rsid w:val="00853574"/>
    <w:rsid w:val="008536B4"/>
    <w:rsid w:val="008538FD"/>
    <w:rsid w:val="00853A37"/>
    <w:rsid w:val="0085445D"/>
    <w:rsid w:val="0085520C"/>
    <w:rsid w:val="008552ED"/>
    <w:rsid w:val="008557CA"/>
    <w:rsid w:val="00855934"/>
    <w:rsid w:val="00855BFF"/>
    <w:rsid w:val="00855CA3"/>
    <w:rsid w:val="00855E96"/>
    <w:rsid w:val="008563A1"/>
    <w:rsid w:val="0085655E"/>
    <w:rsid w:val="00856882"/>
    <w:rsid w:val="00856B4A"/>
    <w:rsid w:val="00857135"/>
    <w:rsid w:val="008574F7"/>
    <w:rsid w:val="00857C35"/>
    <w:rsid w:val="00860741"/>
    <w:rsid w:val="00860990"/>
    <w:rsid w:val="00860BEC"/>
    <w:rsid w:val="00860CA4"/>
    <w:rsid w:val="008610B7"/>
    <w:rsid w:val="0086113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1A7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5FC7"/>
    <w:rsid w:val="008760DC"/>
    <w:rsid w:val="0087625E"/>
    <w:rsid w:val="00876303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9E3"/>
    <w:rsid w:val="00881FD4"/>
    <w:rsid w:val="00882015"/>
    <w:rsid w:val="008822A5"/>
    <w:rsid w:val="0088238B"/>
    <w:rsid w:val="00882B3E"/>
    <w:rsid w:val="00882E86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3B3"/>
    <w:rsid w:val="00890432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179"/>
    <w:rsid w:val="00894CD1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5EE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56C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2A2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1385"/>
    <w:rsid w:val="008D143C"/>
    <w:rsid w:val="008D1547"/>
    <w:rsid w:val="008D15C9"/>
    <w:rsid w:val="008D1871"/>
    <w:rsid w:val="008D1A52"/>
    <w:rsid w:val="008D207B"/>
    <w:rsid w:val="008D2118"/>
    <w:rsid w:val="008D27CB"/>
    <w:rsid w:val="008D2C29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7DA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BC7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1BE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026"/>
    <w:rsid w:val="008F5172"/>
    <w:rsid w:val="008F5485"/>
    <w:rsid w:val="008F55F5"/>
    <w:rsid w:val="008F58D4"/>
    <w:rsid w:val="008F5CBB"/>
    <w:rsid w:val="008F5E09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BBB"/>
    <w:rsid w:val="00913E28"/>
    <w:rsid w:val="00914DD0"/>
    <w:rsid w:val="00914F47"/>
    <w:rsid w:val="009151B8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0C0A"/>
    <w:rsid w:val="009210D7"/>
    <w:rsid w:val="00921358"/>
    <w:rsid w:val="0092198E"/>
    <w:rsid w:val="00921B50"/>
    <w:rsid w:val="00921CCD"/>
    <w:rsid w:val="00921DB5"/>
    <w:rsid w:val="00922B1E"/>
    <w:rsid w:val="00923069"/>
    <w:rsid w:val="0092376D"/>
    <w:rsid w:val="00923A1D"/>
    <w:rsid w:val="00923C22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509"/>
    <w:rsid w:val="00927940"/>
    <w:rsid w:val="00930127"/>
    <w:rsid w:val="00930698"/>
    <w:rsid w:val="00930F67"/>
    <w:rsid w:val="0093176C"/>
    <w:rsid w:val="00931A99"/>
    <w:rsid w:val="009322AF"/>
    <w:rsid w:val="00932534"/>
    <w:rsid w:val="0093266C"/>
    <w:rsid w:val="00933318"/>
    <w:rsid w:val="009333AC"/>
    <w:rsid w:val="009349FA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29"/>
    <w:rsid w:val="009373DC"/>
    <w:rsid w:val="0093774B"/>
    <w:rsid w:val="00937755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644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661"/>
    <w:rsid w:val="00953554"/>
    <w:rsid w:val="00953769"/>
    <w:rsid w:val="009537FC"/>
    <w:rsid w:val="00953BA7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2BA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2C2B"/>
    <w:rsid w:val="00972C68"/>
    <w:rsid w:val="00973146"/>
    <w:rsid w:val="009735AD"/>
    <w:rsid w:val="0097369A"/>
    <w:rsid w:val="0097378B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1AA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34"/>
    <w:rsid w:val="00991A66"/>
    <w:rsid w:val="00991C2C"/>
    <w:rsid w:val="00992522"/>
    <w:rsid w:val="009929D6"/>
    <w:rsid w:val="00992B2D"/>
    <w:rsid w:val="00992CB0"/>
    <w:rsid w:val="00992E26"/>
    <w:rsid w:val="0099313F"/>
    <w:rsid w:val="00993162"/>
    <w:rsid w:val="00993278"/>
    <w:rsid w:val="009939C5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3A3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7CE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9A4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1AAF"/>
    <w:rsid w:val="009E1F61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6B9"/>
    <w:rsid w:val="009E78C0"/>
    <w:rsid w:val="009E7C83"/>
    <w:rsid w:val="009E7D7E"/>
    <w:rsid w:val="009F0005"/>
    <w:rsid w:val="009F05AC"/>
    <w:rsid w:val="009F09AD"/>
    <w:rsid w:val="009F0B59"/>
    <w:rsid w:val="009F0C4C"/>
    <w:rsid w:val="009F1438"/>
    <w:rsid w:val="009F1E08"/>
    <w:rsid w:val="009F1F37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37"/>
    <w:rsid w:val="00A014C1"/>
    <w:rsid w:val="00A0156B"/>
    <w:rsid w:val="00A015E2"/>
    <w:rsid w:val="00A015F8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609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528"/>
    <w:rsid w:val="00A23933"/>
    <w:rsid w:val="00A23A53"/>
    <w:rsid w:val="00A247DE"/>
    <w:rsid w:val="00A250DD"/>
    <w:rsid w:val="00A251B5"/>
    <w:rsid w:val="00A25339"/>
    <w:rsid w:val="00A25385"/>
    <w:rsid w:val="00A25431"/>
    <w:rsid w:val="00A25599"/>
    <w:rsid w:val="00A25C97"/>
    <w:rsid w:val="00A25CEC"/>
    <w:rsid w:val="00A25F48"/>
    <w:rsid w:val="00A262E2"/>
    <w:rsid w:val="00A263BF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5AE"/>
    <w:rsid w:val="00A35C42"/>
    <w:rsid w:val="00A35FBF"/>
    <w:rsid w:val="00A36F45"/>
    <w:rsid w:val="00A37D02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2F01"/>
    <w:rsid w:val="00A42F5D"/>
    <w:rsid w:val="00A430F0"/>
    <w:rsid w:val="00A43149"/>
    <w:rsid w:val="00A431DB"/>
    <w:rsid w:val="00A433B0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0D0D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70"/>
    <w:rsid w:val="00A54DAE"/>
    <w:rsid w:val="00A5505B"/>
    <w:rsid w:val="00A55196"/>
    <w:rsid w:val="00A55495"/>
    <w:rsid w:val="00A56AFB"/>
    <w:rsid w:val="00A576E0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0F01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3D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280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6AF9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022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539"/>
    <w:rsid w:val="00AA4887"/>
    <w:rsid w:val="00AA4ECE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D4C"/>
    <w:rsid w:val="00AB1DCD"/>
    <w:rsid w:val="00AB20FE"/>
    <w:rsid w:val="00AB2158"/>
    <w:rsid w:val="00AB238C"/>
    <w:rsid w:val="00AB23C1"/>
    <w:rsid w:val="00AB23FF"/>
    <w:rsid w:val="00AB26D3"/>
    <w:rsid w:val="00AB29D2"/>
    <w:rsid w:val="00AB3507"/>
    <w:rsid w:val="00AB351F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727"/>
    <w:rsid w:val="00AC0D5D"/>
    <w:rsid w:val="00AC11C5"/>
    <w:rsid w:val="00AC12D7"/>
    <w:rsid w:val="00AC1581"/>
    <w:rsid w:val="00AC19CC"/>
    <w:rsid w:val="00AC1AA5"/>
    <w:rsid w:val="00AC1BCA"/>
    <w:rsid w:val="00AC1C85"/>
    <w:rsid w:val="00AC20BF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C7BFD"/>
    <w:rsid w:val="00AD01BE"/>
    <w:rsid w:val="00AD0292"/>
    <w:rsid w:val="00AD034C"/>
    <w:rsid w:val="00AD0A2F"/>
    <w:rsid w:val="00AD0B2B"/>
    <w:rsid w:val="00AD0B59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124"/>
    <w:rsid w:val="00AF6397"/>
    <w:rsid w:val="00AF6E7D"/>
    <w:rsid w:val="00AF7196"/>
    <w:rsid w:val="00AF7C90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7C8"/>
    <w:rsid w:val="00B039A7"/>
    <w:rsid w:val="00B04051"/>
    <w:rsid w:val="00B0459E"/>
    <w:rsid w:val="00B04CAF"/>
    <w:rsid w:val="00B04D6F"/>
    <w:rsid w:val="00B05079"/>
    <w:rsid w:val="00B05080"/>
    <w:rsid w:val="00B058E4"/>
    <w:rsid w:val="00B063D9"/>
    <w:rsid w:val="00B064EA"/>
    <w:rsid w:val="00B065EB"/>
    <w:rsid w:val="00B06A82"/>
    <w:rsid w:val="00B07066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A8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846"/>
    <w:rsid w:val="00B14A28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3B5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3D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4A37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C11"/>
    <w:rsid w:val="00B50D65"/>
    <w:rsid w:val="00B5112B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6E9"/>
    <w:rsid w:val="00B639C1"/>
    <w:rsid w:val="00B63C02"/>
    <w:rsid w:val="00B6422E"/>
    <w:rsid w:val="00B6429B"/>
    <w:rsid w:val="00B642AE"/>
    <w:rsid w:val="00B645DB"/>
    <w:rsid w:val="00B647E9"/>
    <w:rsid w:val="00B65567"/>
    <w:rsid w:val="00B655FE"/>
    <w:rsid w:val="00B65681"/>
    <w:rsid w:val="00B65F16"/>
    <w:rsid w:val="00B66604"/>
    <w:rsid w:val="00B666C7"/>
    <w:rsid w:val="00B6696F"/>
    <w:rsid w:val="00B66FA8"/>
    <w:rsid w:val="00B67C21"/>
    <w:rsid w:val="00B67C51"/>
    <w:rsid w:val="00B67E8F"/>
    <w:rsid w:val="00B70EBD"/>
    <w:rsid w:val="00B712A2"/>
    <w:rsid w:val="00B7137C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2F51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A56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6AB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226"/>
    <w:rsid w:val="00B942C9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45B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2EF"/>
    <w:rsid w:val="00BA57D3"/>
    <w:rsid w:val="00BA5929"/>
    <w:rsid w:val="00BA65F9"/>
    <w:rsid w:val="00BA6D64"/>
    <w:rsid w:val="00BA6D73"/>
    <w:rsid w:val="00BA6D86"/>
    <w:rsid w:val="00BA6E16"/>
    <w:rsid w:val="00BA7235"/>
    <w:rsid w:val="00BA7E69"/>
    <w:rsid w:val="00BB01AA"/>
    <w:rsid w:val="00BB052E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2341"/>
    <w:rsid w:val="00BC258D"/>
    <w:rsid w:val="00BC29E0"/>
    <w:rsid w:val="00BC36A2"/>
    <w:rsid w:val="00BC36C7"/>
    <w:rsid w:val="00BC3980"/>
    <w:rsid w:val="00BC39FB"/>
    <w:rsid w:val="00BC405A"/>
    <w:rsid w:val="00BC494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9D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65E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47E"/>
    <w:rsid w:val="00BE779D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6B0"/>
    <w:rsid w:val="00BF4710"/>
    <w:rsid w:val="00BF48E6"/>
    <w:rsid w:val="00BF4C00"/>
    <w:rsid w:val="00BF549F"/>
    <w:rsid w:val="00BF59EB"/>
    <w:rsid w:val="00BF5B3B"/>
    <w:rsid w:val="00BF5DC6"/>
    <w:rsid w:val="00BF5F7D"/>
    <w:rsid w:val="00BF603B"/>
    <w:rsid w:val="00BF6734"/>
    <w:rsid w:val="00BF698A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853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0FA"/>
    <w:rsid w:val="00C17448"/>
    <w:rsid w:val="00C1744B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A1A"/>
    <w:rsid w:val="00C25F66"/>
    <w:rsid w:val="00C25FBA"/>
    <w:rsid w:val="00C260BC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07A"/>
    <w:rsid w:val="00C34E71"/>
    <w:rsid w:val="00C34F92"/>
    <w:rsid w:val="00C35D43"/>
    <w:rsid w:val="00C3611C"/>
    <w:rsid w:val="00C36374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2E91"/>
    <w:rsid w:val="00C43299"/>
    <w:rsid w:val="00C433CB"/>
    <w:rsid w:val="00C43451"/>
    <w:rsid w:val="00C435A7"/>
    <w:rsid w:val="00C435F8"/>
    <w:rsid w:val="00C445E5"/>
    <w:rsid w:val="00C44AFC"/>
    <w:rsid w:val="00C44B6E"/>
    <w:rsid w:val="00C44D88"/>
    <w:rsid w:val="00C44F56"/>
    <w:rsid w:val="00C4515D"/>
    <w:rsid w:val="00C453BC"/>
    <w:rsid w:val="00C453D0"/>
    <w:rsid w:val="00C45524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2CB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6CB"/>
    <w:rsid w:val="00C56AF6"/>
    <w:rsid w:val="00C56BBC"/>
    <w:rsid w:val="00C56F04"/>
    <w:rsid w:val="00C578A0"/>
    <w:rsid w:val="00C57988"/>
    <w:rsid w:val="00C57E62"/>
    <w:rsid w:val="00C6043C"/>
    <w:rsid w:val="00C60954"/>
    <w:rsid w:val="00C60A44"/>
    <w:rsid w:val="00C60CB6"/>
    <w:rsid w:val="00C60D7B"/>
    <w:rsid w:val="00C611ED"/>
    <w:rsid w:val="00C614C5"/>
    <w:rsid w:val="00C61BD7"/>
    <w:rsid w:val="00C61C29"/>
    <w:rsid w:val="00C6244F"/>
    <w:rsid w:val="00C62510"/>
    <w:rsid w:val="00C62720"/>
    <w:rsid w:val="00C63083"/>
    <w:rsid w:val="00C6343A"/>
    <w:rsid w:val="00C63770"/>
    <w:rsid w:val="00C63F37"/>
    <w:rsid w:val="00C64408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9A8"/>
    <w:rsid w:val="00C66B08"/>
    <w:rsid w:val="00C6708A"/>
    <w:rsid w:val="00C6708E"/>
    <w:rsid w:val="00C671EA"/>
    <w:rsid w:val="00C6751F"/>
    <w:rsid w:val="00C67668"/>
    <w:rsid w:val="00C678AD"/>
    <w:rsid w:val="00C67BA5"/>
    <w:rsid w:val="00C67EBF"/>
    <w:rsid w:val="00C70017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236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1A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E4F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50F"/>
    <w:rsid w:val="00C85774"/>
    <w:rsid w:val="00C85C25"/>
    <w:rsid w:val="00C85F5D"/>
    <w:rsid w:val="00C8643D"/>
    <w:rsid w:val="00C864BB"/>
    <w:rsid w:val="00C8660F"/>
    <w:rsid w:val="00C86AEC"/>
    <w:rsid w:val="00C86BA8"/>
    <w:rsid w:val="00C86CBA"/>
    <w:rsid w:val="00C872DA"/>
    <w:rsid w:val="00C872EA"/>
    <w:rsid w:val="00C87334"/>
    <w:rsid w:val="00C874AF"/>
    <w:rsid w:val="00C87535"/>
    <w:rsid w:val="00C87698"/>
    <w:rsid w:val="00C87A09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2F93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6E0C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260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620"/>
    <w:rsid w:val="00CE0BFB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60"/>
    <w:rsid w:val="00CE41DE"/>
    <w:rsid w:val="00CE4224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5BEB"/>
    <w:rsid w:val="00CF6064"/>
    <w:rsid w:val="00CF644A"/>
    <w:rsid w:val="00CF65DE"/>
    <w:rsid w:val="00CF67EF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9B5"/>
    <w:rsid w:val="00D04FA2"/>
    <w:rsid w:val="00D055AD"/>
    <w:rsid w:val="00D057BB"/>
    <w:rsid w:val="00D05F5E"/>
    <w:rsid w:val="00D06A72"/>
    <w:rsid w:val="00D06BCA"/>
    <w:rsid w:val="00D07461"/>
    <w:rsid w:val="00D07656"/>
    <w:rsid w:val="00D077B9"/>
    <w:rsid w:val="00D07B1F"/>
    <w:rsid w:val="00D07B50"/>
    <w:rsid w:val="00D10296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8E2"/>
    <w:rsid w:val="00D15A1F"/>
    <w:rsid w:val="00D15A3C"/>
    <w:rsid w:val="00D15ABF"/>
    <w:rsid w:val="00D1632D"/>
    <w:rsid w:val="00D16664"/>
    <w:rsid w:val="00D16979"/>
    <w:rsid w:val="00D16A8F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CE8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1FF9"/>
    <w:rsid w:val="00D420D0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60C4"/>
    <w:rsid w:val="00D4623A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BF4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096"/>
    <w:rsid w:val="00D6546C"/>
    <w:rsid w:val="00D656C0"/>
    <w:rsid w:val="00D6586F"/>
    <w:rsid w:val="00D6592E"/>
    <w:rsid w:val="00D65DBE"/>
    <w:rsid w:val="00D6609D"/>
    <w:rsid w:val="00D66A89"/>
    <w:rsid w:val="00D66D20"/>
    <w:rsid w:val="00D66EBE"/>
    <w:rsid w:val="00D66FAC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AF1"/>
    <w:rsid w:val="00D77D9F"/>
    <w:rsid w:val="00D80078"/>
    <w:rsid w:val="00D8010E"/>
    <w:rsid w:val="00D80231"/>
    <w:rsid w:val="00D8038B"/>
    <w:rsid w:val="00D8057E"/>
    <w:rsid w:val="00D805DC"/>
    <w:rsid w:val="00D80913"/>
    <w:rsid w:val="00D809D4"/>
    <w:rsid w:val="00D81769"/>
    <w:rsid w:val="00D821DA"/>
    <w:rsid w:val="00D8249B"/>
    <w:rsid w:val="00D82714"/>
    <w:rsid w:val="00D82A1D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AA3"/>
    <w:rsid w:val="00D84B0A"/>
    <w:rsid w:val="00D8505B"/>
    <w:rsid w:val="00D851C9"/>
    <w:rsid w:val="00D857EB"/>
    <w:rsid w:val="00D85EB1"/>
    <w:rsid w:val="00D868CD"/>
    <w:rsid w:val="00D86BAE"/>
    <w:rsid w:val="00D87067"/>
    <w:rsid w:val="00D877E0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97D66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01E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09"/>
    <w:rsid w:val="00DB2E22"/>
    <w:rsid w:val="00DB2E95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B94"/>
    <w:rsid w:val="00DB6F50"/>
    <w:rsid w:val="00DB7419"/>
    <w:rsid w:val="00DB7456"/>
    <w:rsid w:val="00DB78D5"/>
    <w:rsid w:val="00DB7A8A"/>
    <w:rsid w:val="00DB7C24"/>
    <w:rsid w:val="00DB7E75"/>
    <w:rsid w:val="00DC0011"/>
    <w:rsid w:val="00DC0018"/>
    <w:rsid w:val="00DC036C"/>
    <w:rsid w:val="00DC0AF3"/>
    <w:rsid w:val="00DC0D55"/>
    <w:rsid w:val="00DC123E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4A33"/>
    <w:rsid w:val="00DC5375"/>
    <w:rsid w:val="00DC554F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5AE"/>
    <w:rsid w:val="00DD5648"/>
    <w:rsid w:val="00DD5D39"/>
    <w:rsid w:val="00DD5D53"/>
    <w:rsid w:val="00DD5EA9"/>
    <w:rsid w:val="00DD6172"/>
    <w:rsid w:val="00DD6842"/>
    <w:rsid w:val="00DD6A10"/>
    <w:rsid w:val="00DD6C2B"/>
    <w:rsid w:val="00DD6DD5"/>
    <w:rsid w:val="00DD75F5"/>
    <w:rsid w:val="00DD7845"/>
    <w:rsid w:val="00DD7B7D"/>
    <w:rsid w:val="00DD7E72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4E2"/>
    <w:rsid w:val="00DE3632"/>
    <w:rsid w:val="00DE3857"/>
    <w:rsid w:val="00DE48E4"/>
    <w:rsid w:val="00DE51F7"/>
    <w:rsid w:val="00DE52FB"/>
    <w:rsid w:val="00DE5643"/>
    <w:rsid w:val="00DE597A"/>
    <w:rsid w:val="00DE68FF"/>
    <w:rsid w:val="00DE6930"/>
    <w:rsid w:val="00DE703E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6C9A"/>
    <w:rsid w:val="00DF798E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DB"/>
    <w:rsid w:val="00E233F2"/>
    <w:rsid w:val="00E2357F"/>
    <w:rsid w:val="00E2364A"/>
    <w:rsid w:val="00E239C9"/>
    <w:rsid w:val="00E23C6B"/>
    <w:rsid w:val="00E2414C"/>
    <w:rsid w:val="00E24242"/>
    <w:rsid w:val="00E24EFD"/>
    <w:rsid w:val="00E25107"/>
    <w:rsid w:val="00E25241"/>
    <w:rsid w:val="00E25F0E"/>
    <w:rsid w:val="00E25F9B"/>
    <w:rsid w:val="00E26343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389"/>
    <w:rsid w:val="00E36917"/>
    <w:rsid w:val="00E36B68"/>
    <w:rsid w:val="00E36C97"/>
    <w:rsid w:val="00E36CE0"/>
    <w:rsid w:val="00E4005C"/>
    <w:rsid w:val="00E40234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5FCF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16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3AB1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133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27B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3"/>
    <w:rsid w:val="00E8491B"/>
    <w:rsid w:val="00E84A16"/>
    <w:rsid w:val="00E85157"/>
    <w:rsid w:val="00E8544E"/>
    <w:rsid w:val="00E85E1E"/>
    <w:rsid w:val="00E85E71"/>
    <w:rsid w:val="00E8621E"/>
    <w:rsid w:val="00E86A8F"/>
    <w:rsid w:val="00E86D7A"/>
    <w:rsid w:val="00E86DD1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D64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40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A7F46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719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F65"/>
    <w:rsid w:val="00EB5F8A"/>
    <w:rsid w:val="00EB65D1"/>
    <w:rsid w:val="00EB727E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7DF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1BCB"/>
    <w:rsid w:val="00EE1D6F"/>
    <w:rsid w:val="00EE22D9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8A2"/>
    <w:rsid w:val="00EF2E3D"/>
    <w:rsid w:val="00EF343B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03D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C1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2F7"/>
    <w:rsid w:val="00F236EF"/>
    <w:rsid w:val="00F23AA3"/>
    <w:rsid w:val="00F23CC6"/>
    <w:rsid w:val="00F24680"/>
    <w:rsid w:val="00F24AD4"/>
    <w:rsid w:val="00F24BC2"/>
    <w:rsid w:val="00F24E6A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44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AE5"/>
    <w:rsid w:val="00F34D71"/>
    <w:rsid w:val="00F34DC0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047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80F"/>
    <w:rsid w:val="00F54AFC"/>
    <w:rsid w:val="00F56139"/>
    <w:rsid w:val="00F56310"/>
    <w:rsid w:val="00F56AD4"/>
    <w:rsid w:val="00F56ED6"/>
    <w:rsid w:val="00F572FF"/>
    <w:rsid w:val="00F5768B"/>
    <w:rsid w:val="00F60231"/>
    <w:rsid w:val="00F60809"/>
    <w:rsid w:val="00F608EB"/>
    <w:rsid w:val="00F60EB3"/>
    <w:rsid w:val="00F610E0"/>
    <w:rsid w:val="00F61490"/>
    <w:rsid w:val="00F61714"/>
    <w:rsid w:val="00F619F5"/>
    <w:rsid w:val="00F61A22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8F7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DB9"/>
    <w:rsid w:val="00F67F11"/>
    <w:rsid w:val="00F70292"/>
    <w:rsid w:val="00F7051A"/>
    <w:rsid w:val="00F70772"/>
    <w:rsid w:val="00F70859"/>
    <w:rsid w:val="00F70DC0"/>
    <w:rsid w:val="00F713C9"/>
    <w:rsid w:val="00F717F1"/>
    <w:rsid w:val="00F71E21"/>
    <w:rsid w:val="00F72201"/>
    <w:rsid w:val="00F722E5"/>
    <w:rsid w:val="00F72494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5D87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67A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678"/>
    <w:rsid w:val="00F859A8"/>
    <w:rsid w:val="00F85A16"/>
    <w:rsid w:val="00F85B0A"/>
    <w:rsid w:val="00F85E7D"/>
    <w:rsid w:val="00F8614F"/>
    <w:rsid w:val="00F86B2C"/>
    <w:rsid w:val="00F86B76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2EE8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A42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5EF1"/>
    <w:rsid w:val="00FA60BA"/>
    <w:rsid w:val="00FA63D5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2D4F"/>
    <w:rsid w:val="00FB356E"/>
    <w:rsid w:val="00FB362C"/>
    <w:rsid w:val="00FB3828"/>
    <w:rsid w:val="00FB3E04"/>
    <w:rsid w:val="00FB3FBD"/>
    <w:rsid w:val="00FB4235"/>
    <w:rsid w:val="00FB4357"/>
    <w:rsid w:val="00FB47C2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1F6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5295"/>
    <w:rsid w:val="00FC5607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F31"/>
    <w:rsid w:val="00FE4F33"/>
    <w:rsid w:val="00FE5148"/>
    <w:rsid w:val="00FE5B8A"/>
    <w:rsid w:val="00FE5CF2"/>
    <w:rsid w:val="00FE5CFC"/>
    <w:rsid w:val="00FE6953"/>
    <w:rsid w:val="00FE69EA"/>
    <w:rsid w:val="00FE6A8B"/>
    <w:rsid w:val="00FE6F8E"/>
    <w:rsid w:val="00FE7079"/>
    <w:rsid w:val="00FE78B7"/>
    <w:rsid w:val="00FE7DDD"/>
    <w:rsid w:val="00FF0364"/>
    <w:rsid w:val="00FF106C"/>
    <w:rsid w:val="00FF1FE4"/>
    <w:rsid w:val="00FF2004"/>
    <w:rsid w:val="00FF2751"/>
    <w:rsid w:val="00FF2788"/>
    <w:rsid w:val="00FF3039"/>
    <w:rsid w:val="00FF3273"/>
    <w:rsid w:val="00FF32F6"/>
    <w:rsid w:val="00FF3EE1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9D2"/>
    <w:rsid w:val="00FF7B4A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45F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5FCF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2177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A7F04-5D2C-47BD-AD50-490AA99A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26</Pages>
  <Words>4954</Words>
  <Characters>21828</Characters>
  <Application>Microsoft Office Word</Application>
  <DocSecurity>0</DocSecurity>
  <Lines>181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2021-05-12T17:11:00Z</cp:lastPrinted>
  <dcterms:created xsi:type="dcterms:W3CDTF">2021-05-13T11:04:00Z</dcterms:created>
  <dcterms:modified xsi:type="dcterms:W3CDTF">2021-05-13T11:05:00Z</dcterms:modified>
</cp:coreProperties>
</file>