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5FEAC309" w14:textId="77777777" w:rsidTr="00A341BF">
        <w:trPr>
          <w:trHeight w:val="2865"/>
        </w:trPr>
        <w:tc>
          <w:tcPr>
            <w:tcW w:w="2268" w:type="dxa"/>
          </w:tcPr>
          <w:p w14:paraId="38C21580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08BF91F7" w14:textId="77777777" w:rsidR="00B21D5C" w:rsidRPr="006F082D" w:rsidRDefault="00B21D5C" w:rsidP="00B21D5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อีสเทอร์น สตาร์ เรียล เอสเตท</w:t>
            </w:r>
            <w:r w:rsidRPr="00E925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384F68A1" w14:textId="77777777" w:rsidR="00B21D5C" w:rsidRPr="006F082D" w:rsidRDefault="00B21D5C" w:rsidP="00B21D5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B764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96DAF4B" w14:textId="77777777" w:rsidR="006F04B3" w:rsidRPr="00710A3A" w:rsidRDefault="00B21D5C" w:rsidP="00CB650F">
            <w:pPr>
              <w:rPr>
                <w:rFonts w:cs="Times New Roman"/>
                <w:color w:val="7F7E82"/>
                <w:sz w:val="28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10A3A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710A3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F321F0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1129D9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4C491499" w14:textId="77777777" w:rsidR="00B626F4" w:rsidRDefault="00B626F4">
      <w:pPr>
        <w:sectPr w:rsidR="00B626F4" w:rsidSect="00A341BF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AA813BD" w14:textId="77777777" w:rsidR="00AA5F37" w:rsidRPr="006309A6" w:rsidRDefault="00AA5F37" w:rsidP="00B80025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D0A118E" w14:textId="77777777" w:rsidR="00B21D5C" w:rsidRPr="00562FEC" w:rsidRDefault="00B21D5C" w:rsidP="00B80025">
      <w:pPr>
        <w:spacing w:after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AF2804">
        <w:rPr>
          <w:rFonts w:ascii="Angsana New" w:hAnsi="Angsana New"/>
          <w:sz w:val="32"/>
          <w:szCs w:val="32"/>
          <w:cs/>
        </w:rPr>
        <w:t xml:space="preserve">อีสเทอร์น สตาร์ เรียล เอสเตท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</w:p>
    <w:p w14:paraId="56502A89" w14:textId="77777777" w:rsidR="00B21D5C" w:rsidRPr="00D0058B" w:rsidRDefault="00710A3A" w:rsidP="00B80025">
      <w:pPr>
        <w:tabs>
          <w:tab w:val="left" w:pos="540"/>
          <w:tab w:val="left" w:pos="1080"/>
        </w:tabs>
        <w:spacing w:before="360" w:after="120"/>
        <w:ind w:right="119"/>
        <w:rPr>
          <w:rFonts w:ascii="Angsana New" w:hAnsi="Angsana New"/>
          <w:sz w:val="32"/>
          <w:szCs w:val="32"/>
          <w:cs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984B7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5B2C78">
        <w:rPr>
          <w:rFonts w:ascii="Angsana New" w:hAnsi="Angsana New"/>
          <w:sz w:val="32"/>
          <w:szCs w:val="32"/>
        </w:rPr>
        <w:t>256</w:t>
      </w:r>
      <w:r w:rsidR="001129D9">
        <w:rPr>
          <w:rFonts w:ascii="Angsana New" w:hAnsi="Angsana New"/>
          <w:sz w:val="32"/>
          <w:szCs w:val="32"/>
        </w:rPr>
        <w:t>4</w:t>
      </w:r>
      <w:r w:rsidRPr="00562FE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</w:t>
      </w:r>
      <w:r w:rsidRPr="00562FEC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Pr="00562FEC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 w:hint="cs"/>
          <w:sz w:val="32"/>
          <w:szCs w:val="32"/>
          <w:cs/>
        </w:rPr>
        <w:t>วันเดียวกัน และหมายเหตุประกอบงบการเงินรวม</w:t>
      </w:r>
      <w:r w:rsidR="00F31C52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562FEC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AF2804">
        <w:rPr>
          <w:rFonts w:ascii="Angsana New" w:hAnsi="Angsana New"/>
          <w:sz w:val="32"/>
          <w:szCs w:val="32"/>
          <w:cs/>
        </w:rPr>
        <w:t>อีสเทอร์น สตาร์ เรียล เอสเตท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 xml:space="preserve">) </w:t>
      </w:r>
      <w:r w:rsidRPr="00562FEC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6A6B85">
        <w:rPr>
          <w:rFonts w:ascii="Angsana New" w:hAnsi="Angsana New" w:hint="cs"/>
          <w:sz w:val="32"/>
          <w:szCs w:val="32"/>
          <w:cs/>
        </w:rPr>
        <w:t xml:space="preserve">(“กลุ่มบริษัท”) </w:t>
      </w:r>
      <w:r w:rsidRPr="00562FEC">
        <w:rPr>
          <w:rFonts w:ascii="Angsana New" w:hAnsi="Angsana New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562FEC">
        <w:rPr>
          <w:rFonts w:ascii="Angsana New" w:hAnsi="Angsana New"/>
          <w:sz w:val="32"/>
          <w:szCs w:val="32"/>
          <w:cs/>
        </w:rPr>
        <w:t>การเงินเฉพาะ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AF2804">
        <w:rPr>
          <w:rFonts w:ascii="Angsana New" w:hAnsi="Angsana New"/>
          <w:sz w:val="32"/>
          <w:szCs w:val="32"/>
          <w:cs/>
        </w:rPr>
        <w:t>อีสเทอร์น สตาร์</w:t>
      </w:r>
      <w:r>
        <w:rPr>
          <w:rFonts w:ascii="Angsana New" w:hAnsi="Angsana New"/>
          <w:sz w:val="32"/>
          <w:szCs w:val="32"/>
        </w:rPr>
        <w:t xml:space="preserve"> </w:t>
      </w:r>
      <w:r w:rsidR="00054F26">
        <w:rPr>
          <w:rFonts w:ascii="Angsana New" w:hAnsi="Angsana New"/>
          <w:sz w:val="32"/>
          <w:szCs w:val="32"/>
        </w:rPr>
        <w:t xml:space="preserve"> </w:t>
      </w:r>
      <w:r w:rsidRPr="00AF2804">
        <w:rPr>
          <w:rFonts w:ascii="Angsana New" w:hAnsi="Angsana New"/>
          <w:sz w:val="32"/>
          <w:szCs w:val="32"/>
          <w:cs/>
        </w:rPr>
        <w:t>เรียล เอสเตท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8932B2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562FEC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</w:t>
      </w:r>
      <w:r w:rsidR="006A6B85">
        <w:rPr>
          <w:rFonts w:ascii="Angsana New" w:hAnsi="Angsana New" w:hint="cs"/>
          <w:sz w:val="32"/>
          <w:szCs w:val="32"/>
          <w:cs/>
        </w:rPr>
        <w:t xml:space="preserve">     </w:t>
      </w:r>
      <w:r w:rsidRPr="00562FEC">
        <w:rPr>
          <w:rFonts w:ascii="Angsana New" w:hAnsi="Angsana New"/>
          <w:sz w:val="32"/>
          <w:szCs w:val="32"/>
          <w:cs/>
        </w:rPr>
        <w:t>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A5F5C">
        <w:rPr>
          <w:rFonts w:ascii="Angsana New" w:hAnsi="Angsana New" w:hint="cs"/>
          <w:sz w:val="32"/>
          <w:szCs w:val="32"/>
          <w:cs/>
        </w:rPr>
        <w:t>การรายงานทาง</w:t>
      </w:r>
      <w:r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</w:t>
      </w:r>
      <w:r w:rsidR="006A6B85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</w:p>
    <w:p w14:paraId="5C7C9B37" w14:textId="77777777" w:rsidR="00B21D5C" w:rsidRPr="00560A35" w:rsidRDefault="00B21D5C" w:rsidP="00D05F96">
      <w:pPr>
        <w:tabs>
          <w:tab w:val="left" w:pos="540"/>
          <w:tab w:val="left" w:pos="1080"/>
        </w:tabs>
        <w:spacing w:before="80" w:after="80"/>
        <w:ind w:right="119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35B77D4" w14:textId="77777777" w:rsidR="00B21D5C" w:rsidRPr="00562FEC" w:rsidRDefault="00B21D5C" w:rsidP="00D05F96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</w:t>
      </w:r>
      <w:r w:rsidRPr="00562FEC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562FEC">
        <w:rPr>
          <w:rFonts w:ascii="Angsana New" w:hAnsi="Angsana New"/>
          <w:sz w:val="32"/>
          <w:szCs w:val="32"/>
          <w:cs/>
        </w:rPr>
        <w:t>สอบทาน</w:t>
      </w:r>
      <w:r>
        <w:rPr>
          <w:rFonts w:ascii="Angsana New" w:hAnsi="Angsana New" w:hint="cs"/>
          <w:sz w:val="32"/>
          <w:szCs w:val="32"/>
          <w:cs/>
        </w:rPr>
        <w:t xml:space="preserve"> รหัส</w:t>
      </w:r>
      <w:r>
        <w:rPr>
          <w:rFonts w:ascii="Angsana New" w:hAnsi="Angsana New"/>
          <w:sz w:val="32"/>
          <w:szCs w:val="32"/>
        </w:rPr>
        <w:t xml:space="preserve"> 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562FEC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="009D52F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710A3A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="0033227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332279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710DA9A" w14:textId="6E5A2A36" w:rsidR="009F5288" w:rsidRPr="00560A35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9F36F0" w14:textId="77777777" w:rsidR="009F5288" w:rsidRPr="00562FEC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562FEC">
        <w:rPr>
          <w:rFonts w:ascii="Angsana New" w:hAnsi="Angsana New"/>
          <w:sz w:val="32"/>
          <w:szCs w:val="32"/>
          <w:cs/>
        </w:rPr>
        <w:t>ดังกล่าวไม่</w:t>
      </w:r>
      <w:r>
        <w:rPr>
          <w:rFonts w:ascii="Angsana New" w:hAnsi="Angsana New" w:hint="cs"/>
          <w:sz w:val="32"/>
          <w:szCs w:val="32"/>
          <w:cs/>
        </w:rPr>
        <w:t>ได้จัดทำขึ้นตามมาตรฐาน         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388923" w14:textId="77777777" w:rsidR="00117FF9" w:rsidRPr="00153317" w:rsidRDefault="00696C17" w:rsidP="00D05F96">
      <w:pPr>
        <w:tabs>
          <w:tab w:val="center" w:pos="6480"/>
        </w:tabs>
        <w:spacing w:before="120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กิ่งกาญจน์ อัศวรังสฤษฎ์</w:t>
      </w:r>
    </w:p>
    <w:p w14:paraId="1CF1B95E" w14:textId="77777777" w:rsidR="00B80025" w:rsidRPr="00562FEC" w:rsidRDefault="00117FF9" w:rsidP="00117FF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0C4C1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96C17">
        <w:rPr>
          <w:rFonts w:ascii="Angsana New" w:hAnsi="Angsana New"/>
          <w:sz w:val="32"/>
          <w:szCs w:val="32"/>
        </w:rPr>
        <w:t>4496</w:t>
      </w:r>
    </w:p>
    <w:p w14:paraId="006100BA" w14:textId="77777777" w:rsidR="00B80025" w:rsidRPr="00562FEC" w:rsidRDefault="00B80025" w:rsidP="00B80025">
      <w:pPr>
        <w:tabs>
          <w:tab w:val="left" w:pos="720"/>
          <w:tab w:val="center" w:pos="549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72E">
        <w:rPr>
          <w:rFonts w:ascii="Angsana New" w:hAnsi="Angsana New" w:hint="cs"/>
          <w:sz w:val="32"/>
          <w:szCs w:val="32"/>
          <w:cs/>
        </w:rPr>
        <w:t>อีวาย</w:t>
      </w:r>
      <w:r w:rsidRPr="00562FEC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4658E2D" w14:textId="49668D95" w:rsidR="00900CA2" w:rsidRPr="0016572E" w:rsidRDefault="00B80025" w:rsidP="0016572E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Pr="00562FEC">
        <w:rPr>
          <w:rFonts w:ascii="Angsana New" w:hAnsi="Angsana New"/>
          <w:sz w:val="32"/>
          <w:szCs w:val="32"/>
        </w:rPr>
        <w:t xml:space="preserve">: </w:t>
      </w:r>
      <w:r w:rsidR="0022101C">
        <w:rPr>
          <w:rFonts w:ascii="Angsana New" w:hAnsi="Angsana New"/>
          <w:sz w:val="32"/>
          <w:szCs w:val="32"/>
        </w:rPr>
        <w:t>13</w:t>
      </w:r>
      <w:r w:rsidR="006B3B39">
        <w:rPr>
          <w:rFonts w:ascii="Angsana New" w:hAnsi="Angsana New"/>
          <w:sz w:val="32"/>
          <w:szCs w:val="32"/>
        </w:rPr>
        <w:t xml:space="preserve"> </w:t>
      </w:r>
      <w:r w:rsidR="006B3B39">
        <w:rPr>
          <w:rFonts w:ascii="Angsana New" w:hAnsi="Angsana New" w:hint="cs"/>
          <w:sz w:val="32"/>
          <w:szCs w:val="32"/>
          <w:cs/>
        </w:rPr>
        <w:t>พฤษภาคม</w:t>
      </w:r>
      <w:r w:rsidR="005B2C78">
        <w:rPr>
          <w:rFonts w:ascii="Angsana New" w:hAnsi="Angsana New"/>
          <w:sz w:val="32"/>
          <w:szCs w:val="32"/>
        </w:rPr>
        <w:t xml:space="preserve"> 256</w:t>
      </w:r>
      <w:r w:rsidR="001129D9">
        <w:rPr>
          <w:rFonts w:ascii="Angsana New" w:hAnsi="Angsana New"/>
          <w:sz w:val="32"/>
          <w:szCs w:val="32"/>
        </w:rPr>
        <w:t>4</w:t>
      </w:r>
    </w:p>
    <w:sectPr w:rsidR="00900CA2" w:rsidRPr="0016572E" w:rsidSect="00D05F96">
      <w:footerReference w:type="first" r:id="rId8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E7C07" w14:textId="77777777" w:rsidR="002F61A2" w:rsidRDefault="002F61A2" w:rsidP="0077481E">
      <w:r>
        <w:separator/>
      </w:r>
    </w:p>
  </w:endnote>
  <w:endnote w:type="continuationSeparator" w:id="0">
    <w:p w14:paraId="624A919C" w14:textId="77777777" w:rsidR="002F61A2" w:rsidRDefault="002F61A2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0611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A3FBAB" w14:textId="77777777" w:rsidR="00797675" w:rsidRDefault="007976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FA7EED" w14:textId="77777777" w:rsidR="00797675" w:rsidRDefault="007976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EECF6" w14:textId="0EAD0C8E" w:rsidR="007C0E91" w:rsidRPr="007C0E91" w:rsidRDefault="007C0E9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5C5C64F5" w14:textId="77777777" w:rsidR="007C0E91" w:rsidRDefault="007C0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B22A5" w14:textId="77777777" w:rsidR="002F61A2" w:rsidRDefault="002F61A2" w:rsidP="0077481E">
      <w:r>
        <w:separator/>
      </w:r>
    </w:p>
  </w:footnote>
  <w:footnote w:type="continuationSeparator" w:id="0">
    <w:p w14:paraId="52A89064" w14:textId="77777777" w:rsidR="002F61A2" w:rsidRDefault="002F61A2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FE7BE" w14:textId="77777777" w:rsidR="0077481E" w:rsidRDefault="0077481E" w:rsidP="0077481E">
    <w:pPr>
      <w:pStyle w:val="Header"/>
      <w:spacing w:before="240"/>
    </w:pPr>
  </w:p>
  <w:p w14:paraId="57EA286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F26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CF7"/>
    <w:rsid w:val="00087B56"/>
    <w:rsid w:val="00087CE5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D72D9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807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9D9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F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72E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211"/>
    <w:rsid w:val="001873CF"/>
    <w:rsid w:val="00187D03"/>
    <w:rsid w:val="00190D11"/>
    <w:rsid w:val="00190F75"/>
    <w:rsid w:val="00191562"/>
    <w:rsid w:val="001919D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BFA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246E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1C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1A2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C2"/>
    <w:rsid w:val="003232E7"/>
    <w:rsid w:val="003246D7"/>
    <w:rsid w:val="003249C4"/>
    <w:rsid w:val="00325873"/>
    <w:rsid w:val="00325CC4"/>
    <w:rsid w:val="00325DCD"/>
    <w:rsid w:val="00326180"/>
    <w:rsid w:val="00327830"/>
    <w:rsid w:val="003308C7"/>
    <w:rsid w:val="00332279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BA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6BE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74A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78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01D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8B6"/>
    <w:rsid w:val="0067491E"/>
    <w:rsid w:val="00674B7C"/>
    <w:rsid w:val="006752FA"/>
    <w:rsid w:val="00676A42"/>
    <w:rsid w:val="006801D3"/>
    <w:rsid w:val="00680F01"/>
    <w:rsid w:val="00683EA8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C17"/>
    <w:rsid w:val="0069766A"/>
    <w:rsid w:val="0069771C"/>
    <w:rsid w:val="006A158E"/>
    <w:rsid w:val="006A1960"/>
    <w:rsid w:val="006A1D0D"/>
    <w:rsid w:val="006A37D1"/>
    <w:rsid w:val="006A3FDE"/>
    <w:rsid w:val="006A5209"/>
    <w:rsid w:val="006A6B85"/>
    <w:rsid w:val="006A7F78"/>
    <w:rsid w:val="006B1119"/>
    <w:rsid w:val="006B233E"/>
    <w:rsid w:val="006B2F6C"/>
    <w:rsid w:val="006B32CE"/>
    <w:rsid w:val="006B3B39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0A3A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97675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0E91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406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44A"/>
    <w:rsid w:val="00885D78"/>
    <w:rsid w:val="008863D1"/>
    <w:rsid w:val="0088738C"/>
    <w:rsid w:val="00890C56"/>
    <w:rsid w:val="008921F3"/>
    <w:rsid w:val="008925C7"/>
    <w:rsid w:val="00893267"/>
    <w:rsid w:val="008932B2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F0C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7E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4B73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4810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2F1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288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7FD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1D5C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77F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025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50A9"/>
    <w:rsid w:val="00CA7E2D"/>
    <w:rsid w:val="00CA7F97"/>
    <w:rsid w:val="00CB06D3"/>
    <w:rsid w:val="00CB06E9"/>
    <w:rsid w:val="00CB36A9"/>
    <w:rsid w:val="00CB3A4E"/>
    <w:rsid w:val="00CB46FF"/>
    <w:rsid w:val="00CB56FD"/>
    <w:rsid w:val="00CB650F"/>
    <w:rsid w:val="00CB6B44"/>
    <w:rsid w:val="00CB7BB1"/>
    <w:rsid w:val="00CC027A"/>
    <w:rsid w:val="00CC1F75"/>
    <w:rsid w:val="00CC220E"/>
    <w:rsid w:val="00CC3C22"/>
    <w:rsid w:val="00CC4E10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5F96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998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D6A71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883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5F5C"/>
    <w:rsid w:val="00EB026D"/>
    <w:rsid w:val="00EB133B"/>
    <w:rsid w:val="00EB4385"/>
    <w:rsid w:val="00EB4467"/>
    <w:rsid w:val="00EB483B"/>
    <w:rsid w:val="00EB69B9"/>
    <w:rsid w:val="00EB6F23"/>
    <w:rsid w:val="00EB7646"/>
    <w:rsid w:val="00EC0177"/>
    <w:rsid w:val="00EC1240"/>
    <w:rsid w:val="00EC4480"/>
    <w:rsid w:val="00EC4F11"/>
    <w:rsid w:val="00EC534F"/>
    <w:rsid w:val="00EC5828"/>
    <w:rsid w:val="00EC613D"/>
    <w:rsid w:val="00ED015A"/>
    <w:rsid w:val="00ED04F4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68C7"/>
    <w:rsid w:val="00F1786A"/>
    <w:rsid w:val="00F179FE"/>
    <w:rsid w:val="00F17E2E"/>
    <w:rsid w:val="00F2122E"/>
    <w:rsid w:val="00F221B2"/>
    <w:rsid w:val="00F2274B"/>
    <w:rsid w:val="00F25DF1"/>
    <w:rsid w:val="00F26F88"/>
    <w:rsid w:val="00F30469"/>
    <w:rsid w:val="00F3063B"/>
    <w:rsid w:val="00F31A69"/>
    <w:rsid w:val="00F31C52"/>
    <w:rsid w:val="00F321F0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101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C58E01"/>
  <w15:docId w15:val="{8BC6CC2E-B7A4-42F7-8749-9897083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932B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1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Rasika Ngernsihem</cp:lastModifiedBy>
  <cp:revision>2</cp:revision>
  <cp:lastPrinted>2021-05-11T03:15:00Z</cp:lastPrinted>
  <dcterms:created xsi:type="dcterms:W3CDTF">2021-05-13T12:43:00Z</dcterms:created>
  <dcterms:modified xsi:type="dcterms:W3CDTF">2021-05-13T12:43:00Z</dcterms:modified>
</cp:coreProperties>
</file>