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6A0D4" w14:textId="62D6F254" w:rsidR="002D25A4" w:rsidRDefault="002D25A4" w:rsidP="00663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6B4B75C" w14:textId="77777777"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6DEB362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7389B8C1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0581B9AE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CBCFB8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90AA0DE" w14:textId="77777777"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07CA4649" w14:textId="77777777"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75F705A1" w14:textId="77777777"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209FEAA6" w14:textId="77777777"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8F307C">
        <w:rPr>
          <w:rFonts w:ascii="Angsana New" w:hAnsi="Angsana New"/>
          <w:b/>
          <w:bCs/>
          <w:sz w:val="52"/>
          <w:szCs w:val="52"/>
          <w:cs/>
        </w:rPr>
        <w:t>ที.เค.</w:t>
      </w:r>
      <w:r w:rsidR="008F307C" w:rsidRPr="001E2397">
        <w:rPr>
          <w:rFonts w:ascii="Angsana New" w:hAnsi="Angsana New"/>
          <w:b/>
          <w:bCs/>
          <w:sz w:val="50"/>
          <w:szCs w:val="50"/>
          <w:cs/>
        </w:rPr>
        <w:t>เอส.</w:t>
      </w:r>
      <w:r w:rsidR="008F307C">
        <w:rPr>
          <w:rFonts w:ascii="Angsana New" w:hAnsi="Angsana New"/>
          <w:b/>
          <w:bCs/>
          <w:sz w:val="52"/>
          <w:szCs w:val="52"/>
          <w:cs/>
        </w:rPr>
        <w:t xml:space="preserve"> เทคโนโลยี จำกัด (มหาชน)</w:t>
      </w: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31F9B135" w14:textId="77777777"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530FFBFE" w14:textId="77777777" w:rsidR="002B7D0A" w:rsidRPr="00183D6C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D2A8E" w:rsidRPr="00183D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74332E4" w14:textId="54ABFBA8" w:rsidR="002B7D0A" w:rsidRPr="00183D6C" w:rsidRDefault="00833A36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CD1FC8" w:rsidRPr="00CD1FC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183D6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2208E" w:rsidRPr="00183D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183D6C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CD1FC8" w:rsidRPr="00CD1FC8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580412B8" w14:textId="77777777" w:rsidR="002B7D0A" w:rsidRPr="00183D6C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F4EF808" w14:textId="77777777" w:rsidR="006F59B5" w:rsidRPr="00E07D86" w:rsidRDefault="00FD2A8E" w:rsidP="00FD2A8E">
      <w:pPr>
        <w:pStyle w:val="Heading6"/>
        <w:jc w:val="center"/>
        <w:rPr>
          <w:rFonts w:ascii="Angsana New" w:hAnsi="Angsana New" w:cs="Angsana New"/>
          <w:u w:val="none"/>
          <w:cs/>
        </w:rPr>
        <w:sectPr w:rsidR="006F59B5" w:rsidRPr="00E07D86" w:rsidSect="00A20917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183D6C">
        <w:rPr>
          <w:rFonts w:ascii="Angsana New" w:hAnsi="Angsana New" w:cs="Angsana New" w:hint="cs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038E26EC" w14:textId="77777777" w:rsidR="00320AF8" w:rsidRPr="00F21F11" w:rsidRDefault="00320AF8" w:rsidP="00F2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2"/>
          <w:szCs w:val="32"/>
        </w:rPr>
      </w:pPr>
    </w:p>
    <w:p w14:paraId="7F77E14E" w14:textId="77777777" w:rsidR="009839E6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0B68AB" w14:textId="77777777" w:rsidR="00183D6C" w:rsidRDefault="00183D6C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BB415D" w14:textId="77777777" w:rsidR="00183D6C" w:rsidRDefault="00183D6C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74D13" w14:textId="77777777" w:rsidR="001B36E9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E4A5E6" w14:textId="77777777" w:rsidR="003B7427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BD33C8" w14:textId="77777777" w:rsidR="00171829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786796" w14:textId="77777777" w:rsidR="00531252" w:rsidRPr="00A4230F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42A967F" w14:textId="77777777" w:rsidR="00531252" w:rsidRPr="0034439E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00DC580A" w14:textId="77777777" w:rsidR="00B86AB5" w:rsidRPr="00F63E91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8F307C">
        <w:rPr>
          <w:rFonts w:ascii="Angsana New" w:hAnsi="Angsana New"/>
          <w:b/>
          <w:bCs/>
          <w:sz w:val="30"/>
          <w:szCs w:val="30"/>
          <w:cs/>
        </w:rPr>
        <w:t>ที.เค.เอส. เทคโนโลยี จำกัด (มหาชน)</w:t>
      </w:r>
    </w:p>
    <w:p w14:paraId="202A1934" w14:textId="77777777" w:rsidR="00B86AB5" w:rsidRPr="0034439E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0A15A1C2" w14:textId="4C3A16DF" w:rsidR="004A6D64" w:rsidRPr="007F250C" w:rsidRDefault="00E10FD5" w:rsidP="002E21AE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F250C">
        <w:rPr>
          <w:rFonts w:ascii="Angsana New" w:hAnsi="Angsana New" w:cs="Angsana New"/>
          <w:spacing w:val="-2"/>
          <w:cs/>
        </w:rPr>
        <w:t>ข้าพเจ้า</w:t>
      </w:r>
      <w:r w:rsidRPr="00AD53B5">
        <w:rPr>
          <w:rFonts w:ascii="Angsana New" w:hAnsi="Angsana New" w:cs="Angsana New"/>
          <w:spacing w:val="6"/>
          <w:cs/>
        </w:rPr>
        <w:t>ได้สอบทานงบ</w:t>
      </w:r>
      <w:r w:rsidRPr="00AD53B5">
        <w:rPr>
          <w:rFonts w:ascii="Angsana New" w:hAnsi="Angsana New" w:cs="Angsana New" w:hint="cs"/>
          <w:spacing w:val="6"/>
          <w:cs/>
        </w:rPr>
        <w:t>แสดงฐานะการเงินรวมและงบแสดงฐานะการเงินเฉพาะกิจกา</w:t>
      </w:r>
      <w:r w:rsidRPr="007F250C">
        <w:rPr>
          <w:rFonts w:ascii="Angsana New" w:hAnsi="Angsana New" w:cs="Angsana New" w:hint="cs"/>
          <w:spacing w:val="-2"/>
          <w:cs/>
        </w:rPr>
        <w:t>ร</w:t>
      </w:r>
      <w:r w:rsidRPr="00AD53B5">
        <w:rPr>
          <w:rFonts w:ascii="Angsana New" w:hAnsi="Angsana New" w:cs="Angsana New"/>
          <w:spacing w:val="-10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ณ</w:t>
      </w:r>
      <w:r w:rsidRPr="00AD53B5">
        <w:rPr>
          <w:rFonts w:ascii="Angsana New" w:hAnsi="Angsana New" w:cs="Angsana New"/>
          <w:spacing w:val="-8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วันที่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="00CD1FC8" w:rsidRPr="00CD1FC8">
        <w:rPr>
          <w:rFonts w:ascii="Angsana New" w:hAnsi="Angsana New" w:cs="Angsana New"/>
          <w:spacing w:val="-2"/>
          <w:lang w:val="en-US"/>
        </w:rPr>
        <w:t>31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มีนาคม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="00CD1FC8" w:rsidRPr="00CD1FC8">
        <w:rPr>
          <w:rFonts w:ascii="Angsana New" w:hAnsi="Angsana New" w:cs="Angsana New"/>
          <w:spacing w:val="-2"/>
          <w:lang w:val="en-US"/>
        </w:rPr>
        <w:t>2564</w:t>
      </w:r>
      <w:r>
        <w:rPr>
          <w:rFonts w:ascii="Angsana New" w:hAnsi="Angsana New" w:cs="Angsana New"/>
          <w:spacing w:val="-2"/>
          <w:lang w:val="en-US"/>
        </w:rPr>
        <w:t xml:space="preserve">                   </w:t>
      </w:r>
      <w:r w:rsidRPr="007F250C">
        <w:rPr>
          <w:rFonts w:ascii="Angsana New" w:hAnsi="Angsana New" w:cs="Angsana New" w:hint="cs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</w:t>
      </w:r>
      <w:r w:rsidRPr="007F250C">
        <w:rPr>
          <w:rFonts w:ascii="Angsana New" w:hAnsi="Angsana New" w:cs="Angsana New" w:hint="cs"/>
          <w:spacing w:val="-2"/>
          <w:cs/>
        </w:rPr>
        <w:t>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และงบกระแสเงินสด</w:t>
      </w:r>
      <w:r w:rsidRPr="007F250C">
        <w:rPr>
          <w:rFonts w:ascii="Angsana New" w:hAnsi="Angsana New" w:cs="Angsana New" w:hint="cs"/>
          <w:spacing w:val="-2"/>
          <w:cs/>
        </w:rPr>
        <w:t xml:space="preserve">รวมและงบกระแสเงินสดเฉพาะกิจการ </w:t>
      </w:r>
      <w:r w:rsidRPr="007F250C">
        <w:rPr>
          <w:rFonts w:ascii="Angsana New" w:hAnsi="Angsana New" w:cs="Angsana New"/>
          <w:spacing w:val="-2"/>
          <w:cs/>
        </w:rPr>
        <w:t>สำหรับงวดสามเดือนสิ้นสุดวัน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 w:rsidR="00CD1FC8" w:rsidRPr="00CD1FC8">
        <w:rPr>
          <w:rFonts w:ascii="Angsana New" w:hAnsi="Angsana New" w:cs="Angsana New" w:hint="cs"/>
          <w:spacing w:val="-2"/>
          <w:lang w:val="en-US"/>
        </w:rPr>
        <w:t>31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มีนาคม </w:t>
      </w:r>
      <w:r w:rsidR="00CD1FC8" w:rsidRPr="00CD1FC8">
        <w:rPr>
          <w:rFonts w:ascii="Angsana New" w:hAnsi="Angsana New" w:cs="Angsana New"/>
          <w:spacing w:val="-2"/>
          <w:lang w:val="en-US"/>
        </w:rPr>
        <w:t>2564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และหมายเหตุประกอบงบการเงินแบบย่อ </w:t>
      </w:r>
      <w:r w:rsidRPr="007F250C">
        <w:rPr>
          <w:rFonts w:ascii="Angsana New" w:hAnsi="Angsana New" w:cs="Angsana New"/>
          <w:spacing w:val="-2"/>
          <w:cs/>
        </w:rPr>
        <w:t>(</w:t>
      </w:r>
      <w:r w:rsidRPr="007F250C">
        <w:rPr>
          <w:rFonts w:ascii="Angsana New" w:hAnsi="Angsana New" w:cs="Angsana New" w:hint="cs"/>
          <w:spacing w:val="-2"/>
          <w:cs/>
        </w:rPr>
        <w:t>ข้อมูลทางการเงินระหว่างกาล)</w:t>
      </w:r>
      <w:r w:rsidRPr="007F250C">
        <w:rPr>
          <w:rFonts w:ascii="Angsana New" w:hAnsi="Angsana New" w:cs="Angsana New"/>
          <w:spacing w:val="-2"/>
          <w:cs/>
        </w:rPr>
        <w:t xml:space="preserve"> ของบริษัท </w:t>
      </w:r>
      <w:r w:rsidR="008F307C"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และบริษัทย่อย และของเฉพาะ</w:t>
      </w:r>
      <w:r w:rsidRPr="007F250C">
        <w:rPr>
          <w:rFonts w:ascii="Angsana New" w:hAnsi="Angsana New" w:cs="Angsana New"/>
          <w:spacing w:val="-2"/>
          <w:cs/>
        </w:rPr>
        <w:t xml:space="preserve">บริษัท </w:t>
      </w:r>
      <w:r w:rsidR="008F307C"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ตามลำดับ</w:t>
      </w:r>
      <w:r w:rsidRPr="007F250C">
        <w:rPr>
          <w:rFonts w:ascii="Angsana New" w:hAnsi="Angsana New" w:cs="Angsana New"/>
          <w:spacing w:val="-2"/>
          <w:cs/>
        </w:rPr>
        <w:t xml:space="preserve"> ซึ่งผู้บริหารของกิจการเป็นผู้รับผิดชอบในการจัดทำและ</w:t>
      </w:r>
      <w:r w:rsidRPr="007F250C">
        <w:rPr>
          <w:rFonts w:ascii="Angsana New" w:hAnsi="Angsana New" w:cs="Angsana New" w:hint="cs"/>
          <w:spacing w:val="-2"/>
          <w:cs/>
        </w:rPr>
        <w:t>นำเสนอ</w:t>
      </w:r>
      <w:r w:rsidRPr="007F250C">
        <w:rPr>
          <w:rFonts w:ascii="Angsana New" w:hAnsi="Angsana New" w:cs="Angsana New"/>
          <w:spacing w:val="-2"/>
          <w:cs/>
        </w:rPr>
        <w:t>ข้อมูล</w:t>
      </w:r>
      <w:r w:rsidRPr="007F250C">
        <w:rPr>
          <w:rFonts w:ascii="Angsana New" w:hAnsi="Angsana New" w:cs="Angsana New" w:hint="cs"/>
          <w:spacing w:val="-2"/>
          <w:cs/>
        </w:rPr>
        <w:t>ทางการเงิน</w:t>
      </w:r>
      <w:r w:rsidRPr="007F250C">
        <w:rPr>
          <w:rFonts w:ascii="Angsana New" w:hAnsi="Angsana New" w:cs="Angsana New"/>
          <w:spacing w:val="-2"/>
          <w:cs/>
        </w:rPr>
        <w:t>ระหว่างกาลเหล่านี้ตาม</w:t>
      </w:r>
      <w:r w:rsidRPr="007F250C">
        <w:rPr>
          <w:rFonts w:ascii="Angsana New" w:hAnsi="Angsana New" w:cs="Angsana New" w:hint="cs"/>
          <w:spacing w:val="-2"/>
          <w:cs/>
        </w:rPr>
        <w:t xml:space="preserve">มาตรฐานการบัญชี ฉบับที่ </w:t>
      </w:r>
      <w:r w:rsidR="00CD1FC8" w:rsidRPr="00CD1FC8">
        <w:rPr>
          <w:rFonts w:ascii="Angsana New" w:hAnsi="Angsana New" w:cs="Angsana New"/>
          <w:spacing w:val="-2"/>
          <w:lang w:val="en-US"/>
        </w:rPr>
        <w:t>34</w:t>
      </w:r>
      <w:r w:rsidRPr="007F250C">
        <w:rPr>
          <w:rFonts w:ascii="Angsana New" w:hAnsi="Angsana New" w:cs="Angsana New" w:hint="cs"/>
          <w:spacing w:val="-2"/>
          <w:cs/>
        </w:rPr>
        <w:t xml:space="preserve"> เรื่อง </w:t>
      </w:r>
      <w:r w:rsidR="003B7427">
        <w:rPr>
          <w:rFonts w:ascii="Angsana New" w:hAnsi="Angsana New" w:cs="Angsana New" w:hint="cs"/>
          <w:spacing w:val="-2"/>
          <w:cs/>
        </w:rPr>
        <w:t>การรายงานทางการเงิน</w:t>
      </w:r>
      <w:r w:rsidRPr="007F250C">
        <w:rPr>
          <w:rFonts w:ascii="Angsana New" w:hAnsi="Angsana New" w:cs="Angsana New" w:hint="cs"/>
          <w:spacing w:val="-2"/>
          <w:cs/>
        </w:rPr>
        <w:t xml:space="preserve">ระหว่างกาล </w:t>
      </w:r>
      <w:r w:rsidRPr="007F250C">
        <w:rPr>
          <w:rFonts w:ascii="Angsana New" w:hAnsi="Angsana New" w:cs="Angsana New"/>
          <w:spacing w:val="-2"/>
          <w:cs/>
        </w:rPr>
        <w:t>ส่วนข้าพเจ้าเป็นผู้รับผิดชอบในการ</w:t>
      </w:r>
      <w:r w:rsidRPr="007F250C">
        <w:rPr>
          <w:rFonts w:ascii="Angsana New" w:hAnsi="Angsana New" w:cs="Angsana New" w:hint="cs"/>
          <w:spacing w:val="-2"/>
          <w:cs/>
        </w:rPr>
        <w:t>ให้</w:t>
      </w:r>
      <w:r w:rsidRPr="007F250C">
        <w:rPr>
          <w:rFonts w:ascii="Angsana New" w:hAnsi="Angsana New" w:cs="Angsana New"/>
          <w:spacing w:val="-2"/>
          <w:cs/>
        </w:rPr>
        <w:t>ข้อสรุป</w:t>
      </w:r>
      <w:r w:rsidRPr="007F250C">
        <w:rPr>
          <w:rFonts w:ascii="Angsana New" w:hAnsi="Angsana New" w:cs="Angsana New" w:hint="cs"/>
          <w:spacing w:val="-2"/>
          <w:cs/>
        </w:rPr>
        <w:t>เกี่ยวกับข้อมูลทาง</w:t>
      </w:r>
      <w:r w:rsidRPr="007F250C">
        <w:rPr>
          <w:rFonts w:ascii="Angsana New" w:hAnsi="Angsana New" w:cs="Angsana New"/>
          <w:spacing w:val="-2"/>
          <w:cs/>
        </w:rPr>
        <w:t>การเงินระหว่างกาลดังกล่าวจากผลการสอบทานของข้าพเจ้า</w:t>
      </w:r>
    </w:p>
    <w:p w14:paraId="7AEB417D" w14:textId="77777777" w:rsidR="001B36E9" w:rsidRDefault="001B36E9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E3C4ED6" w14:textId="77777777" w:rsidR="004A6D64" w:rsidRDefault="004A6D64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F179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AA931B2" w14:textId="77777777" w:rsidR="004A6D64" w:rsidRPr="0034439E" w:rsidRDefault="004A6D64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27E45E38" w14:textId="402A398E" w:rsidR="0034439E" w:rsidRPr="001F1790" w:rsidRDefault="0034439E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2410</w:t>
      </w:r>
      <w:r w:rsidRPr="00EE0FD0">
        <w:rPr>
          <w:rFonts w:ascii="Angsana New" w:hAnsi="Angsana New"/>
          <w:sz w:val="30"/>
          <w:szCs w:val="30"/>
        </w:rPr>
        <w:t xml:space="preserve">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="00D04FC6"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</w:t>
      </w:r>
      <w:r>
        <w:rPr>
          <w:rFonts w:ascii="Angsana New" w:hAnsi="Angsana New"/>
          <w:sz w:val="30"/>
          <w:szCs w:val="30"/>
        </w:rPr>
        <w:t xml:space="preserve">   </w:t>
      </w:r>
      <w:r w:rsidR="008F65B5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>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="00230E6F" w:rsidRPr="00230E6F">
        <w:rPr>
          <w:rFonts w:ascii="Angsana New" w:hAnsi="Angsana New" w:hint="cs"/>
          <w:spacing w:val="-2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/>
          <w:sz w:val="30"/>
          <w:szCs w:val="30"/>
        </w:rPr>
        <w:t xml:space="preserve">   </w:t>
      </w:r>
      <w:r w:rsidRPr="009D7222">
        <w:rPr>
          <w:rFonts w:ascii="Angsana New" w:hAnsi="Angsana New"/>
          <w:sz w:val="30"/>
          <w:szCs w:val="30"/>
          <w:cs/>
        </w:rPr>
        <w:t>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7EFF5B0A" w14:textId="77777777" w:rsidR="001B36E9" w:rsidRDefault="001B36E9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5548087" w14:textId="77777777" w:rsidR="00183D6C" w:rsidRDefault="00183D6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5D3721E" w14:textId="77777777" w:rsidR="00183D6C" w:rsidRDefault="00183D6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1C68FC1" w14:textId="77777777" w:rsidR="009A13E7" w:rsidRDefault="009A13E7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9A13E7" w:rsidSect="009A13E7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99" w:bottom="576" w:left="1440" w:header="720" w:footer="720" w:gutter="0"/>
          <w:cols w:space="720"/>
          <w:titlePg/>
        </w:sectPr>
      </w:pPr>
    </w:p>
    <w:p w14:paraId="3241EACC" w14:textId="77777777" w:rsidR="00183D6C" w:rsidRDefault="00183D6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5D97571" w14:textId="77777777" w:rsidR="0034439E" w:rsidRPr="00183D6C" w:rsidRDefault="004A6D64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83D6C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83D6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27B4805" w14:textId="77777777" w:rsidR="0034439E" w:rsidRPr="00183D6C" w:rsidRDefault="0034439E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86A4BB" w14:textId="1CC17878" w:rsidR="0034439E" w:rsidRDefault="0034439E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83D6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183D6C">
        <w:rPr>
          <w:rFonts w:ascii="Angsana New" w:hAnsi="Angsana New" w:hint="cs"/>
          <w:sz w:val="30"/>
          <w:szCs w:val="30"/>
          <w:cs/>
        </w:rPr>
        <w:t>ข้อมูลทาง</w:t>
      </w:r>
      <w:r w:rsidRPr="00183D6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183D6C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183D6C">
        <w:rPr>
          <w:rFonts w:ascii="Angsana New" w:hAnsi="Angsana New"/>
          <w:sz w:val="30"/>
          <w:szCs w:val="30"/>
          <w:cs/>
        </w:rPr>
        <w:t>ตาม</w:t>
      </w:r>
      <w:r w:rsidR="00523608" w:rsidRPr="00183D6C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="005E21D9" w:rsidRPr="00183D6C">
        <w:rPr>
          <w:rFonts w:ascii="Angsana New" w:hAnsi="Angsana New"/>
          <w:sz w:val="30"/>
          <w:szCs w:val="30"/>
        </w:rPr>
        <w:t xml:space="preserve">         </w:t>
      </w:r>
      <w:r w:rsidRPr="00183D6C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CD1FC8" w:rsidRPr="00CD1FC8">
        <w:rPr>
          <w:rFonts w:ascii="Angsana New" w:hAnsi="Angsana New"/>
          <w:sz w:val="30"/>
          <w:szCs w:val="30"/>
        </w:rPr>
        <w:t>34</w:t>
      </w:r>
      <w:r w:rsidR="003B7427" w:rsidRPr="00183D6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183D6C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183D6C">
        <w:rPr>
          <w:rFonts w:ascii="Angsana New" w:hAnsi="Angsana New"/>
          <w:sz w:val="30"/>
          <w:szCs w:val="30"/>
        </w:rPr>
        <w:t xml:space="preserve"> </w:t>
      </w:r>
      <w:r w:rsidRPr="00183D6C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183D6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453BBA6" w14:textId="77777777" w:rsidR="0071781C" w:rsidRPr="00183D6C" w:rsidRDefault="0071781C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52B608" w14:textId="77777777" w:rsidR="0039184C" w:rsidRPr="00C770B3" w:rsidRDefault="0039184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olor w:val="FF0000"/>
          <w:cs/>
          <w:lang w:val="en-US"/>
        </w:rPr>
      </w:pPr>
    </w:p>
    <w:p w14:paraId="0FB45434" w14:textId="77777777" w:rsidR="00E37282" w:rsidRPr="00246993" w:rsidRDefault="00E37282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14:paraId="140EFC60" w14:textId="77777777" w:rsidR="008F307C" w:rsidRDefault="008F307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</w:p>
    <w:p w14:paraId="2D8C71C4" w14:textId="77777777" w:rsidR="00E92233" w:rsidRDefault="00E92233" w:rsidP="00E92233">
      <w:pPr>
        <w:pStyle w:val="T0"/>
        <w:ind w:left="0" w:right="0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  <w:cs/>
          <w:lang w:val="en-US"/>
        </w:rPr>
        <w:t>สิรินุช วิมลสถิตย์</w:t>
      </w:r>
      <w:r>
        <w:rPr>
          <w:rFonts w:ascii="Angsana New" w:hAnsi="Angsana New" w:cs="Angsana New"/>
          <w:cs/>
        </w:rPr>
        <w:t>)</w:t>
      </w:r>
    </w:p>
    <w:p w14:paraId="7FF524FF" w14:textId="77777777" w:rsidR="00E92233" w:rsidRDefault="00E92233" w:rsidP="00E92233">
      <w:pPr>
        <w:pStyle w:val="T0"/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ผู้สอบบัญชีรับอนุญาต</w:t>
      </w:r>
    </w:p>
    <w:p w14:paraId="7A993EB3" w14:textId="6B6966C9" w:rsidR="00E92233" w:rsidRDefault="00E92233" w:rsidP="00E92233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="00CD1FC8" w:rsidRPr="00CD1FC8">
        <w:rPr>
          <w:rFonts w:ascii="Angsana New" w:hAnsi="Angsana New"/>
          <w:sz w:val="30"/>
          <w:szCs w:val="30"/>
        </w:rPr>
        <w:t>8413</w:t>
      </w:r>
    </w:p>
    <w:p w14:paraId="640740CD" w14:textId="77777777" w:rsidR="00E92233" w:rsidRDefault="00E92233" w:rsidP="00E92233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054DE858" w14:textId="77777777" w:rsidR="00E92233" w:rsidRDefault="00E92233" w:rsidP="00E92233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8D732B7" w14:textId="77777777" w:rsidR="00E92233" w:rsidRDefault="00E92233" w:rsidP="00E92233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2C1598B" w14:textId="019C77F6" w:rsidR="00E92233" w:rsidRDefault="00CD1FC8" w:rsidP="00E92233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cs/>
          <w:lang w:val="th-TH" w:bidi="th-TH"/>
        </w:rPr>
      </w:pPr>
      <w:r w:rsidRPr="00CD1FC8">
        <w:rPr>
          <w:rFonts w:ascii="Angsana New" w:hAnsi="Angsana New"/>
          <w:b w:val="0"/>
          <w:sz w:val="30"/>
          <w:szCs w:val="30"/>
          <w:lang w:val="en-US" w:bidi="th-TH"/>
        </w:rPr>
        <w:t>13</w:t>
      </w:r>
      <w:r w:rsidR="00E92233">
        <w:rPr>
          <w:rFonts w:ascii="Angsana New" w:hAnsi="Angsana New"/>
          <w:b w:val="0"/>
          <w:sz w:val="30"/>
          <w:szCs w:val="30"/>
          <w:cs/>
          <w:lang w:val="th-TH" w:bidi="th-TH"/>
        </w:rPr>
        <w:t xml:space="preserve"> พฤษภาคม </w:t>
      </w:r>
      <w:r w:rsidRPr="00CD1FC8">
        <w:rPr>
          <w:rFonts w:ascii="Angsana New" w:hAnsi="Angsana New"/>
          <w:b w:val="0"/>
          <w:sz w:val="30"/>
          <w:szCs w:val="30"/>
          <w:lang w:val="en-US" w:bidi="th-TH"/>
        </w:rPr>
        <w:t>2564</w:t>
      </w:r>
    </w:p>
    <w:p w14:paraId="1423FE12" w14:textId="457268B2" w:rsidR="00505798" w:rsidRPr="00FA4464" w:rsidRDefault="00505798" w:rsidP="009A13E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spacing w:val="4"/>
          <w:sz w:val="30"/>
          <w:szCs w:val="30"/>
        </w:rPr>
      </w:pPr>
    </w:p>
    <w:sectPr w:rsidR="00505798" w:rsidRPr="00FA4464" w:rsidSect="009A13E7">
      <w:headerReference w:type="default" r:id="rId16"/>
      <w:footerReference w:type="default" r:id="rId17"/>
      <w:pgSz w:w="11907" w:h="16840" w:code="9"/>
      <w:pgMar w:top="691" w:right="1152" w:bottom="576" w:left="1152" w:header="720" w:footer="6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30CC2" w14:textId="77777777" w:rsidR="004A784A" w:rsidRDefault="004A784A" w:rsidP="004956B4">
      <w:r>
        <w:separator/>
      </w:r>
    </w:p>
  </w:endnote>
  <w:endnote w:type="continuationSeparator" w:id="0">
    <w:p w14:paraId="51F03C31" w14:textId="77777777" w:rsidR="004A784A" w:rsidRDefault="004A784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1873FD" w14:textId="5B544F52" w:rsidR="00486BCB" w:rsidRDefault="00486BCB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Pr="00CD1FC8">
      <w:rPr>
        <w:rStyle w:val="PageNumber"/>
        <w:noProof/>
        <w:lang w:val="en-US"/>
      </w:rPr>
      <w:t>7</w:t>
    </w:r>
    <w:r>
      <w:rPr>
        <w:rStyle w:val="PageNumber"/>
        <w:cs/>
      </w:rPr>
      <w:fldChar w:fldCharType="end"/>
    </w:r>
  </w:p>
  <w:p w14:paraId="52269FCE" w14:textId="77777777" w:rsidR="00486BCB" w:rsidRDefault="00486BCB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178E7" w14:textId="5524A130" w:rsidR="00486BCB" w:rsidRPr="006F59B5" w:rsidRDefault="00486BCB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CD1FC8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857FA55" w14:textId="77777777" w:rsidR="00486BCB" w:rsidRPr="007661AC" w:rsidRDefault="00486BCB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58604" w14:textId="77777777" w:rsidR="00486BCB" w:rsidRPr="007661AC" w:rsidRDefault="00486BCB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400A4" w14:textId="77777777" w:rsidR="00486BCB" w:rsidRPr="007661AC" w:rsidRDefault="00486BCB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6CAD1" w14:textId="77777777" w:rsidR="009A13E7" w:rsidRPr="006F59B5" w:rsidRDefault="009A13E7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CD1FC8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8AF8D8A" w14:textId="77777777" w:rsidR="009A13E7" w:rsidRPr="007661AC" w:rsidRDefault="009A13E7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96D61" w14:textId="77777777" w:rsidR="004A784A" w:rsidRDefault="004A784A" w:rsidP="004956B4">
      <w:r>
        <w:separator/>
      </w:r>
    </w:p>
  </w:footnote>
  <w:footnote w:type="continuationSeparator" w:id="0">
    <w:p w14:paraId="4D124EA4" w14:textId="77777777" w:rsidR="004A784A" w:rsidRDefault="004A784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ED977" w14:textId="77777777" w:rsidR="00486BCB" w:rsidRDefault="00486BC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1D98066" w14:textId="77777777" w:rsidR="00486BCB" w:rsidRDefault="00486BC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01F9E8D" w14:textId="77777777" w:rsidR="00486BCB" w:rsidRPr="006F59B5" w:rsidRDefault="00486BC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98A6C" w14:textId="77777777" w:rsidR="00486BCB" w:rsidRDefault="00486B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59E96" w14:textId="77777777" w:rsidR="00486BCB" w:rsidRDefault="00486B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48C35" w14:textId="77777777" w:rsidR="00486BCB" w:rsidRPr="00F276D0" w:rsidRDefault="00486BCB" w:rsidP="00F276D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0619D" w14:textId="38172865" w:rsidR="00486BCB" w:rsidRDefault="00486BC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6B756D9A" w14:textId="77777777" w:rsidR="009A13E7" w:rsidRPr="00D74AD8" w:rsidRDefault="009A13E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0F124D"/>
    <w:multiLevelType w:val="hybridMultilevel"/>
    <w:tmpl w:val="495A73F0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F0D5C89"/>
    <w:multiLevelType w:val="hybridMultilevel"/>
    <w:tmpl w:val="54A6D794"/>
    <w:lvl w:ilvl="0" w:tplc="ED58E56C">
      <w:start w:val="1"/>
      <w:numFmt w:val="decimal"/>
      <w:lvlText w:val="%1"/>
      <w:lvlJc w:val="left"/>
      <w:pPr>
        <w:ind w:left="450" w:hanging="360"/>
      </w:pPr>
      <w:rPr>
        <w:rFonts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1"/>
  </w:num>
  <w:num w:numId="14">
    <w:abstractNumId w:val="14"/>
  </w:num>
  <w:num w:numId="15">
    <w:abstractNumId w:val="16"/>
  </w:num>
  <w:num w:numId="16">
    <w:abstractNumId w:val="22"/>
  </w:num>
  <w:num w:numId="17">
    <w:abstractNumId w:val="23"/>
  </w:num>
  <w:num w:numId="18">
    <w:abstractNumId w:val="17"/>
  </w:num>
  <w:num w:numId="19">
    <w:abstractNumId w:val="11"/>
  </w:num>
  <w:num w:numId="20">
    <w:abstractNumId w:val="12"/>
  </w:num>
  <w:num w:numId="21">
    <w:abstractNumId w:val="20"/>
  </w:num>
  <w:num w:numId="22">
    <w:abstractNumId w:val="18"/>
  </w:num>
  <w:num w:numId="23">
    <w:abstractNumId w:val="19"/>
  </w:num>
  <w:num w:numId="24">
    <w:abstractNumId w:val="24"/>
  </w:num>
  <w:num w:numId="25">
    <w:abstractNumId w:val="10"/>
  </w:num>
  <w:num w:numId="26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BCE"/>
    <w:rsid w:val="00000F47"/>
    <w:rsid w:val="000010E6"/>
    <w:rsid w:val="00001614"/>
    <w:rsid w:val="000018DF"/>
    <w:rsid w:val="000019C7"/>
    <w:rsid w:val="00001CA8"/>
    <w:rsid w:val="00001F7B"/>
    <w:rsid w:val="00002354"/>
    <w:rsid w:val="000025AE"/>
    <w:rsid w:val="0000266B"/>
    <w:rsid w:val="00002B10"/>
    <w:rsid w:val="00002C83"/>
    <w:rsid w:val="00002CEB"/>
    <w:rsid w:val="000035BC"/>
    <w:rsid w:val="00003CCC"/>
    <w:rsid w:val="00004904"/>
    <w:rsid w:val="00004A4A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06B"/>
    <w:rsid w:val="000111F3"/>
    <w:rsid w:val="000118FB"/>
    <w:rsid w:val="0001215E"/>
    <w:rsid w:val="000133E6"/>
    <w:rsid w:val="0001352C"/>
    <w:rsid w:val="0001378E"/>
    <w:rsid w:val="00013F72"/>
    <w:rsid w:val="000140ED"/>
    <w:rsid w:val="00014241"/>
    <w:rsid w:val="0001451A"/>
    <w:rsid w:val="000149CF"/>
    <w:rsid w:val="00014F2D"/>
    <w:rsid w:val="000150EA"/>
    <w:rsid w:val="00015137"/>
    <w:rsid w:val="00015305"/>
    <w:rsid w:val="0001566D"/>
    <w:rsid w:val="00015686"/>
    <w:rsid w:val="00016702"/>
    <w:rsid w:val="000168A1"/>
    <w:rsid w:val="000171A7"/>
    <w:rsid w:val="00017704"/>
    <w:rsid w:val="0001796E"/>
    <w:rsid w:val="00017DC9"/>
    <w:rsid w:val="00017E07"/>
    <w:rsid w:val="0002034E"/>
    <w:rsid w:val="00020BC1"/>
    <w:rsid w:val="00020BDB"/>
    <w:rsid w:val="00020CB9"/>
    <w:rsid w:val="0002122B"/>
    <w:rsid w:val="000218DF"/>
    <w:rsid w:val="00021B08"/>
    <w:rsid w:val="00021B27"/>
    <w:rsid w:val="0002374E"/>
    <w:rsid w:val="00023E11"/>
    <w:rsid w:val="00023E29"/>
    <w:rsid w:val="000243E1"/>
    <w:rsid w:val="00024E7C"/>
    <w:rsid w:val="00024FC9"/>
    <w:rsid w:val="000263EB"/>
    <w:rsid w:val="000264EA"/>
    <w:rsid w:val="000267B8"/>
    <w:rsid w:val="000271F2"/>
    <w:rsid w:val="000278F4"/>
    <w:rsid w:val="00027AF3"/>
    <w:rsid w:val="000301ED"/>
    <w:rsid w:val="0003043A"/>
    <w:rsid w:val="000304CF"/>
    <w:rsid w:val="00030CC4"/>
    <w:rsid w:val="00031093"/>
    <w:rsid w:val="00031890"/>
    <w:rsid w:val="0003192C"/>
    <w:rsid w:val="00031A85"/>
    <w:rsid w:val="00031F19"/>
    <w:rsid w:val="00032181"/>
    <w:rsid w:val="000321A8"/>
    <w:rsid w:val="000325A4"/>
    <w:rsid w:val="000327A5"/>
    <w:rsid w:val="00032D4D"/>
    <w:rsid w:val="00033524"/>
    <w:rsid w:val="00033888"/>
    <w:rsid w:val="000339B8"/>
    <w:rsid w:val="00034274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1093"/>
    <w:rsid w:val="00041A3C"/>
    <w:rsid w:val="00041CD8"/>
    <w:rsid w:val="00042008"/>
    <w:rsid w:val="000420EB"/>
    <w:rsid w:val="00042173"/>
    <w:rsid w:val="000423AF"/>
    <w:rsid w:val="00043F38"/>
    <w:rsid w:val="000443D1"/>
    <w:rsid w:val="00044B2E"/>
    <w:rsid w:val="00044F10"/>
    <w:rsid w:val="000451CF"/>
    <w:rsid w:val="000455F1"/>
    <w:rsid w:val="000461CF"/>
    <w:rsid w:val="00046510"/>
    <w:rsid w:val="00046995"/>
    <w:rsid w:val="00046BD1"/>
    <w:rsid w:val="00046C99"/>
    <w:rsid w:val="00047325"/>
    <w:rsid w:val="00047416"/>
    <w:rsid w:val="00051804"/>
    <w:rsid w:val="00051910"/>
    <w:rsid w:val="00051A22"/>
    <w:rsid w:val="00051D7D"/>
    <w:rsid w:val="0005211F"/>
    <w:rsid w:val="0005215C"/>
    <w:rsid w:val="000521AD"/>
    <w:rsid w:val="000525BE"/>
    <w:rsid w:val="000526B6"/>
    <w:rsid w:val="00052D84"/>
    <w:rsid w:val="00052E02"/>
    <w:rsid w:val="000532AE"/>
    <w:rsid w:val="0005437A"/>
    <w:rsid w:val="00055459"/>
    <w:rsid w:val="00055960"/>
    <w:rsid w:val="00055D63"/>
    <w:rsid w:val="000566B0"/>
    <w:rsid w:val="000566E4"/>
    <w:rsid w:val="000567C9"/>
    <w:rsid w:val="000568EF"/>
    <w:rsid w:val="00056DCB"/>
    <w:rsid w:val="00057188"/>
    <w:rsid w:val="000574DA"/>
    <w:rsid w:val="00057637"/>
    <w:rsid w:val="00057FA4"/>
    <w:rsid w:val="00060244"/>
    <w:rsid w:val="0006034B"/>
    <w:rsid w:val="0006098A"/>
    <w:rsid w:val="00060B69"/>
    <w:rsid w:val="000614B6"/>
    <w:rsid w:val="00061BCC"/>
    <w:rsid w:val="00061DFA"/>
    <w:rsid w:val="0006210C"/>
    <w:rsid w:val="000622B0"/>
    <w:rsid w:val="00062ABE"/>
    <w:rsid w:val="00062B9C"/>
    <w:rsid w:val="00062E8E"/>
    <w:rsid w:val="000633BE"/>
    <w:rsid w:val="00063655"/>
    <w:rsid w:val="00063746"/>
    <w:rsid w:val="00063D9F"/>
    <w:rsid w:val="00063FFE"/>
    <w:rsid w:val="0006402D"/>
    <w:rsid w:val="00064692"/>
    <w:rsid w:val="000646A7"/>
    <w:rsid w:val="00064AC6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CA9"/>
    <w:rsid w:val="00067D22"/>
    <w:rsid w:val="00067EF7"/>
    <w:rsid w:val="000700CF"/>
    <w:rsid w:val="000714B2"/>
    <w:rsid w:val="00071735"/>
    <w:rsid w:val="0007183A"/>
    <w:rsid w:val="00071D73"/>
    <w:rsid w:val="00072076"/>
    <w:rsid w:val="00073068"/>
    <w:rsid w:val="000730CF"/>
    <w:rsid w:val="00073179"/>
    <w:rsid w:val="0007324F"/>
    <w:rsid w:val="00073B26"/>
    <w:rsid w:val="0007423B"/>
    <w:rsid w:val="00074408"/>
    <w:rsid w:val="000744FA"/>
    <w:rsid w:val="00074721"/>
    <w:rsid w:val="000747C5"/>
    <w:rsid w:val="0007509B"/>
    <w:rsid w:val="000751B4"/>
    <w:rsid w:val="000754D3"/>
    <w:rsid w:val="00075EEF"/>
    <w:rsid w:val="00076DEE"/>
    <w:rsid w:val="00077105"/>
    <w:rsid w:val="0007719F"/>
    <w:rsid w:val="00077AE5"/>
    <w:rsid w:val="000800A1"/>
    <w:rsid w:val="000802CE"/>
    <w:rsid w:val="000804CC"/>
    <w:rsid w:val="00080E8B"/>
    <w:rsid w:val="00081C07"/>
    <w:rsid w:val="00081EFD"/>
    <w:rsid w:val="00081F13"/>
    <w:rsid w:val="000820E2"/>
    <w:rsid w:val="00082E3A"/>
    <w:rsid w:val="00082F02"/>
    <w:rsid w:val="00082F24"/>
    <w:rsid w:val="0008356D"/>
    <w:rsid w:val="000836CF"/>
    <w:rsid w:val="00083766"/>
    <w:rsid w:val="00083D1E"/>
    <w:rsid w:val="00083DCC"/>
    <w:rsid w:val="0008458A"/>
    <w:rsid w:val="000858C9"/>
    <w:rsid w:val="00085DF6"/>
    <w:rsid w:val="000860E3"/>
    <w:rsid w:val="000862B1"/>
    <w:rsid w:val="0008688B"/>
    <w:rsid w:val="00086F48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DBB"/>
    <w:rsid w:val="000930EC"/>
    <w:rsid w:val="0009311C"/>
    <w:rsid w:val="0009332C"/>
    <w:rsid w:val="000939DC"/>
    <w:rsid w:val="00093F95"/>
    <w:rsid w:val="00095E35"/>
    <w:rsid w:val="00095F85"/>
    <w:rsid w:val="0009651F"/>
    <w:rsid w:val="00097346"/>
    <w:rsid w:val="0009756E"/>
    <w:rsid w:val="000A0522"/>
    <w:rsid w:val="000A0721"/>
    <w:rsid w:val="000A0745"/>
    <w:rsid w:val="000A1072"/>
    <w:rsid w:val="000A1ECA"/>
    <w:rsid w:val="000A207B"/>
    <w:rsid w:val="000A2D5B"/>
    <w:rsid w:val="000A2DD6"/>
    <w:rsid w:val="000A2E5C"/>
    <w:rsid w:val="000A4765"/>
    <w:rsid w:val="000A4E5A"/>
    <w:rsid w:val="000A4F2B"/>
    <w:rsid w:val="000A56A2"/>
    <w:rsid w:val="000A5C63"/>
    <w:rsid w:val="000A64A1"/>
    <w:rsid w:val="000A6C35"/>
    <w:rsid w:val="000A753F"/>
    <w:rsid w:val="000A755E"/>
    <w:rsid w:val="000A7F25"/>
    <w:rsid w:val="000B0501"/>
    <w:rsid w:val="000B0AD3"/>
    <w:rsid w:val="000B0E74"/>
    <w:rsid w:val="000B1294"/>
    <w:rsid w:val="000B1454"/>
    <w:rsid w:val="000B1B44"/>
    <w:rsid w:val="000B1D23"/>
    <w:rsid w:val="000B2267"/>
    <w:rsid w:val="000B37D0"/>
    <w:rsid w:val="000B40C3"/>
    <w:rsid w:val="000B4AF4"/>
    <w:rsid w:val="000B4F44"/>
    <w:rsid w:val="000B511D"/>
    <w:rsid w:val="000B53F5"/>
    <w:rsid w:val="000B5CBE"/>
    <w:rsid w:val="000B600B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2E8"/>
    <w:rsid w:val="000C05A9"/>
    <w:rsid w:val="000C0946"/>
    <w:rsid w:val="000C18CE"/>
    <w:rsid w:val="000C1986"/>
    <w:rsid w:val="000C20BE"/>
    <w:rsid w:val="000C287D"/>
    <w:rsid w:val="000C2E69"/>
    <w:rsid w:val="000C39D7"/>
    <w:rsid w:val="000C42A4"/>
    <w:rsid w:val="000C4BE5"/>
    <w:rsid w:val="000C4D8E"/>
    <w:rsid w:val="000C5099"/>
    <w:rsid w:val="000C50F0"/>
    <w:rsid w:val="000C52FB"/>
    <w:rsid w:val="000C5373"/>
    <w:rsid w:val="000C656A"/>
    <w:rsid w:val="000C69E9"/>
    <w:rsid w:val="000C6D34"/>
    <w:rsid w:val="000C6EEE"/>
    <w:rsid w:val="000C723A"/>
    <w:rsid w:val="000C7996"/>
    <w:rsid w:val="000C7B57"/>
    <w:rsid w:val="000D0DAD"/>
    <w:rsid w:val="000D1089"/>
    <w:rsid w:val="000D12B0"/>
    <w:rsid w:val="000D1AB9"/>
    <w:rsid w:val="000D1DA1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347"/>
    <w:rsid w:val="000D56C8"/>
    <w:rsid w:val="000D5730"/>
    <w:rsid w:val="000D5A11"/>
    <w:rsid w:val="000D5D76"/>
    <w:rsid w:val="000D630D"/>
    <w:rsid w:val="000D72B9"/>
    <w:rsid w:val="000D79DC"/>
    <w:rsid w:val="000E01AC"/>
    <w:rsid w:val="000E0CBF"/>
    <w:rsid w:val="000E1118"/>
    <w:rsid w:val="000E12FB"/>
    <w:rsid w:val="000E1365"/>
    <w:rsid w:val="000E1581"/>
    <w:rsid w:val="000E16B3"/>
    <w:rsid w:val="000E18D5"/>
    <w:rsid w:val="000E220D"/>
    <w:rsid w:val="000E22AF"/>
    <w:rsid w:val="000E29A8"/>
    <w:rsid w:val="000E3028"/>
    <w:rsid w:val="000E3194"/>
    <w:rsid w:val="000E33FE"/>
    <w:rsid w:val="000E35C5"/>
    <w:rsid w:val="000E383D"/>
    <w:rsid w:val="000E3B96"/>
    <w:rsid w:val="000E3DD4"/>
    <w:rsid w:val="000E3E94"/>
    <w:rsid w:val="000E4674"/>
    <w:rsid w:val="000E54CF"/>
    <w:rsid w:val="000E558A"/>
    <w:rsid w:val="000E6192"/>
    <w:rsid w:val="000E66F7"/>
    <w:rsid w:val="000E6913"/>
    <w:rsid w:val="000E6A68"/>
    <w:rsid w:val="000E6CEA"/>
    <w:rsid w:val="000E74E0"/>
    <w:rsid w:val="000E7A5E"/>
    <w:rsid w:val="000E7B59"/>
    <w:rsid w:val="000E7B6A"/>
    <w:rsid w:val="000E7C88"/>
    <w:rsid w:val="000E7E13"/>
    <w:rsid w:val="000E7E44"/>
    <w:rsid w:val="000F0248"/>
    <w:rsid w:val="000F0613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130"/>
    <w:rsid w:val="000F6768"/>
    <w:rsid w:val="000F6807"/>
    <w:rsid w:val="000F68CA"/>
    <w:rsid w:val="000F6E36"/>
    <w:rsid w:val="000F717A"/>
    <w:rsid w:val="000F7429"/>
    <w:rsid w:val="000F7944"/>
    <w:rsid w:val="000F7B70"/>
    <w:rsid w:val="000F7CE5"/>
    <w:rsid w:val="001004B6"/>
    <w:rsid w:val="001012BC"/>
    <w:rsid w:val="001022B0"/>
    <w:rsid w:val="00102401"/>
    <w:rsid w:val="00102467"/>
    <w:rsid w:val="00103A65"/>
    <w:rsid w:val="001044D5"/>
    <w:rsid w:val="001045F3"/>
    <w:rsid w:val="0010563D"/>
    <w:rsid w:val="0010586C"/>
    <w:rsid w:val="00105CB6"/>
    <w:rsid w:val="00106179"/>
    <w:rsid w:val="0010634C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B8"/>
    <w:rsid w:val="0011214C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B63"/>
    <w:rsid w:val="00114E94"/>
    <w:rsid w:val="0011505F"/>
    <w:rsid w:val="00115763"/>
    <w:rsid w:val="00115EBD"/>
    <w:rsid w:val="00115F14"/>
    <w:rsid w:val="00116E93"/>
    <w:rsid w:val="00117163"/>
    <w:rsid w:val="001171A4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F8"/>
    <w:rsid w:val="00122F45"/>
    <w:rsid w:val="00123655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6DC5"/>
    <w:rsid w:val="0012709A"/>
    <w:rsid w:val="00127299"/>
    <w:rsid w:val="001273AC"/>
    <w:rsid w:val="0013011E"/>
    <w:rsid w:val="00130A0F"/>
    <w:rsid w:val="00130FA8"/>
    <w:rsid w:val="00132190"/>
    <w:rsid w:val="00132E1B"/>
    <w:rsid w:val="00132E24"/>
    <w:rsid w:val="001333E8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9CE"/>
    <w:rsid w:val="00137B61"/>
    <w:rsid w:val="00140203"/>
    <w:rsid w:val="001402A2"/>
    <w:rsid w:val="00140421"/>
    <w:rsid w:val="00140B8C"/>
    <w:rsid w:val="00140FB7"/>
    <w:rsid w:val="0014198D"/>
    <w:rsid w:val="00141BC7"/>
    <w:rsid w:val="00142273"/>
    <w:rsid w:val="001424D4"/>
    <w:rsid w:val="00142707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48CB"/>
    <w:rsid w:val="0014494E"/>
    <w:rsid w:val="00144A5E"/>
    <w:rsid w:val="00144B13"/>
    <w:rsid w:val="00144FAB"/>
    <w:rsid w:val="0014519C"/>
    <w:rsid w:val="001452CC"/>
    <w:rsid w:val="00145345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9CA"/>
    <w:rsid w:val="00152B69"/>
    <w:rsid w:val="001531D3"/>
    <w:rsid w:val="0015353D"/>
    <w:rsid w:val="001535D7"/>
    <w:rsid w:val="00154177"/>
    <w:rsid w:val="001542BE"/>
    <w:rsid w:val="00154694"/>
    <w:rsid w:val="0015477D"/>
    <w:rsid w:val="00154C37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7BC"/>
    <w:rsid w:val="00160A29"/>
    <w:rsid w:val="00160A6E"/>
    <w:rsid w:val="00160DBB"/>
    <w:rsid w:val="00160FCF"/>
    <w:rsid w:val="00161E12"/>
    <w:rsid w:val="001620C9"/>
    <w:rsid w:val="001625CB"/>
    <w:rsid w:val="001629D3"/>
    <w:rsid w:val="00162A8D"/>
    <w:rsid w:val="00163386"/>
    <w:rsid w:val="00163581"/>
    <w:rsid w:val="00163DE0"/>
    <w:rsid w:val="001644A7"/>
    <w:rsid w:val="0016467C"/>
    <w:rsid w:val="00164B64"/>
    <w:rsid w:val="001651E9"/>
    <w:rsid w:val="00165451"/>
    <w:rsid w:val="001659F1"/>
    <w:rsid w:val="00165AFF"/>
    <w:rsid w:val="0016668C"/>
    <w:rsid w:val="00166CC5"/>
    <w:rsid w:val="0016711F"/>
    <w:rsid w:val="0016752C"/>
    <w:rsid w:val="0017053B"/>
    <w:rsid w:val="00171086"/>
    <w:rsid w:val="0017121D"/>
    <w:rsid w:val="00171413"/>
    <w:rsid w:val="001717F3"/>
    <w:rsid w:val="00171829"/>
    <w:rsid w:val="00171D05"/>
    <w:rsid w:val="001726B6"/>
    <w:rsid w:val="001726FD"/>
    <w:rsid w:val="00172A69"/>
    <w:rsid w:val="00172B9D"/>
    <w:rsid w:val="00173632"/>
    <w:rsid w:val="001738E5"/>
    <w:rsid w:val="0017414F"/>
    <w:rsid w:val="00175066"/>
    <w:rsid w:val="0017555B"/>
    <w:rsid w:val="00175A0E"/>
    <w:rsid w:val="0017625D"/>
    <w:rsid w:val="001762F1"/>
    <w:rsid w:val="00176411"/>
    <w:rsid w:val="00176519"/>
    <w:rsid w:val="00176B0D"/>
    <w:rsid w:val="00176CCD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24A8"/>
    <w:rsid w:val="00182848"/>
    <w:rsid w:val="001829C5"/>
    <w:rsid w:val="001831D8"/>
    <w:rsid w:val="001833FE"/>
    <w:rsid w:val="00183A6B"/>
    <w:rsid w:val="00183D6C"/>
    <w:rsid w:val="00184572"/>
    <w:rsid w:val="0018484D"/>
    <w:rsid w:val="00184878"/>
    <w:rsid w:val="00184D33"/>
    <w:rsid w:val="00184F1F"/>
    <w:rsid w:val="0018530E"/>
    <w:rsid w:val="001853F3"/>
    <w:rsid w:val="001855A3"/>
    <w:rsid w:val="00187060"/>
    <w:rsid w:val="00187A43"/>
    <w:rsid w:val="00187C37"/>
    <w:rsid w:val="00187CE3"/>
    <w:rsid w:val="00187DCB"/>
    <w:rsid w:val="00187EBA"/>
    <w:rsid w:val="00190336"/>
    <w:rsid w:val="0019079F"/>
    <w:rsid w:val="0019176C"/>
    <w:rsid w:val="00191B63"/>
    <w:rsid w:val="00192018"/>
    <w:rsid w:val="00192B65"/>
    <w:rsid w:val="001930B4"/>
    <w:rsid w:val="00193167"/>
    <w:rsid w:val="00193298"/>
    <w:rsid w:val="00193BB0"/>
    <w:rsid w:val="00193C9D"/>
    <w:rsid w:val="0019475A"/>
    <w:rsid w:val="00194BD3"/>
    <w:rsid w:val="00194CD7"/>
    <w:rsid w:val="00195445"/>
    <w:rsid w:val="00195AFA"/>
    <w:rsid w:val="00195BA8"/>
    <w:rsid w:val="00196358"/>
    <w:rsid w:val="001965F4"/>
    <w:rsid w:val="00196A5F"/>
    <w:rsid w:val="00196FB5"/>
    <w:rsid w:val="00197303"/>
    <w:rsid w:val="00197EC9"/>
    <w:rsid w:val="001A0443"/>
    <w:rsid w:val="001A0BCC"/>
    <w:rsid w:val="001A0BDA"/>
    <w:rsid w:val="001A0D97"/>
    <w:rsid w:val="001A0EEB"/>
    <w:rsid w:val="001A197B"/>
    <w:rsid w:val="001A1C0F"/>
    <w:rsid w:val="001A1F1B"/>
    <w:rsid w:val="001A22D8"/>
    <w:rsid w:val="001A2E5D"/>
    <w:rsid w:val="001A3005"/>
    <w:rsid w:val="001A33DE"/>
    <w:rsid w:val="001A3F1A"/>
    <w:rsid w:val="001A3FBE"/>
    <w:rsid w:val="001A41A1"/>
    <w:rsid w:val="001A47DD"/>
    <w:rsid w:val="001A47ED"/>
    <w:rsid w:val="001A490B"/>
    <w:rsid w:val="001A5738"/>
    <w:rsid w:val="001A5C36"/>
    <w:rsid w:val="001A6298"/>
    <w:rsid w:val="001A6345"/>
    <w:rsid w:val="001A6647"/>
    <w:rsid w:val="001A67F7"/>
    <w:rsid w:val="001A72D8"/>
    <w:rsid w:val="001A7E80"/>
    <w:rsid w:val="001B01A0"/>
    <w:rsid w:val="001B0966"/>
    <w:rsid w:val="001B0F3C"/>
    <w:rsid w:val="001B117F"/>
    <w:rsid w:val="001B1C98"/>
    <w:rsid w:val="001B20F7"/>
    <w:rsid w:val="001B2428"/>
    <w:rsid w:val="001B253E"/>
    <w:rsid w:val="001B26DF"/>
    <w:rsid w:val="001B2F02"/>
    <w:rsid w:val="001B338D"/>
    <w:rsid w:val="001B36E9"/>
    <w:rsid w:val="001B370B"/>
    <w:rsid w:val="001B3F60"/>
    <w:rsid w:val="001B4A81"/>
    <w:rsid w:val="001B4B06"/>
    <w:rsid w:val="001B4E79"/>
    <w:rsid w:val="001B5B5C"/>
    <w:rsid w:val="001B6335"/>
    <w:rsid w:val="001B63E4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1C42"/>
    <w:rsid w:val="001C2233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7027"/>
    <w:rsid w:val="001C78D2"/>
    <w:rsid w:val="001D0777"/>
    <w:rsid w:val="001D0996"/>
    <w:rsid w:val="001D0B2F"/>
    <w:rsid w:val="001D0CCA"/>
    <w:rsid w:val="001D0E2E"/>
    <w:rsid w:val="001D1BBC"/>
    <w:rsid w:val="001D1F50"/>
    <w:rsid w:val="001D21CF"/>
    <w:rsid w:val="001D2250"/>
    <w:rsid w:val="001D243D"/>
    <w:rsid w:val="001D283E"/>
    <w:rsid w:val="001D2C6D"/>
    <w:rsid w:val="001D30E6"/>
    <w:rsid w:val="001D375A"/>
    <w:rsid w:val="001D3A47"/>
    <w:rsid w:val="001D4C33"/>
    <w:rsid w:val="001D511D"/>
    <w:rsid w:val="001D5714"/>
    <w:rsid w:val="001D59CA"/>
    <w:rsid w:val="001D59D4"/>
    <w:rsid w:val="001D5EC4"/>
    <w:rsid w:val="001D660A"/>
    <w:rsid w:val="001D6703"/>
    <w:rsid w:val="001D7310"/>
    <w:rsid w:val="001D7475"/>
    <w:rsid w:val="001D770A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967"/>
    <w:rsid w:val="001E1C75"/>
    <w:rsid w:val="001E2397"/>
    <w:rsid w:val="001E23E9"/>
    <w:rsid w:val="001E2D36"/>
    <w:rsid w:val="001E3861"/>
    <w:rsid w:val="001E3981"/>
    <w:rsid w:val="001E3F51"/>
    <w:rsid w:val="001E440B"/>
    <w:rsid w:val="001E4494"/>
    <w:rsid w:val="001E47C7"/>
    <w:rsid w:val="001E4973"/>
    <w:rsid w:val="001E4CE6"/>
    <w:rsid w:val="001E53CB"/>
    <w:rsid w:val="001E5621"/>
    <w:rsid w:val="001E62B5"/>
    <w:rsid w:val="001E6E82"/>
    <w:rsid w:val="001E7268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2CC"/>
    <w:rsid w:val="001F279E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4F5"/>
    <w:rsid w:val="001F7563"/>
    <w:rsid w:val="001F7595"/>
    <w:rsid w:val="001F759D"/>
    <w:rsid w:val="001F7797"/>
    <w:rsid w:val="001F78EC"/>
    <w:rsid w:val="001F7928"/>
    <w:rsid w:val="001F7C9B"/>
    <w:rsid w:val="002006A9"/>
    <w:rsid w:val="002006C5"/>
    <w:rsid w:val="00200E49"/>
    <w:rsid w:val="0020178D"/>
    <w:rsid w:val="00201AF5"/>
    <w:rsid w:val="00201E87"/>
    <w:rsid w:val="00201F7D"/>
    <w:rsid w:val="002021D9"/>
    <w:rsid w:val="002023E2"/>
    <w:rsid w:val="00204382"/>
    <w:rsid w:val="0020473B"/>
    <w:rsid w:val="00204B6D"/>
    <w:rsid w:val="00204BC8"/>
    <w:rsid w:val="00204BD6"/>
    <w:rsid w:val="00204D9D"/>
    <w:rsid w:val="00205589"/>
    <w:rsid w:val="002056C8"/>
    <w:rsid w:val="002059EC"/>
    <w:rsid w:val="00205F93"/>
    <w:rsid w:val="00206115"/>
    <w:rsid w:val="00206CED"/>
    <w:rsid w:val="0020720F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1D34"/>
    <w:rsid w:val="00212313"/>
    <w:rsid w:val="002125CF"/>
    <w:rsid w:val="002146F2"/>
    <w:rsid w:val="002148F1"/>
    <w:rsid w:val="00214F5D"/>
    <w:rsid w:val="002152AE"/>
    <w:rsid w:val="002155BC"/>
    <w:rsid w:val="00215C32"/>
    <w:rsid w:val="00215EC2"/>
    <w:rsid w:val="00215F90"/>
    <w:rsid w:val="002160B3"/>
    <w:rsid w:val="0021696C"/>
    <w:rsid w:val="00216B83"/>
    <w:rsid w:val="0021784C"/>
    <w:rsid w:val="00217B1D"/>
    <w:rsid w:val="00217E50"/>
    <w:rsid w:val="00217ECF"/>
    <w:rsid w:val="00220F04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D8E"/>
    <w:rsid w:val="00225F9E"/>
    <w:rsid w:val="00226549"/>
    <w:rsid w:val="0022669C"/>
    <w:rsid w:val="00227E54"/>
    <w:rsid w:val="00230166"/>
    <w:rsid w:val="00230458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074"/>
    <w:rsid w:val="00235971"/>
    <w:rsid w:val="00235A5D"/>
    <w:rsid w:val="00235D0A"/>
    <w:rsid w:val="00235DA1"/>
    <w:rsid w:val="00235F8F"/>
    <w:rsid w:val="00235FA7"/>
    <w:rsid w:val="002363E3"/>
    <w:rsid w:val="00236606"/>
    <w:rsid w:val="00236658"/>
    <w:rsid w:val="00236D3C"/>
    <w:rsid w:val="0023757D"/>
    <w:rsid w:val="002377FE"/>
    <w:rsid w:val="00237C2A"/>
    <w:rsid w:val="00240217"/>
    <w:rsid w:val="002411C2"/>
    <w:rsid w:val="00241682"/>
    <w:rsid w:val="002417F3"/>
    <w:rsid w:val="00241939"/>
    <w:rsid w:val="00241A6E"/>
    <w:rsid w:val="00241AE1"/>
    <w:rsid w:val="00241ED3"/>
    <w:rsid w:val="0024233B"/>
    <w:rsid w:val="00242E53"/>
    <w:rsid w:val="002431D8"/>
    <w:rsid w:val="00243716"/>
    <w:rsid w:val="00243EBF"/>
    <w:rsid w:val="00243FA7"/>
    <w:rsid w:val="002450FF"/>
    <w:rsid w:val="0024590E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31F"/>
    <w:rsid w:val="00250922"/>
    <w:rsid w:val="00250D8F"/>
    <w:rsid w:val="0025269E"/>
    <w:rsid w:val="0025337C"/>
    <w:rsid w:val="00254EC3"/>
    <w:rsid w:val="0025518D"/>
    <w:rsid w:val="00255D22"/>
    <w:rsid w:val="00255FEF"/>
    <w:rsid w:val="0025617C"/>
    <w:rsid w:val="0025639F"/>
    <w:rsid w:val="002566AD"/>
    <w:rsid w:val="00257CBD"/>
    <w:rsid w:val="00257E2F"/>
    <w:rsid w:val="0026099D"/>
    <w:rsid w:val="00261226"/>
    <w:rsid w:val="00261543"/>
    <w:rsid w:val="00261F1B"/>
    <w:rsid w:val="0026205B"/>
    <w:rsid w:val="00262721"/>
    <w:rsid w:val="002631F2"/>
    <w:rsid w:val="0026354E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F4E"/>
    <w:rsid w:val="00272CDB"/>
    <w:rsid w:val="002730B8"/>
    <w:rsid w:val="00273137"/>
    <w:rsid w:val="00273FE0"/>
    <w:rsid w:val="002740B2"/>
    <w:rsid w:val="002743D9"/>
    <w:rsid w:val="00274465"/>
    <w:rsid w:val="002744FD"/>
    <w:rsid w:val="0027463D"/>
    <w:rsid w:val="00275011"/>
    <w:rsid w:val="00275453"/>
    <w:rsid w:val="0027593E"/>
    <w:rsid w:val="00275F65"/>
    <w:rsid w:val="002764C1"/>
    <w:rsid w:val="0027651D"/>
    <w:rsid w:val="002766EB"/>
    <w:rsid w:val="00277820"/>
    <w:rsid w:val="00277827"/>
    <w:rsid w:val="00277B4E"/>
    <w:rsid w:val="0028098B"/>
    <w:rsid w:val="00281D41"/>
    <w:rsid w:val="002823F0"/>
    <w:rsid w:val="002828BC"/>
    <w:rsid w:val="00283571"/>
    <w:rsid w:val="002837DD"/>
    <w:rsid w:val="0028389D"/>
    <w:rsid w:val="00284678"/>
    <w:rsid w:val="002846F0"/>
    <w:rsid w:val="00285652"/>
    <w:rsid w:val="00285762"/>
    <w:rsid w:val="002860A7"/>
    <w:rsid w:val="002863F0"/>
    <w:rsid w:val="00287038"/>
    <w:rsid w:val="0028719A"/>
    <w:rsid w:val="002876BA"/>
    <w:rsid w:val="00287857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6B"/>
    <w:rsid w:val="00294BB0"/>
    <w:rsid w:val="00294BB1"/>
    <w:rsid w:val="00295EB8"/>
    <w:rsid w:val="00296515"/>
    <w:rsid w:val="00296C58"/>
    <w:rsid w:val="002976EE"/>
    <w:rsid w:val="002A08A7"/>
    <w:rsid w:val="002A143E"/>
    <w:rsid w:val="002A1781"/>
    <w:rsid w:val="002A1BE2"/>
    <w:rsid w:val="002A1D54"/>
    <w:rsid w:val="002A25CD"/>
    <w:rsid w:val="002A2980"/>
    <w:rsid w:val="002A29C4"/>
    <w:rsid w:val="002A2B0F"/>
    <w:rsid w:val="002A31F6"/>
    <w:rsid w:val="002A31FB"/>
    <w:rsid w:val="002A32E2"/>
    <w:rsid w:val="002A3B73"/>
    <w:rsid w:val="002A3C19"/>
    <w:rsid w:val="002A40C9"/>
    <w:rsid w:val="002A47A0"/>
    <w:rsid w:val="002A4B43"/>
    <w:rsid w:val="002A50D9"/>
    <w:rsid w:val="002A522E"/>
    <w:rsid w:val="002A5345"/>
    <w:rsid w:val="002A697C"/>
    <w:rsid w:val="002A6B97"/>
    <w:rsid w:val="002A6C44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079"/>
    <w:rsid w:val="002B3888"/>
    <w:rsid w:val="002B3DEF"/>
    <w:rsid w:val="002B469A"/>
    <w:rsid w:val="002B474D"/>
    <w:rsid w:val="002B49CB"/>
    <w:rsid w:val="002B5385"/>
    <w:rsid w:val="002B5796"/>
    <w:rsid w:val="002B57BF"/>
    <w:rsid w:val="002B5CC2"/>
    <w:rsid w:val="002B5D81"/>
    <w:rsid w:val="002B6426"/>
    <w:rsid w:val="002B6ACD"/>
    <w:rsid w:val="002B6C8C"/>
    <w:rsid w:val="002B6F2F"/>
    <w:rsid w:val="002B6F3F"/>
    <w:rsid w:val="002B75D4"/>
    <w:rsid w:val="002B7B94"/>
    <w:rsid w:val="002B7D0A"/>
    <w:rsid w:val="002B7E41"/>
    <w:rsid w:val="002C03C3"/>
    <w:rsid w:val="002C099F"/>
    <w:rsid w:val="002C13BE"/>
    <w:rsid w:val="002C1569"/>
    <w:rsid w:val="002C1750"/>
    <w:rsid w:val="002C1A8F"/>
    <w:rsid w:val="002C1FD7"/>
    <w:rsid w:val="002C2B87"/>
    <w:rsid w:val="002C40ED"/>
    <w:rsid w:val="002C46E5"/>
    <w:rsid w:val="002C4FE0"/>
    <w:rsid w:val="002C5093"/>
    <w:rsid w:val="002C5702"/>
    <w:rsid w:val="002C5986"/>
    <w:rsid w:val="002C5D2A"/>
    <w:rsid w:val="002C5FC8"/>
    <w:rsid w:val="002C6834"/>
    <w:rsid w:val="002C7401"/>
    <w:rsid w:val="002C7B94"/>
    <w:rsid w:val="002D0128"/>
    <w:rsid w:val="002D17DC"/>
    <w:rsid w:val="002D1927"/>
    <w:rsid w:val="002D1C09"/>
    <w:rsid w:val="002D1D2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521D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17"/>
    <w:rsid w:val="002E10D2"/>
    <w:rsid w:val="002E164A"/>
    <w:rsid w:val="002E17A8"/>
    <w:rsid w:val="002E1925"/>
    <w:rsid w:val="002E21AE"/>
    <w:rsid w:val="002E2301"/>
    <w:rsid w:val="002E235E"/>
    <w:rsid w:val="002E2783"/>
    <w:rsid w:val="002E2ECD"/>
    <w:rsid w:val="002E30E6"/>
    <w:rsid w:val="002E3383"/>
    <w:rsid w:val="002E3694"/>
    <w:rsid w:val="002E3DE6"/>
    <w:rsid w:val="002E3E12"/>
    <w:rsid w:val="002E44E0"/>
    <w:rsid w:val="002E5864"/>
    <w:rsid w:val="002E595B"/>
    <w:rsid w:val="002E5E26"/>
    <w:rsid w:val="002E612C"/>
    <w:rsid w:val="002E6304"/>
    <w:rsid w:val="002E663B"/>
    <w:rsid w:val="002E68B5"/>
    <w:rsid w:val="002E702C"/>
    <w:rsid w:val="002E7107"/>
    <w:rsid w:val="002E765B"/>
    <w:rsid w:val="002E7F74"/>
    <w:rsid w:val="002F01DB"/>
    <w:rsid w:val="002F0716"/>
    <w:rsid w:val="002F10DA"/>
    <w:rsid w:val="002F1222"/>
    <w:rsid w:val="002F130D"/>
    <w:rsid w:val="002F13BD"/>
    <w:rsid w:val="002F1CD1"/>
    <w:rsid w:val="002F2177"/>
    <w:rsid w:val="002F269D"/>
    <w:rsid w:val="002F2DA2"/>
    <w:rsid w:val="002F327A"/>
    <w:rsid w:val="002F3899"/>
    <w:rsid w:val="002F3A72"/>
    <w:rsid w:val="002F4002"/>
    <w:rsid w:val="002F4A82"/>
    <w:rsid w:val="002F4D6A"/>
    <w:rsid w:val="002F53B8"/>
    <w:rsid w:val="002F5BF7"/>
    <w:rsid w:val="002F682D"/>
    <w:rsid w:val="002F7562"/>
    <w:rsid w:val="002F79B7"/>
    <w:rsid w:val="002F7E18"/>
    <w:rsid w:val="002F7F0E"/>
    <w:rsid w:val="00300116"/>
    <w:rsid w:val="00300121"/>
    <w:rsid w:val="003002DD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07E"/>
    <w:rsid w:val="003035D3"/>
    <w:rsid w:val="00303874"/>
    <w:rsid w:val="003038F1"/>
    <w:rsid w:val="00303B33"/>
    <w:rsid w:val="00303C8E"/>
    <w:rsid w:val="00303E3A"/>
    <w:rsid w:val="003048A7"/>
    <w:rsid w:val="00304951"/>
    <w:rsid w:val="00305033"/>
    <w:rsid w:val="003057D6"/>
    <w:rsid w:val="00305961"/>
    <w:rsid w:val="00305A09"/>
    <w:rsid w:val="0030609C"/>
    <w:rsid w:val="00306969"/>
    <w:rsid w:val="00306CFA"/>
    <w:rsid w:val="00306D0B"/>
    <w:rsid w:val="0030708B"/>
    <w:rsid w:val="00307988"/>
    <w:rsid w:val="00307A07"/>
    <w:rsid w:val="00307F80"/>
    <w:rsid w:val="00310212"/>
    <w:rsid w:val="003103EC"/>
    <w:rsid w:val="00310820"/>
    <w:rsid w:val="003108FE"/>
    <w:rsid w:val="0031135A"/>
    <w:rsid w:val="00311D83"/>
    <w:rsid w:val="00312415"/>
    <w:rsid w:val="00312FE0"/>
    <w:rsid w:val="00313ACA"/>
    <w:rsid w:val="00313B7B"/>
    <w:rsid w:val="00313DAA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7394"/>
    <w:rsid w:val="0031754B"/>
    <w:rsid w:val="00317668"/>
    <w:rsid w:val="00317EF6"/>
    <w:rsid w:val="00317FF4"/>
    <w:rsid w:val="003207EB"/>
    <w:rsid w:val="00320AF8"/>
    <w:rsid w:val="00321863"/>
    <w:rsid w:val="00321A53"/>
    <w:rsid w:val="00321AE7"/>
    <w:rsid w:val="003221D5"/>
    <w:rsid w:val="00322F3E"/>
    <w:rsid w:val="00322FB9"/>
    <w:rsid w:val="0032357C"/>
    <w:rsid w:val="0032376D"/>
    <w:rsid w:val="00323863"/>
    <w:rsid w:val="00323D36"/>
    <w:rsid w:val="003240DF"/>
    <w:rsid w:val="003241A1"/>
    <w:rsid w:val="00324690"/>
    <w:rsid w:val="00324A9E"/>
    <w:rsid w:val="00324D5D"/>
    <w:rsid w:val="00324F07"/>
    <w:rsid w:val="00325846"/>
    <w:rsid w:val="00325D9A"/>
    <w:rsid w:val="003265E0"/>
    <w:rsid w:val="0032679C"/>
    <w:rsid w:val="00326D71"/>
    <w:rsid w:val="003271D5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2307"/>
    <w:rsid w:val="00332735"/>
    <w:rsid w:val="0033289B"/>
    <w:rsid w:val="00332921"/>
    <w:rsid w:val="00332B32"/>
    <w:rsid w:val="003330A0"/>
    <w:rsid w:val="00333109"/>
    <w:rsid w:val="003340BD"/>
    <w:rsid w:val="00334527"/>
    <w:rsid w:val="003349EB"/>
    <w:rsid w:val="003358BC"/>
    <w:rsid w:val="00335BC9"/>
    <w:rsid w:val="003363AE"/>
    <w:rsid w:val="00336519"/>
    <w:rsid w:val="00336C2B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19C3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656"/>
    <w:rsid w:val="00344735"/>
    <w:rsid w:val="00346469"/>
    <w:rsid w:val="0034647F"/>
    <w:rsid w:val="00346806"/>
    <w:rsid w:val="00347025"/>
    <w:rsid w:val="003472D3"/>
    <w:rsid w:val="00347556"/>
    <w:rsid w:val="00347A31"/>
    <w:rsid w:val="00347AAE"/>
    <w:rsid w:val="00347DE0"/>
    <w:rsid w:val="00347FB9"/>
    <w:rsid w:val="003501B9"/>
    <w:rsid w:val="0035024E"/>
    <w:rsid w:val="003509FE"/>
    <w:rsid w:val="00350FC3"/>
    <w:rsid w:val="00352132"/>
    <w:rsid w:val="00352378"/>
    <w:rsid w:val="003527F5"/>
    <w:rsid w:val="00352C15"/>
    <w:rsid w:val="00352CEA"/>
    <w:rsid w:val="0035321C"/>
    <w:rsid w:val="0035335B"/>
    <w:rsid w:val="003533B9"/>
    <w:rsid w:val="00353796"/>
    <w:rsid w:val="003539F8"/>
    <w:rsid w:val="00353B7F"/>
    <w:rsid w:val="00353B88"/>
    <w:rsid w:val="00353CEF"/>
    <w:rsid w:val="003546D8"/>
    <w:rsid w:val="003546E6"/>
    <w:rsid w:val="003555B4"/>
    <w:rsid w:val="00355759"/>
    <w:rsid w:val="003559EB"/>
    <w:rsid w:val="00355A0A"/>
    <w:rsid w:val="0035613F"/>
    <w:rsid w:val="00356866"/>
    <w:rsid w:val="00356A46"/>
    <w:rsid w:val="00356BC4"/>
    <w:rsid w:val="0035711C"/>
    <w:rsid w:val="00357C07"/>
    <w:rsid w:val="00357DAD"/>
    <w:rsid w:val="00360F9F"/>
    <w:rsid w:val="00361189"/>
    <w:rsid w:val="0036118A"/>
    <w:rsid w:val="003615AC"/>
    <w:rsid w:val="00361958"/>
    <w:rsid w:val="00361D4E"/>
    <w:rsid w:val="00361E82"/>
    <w:rsid w:val="00362102"/>
    <w:rsid w:val="00362722"/>
    <w:rsid w:val="0036280C"/>
    <w:rsid w:val="00362CA0"/>
    <w:rsid w:val="0036322F"/>
    <w:rsid w:val="003634D4"/>
    <w:rsid w:val="00363DAF"/>
    <w:rsid w:val="0036421D"/>
    <w:rsid w:val="00364ED8"/>
    <w:rsid w:val="003650EC"/>
    <w:rsid w:val="003653EE"/>
    <w:rsid w:val="0036731F"/>
    <w:rsid w:val="00367730"/>
    <w:rsid w:val="003677B1"/>
    <w:rsid w:val="00367B81"/>
    <w:rsid w:val="00370C05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584C"/>
    <w:rsid w:val="003767A4"/>
    <w:rsid w:val="00376DD7"/>
    <w:rsid w:val="00376FAC"/>
    <w:rsid w:val="003772E1"/>
    <w:rsid w:val="0037739F"/>
    <w:rsid w:val="003777EE"/>
    <w:rsid w:val="00377BE0"/>
    <w:rsid w:val="00377C58"/>
    <w:rsid w:val="00380111"/>
    <w:rsid w:val="0038030A"/>
    <w:rsid w:val="003805F9"/>
    <w:rsid w:val="00380E32"/>
    <w:rsid w:val="003812B3"/>
    <w:rsid w:val="003821BA"/>
    <w:rsid w:val="003822C8"/>
    <w:rsid w:val="003824FD"/>
    <w:rsid w:val="00382987"/>
    <w:rsid w:val="00382BE7"/>
    <w:rsid w:val="00382E4A"/>
    <w:rsid w:val="0038385D"/>
    <w:rsid w:val="00383C34"/>
    <w:rsid w:val="00384C7A"/>
    <w:rsid w:val="00384CAA"/>
    <w:rsid w:val="00384D8B"/>
    <w:rsid w:val="00386DAC"/>
    <w:rsid w:val="00387E9E"/>
    <w:rsid w:val="003904D8"/>
    <w:rsid w:val="0039058D"/>
    <w:rsid w:val="0039184C"/>
    <w:rsid w:val="00391D76"/>
    <w:rsid w:val="00391D93"/>
    <w:rsid w:val="00391E6A"/>
    <w:rsid w:val="00391FA3"/>
    <w:rsid w:val="00392350"/>
    <w:rsid w:val="003928EB"/>
    <w:rsid w:val="00392923"/>
    <w:rsid w:val="0039323E"/>
    <w:rsid w:val="00393379"/>
    <w:rsid w:val="00393BD2"/>
    <w:rsid w:val="00393DBC"/>
    <w:rsid w:val="003946D0"/>
    <w:rsid w:val="00394AC3"/>
    <w:rsid w:val="003951B6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2404"/>
    <w:rsid w:val="003A2572"/>
    <w:rsid w:val="003A2935"/>
    <w:rsid w:val="003A295D"/>
    <w:rsid w:val="003A2A80"/>
    <w:rsid w:val="003A2C1B"/>
    <w:rsid w:val="003A2CBF"/>
    <w:rsid w:val="003A2FD1"/>
    <w:rsid w:val="003A3143"/>
    <w:rsid w:val="003A3208"/>
    <w:rsid w:val="003A3565"/>
    <w:rsid w:val="003A36F8"/>
    <w:rsid w:val="003A3BA1"/>
    <w:rsid w:val="003A3FE8"/>
    <w:rsid w:val="003A442E"/>
    <w:rsid w:val="003A455F"/>
    <w:rsid w:val="003A45A0"/>
    <w:rsid w:val="003A5126"/>
    <w:rsid w:val="003A545A"/>
    <w:rsid w:val="003A568E"/>
    <w:rsid w:val="003A56CE"/>
    <w:rsid w:val="003A6261"/>
    <w:rsid w:val="003A6A8B"/>
    <w:rsid w:val="003A7034"/>
    <w:rsid w:val="003A72F6"/>
    <w:rsid w:val="003A78BA"/>
    <w:rsid w:val="003A78E6"/>
    <w:rsid w:val="003A7905"/>
    <w:rsid w:val="003B0062"/>
    <w:rsid w:val="003B0383"/>
    <w:rsid w:val="003B0ABF"/>
    <w:rsid w:val="003B1BE4"/>
    <w:rsid w:val="003B1C63"/>
    <w:rsid w:val="003B1ECF"/>
    <w:rsid w:val="003B22FF"/>
    <w:rsid w:val="003B2C57"/>
    <w:rsid w:val="003B2F10"/>
    <w:rsid w:val="003B30E7"/>
    <w:rsid w:val="003B32A1"/>
    <w:rsid w:val="003B369A"/>
    <w:rsid w:val="003B40A4"/>
    <w:rsid w:val="003B4E8C"/>
    <w:rsid w:val="003B5A26"/>
    <w:rsid w:val="003B6A84"/>
    <w:rsid w:val="003B6C6C"/>
    <w:rsid w:val="003B7427"/>
    <w:rsid w:val="003B7544"/>
    <w:rsid w:val="003B7662"/>
    <w:rsid w:val="003B7B1A"/>
    <w:rsid w:val="003C02C9"/>
    <w:rsid w:val="003C0AE3"/>
    <w:rsid w:val="003C0EF4"/>
    <w:rsid w:val="003C211C"/>
    <w:rsid w:val="003C2149"/>
    <w:rsid w:val="003C2455"/>
    <w:rsid w:val="003C2D59"/>
    <w:rsid w:val="003C3289"/>
    <w:rsid w:val="003C3DCC"/>
    <w:rsid w:val="003C4CD3"/>
    <w:rsid w:val="003C4F4C"/>
    <w:rsid w:val="003C50B0"/>
    <w:rsid w:val="003C5391"/>
    <w:rsid w:val="003C5C96"/>
    <w:rsid w:val="003C5D88"/>
    <w:rsid w:val="003C5FA6"/>
    <w:rsid w:val="003C61FE"/>
    <w:rsid w:val="003C62FF"/>
    <w:rsid w:val="003C68DF"/>
    <w:rsid w:val="003C7D3A"/>
    <w:rsid w:val="003C7EFE"/>
    <w:rsid w:val="003D05D1"/>
    <w:rsid w:val="003D1428"/>
    <w:rsid w:val="003D15C6"/>
    <w:rsid w:val="003D1C10"/>
    <w:rsid w:val="003D29C3"/>
    <w:rsid w:val="003D2B74"/>
    <w:rsid w:val="003D30B5"/>
    <w:rsid w:val="003D34A5"/>
    <w:rsid w:val="003D3701"/>
    <w:rsid w:val="003D3DA4"/>
    <w:rsid w:val="003D4035"/>
    <w:rsid w:val="003D4236"/>
    <w:rsid w:val="003D4318"/>
    <w:rsid w:val="003D4889"/>
    <w:rsid w:val="003D4FC5"/>
    <w:rsid w:val="003D5040"/>
    <w:rsid w:val="003D58A4"/>
    <w:rsid w:val="003D58CD"/>
    <w:rsid w:val="003D5C4F"/>
    <w:rsid w:val="003D5D5B"/>
    <w:rsid w:val="003D5F37"/>
    <w:rsid w:val="003D6108"/>
    <w:rsid w:val="003D6D13"/>
    <w:rsid w:val="003D7CBF"/>
    <w:rsid w:val="003D7D4A"/>
    <w:rsid w:val="003E00BE"/>
    <w:rsid w:val="003E0A46"/>
    <w:rsid w:val="003E0B8C"/>
    <w:rsid w:val="003E0C0F"/>
    <w:rsid w:val="003E1138"/>
    <w:rsid w:val="003E1AB8"/>
    <w:rsid w:val="003E229C"/>
    <w:rsid w:val="003E2473"/>
    <w:rsid w:val="003E2726"/>
    <w:rsid w:val="003E29BB"/>
    <w:rsid w:val="003E30EB"/>
    <w:rsid w:val="003E33F1"/>
    <w:rsid w:val="003E3657"/>
    <w:rsid w:val="003E3AE7"/>
    <w:rsid w:val="003E3AF0"/>
    <w:rsid w:val="003E409D"/>
    <w:rsid w:val="003E46F4"/>
    <w:rsid w:val="003E59B0"/>
    <w:rsid w:val="003E6BE0"/>
    <w:rsid w:val="003E6EB4"/>
    <w:rsid w:val="003E7621"/>
    <w:rsid w:val="003E764D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777"/>
    <w:rsid w:val="003F5802"/>
    <w:rsid w:val="003F6029"/>
    <w:rsid w:val="003F628E"/>
    <w:rsid w:val="003F62D6"/>
    <w:rsid w:val="003F63B4"/>
    <w:rsid w:val="003F68F8"/>
    <w:rsid w:val="003F6A22"/>
    <w:rsid w:val="003F6BDE"/>
    <w:rsid w:val="003F7260"/>
    <w:rsid w:val="003F729D"/>
    <w:rsid w:val="003F7D59"/>
    <w:rsid w:val="003F7E33"/>
    <w:rsid w:val="003F7F93"/>
    <w:rsid w:val="0040072C"/>
    <w:rsid w:val="00400C4B"/>
    <w:rsid w:val="00401741"/>
    <w:rsid w:val="0040189D"/>
    <w:rsid w:val="00401C86"/>
    <w:rsid w:val="00401DC0"/>
    <w:rsid w:val="00401DEC"/>
    <w:rsid w:val="00401EE8"/>
    <w:rsid w:val="0040238F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4F4"/>
    <w:rsid w:val="00406EC6"/>
    <w:rsid w:val="004071F4"/>
    <w:rsid w:val="00407530"/>
    <w:rsid w:val="0040771E"/>
    <w:rsid w:val="004107E9"/>
    <w:rsid w:val="00410906"/>
    <w:rsid w:val="0041186E"/>
    <w:rsid w:val="004119C7"/>
    <w:rsid w:val="004122DB"/>
    <w:rsid w:val="0041241B"/>
    <w:rsid w:val="004130C9"/>
    <w:rsid w:val="00413369"/>
    <w:rsid w:val="004135A6"/>
    <w:rsid w:val="004138CF"/>
    <w:rsid w:val="004140F5"/>
    <w:rsid w:val="00414240"/>
    <w:rsid w:val="004143FC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26"/>
    <w:rsid w:val="004172BC"/>
    <w:rsid w:val="00417481"/>
    <w:rsid w:val="00417575"/>
    <w:rsid w:val="00417776"/>
    <w:rsid w:val="004179E7"/>
    <w:rsid w:val="00417D2F"/>
    <w:rsid w:val="00420C65"/>
    <w:rsid w:val="00420ED8"/>
    <w:rsid w:val="00420F5C"/>
    <w:rsid w:val="004227EB"/>
    <w:rsid w:val="00422D1F"/>
    <w:rsid w:val="00422F6F"/>
    <w:rsid w:val="0042322C"/>
    <w:rsid w:val="0042343D"/>
    <w:rsid w:val="00423451"/>
    <w:rsid w:val="00423ACB"/>
    <w:rsid w:val="00423F00"/>
    <w:rsid w:val="0042495F"/>
    <w:rsid w:val="0042582E"/>
    <w:rsid w:val="00425C48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1EBE"/>
    <w:rsid w:val="0043214E"/>
    <w:rsid w:val="004321AC"/>
    <w:rsid w:val="0043221B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D44"/>
    <w:rsid w:val="00435FFA"/>
    <w:rsid w:val="004376C6"/>
    <w:rsid w:val="004376F6"/>
    <w:rsid w:val="00437B65"/>
    <w:rsid w:val="00437F4D"/>
    <w:rsid w:val="0044004A"/>
    <w:rsid w:val="0044043B"/>
    <w:rsid w:val="004407D8"/>
    <w:rsid w:val="0044081C"/>
    <w:rsid w:val="00440B4E"/>
    <w:rsid w:val="00440CB2"/>
    <w:rsid w:val="00440E18"/>
    <w:rsid w:val="004411B7"/>
    <w:rsid w:val="00441B1F"/>
    <w:rsid w:val="00442853"/>
    <w:rsid w:val="00443379"/>
    <w:rsid w:val="0044388F"/>
    <w:rsid w:val="00443F0F"/>
    <w:rsid w:val="00444068"/>
    <w:rsid w:val="004448BE"/>
    <w:rsid w:val="00444DAF"/>
    <w:rsid w:val="0044509F"/>
    <w:rsid w:val="0044558E"/>
    <w:rsid w:val="00445B70"/>
    <w:rsid w:val="00446005"/>
    <w:rsid w:val="00446619"/>
    <w:rsid w:val="00446E2F"/>
    <w:rsid w:val="00446FAC"/>
    <w:rsid w:val="00447E2B"/>
    <w:rsid w:val="00450265"/>
    <w:rsid w:val="00450347"/>
    <w:rsid w:val="0045075A"/>
    <w:rsid w:val="00450871"/>
    <w:rsid w:val="00450B98"/>
    <w:rsid w:val="00450BDF"/>
    <w:rsid w:val="00450DB1"/>
    <w:rsid w:val="00450E24"/>
    <w:rsid w:val="00451433"/>
    <w:rsid w:val="0045154E"/>
    <w:rsid w:val="0045172F"/>
    <w:rsid w:val="00451990"/>
    <w:rsid w:val="004519DF"/>
    <w:rsid w:val="00451B1E"/>
    <w:rsid w:val="00451CB2"/>
    <w:rsid w:val="00452039"/>
    <w:rsid w:val="00452113"/>
    <w:rsid w:val="00452691"/>
    <w:rsid w:val="00452B1B"/>
    <w:rsid w:val="00452D4C"/>
    <w:rsid w:val="00452EF6"/>
    <w:rsid w:val="0045302D"/>
    <w:rsid w:val="00453166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21F1"/>
    <w:rsid w:val="00462282"/>
    <w:rsid w:val="004626AA"/>
    <w:rsid w:val="004629CD"/>
    <w:rsid w:val="00462BDD"/>
    <w:rsid w:val="00464200"/>
    <w:rsid w:val="004642F9"/>
    <w:rsid w:val="004654A7"/>
    <w:rsid w:val="004656F1"/>
    <w:rsid w:val="004657CB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115F"/>
    <w:rsid w:val="00471795"/>
    <w:rsid w:val="00471DA8"/>
    <w:rsid w:val="00471F05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556"/>
    <w:rsid w:val="00475877"/>
    <w:rsid w:val="00475D67"/>
    <w:rsid w:val="004768A4"/>
    <w:rsid w:val="00476A92"/>
    <w:rsid w:val="0047748D"/>
    <w:rsid w:val="00480455"/>
    <w:rsid w:val="00480575"/>
    <w:rsid w:val="00480E51"/>
    <w:rsid w:val="0048204A"/>
    <w:rsid w:val="004824A2"/>
    <w:rsid w:val="00482666"/>
    <w:rsid w:val="00482D28"/>
    <w:rsid w:val="00482F29"/>
    <w:rsid w:val="0048375B"/>
    <w:rsid w:val="004844A5"/>
    <w:rsid w:val="00484F5F"/>
    <w:rsid w:val="004855F7"/>
    <w:rsid w:val="00485FC7"/>
    <w:rsid w:val="004860A3"/>
    <w:rsid w:val="0048622F"/>
    <w:rsid w:val="004864AE"/>
    <w:rsid w:val="00486BCB"/>
    <w:rsid w:val="00486CCD"/>
    <w:rsid w:val="00487271"/>
    <w:rsid w:val="0048729D"/>
    <w:rsid w:val="0048767D"/>
    <w:rsid w:val="00487A08"/>
    <w:rsid w:val="00487F4C"/>
    <w:rsid w:val="004900FD"/>
    <w:rsid w:val="00490105"/>
    <w:rsid w:val="00490147"/>
    <w:rsid w:val="004904B9"/>
    <w:rsid w:val="004906F0"/>
    <w:rsid w:val="0049131D"/>
    <w:rsid w:val="00491ADD"/>
    <w:rsid w:val="00491DCB"/>
    <w:rsid w:val="00491FE2"/>
    <w:rsid w:val="00492159"/>
    <w:rsid w:val="00492BF1"/>
    <w:rsid w:val="00492E7B"/>
    <w:rsid w:val="00493166"/>
    <w:rsid w:val="0049324F"/>
    <w:rsid w:val="00493A4A"/>
    <w:rsid w:val="004942FB"/>
    <w:rsid w:val="004946A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71"/>
    <w:rsid w:val="00496C76"/>
    <w:rsid w:val="00497176"/>
    <w:rsid w:val="004A046D"/>
    <w:rsid w:val="004A07AE"/>
    <w:rsid w:val="004A0A9A"/>
    <w:rsid w:val="004A1D70"/>
    <w:rsid w:val="004A223E"/>
    <w:rsid w:val="004A2437"/>
    <w:rsid w:val="004A2D79"/>
    <w:rsid w:val="004A2D8E"/>
    <w:rsid w:val="004A3504"/>
    <w:rsid w:val="004A39BB"/>
    <w:rsid w:val="004A3A02"/>
    <w:rsid w:val="004A3B8B"/>
    <w:rsid w:val="004A436E"/>
    <w:rsid w:val="004A465D"/>
    <w:rsid w:val="004A4701"/>
    <w:rsid w:val="004A5C0C"/>
    <w:rsid w:val="004A5F71"/>
    <w:rsid w:val="004A61EC"/>
    <w:rsid w:val="004A6651"/>
    <w:rsid w:val="004A6A7D"/>
    <w:rsid w:val="004A6CED"/>
    <w:rsid w:val="004A6D64"/>
    <w:rsid w:val="004A75BA"/>
    <w:rsid w:val="004A784A"/>
    <w:rsid w:val="004A7E6E"/>
    <w:rsid w:val="004B0587"/>
    <w:rsid w:val="004B05DA"/>
    <w:rsid w:val="004B0666"/>
    <w:rsid w:val="004B0BF4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87"/>
    <w:rsid w:val="004B439F"/>
    <w:rsid w:val="004B458A"/>
    <w:rsid w:val="004B461A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BDC"/>
    <w:rsid w:val="004B6EC1"/>
    <w:rsid w:val="004B6FA5"/>
    <w:rsid w:val="004B7369"/>
    <w:rsid w:val="004B7F3A"/>
    <w:rsid w:val="004C0125"/>
    <w:rsid w:val="004C0860"/>
    <w:rsid w:val="004C0CC2"/>
    <w:rsid w:val="004C1497"/>
    <w:rsid w:val="004C16BA"/>
    <w:rsid w:val="004C2D25"/>
    <w:rsid w:val="004C31E9"/>
    <w:rsid w:val="004C3497"/>
    <w:rsid w:val="004C3622"/>
    <w:rsid w:val="004C37CD"/>
    <w:rsid w:val="004C3EE2"/>
    <w:rsid w:val="004C4203"/>
    <w:rsid w:val="004C4675"/>
    <w:rsid w:val="004C4969"/>
    <w:rsid w:val="004C4C3F"/>
    <w:rsid w:val="004C562B"/>
    <w:rsid w:val="004C5CDC"/>
    <w:rsid w:val="004C6B36"/>
    <w:rsid w:val="004C7424"/>
    <w:rsid w:val="004C7C3C"/>
    <w:rsid w:val="004D0335"/>
    <w:rsid w:val="004D0505"/>
    <w:rsid w:val="004D1CEF"/>
    <w:rsid w:val="004D2626"/>
    <w:rsid w:val="004D31E0"/>
    <w:rsid w:val="004D32B6"/>
    <w:rsid w:val="004D357B"/>
    <w:rsid w:val="004D3A84"/>
    <w:rsid w:val="004D3B30"/>
    <w:rsid w:val="004D3C14"/>
    <w:rsid w:val="004D45D8"/>
    <w:rsid w:val="004D4B5B"/>
    <w:rsid w:val="004D4C42"/>
    <w:rsid w:val="004D4EE5"/>
    <w:rsid w:val="004D5169"/>
    <w:rsid w:val="004D53A7"/>
    <w:rsid w:val="004D577A"/>
    <w:rsid w:val="004D594E"/>
    <w:rsid w:val="004D5D37"/>
    <w:rsid w:val="004D5E4A"/>
    <w:rsid w:val="004D609F"/>
    <w:rsid w:val="004D60FE"/>
    <w:rsid w:val="004D6F95"/>
    <w:rsid w:val="004D707F"/>
    <w:rsid w:val="004D7C1B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E2D"/>
    <w:rsid w:val="004E3467"/>
    <w:rsid w:val="004E3569"/>
    <w:rsid w:val="004E35FA"/>
    <w:rsid w:val="004E3D6A"/>
    <w:rsid w:val="004E40D6"/>
    <w:rsid w:val="004E4149"/>
    <w:rsid w:val="004E4254"/>
    <w:rsid w:val="004E4407"/>
    <w:rsid w:val="004E4AE8"/>
    <w:rsid w:val="004E533B"/>
    <w:rsid w:val="004E5369"/>
    <w:rsid w:val="004E53FD"/>
    <w:rsid w:val="004E5950"/>
    <w:rsid w:val="004E6754"/>
    <w:rsid w:val="004E6DA7"/>
    <w:rsid w:val="004E6FC1"/>
    <w:rsid w:val="004E7004"/>
    <w:rsid w:val="004E74F6"/>
    <w:rsid w:val="004E7657"/>
    <w:rsid w:val="004E7F4C"/>
    <w:rsid w:val="004F0195"/>
    <w:rsid w:val="004F0947"/>
    <w:rsid w:val="004F0D12"/>
    <w:rsid w:val="004F13A1"/>
    <w:rsid w:val="004F1C30"/>
    <w:rsid w:val="004F26F9"/>
    <w:rsid w:val="004F2B33"/>
    <w:rsid w:val="004F39C0"/>
    <w:rsid w:val="004F3A09"/>
    <w:rsid w:val="004F3A98"/>
    <w:rsid w:val="004F4656"/>
    <w:rsid w:val="004F48B9"/>
    <w:rsid w:val="004F494B"/>
    <w:rsid w:val="004F4C07"/>
    <w:rsid w:val="004F4E32"/>
    <w:rsid w:val="004F4FFF"/>
    <w:rsid w:val="004F5EC9"/>
    <w:rsid w:val="004F6357"/>
    <w:rsid w:val="004F6704"/>
    <w:rsid w:val="004F6996"/>
    <w:rsid w:val="004F6EAB"/>
    <w:rsid w:val="004F6EF1"/>
    <w:rsid w:val="0050005D"/>
    <w:rsid w:val="00500181"/>
    <w:rsid w:val="00500336"/>
    <w:rsid w:val="00500454"/>
    <w:rsid w:val="0050055D"/>
    <w:rsid w:val="00500597"/>
    <w:rsid w:val="00500E7B"/>
    <w:rsid w:val="00500FE3"/>
    <w:rsid w:val="005011F2"/>
    <w:rsid w:val="00501B06"/>
    <w:rsid w:val="00501BAD"/>
    <w:rsid w:val="005026D7"/>
    <w:rsid w:val="00502EEC"/>
    <w:rsid w:val="005033B3"/>
    <w:rsid w:val="005039E0"/>
    <w:rsid w:val="00503C4D"/>
    <w:rsid w:val="00504B67"/>
    <w:rsid w:val="00504C06"/>
    <w:rsid w:val="00504CF0"/>
    <w:rsid w:val="00504D4A"/>
    <w:rsid w:val="00504FA4"/>
    <w:rsid w:val="005054CD"/>
    <w:rsid w:val="00505798"/>
    <w:rsid w:val="00505C98"/>
    <w:rsid w:val="00506A1D"/>
    <w:rsid w:val="0050741A"/>
    <w:rsid w:val="005074B6"/>
    <w:rsid w:val="00507D4F"/>
    <w:rsid w:val="00507D58"/>
    <w:rsid w:val="00507DD5"/>
    <w:rsid w:val="00510568"/>
    <w:rsid w:val="00510768"/>
    <w:rsid w:val="005109C7"/>
    <w:rsid w:val="00510E1B"/>
    <w:rsid w:val="005111A2"/>
    <w:rsid w:val="005111CF"/>
    <w:rsid w:val="005116F8"/>
    <w:rsid w:val="00511BEE"/>
    <w:rsid w:val="005129E6"/>
    <w:rsid w:val="00512C1E"/>
    <w:rsid w:val="00513CCE"/>
    <w:rsid w:val="00513EE9"/>
    <w:rsid w:val="005144FE"/>
    <w:rsid w:val="0051465E"/>
    <w:rsid w:val="00514776"/>
    <w:rsid w:val="00514D95"/>
    <w:rsid w:val="00514FAB"/>
    <w:rsid w:val="0051525D"/>
    <w:rsid w:val="005152E9"/>
    <w:rsid w:val="00515958"/>
    <w:rsid w:val="00517A35"/>
    <w:rsid w:val="005203E3"/>
    <w:rsid w:val="00520466"/>
    <w:rsid w:val="00520A0C"/>
    <w:rsid w:val="00520FC4"/>
    <w:rsid w:val="00521075"/>
    <w:rsid w:val="00522C38"/>
    <w:rsid w:val="00522FA9"/>
    <w:rsid w:val="00523608"/>
    <w:rsid w:val="00523CD1"/>
    <w:rsid w:val="00523FA1"/>
    <w:rsid w:val="00523FA6"/>
    <w:rsid w:val="00524527"/>
    <w:rsid w:val="00524C6F"/>
    <w:rsid w:val="005257B8"/>
    <w:rsid w:val="00525DC2"/>
    <w:rsid w:val="00525DCE"/>
    <w:rsid w:val="005263F2"/>
    <w:rsid w:val="00526E2C"/>
    <w:rsid w:val="00527C09"/>
    <w:rsid w:val="005301B7"/>
    <w:rsid w:val="005302DC"/>
    <w:rsid w:val="00530343"/>
    <w:rsid w:val="00531237"/>
    <w:rsid w:val="00531252"/>
    <w:rsid w:val="005317B7"/>
    <w:rsid w:val="0053184C"/>
    <w:rsid w:val="00531990"/>
    <w:rsid w:val="005324D1"/>
    <w:rsid w:val="005329C5"/>
    <w:rsid w:val="00532AF2"/>
    <w:rsid w:val="00532B3D"/>
    <w:rsid w:val="00532C9B"/>
    <w:rsid w:val="0053343C"/>
    <w:rsid w:val="005335E2"/>
    <w:rsid w:val="00533A13"/>
    <w:rsid w:val="00534839"/>
    <w:rsid w:val="00534884"/>
    <w:rsid w:val="00534AE3"/>
    <w:rsid w:val="00535931"/>
    <w:rsid w:val="00535F76"/>
    <w:rsid w:val="005360CE"/>
    <w:rsid w:val="0053640B"/>
    <w:rsid w:val="00536501"/>
    <w:rsid w:val="00536BC2"/>
    <w:rsid w:val="00536DDD"/>
    <w:rsid w:val="0053735E"/>
    <w:rsid w:val="00537F5F"/>
    <w:rsid w:val="00537F81"/>
    <w:rsid w:val="0054091C"/>
    <w:rsid w:val="00540C14"/>
    <w:rsid w:val="005410C3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36B"/>
    <w:rsid w:val="005438B2"/>
    <w:rsid w:val="005438D7"/>
    <w:rsid w:val="00543BD2"/>
    <w:rsid w:val="00544196"/>
    <w:rsid w:val="0054457E"/>
    <w:rsid w:val="00544B69"/>
    <w:rsid w:val="00544EF2"/>
    <w:rsid w:val="00545327"/>
    <w:rsid w:val="005455AA"/>
    <w:rsid w:val="00545951"/>
    <w:rsid w:val="00545F2A"/>
    <w:rsid w:val="00546F31"/>
    <w:rsid w:val="005476D2"/>
    <w:rsid w:val="00547C2C"/>
    <w:rsid w:val="00547C33"/>
    <w:rsid w:val="00547EC3"/>
    <w:rsid w:val="00547FBD"/>
    <w:rsid w:val="005509C8"/>
    <w:rsid w:val="005516FA"/>
    <w:rsid w:val="005518AB"/>
    <w:rsid w:val="0055196C"/>
    <w:rsid w:val="00551C2A"/>
    <w:rsid w:val="00551DF1"/>
    <w:rsid w:val="00552929"/>
    <w:rsid w:val="00552E98"/>
    <w:rsid w:val="00553659"/>
    <w:rsid w:val="00553A03"/>
    <w:rsid w:val="00553D54"/>
    <w:rsid w:val="00554001"/>
    <w:rsid w:val="00554015"/>
    <w:rsid w:val="00554C67"/>
    <w:rsid w:val="00554E5E"/>
    <w:rsid w:val="00555309"/>
    <w:rsid w:val="005558B8"/>
    <w:rsid w:val="005568BC"/>
    <w:rsid w:val="00556D2C"/>
    <w:rsid w:val="00556FFC"/>
    <w:rsid w:val="005579C6"/>
    <w:rsid w:val="005579E0"/>
    <w:rsid w:val="00560865"/>
    <w:rsid w:val="005609E2"/>
    <w:rsid w:val="00560B9C"/>
    <w:rsid w:val="00560BE0"/>
    <w:rsid w:val="00560CC6"/>
    <w:rsid w:val="00560F20"/>
    <w:rsid w:val="00561459"/>
    <w:rsid w:val="00561FAD"/>
    <w:rsid w:val="00562980"/>
    <w:rsid w:val="00562E2A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688A"/>
    <w:rsid w:val="005671D1"/>
    <w:rsid w:val="00567CEA"/>
    <w:rsid w:val="00570146"/>
    <w:rsid w:val="00570408"/>
    <w:rsid w:val="00570743"/>
    <w:rsid w:val="00570AA7"/>
    <w:rsid w:val="00570BB3"/>
    <w:rsid w:val="00570D7E"/>
    <w:rsid w:val="00571324"/>
    <w:rsid w:val="005715C4"/>
    <w:rsid w:val="00571B87"/>
    <w:rsid w:val="00571E51"/>
    <w:rsid w:val="005721E3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6B94"/>
    <w:rsid w:val="00577AF8"/>
    <w:rsid w:val="00577C9B"/>
    <w:rsid w:val="0058000D"/>
    <w:rsid w:val="0058012D"/>
    <w:rsid w:val="00580505"/>
    <w:rsid w:val="00580F65"/>
    <w:rsid w:val="00581726"/>
    <w:rsid w:val="00581902"/>
    <w:rsid w:val="00581CE6"/>
    <w:rsid w:val="00581EAE"/>
    <w:rsid w:val="005820C7"/>
    <w:rsid w:val="00582290"/>
    <w:rsid w:val="00582365"/>
    <w:rsid w:val="005825BC"/>
    <w:rsid w:val="00582B28"/>
    <w:rsid w:val="0058330C"/>
    <w:rsid w:val="0058342C"/>
    <w:rsid w:val="00583ABC"/>
    <w:rsid w:val="00583E21"/>
    <w:rsid w:val="00584A13"/>
    <w:rsid w:val="00584D0B"/>
    <w:rsid w:val="005850E5"/>
    <w:rsid w:val="00585C45"/>
    <w:rsid w:val="00585D94"/>
    <w:rsid w:val="00585E1B"/>
    <w:rsid w:val="005861DB"/>
    <w:rsid w:val="00586245"/>
    <w:rsid w:val="005868DE"/>
    <w:rsid w:val="00586AE0"/>
    <w:rsid w:val="0058709A"/>
    <w:rsid w:val="005874F9"/>
    <w:rsid w:val="00590E3A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3038"/>
    <w:rsid w:val="005930EE"/>
    <w:rsid w:val="005942CF"/>
    <w:rsid w:val="005946DB"/>
    <w:rsid w:val="0059489F"/>
    <w:rsid w:val="005949BD"/>
    <w:rsid w:val="005952C2"/>
    <w:rsid w:val="005959C7"/>
    <w:rsid w:val="00596070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1A71"/>
    <w:rsid w:val="005A2D99"/>
    <w:rsid w:val="005A33AE"/>
    <w:rsid w:val="005A3963"/>
    <w:rsid w:val="005A3D7C"/>
    <w:rsid w:val="005A3EDF"/>
    <w:rsid w:val="005A3F2E"/>
    <w:rsid w:val="005A410C"/>
    <w:rsid w:val="005A4484"/>
    <w:rsid w:val="005A4491"/>
    <w:rsid w:val="005A4E03"/>
    <w:rsid w:val="005A56E6"/>
    <w:rsid w:val="005A576D"/>
    <w:rsid w:val="005A58DF"/>
    <w:rsid w:val="005A69D4"/>
    <w:rsid w:val="005A70C8"/>
    <w:rsid w:val="005A7317"/>
    <w:rsid w:val="005A73CF"/>
    <w:rsid w:val="005A7487"/>
    <w:rsid w:val="005A7C3D"/>
    <w:rsid w:val="005B01AF"/>
    <w:rsid w:val="005B096F"/>
    <w:rsid w:val="005B09D3"/>
    <w:rsid w:val="005B0FE6"/>
    <w:rsid w:val="005B1067"/>
    <w:rsid w:val="005B1610"/>
    <w:rsid w:val="005B17E1"/>
    <w:rsid w:val="005B1B68"/>
    <w:rsid w:val="005B1BBD"/>
    <w:rsid w:val="005B252B"/>
    <w:rsid w:val="005B262D"/>
    <w:rsid w:val="005B2745"/>
    <w:rsid w:val="005B2B45"/>
    <w:rsid w:val="005B2B5E"/>
    <w:rsid w:val="005B347E"/>
    <w:rsid w:val="005B44E0"/>
    <w:rsid w:val="005B5030"/>
    <w:rsid w:val="005B54F7"/>
    <w:rsid w:val="005B5A06"/>
    <w:rsid w:val="005B5B3C"/>
    <w:rsid w:val="005B66AD"/>
    <w:rsid w:val="005B6A7C"/>
    <w:rsid w:val="005B7161"/>
    <w:rsid w:val="005B75D2"/>
    <w:rsid w:val="005B75E5"/>
    <w:rsid w:val="005C0577"/>
    <w:rsid w:val="005C0711"/>
    <w:rsid w:val="005C0939"/>
    <w:rsid w:val="005C09CA"/>
    <w:rsid w:val="005C20B5"/>
    <w:rsid w:val="005C20B7"/>
    <w:rsid w:val="005C215A"/>
    <w:rsid w:val="005C21AE"/>
    <w:rsid w:val="005C2900"/>
    <w:rsid w:val="005C2BD0"/>
    <w:rsid w:val="005C30E1"/>
    <w:rsid w:val="005C31B6"/>
    <w:rsid w:val="005C42AC"/>
    <w:rsid w:val="005C471F"/>
    <w:rsid w:val="005C47D3"/>
    <w:rsid w:val="005C4B7A"/>
    <w:rsid w:val="005C4EAC"/>
    <w:rsid w:val="005C5BF2"/>
    <w:rsid w:val="005C63AB"/>
    <w:rsid w:val="005C6B07"/>
    <w:rsid w:val="005C6E5E"/>
    <w:rsid w:val="005C72CA"/>
    <w:rsid w:val="005C7309"/>
    <w:rsid w:val="005C7C23"/>
    <w:rsid w:val="005C7D14"/>
    <w:rsid w:val="005C7D60"/>
    <w:rsid w:val="005C7D67"/>
    <w:rsid w:val="005D0DDD"/>
    <w:rsid w:val="005D0E39"/>
    <w:rsid w:val="005D0E64"/>
    <w:rsid w:val="005D1016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760"/>
    <w:rsid w:val="005D5A61"/>
    <w:rsid w:val="005D5B25"/>
    <w:rsid w:val="005D5BCD"/>
    <w:rsid w:val="005D6BCA"/>
    <w:rsid w:val="005D7899"/>
    <w:rsid w:val="005E091C"/>
    <w:rsid w:val="005E0AE7"/>
    <w:rsid w:val="005E0EA3"/>
    <w:rsid w:val="005E105A"/>
    <w:rsid w:val="005E15A6"/>
    <w:rsid w:val="005E16E7"/>
    <w:rsid w:val="005E21D9"/>
    <w:rsid w:val="005E25F0"/>
    <w:rsid w:val="005E2660"/>
    <w:rsid w:val="005E274B"/>
    <w:rsid w:val="005E294D"/>
    <w:rsid w:val="005E2A67"/>
    <w:rsid w:val="005E2E55"/>
    <w:rsid w:val="005E2F87"/>
    <w:rsid w:val="005E384A"/>
    <w:rsid w:val="005E3A30"/>
    <w:rsid w:val="005E3EEE"/>
    <w:rsid w:val="005E40F0"/>
    <w:rsid w:val="005E4ADB"/>
    <w:rsid w:val="005E4DEC"/>
    <w:rsid w:val="005E5268"/>
    <w:rsid w:val="005E5975"/>
    <w:rsid w:val="005E5DA5"/>
    <w:rsid w:val="005E62A8"/>
    <w:rsid w:val="005E6D04"/>
    <w:rsid w:val="005E6EB8"/>
    <w:rsid w:val="005E77C2"/>
    <w:rsid w:val="005E7ADE"/>
    <w:rsid w:val="005E7C1D"/>
    <w:rsid w:val="005F025E"/>
    <w:rsid w:val="005F0EBD"/>
    <w:rsid w:val="005F1B9F"/>
    <w:rsid w:val="005F1BA9"/>
    <w:rsid w:val="005F2203"/>
    <w:rsid w:val="005F2572"/>
    <w:rsid w:val="005F25C4"/>
    <w:rsid w:val="005F27C4"/>
    <w:rsid w:val="005F3A59"/>
    <w:rsid w:val="005F3AFE"/>
    <w:rsid w:val="005F48B8"/>
    <w:rsid w:val="005F494C"/>
    <w:rsid w:val="005F495B"/>
    <w:rsid w:val="005F4CCE"/>
    <w:rsid w:val="005F5312"/>
    <w:rsid w:val="005F5427"/>
    <w:rsid w:val="005F5BF5"/>
    <w:rsid w:val="005F6554"/>
    <w:rsid w:val="005F725B"/>
    <w:rsid w:val="005F7361"/>
    <w:rsid w:val="005F76DF"/>
    <w:rsid w:val="00600225"/>
    <w:rsid w:val="006005C7"/>
    <w:rsid w:val="00600886"/>
    <w:rsid w:val="00600CB5"/>
    <w:rsid w:val="00600E67"/>
    <w:rsid w:val="00601523"/>
    <w:rsid w:val="0060170D"/>
    <w:rsid w:val="0060206F"/>
    <w:rsid w:val="006025DF"/>
    <w:rsid w:val="0060307E"/>
    <w:rsid w:val="006030D0"/>
    <w:rsid w:val="00603630"/>
    <w:rsid w:val="00603A08"/>
    <w:rsid w:val="006040E9"/>
    <w:rsid w:val="00604197"/>
    <w:rsid w:val="006047E1"/>
    <w:rsid w:val="00604F9D"/>
    <w:rsid w:val="006059CE"/>
    <w:rsid w:val="00605A9C"/>
    <w:rsid w:val="00605E43"/>
    <w:rsid w:val="00606067"/>
    <w:rsid w:val="00606079"/>
    <w:rsid w:val="00606BCA"/>
    <w:rsid w:val="006072EF"/>
    <w:rsid w:val="00607723"/>
    <w:rsid w:val="00610171"/>
    <w:rsid w:val="00610723"/>
    <w:rsid w:val="00610A5E"/>
    <w:rsid w:val="00610B8B"/>
    <w:rsid w:val="00610C5A"/>
    <w:rsid w:val="006112F6"/>
    <w:rsid w:val="006119D3"/>
    <w:rsid w:val="00611A4C"/>
    <w:rsid w:val="00611CCE"/>
    <w:rsid w:val="00612187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751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E93"/>
    <w:rsid w:val="00620195"/>
    <w:rsid w:val="00620659"/>
    <w:rsid w:val="006208F5"/>
    <w:rsid w:val="0062099C"/>
    <w:rsid w:val="006218F3"/>
    <w:rsid w:val="00622458"/>
    <w:rsid w:val="0062289D"/>
    <w:rsid w:val="00622B82"/>
    <w:rsid w:val="0062308A"/>
    <w:rsid w:val="006234CC"/>
    <w:rsid w:val="00623A26"/>
    <w:rsid w:val="00623A3B"/>
    <w:rsid w:val="00623B31"/>
    <w:rsid w:val="00624071"/>
    <w:rsid w:val="00624EA0"/>
    <w:rsid w:val="00624F1B"/>
    <w:rsid w:val="0062570D"/>
    <w:rsid w:val="00625B1B"/>
    <w:rsid w:val="00626199"/>
    <w:rsid w:val="006262F2"/>
    <w:rsid w:val="006265C4"/>
    <w:rsid w:val="006269CE"/>
    <w:rsid w:val="00626E3B"/>
    <w:rsid w:val="00627C4B"/>
    <w:rsid w:val="00630B9A"/>
    <w:rsid w:val="00630C8F"/>
    <w:rsid w:val="00630E82"/>
    <w:rsid w:val="006315A4"/>
    <w:rsid w:val="00631B9B"/>
    <w:rsid w:val="0063341C"/>
    <w:rsid w:val="00633A83"/>
    <w:rsid w:val="00633E27"/>
    <w:rsid w:val="00634B37"/>
    <w:rsid w:val="00634FEF"/>
    <w:rsid w:val="00635183"/>
    <w:rsid w:val="0063552E"/>
    <w:rsid w:val="0063556F"/>
    <w:rsid w:val="006355E4"/>
    <w:rsid w:val="00635ACB"/>
    <w:rsid w:val="00635CF1"/>
    <w:rsid w:val="00636AFC"/>
    <w:rsid w:val="00636B68"/>
    <w:rsid w:val="006372F1"/>
    <w:rsid w:val="00640938"/>
    <w:rsid w:val="00640D03"/>
    <w:rsid w:val="006414E6"/>
    <w:rsid w:val="00641D33"/>
    <w:rsid w:val="00642154"/>
    <w:rsid w:val="006428D9"/>
    <w:rsid w:val="00642CE0"/>
    <w:rsid w:val="00642EE5"/>
    <w:rsid w:val="00643127"/>
    <w:rsid w:val="00643AF9"/>
    <w:rsid w:val="00643DE0"/>
    <w:rsid w:val="00643F46"/>
    <w:rsid w:val="00644003"/>
    <w:rsid w:val="006442D0"/>
    <w:rsid w:val="00645787"/>
    <w:rsid w:val="006458C7"/>
    <w:rsid w:val="00646967"/>
    <w:rsid w:val="00646DAD"/>
    <w:rsid w:val="00646FD8"/>
    <w:rsid w:val="0065035F"/>
    <w:rsid w:val="006508FA"/>
    <w:rsid w:val="0065194D"/>
    <w:rsid w:val="00651B06"/>
    <w:rsid w:val="00651B95"/>
    <w:rsid w:val="006522E1"/>
    <w:rsid w:val="0065341B"/>
    <w:rsid w:val="00653428"/>
    <w:rsid w:val="006534F5"/>
    <w:rsid w:val="00653580"/>
    <w:rsid w:val="006539D1"/>
    <w:rsid w:val="00653A26"/>
    <w:rsid w:val="00653FD0"/>
    <w:rsid w:val="00654A0E"/>
    <w:rsid w:val="00654ADF"/>
    <w:rsid w:val="00654FC5"/>
    <w:rsid w:val="0065577D"/>
    <w:rsid w:val="00655F9F"/>
    <w:rsid w:val="00656385"/>
    <w:rsid w:val="00656507"/>
    <w:rsid w:val="00656754"/>
    <w:rsid w:val="006574F6"/>
    <w:rsid w:val="006574FD"/>
    <w:rsid w:val="006578C6"/>
    <w:rsid w:val="00657982"/>
    <w:rsid w:val="00660227"/>
    <w:rsid w:val="00660682"/>
    <w:rsid w:val="00661133"/>
    <w:rsid w:val="00661C52"/>
    <w:rsid w:val="00661C9D"/>
    <w:rsid w:val="0066210C"/>
    <w:rsid w:val="0066218D"/>
    <w:rsid w:val="006623C1"/>
    <w:rsid w:val="0066290D"/>
    <w:rsid w:val="006631D6"/>
    <w:rsid w:val="006639D3"/>
    <w:rsid w:val="00663B8B"/>
    <w:rsid w:val="00664070"/>
    <w:rsid w:val="00664348"/>
    <w:rsid w:val="00664733"/>
    <w:rsid w:val="00664999"/>
    <w:rsid w:val="00664B7B"/>
    <w:rsid w:val="00664CE1"/>
    <w:rsid w:val="00664D56"/>
    <w:rsid w:val="00665245"/>
    <w:rsid w:val="00665F27"/>
    <w:rsid w:val="006662C2"/>
    <w:rsid w:val="0066645E"/>
    <w:rsid w:val="006667EB"/>
    <w:rsid w:val="00666D6B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699"/>
    <w:rsid w:val="00673A2B"/>
    <w:rsid w:val="00673F4F"/>
    <w:rsid w:val="00674687"/>
    <w:rsid w:val="00675231"/>
    <w:rsid w:val="00675BEC"/>
    <w:rsid w:val="00675F44"/>
    <w:rsid w:val="0067627D"/>
    <w:rsid w:val="00676624"/>
    <w:rsid w:val="006770AF"/>
    <w:rsid w:val="006775D7"/>
    <w:rsid w:val="00677645"/>
    <w:rsid w:val="0067773E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096"/>
    <w:rsid w:val="006834E8"/>
    <w:rsid w:val="00683CBF"/>
    <w:rsid w:val="0068409B"/>
    <w:rsid w:val="00684150"/>
    <w:rsid w:val="006842CD"/>
    <w:rsid w:val="00685444"/>
    <w:rsid w:val="0068573E"/>
    <w:rsid w:val="0068767C"/>
    <w:rsid w:val="00687C35"/>
    <w:rsid w:val="00690749"/>
    <w:rsid w:val="00690FAC"/>
    <w:rsid w:val="00691240"/>
    <w:rsid w:val="00691B4C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5F3"/>
    <w:rsid w:val="00694981"/>
    <w:rsid w:val="00695335"/>
    <w:rsid w:val="00695CBB"/>
    <w:rsid w:val="00695CDF"/>
    <w:rsid w:val="00695CE2"/>
    <w:rsid w:val="006964A9"/>
    <w:rsid w:val="00696613"/>
    <w:rsid w:val="00696DFD"/>
    <w:rsid w:val="00697034"/>
    <w:rsid w:val="006972CF"/>
    <w:rsid w:val="00697739"/>
    <w:rsid w:val="006A0263"/>
    <w:rsid w:val="006A03F4"/>
    <w:rsid w:val="006A085A"/>
    <w:rsid w:val="006A08E2"/>
    <w:rsid w:val="006A0905"/>
    <w:rsid w:val="006A0DAE"/>
    <w:rsid w:val="006A1720"/>
    <w:rsid w:val="006A1BB8"/>
    <w:rsid w:val="006A1C4F"/>
    <w:rsid w:val="006A23A6"/>
    <w:rsid w:val="006A2498"/>
    <w:rsid w:val="006A2526"/>
    <w:rsid w:val="006A28CC"/>
    <w:rsid w:val="006A33BD"/>
    <w:rsid w:val="006A386F"/>
    <w:rsid w:val="006A3FA7"/>
    <w:rsid w:val="006A494D"/>
    <w:rsid w:val="006A54AF"/>
    <w:rsid w:val="006A5C1C"/>
    <w:rsid w:val="006A5E10"/>
    <w:rsid w:val="006A5E98"/>
    <w:rsid w:val="006A681F"/>
    <w:rsid w:val="006A7922"/>
    <w:rsid w:val="006A7ADF"/>
    <w:rsid w:val="006A7E91"/>
    <w:rsid w:val="006A7EC4"/>
    <w:rsid w:val="006A7FE5"/>
    <w:rsid w:val="006B0991"/>
    <w:rsid w:val="006B0E6E"/>
    <w:rsid w:val="006B1211"/>
    <w:rsid w:val="006B19AB"/>
    <w:rsid w:val="006B1F9B"/>
    <w:rsid w:val="006B2024"/>
    <w:rsid w:val="006B2043"/>
    <w:rsid w:val="006B26C9"/>
    <w:rsid w:val="006B2B83"/>
    <w:rsid w:val="006B3798"/>
    <w:rsid w:val="006B3A5D"/>
    <w:rsid w:val="006B3BF8"/>
    <w:rsid w:val="006B4033"/>
    <w:rsid w:val="006B4B67"/>
    <w:rsid w:val="006B509C"/>
    <w:rsid w:val="006B552A"/>
    <w:rsid w:val="006B56B4"/>
    <w:rsid w:val="006B5970"/>
    <w:rsid w:val="006B5A4A"/>
    <w:rsid w:val="006B5D00"/>
    <w:rsid w:val="006B76C8"/>
    <w:rsid w:val="006C0007"/>
    <w:rsid w:val="006C018D"/>
    <w:rsid w:val="006C154C"/>
    <w:rsid w:val="006C194E"/>
    <w:rsid w:val="006C24D9"/>
    <w:rsid w:val="006C2861"/>
    <w:rsid w:val="006C3247"/>
    <w:rsid w:val="006C3739"/>
    <w:rsid w:val="006C381B"/>
    <w:rsid w:val="006C3DED"/>
    <w:rsid w:val="006C45D0"/>
    <w:rsid w:val="006C52BB"/>
    <w:rsid w:val="006C545D"/>
    <w:rsid w:val="006C5FED"/>
    <w:rsid w:val="006C6218"/>
    <w:rsid w:val="006C6AEA"/>
    <w:rsid w:val="006D009D"/>
    <w:rsid w:val="006D0174"/>
    <w:rsid w:val="006D10CE"/>
    <w:rsid w:val="006D15EA"/>
    <w:rsid w:val="006D194A"/>
    <w:rsid w:val="006D2488"/>
    <w:rsid w:val="006D2F91"/>
    <w:rsid w:val="006D2F96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7CD"/>
    <w:rsid w:val="006D6D2B"/>
    <w:rsid w:val="006D6DF8"/>
    <w:rsid w:val="006D7262"/>
    <w:rsid w:val="006D782B"/>
    <w:rsid w:val="006E0308"/>
    <w:rsid w:val="006E0617"/>
    <w:rsid w:val="006E0D75"/>
    <w:rsid w:val="006E1309"/>
    <w:rsid w:val="006E14E6"/>
    <w:rsid w:val="006E17B5"/>
    <w:rsid w:val="006E25E6"/>
    <w:rsid w:val="006E2DF3"/>
    <w:rsid w:val="006E31A3"/>
    <w:rsid w:val="006E3ECE"/>
    <w:rsid w:val="006E41D5"/>
    <w:rsid w:val="006E433D"/>
    <w:rsid w:val="006E48BE"/>
    <w:rsid w:val="006E51A0"/>
    <w:rsid w:val="006E6143"/>
    <w:rsid w:val="006E6A0A"/>
    <w:rsid w:val="006E6F8A"/>
    <w:rsid w:val="006E7DC6"/>
    <w:rsid w:val="006E7F03"/>
    <w:rsid w:val="006F057C"/>
    <w:rsid w:val="006F1616"/>
    <w:rsid w:val="006F17DD"/>
    <w:rsid w:val="006F2AB0"/>
    <w:rsid w:val="006F2BA2"/>
    <w:rsid w:val="006F4771"/>
    <w:rsid w:val="006F507D"/>
    <w:rsid w:val="006F552E"/>
    <w:rsid w:val="006F57FC"/>
    <w:rsid w:val="006F59B5"/>
    <w:rsid w:val="006F5DF7"/>
    <w:rsid w:val="006F62FA"/>
    <w:rsid w:val="006F6885"/>
    <w:rsid w:val="006F7246"/>
    <w:rsid w:val="006F7608"/>
    <w:rsid w:val="006F7B62"/>
    <w:rsid w:val="006F7CF0"/>
    <w:rsid w:val="00700748"/>
    <w:rsid w:val="007007B2"/>
    <w:rsid w:val="00700ADB"/>
    <w:rsid w:val="00700F1E"/>
    <w:rsid w:val="007010A2"/>
    <w:rsid w:val="007013E5"/>
    <w:rsid w:val="00701577"/>
    <w:rsid w:val="00701860"/>
    <w:rsid w:val="00701FE6"/>
    <w:rsid w:val="007024E1"/>
    <w:rsid w:val="007024F2"/>
    <w:rsid w:val="00702949"/>
    <w:rsid w:val="00702C42"/>
    <w:rsid w:val="0070328B"/>
    <w:rsid w:val="007034FD"/>
    <w:rsid w:val="00703D8D"/>
    <w:rsid w:val="007044D0"/>
    <w:rsid w:val="0070465E"/>
    <w:rsid w:val="007049F1"/>
    <w:rsid w:val="00704E1B"/>
    <w:rsid w:val="007052A9"/>
    <w:rsid w:val="007057CE"/>
    <w:rsid w:val="00705C11"/>
    <w:rsid w:val="0070601C"/>
    <w:rsid w:val="00706658"/>
    <w:rsid w:val="00706D62"/>
    <w:rsid w:val="0070701E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41"/>
    <w:rsid w:val="00712284"/>
    <w:rsid w:val="00713C5A"/>
    <w:rsid w:val="0071429B"/>
    <w:rsid w:val="007142C7"/>
    <w:rsid w:val="007146EC"/>
    <w:rsid w:val="0071474D"/>
    <w:rsid w:val="007157A4"/>
    <w:rsid w:val="007157B9"/>
    <w:rsid w:val="00715CA4"/>
    <w:rsid w:val="00715E3F"/>
    <w:rsid w:val="00716082"/>
    <w:rsid w:val="00716568"/>
    <w:rsid w:val="007171F2"/>
    <w:rsid w:val="00717298"/>
    <w:rsid w:val="0071738F"/>
    <w:rsid w:val="0071758C"/>
    <w:rsid w:val="0071781C"/>
    <w:rsid w:val="00720EAF"/>
    <w:rsid w:val="00721965"/>
    <w:rsid w:val="00721C0E"/>
    <w:rsid w:val="00722861"/>
    <w:rsid w:val="00722B71"/>
    <w:rsid w:val="00724834"/>
    <w:rsid w:val="00724D59"/>
    <w:rsid w:val="00724DF0"/>
    <w:rsid w:val="00724E68"/>
    <w:rsid w:val="00725133"/>
    <w:rsid w:val="00725607"/>
    <w:rsid w:val="00725C5B"/>
    <w:rsid w:val="00725D84"/>
    <w:rsid w:val="00725DED"/>
    <w:rsid w:val="00726B2E"/>
    <w:rsid w:val="00726F7E"/>
    <w:rsid w:val="007272D3"/>
    <w:rsid w:val="00727E80"/>
    <w:rsid w:val="007307B4"/>
    <w:rsid w:val="00731649"/>
    <w:rsid w:val="007319CE"/>
    <w:rsid w:val="00731D02"/>
    <w:rsid w:val="00732240"/>
    <w:rsid w:val="00732A2E"/>
    <w:rsid w:val="00732B35"/>
    <w:rsid w:val="00732FC8"/>
    <w:rsid w:val="007332F2"/>
    <w:rsid w:val="0073373A"/>
    <w:rsid w:val="00734468"/>
    <w:rsid w:val="00734761"/>
    <w:rsid w:val="00734CA0"/>
    <w:rsid w:val="00734DF4"/>
    <w:rsid w:val="0073566F"/>
    <w:rsid w:val="007357E0"/>
    <w:rsid w:val="00735875"/>
    <w:rsid w:val="007359AD"/>
    <w:rsid w:val="00735A31"/>
    <w:rsid w:val="00735B4B"/>
    <w:rsid w:val="00735C24"/>
    <w:rsid w:val="00735CE6"/>
    <w:rsid w:val="00735EE1"/>
    <w:rsid w:val="0073636A"/>
    <w:rsid w:val="0073652D"/>
    <w:rsid w:val="007367F0"/>
    <w:rsid w:val="007368CE"/>
    <w:rsid w:val="00737375"/>
    <w:rsid w:val="007379AF"/>
    <w:rsid w:val="00740A69"/>
    <w:rsid w:val="00740AE5"/>
    <w:rsid w:val="00740C76"/>
    <w:rsid w:val="00740D13"/>
    <w:rsid w:val="00740E8A"/>
    <w:rsid w:val="007412B1"/>
    <w:rsid w:val="0074170A"/>
    <w:rsid w:val="007419CB"/>
    <w:rsid w:val="00741FAE"/>
    <w:rsid w:val="00742114"/>
    <w:rsid w:val="007421DF"/>
    <w:rsid w:val="00742979"/>
    <w:rsid w:val="00742C81"/>
    <w:rsid w:val="0074305A"/>
    <w:rsid w:val="0074361B"/>
    <w:rsid w:val="00743B09"/>
    <w:rsid w:val="00743D09"/>
    <w:rsid w:val="00743E7F"/>
    <w:rsid w:val="00743F1D"/>
    <w:rsid w:val="007440B6"/>
    <w:rsid w:val="0074443C"/>
    <w:rsid w:val="00744BD9"/>
    <w:rsid w:val="00744C89"/>
    <w:rsid w:val="00745278"/>
    <w:rsid w:val="00745542"/>
    <w:rsid w:val="007458DC"/>
    <w:rsid w:val="00745D39"/>
    <w:rsid w:val="0074657C"/>
    <w:rsid w:val="00746D4F"/>
    <w:rsid w:val="007472A8"/>
    <w:rsid w:val="007475E8"/>
    <w:rsid w:val="0074790F"/>
    <w:rsid w:val="00747957"/>
    <w:rsid w:val="00750F5A"/>
    <w:rsid w:val="00752516"/>
    <w:rsid w:val="007525AD"/>
    <w:rsid w:val="0075294F"/>
    <w:rsid w:val="0075316F"/>
    <w:rsid w:val="00753EED"/>
    <w:rsid w:val="007540DD"/>
    <w:rsid w:val="0075474E"/>
    <w:rsid w:val="007549F8"/>
    <w:rsid w:val="00756173"/>
    <w:rsid w:val="00756286"/>
    <w:rsid w:val="007565C1"/>
    <w:rsid w:val="00756676"/>
    <w:rsid w:val="00756C4A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34D"/>
    <w:rsid w:val="00761848"/>
    <w:rsid w:val="00761C9F"/>
    <w:rsid w:val="00761D16"/>
    <w:rsid w:val="007624FE"/>
    <w:rsid w:val="00762A46"/>
    <w:rsid w:val="00762AC9"/>
    <w:rsid w:val="007630EA"/>
    <w:rsid w:val="0076376E"/>
    <w:rsid w:val="00763877"/>
    <w:rsid w:val="00763935"/>
    <w:rsid w:val="00763CBC"/>
    <w:rsid w:val="00763D1F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E05"/>
    <w:rsid w:val="00770028"/>
    <w:rsid w:val="00770181"/>
    <w:rsid w:val="00771501"/>
    <w:rsid w:val="00771F0C"/>
    <w:rsid w:val="007726DC"/>
    <w:rsid w:val="0077282C"/>
    <w:rsid w:val="00772B25"/>
    <w:rsid w:val="00773167"/>
    <w:rsid w:val="00773AA3"/>
    <w:rsid w:val="007744B4"/>
    <w:rsid w:val="00774528"/>
    <w:rsid w:val="007746F5"/>
    <w:rsid w:val="007750BC"/>
    <w:rsid w:val="0077534F"/>
    <w:rsid w:val="00775BA3"/>
    <w:rsid w:val="00775D69"/>
    <w:rsid w:val="00775E22"/>
    <w:rsid w:val="00776452"/>
    <w:rsid w:val="0077666F"/>
    <w:rsid w:val="00776F8D"/>
    <w:rsid w:val="0077733B"/>
    <w:rsid w:val="0078009A"/>
    <w:rsid w:val="00781A35"/>
    <w:rsid w:val="007824F6"/>
    <w:rsid w:val="0078251C"/>
    <w:rsid w:val="00782D40"/>
    <w:rsid w:val="007830EF"/>
    <w:rsid w:val="00783894"/>
    <w:rsid w:val="00783D06"/>
    <w:rsid w:val="00783F19"/>
    <w:rsid w:val="007840D7"/>
    <w:rsid w:val="00785484"/>
    <w:rsid w:val="007859F5"/>
    <w:rsid w:val="00785C95"/>
    <w:rsid w:val="007860B0"/>
    <w:rsid w:val="007862C8"/>
    <w:rsid w:val="007866B7"/>
    <w:rsid w:val="00786D4E"/>
    <w:rsid w:val="00790170"/>
    <w:rsid w:val="00790606"/>
    <w:rsid w:val="0079091C"/>
    <w:rsid w:val="00790DBF"/>
    <w:rsid w:val="0079107F"/>
    <w:rsid w:val="007915C9"/>
    <w:rsid w:val="007916FB"/>
    <w:rsid w:val="007917C8"/>
    <w:rsid w:val="00791B11"/>
    <w:rsid w:val="00792007"/>
    <w:rsid w:val="00792156"/>
    <w:rsid w:val="007930C0"/>
    <w:rsid w:val="00793B1D"/>
    <w:rsid w:val="00793DCD"/>
    <w:rsid w:val="0079415A"/>
    <w:rsid w:val="007941B5"/>
    <w:rsid w:val="007951E4"/>
    <w:rsid w:val="0079567F"/>
    <w:rsid w:val="00796431"/>
    <w:rsid w:val="007964BE"/>
    <w:rsid w:val="007964EA"/>
    <w:rsid w:val="007966E8"/>
    <w:rsid w:val="007969A2"/>
    <w:rsid w:val="00796D77"/>
    <w:rsid w:val="00796F2D"/>
    <w:rsid w:val="00797926"/>
    <w:rsid w:val="00797AD6"/>
    <w:rsid w:val="007A0FF7"/>
    <w:rsid w:val="007A1160"/>
    <w:rsid w:val="007A1CF8"/>
    <w:rsid w:val="007A1E69"/>
    <w:rsid w:val="007A2345"/>
    <w:rsid w:val="007A2581"/>
    <w:rsid w:val="007A284D"/>
    <w:rsid w:val="007A343F"/>
    <w:rsid w:val="007A3509"/>
    <w:rsid w:val="007A358C"/>
    <w:rsid w:val="007A3654"/>
    <w:rsid w:val="007A3E4B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EC0"/>
    <w:rsid w:val="007A7374"/>
    <w:rsid w:val="007A7B97"/>
    <w:rsid w:val="007A7CA8"/>
    <w:rsid w:val="007A7E78"/>
    <w:rsid w:val="007A7F86"/>
    <w:rsid w:val="007B01AC"/>
    <w:rsid w:val="007B02BB"/>
    <w:rsid w:val="007B070D"/>
    <w:rsid w:val="007B09EE"/>
    <w:rsid w:val="007B0AE4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9DE"/>
    <w:rsid w:val="007B3CF5"/>
    <w:rsid w:val="007B40C1"/>
    <w:rsid w:val="007B45F5"/>
    <w:rsid w:val="007B4D7A"/>
    <w:rsid w:val="007B5582"/>
    <w:rsid w:val="007B6258"/>
    <w:rsid w:val="007B6271"/>
    <w:rsid w:val="007B6348"/>
    <w:rsid w:val="007B6511"/>
    <w:rsid w:val="007B658E"/>
    <w:rsid w:val="007B65B4"/>
    <w:rsid w:val="007B6840"/>
    <w:rsid w:val="007B6C87"/>
    <w:rsid w:val="007B6F13"/>
    <w:rsid w:val="007B7085"/>
    <w:rsid w:val="007B726D"/>
    <w:rsid w:val="007B79B8"/>
    <w:rsid w:val="007B7BDC"/>
    <w:rsid w:val="007B7ECE"/>
    <w:rsid w:val="007C0355"/>
    <w:rsid w:val="007C089C"/>
    <w:rsid w:val="007C0A78"/>
    <w:rsid w:val="007C1703"/>
    <w:rsid w:val="007C1819"/>
    <w:rsid w:val="007C1A6E"/>
    <w:rsid w:val="007C1C67"/>
    <w:rsid w:val="007C2B0B"/>
    <w:rsid w:val="007C2DC2"/>
    <w:rsid w:val="007C2E19"/>
    <w:rsid w:val="007C3550"/>
    <w:rsid w:val="007C3636"/>
    <w:rsid w:val="007C3FF6"/>
    <w:rsid w:val="007C40F3"/>
    <w:rsid w:val="007C4818"/>
    <w:rsid w:val="007C4881"/>
    <w:rsid w:val="007C4AF8"/>
    <w:rsid w:val="007C4C62"/>
    <w:rsid w:val="007C4CF9"/>
    <w:rsid w:val="007C4EEC"/>
    <w:rsid w:val="007C4FDE"/>
    <w:rsid w:val="007C536A"/>
    <w:rsid w:val="007C694E"/>
    <w:rsid w:val="007C6C3F"/>
    <w:rsid w:val="007C6DBF"/>
    <w:rsid w:val="007C758E"/>
    <w:rsid w:val="007C7811"/>
    <w:rsid w:val="007C78C1"/>
    <w:rsid w:val="007C7E8F"/>
    <w:rsid w:val="007D00F0"/>
    <w:rsid w:val="007D013D"/>
    <w:rsid w:val="007D0C83"/>
    <w:rsid w:val="007D1CF5"/>
    <w:rsid w:val="007D1F62"/>
    <w:rsid w:val="007D21D4"/>
    <w:rsid w:val="007D24BF"/>
    <w:rsid w:val="007D2558"/>
    <w:rsid w:val="007D34DF"/>
    <w:rsid w:val="007D4351"/>
    <w:rsid w:val="007D4FA6"/>
    <w:rsid w:val="007D5164"/>
    <w:rsid w:val="007D6274"/>
    <w:rsid w:val="007D6CB1"/>
    <w:rsid w:val="007D7686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1DD1"/>
    <w:rsid w:val="007E20D3"/>
    <w:rsid w:val="007E22AC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53C"/>
    <w:rsid w:val="007E693B"/>
    <w:rsid w:val="007E6AA7"/>
    <w:rsid w:val="007E7FD2"/>
    <w:rsid w:val="007F05B3"/>
    <w:rsid w:val="007F08DB"/>
    <w:rsid w:val="007F2E76"/>
    <w:rsid w:val="007F30B2"/>
    <w:rsid w:val="007F336E"/>
    <w:rsid w:val="007F3615"/>
    <w:rsid w:val="007F4C5E"/>
    <w:rsid w:val="007F4D2B"/>
    <w:rsid w:val="007F5056"/>
    <w:rsid w:val="007F511C"/>
    <w:rsid w:val="007F53BF"/>
    <w:rsid w:val="007F5728"/>
    <w:rsid w:val="007F5888"/>
    <w:rsid w:val="007F5CC1"/>
    <w:rsid w:val="007F63D7"/>
    <w:rsid w:val="007F69FE"/>
    <w:rsid w:val="007F6E06"/>
    <w:rsid w:val="007F7558"/>
    <w:rsid w:val="007F76E2"/>
    <w:rsid w:val="007F7B73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15D"/>
    <w:rsid w:val="0080438A"/>
    <w:rsid w:val="00804CFE"/>
    <w:rsid w:val="0080522B"/>
    <w:rsid w:val="008056F9"/>
    <w:rsid w:val="00805774"/>
    <w:rsid w:val="00805E11"/>
    <w:rsid w:val="00805F71"/>
    <w:rsid w:val="00806908"/>
    <w:rsid w:val="00806EE9"/>
    <w:rsid w:val="008071C1"/>
    <w:rsid w:val="008073CC"/>
    <w:rsid w:val="008073E5"/>
    <w:rsid w:val="00807567"/>
    <w:rsid w:val="00807B7B"/>
    <w:rsid w:val="0081044E"/>
    <w:rsid w:val="00810517"/>
    <w:rsid w:val="0081051C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408"/>
    <w:rsid w:val="0081448D"/>
    <w:rsid w:val="00814881"/>
    <w:rsid w:val="00814A8E"/>
    <w:rsid w:val="00815DFE"/>
    <w:rsid w:val="00815E59"/>
    <w:rsid w:val="00816200"/>
    <w:rsid w:val="00816592"/>
    <w:rsid w:val="008165DE"/>
    <w:rsid w:val="008168B8"/>
    <w:rsid w:val="008168EE"/>
    <w:rsid w:val="00816C97"/>
    <w:rsid w:val="00817825"/>
    <w:rsid w:val="00820004"/>
    <w:rsid w:val="00820178"/>
    <w:rsid w:val="008208E3"/>
    <w:rsid w:val="00820BEF"/>
    <w:rsid w:val="00820E29"/>
    <w:rsid w:val="008212F0"/>
    <w:rsid w:val="00821421"/>
    <w:rsid w:val="008214E7"/>
    <w:rsid w:val="00821C60"/>
    <w:rsid w:val="008228A6"/>
    <w:rsid w:val="00822971"/>
    <w:rsid w:val="008229C5"/>
    <w:rsid w:val="00822A99"/>
    <w:rsid w:val="00822D1B"/>
    <w:rsid w:val="008230DC"/>
    <w:rsid w:val="008235D2"/>
    <w:rsid w:val="008240E5"/>
    <w:rsid w:val="00824351"/>
    <w:rsid w:val="00824809"/>
    <w:rsid w:val="00824822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AD9"/>
    <w:rsid w:val="00830E4A"/>
    <w:rsid w:val="0083109C"/>
    <w:rsid w:val="00831187"/>
    <w:rsid w:val="00831C93"/>
    <w:rsid w:val="00831DC6"/>
    <w:rsid w:val="0083251E"/>
    <w:rsid w:val="00833968"/>
    <w:rsid w:val="00833A36"/>
    <w:rsid w:val="00834205"/>
    <w:rsid w:val="0083422A"/>
    <w:rsid w:val="00834308"/>
    <w:rsid w:val="0083461B"/>
    <w:rsid w:val="00834EC9"/>
    <w:rsid w:val="00834FE8"/>
    <w:rsid w:val="0083509C"/>
    <w:rsid w:val="00835ACB"/>
    <w:rsid w:val="00835C58"/>
    <w:rsid w:val="00835FD6"/>
    <w:rsid w:val="008361EB"/>
    <w:rsid w:val="00836780"/>
    <w:rsid w:val="00836931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4EF4"/>
    <w:rsid w:val="00846655"/>
    <w:rsid w:val="00846B16"/>
    <w:rsid w:val="00846CE2"/>
    <w:rsid w:val="008471D8"/>
    <w:rsid w:val="008473F2"/>
    <w:rsid w:val="00847499"/>
    <w:rsid w:val="008474B9"/>
    <w:rsid w:val="00847720"/>
    <w:rsid w:val="00847A48"/>
    <w:rsid w:val="00847AC9"/>
    <w:rsid w:val="00847BA3"/>
    <w:rsid w:val="00847C7E"/>
    <w:rsid w:val="00850CE2"/>
    <w:rsid w:val="00850E12"/>
    <w:rsid w:val="00850E62"/>
    <w:rsid w:val="00851721"/>
    <w:rsid w:val="008527EA"/>
    <w:rsid w:val="0085284B"/>
    <w:rsid w:val="00852CD6"/>
    <w:rsid w:val="00852D4C"/>
    <w:rsid w:val="00852E96"/>
    <w:rsid w:val="008530A4"/>
    <w:rsid w:val="00853509"/>
    <w:rsid w:val="008535F3"/>
    <w:rsid w:val="00853ED3"/>
    <w:rsid w:val="00854543"/>
    <w:rsid w:val="0085460D"/>
    <w:rsid w:val="008546B7"/>
    <w:rsid w:val="0085512B"/>
    <w:rsid w:val="008557CB"/>
    <w:rsid w:val="008559AE"/>
    <w:rsid w:val="00855E6B"/>
    <w:rsid w:val="00856059"/>
    <w:rsid w:val="00856159"/>
    <w:rsid w:val="008567A9"/>
    <w:rsid w:val="0085761A"/>
    <w:rsid w:val="00857BA5"/>
    <w:rsid w:val="008601D5"/>
    <w:rsid w:val="00860498"/>
    <w:rsid w:val="0086076B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072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116F"/>
    <w:rsid w:val="008712D9"/>
    <w:rsid w:val="00871ED7"/>
    <w:rsid w:val="00871F5D"/>
    <w:rsid w:val="00871FAE"/>
    <w:rsid w:val="00872251"/>
    <w:rsid w:val="0087244E"/>
    <w:rsid w:val="00872702"/>
    <w:rsid w:val="0087450D"/>
    <w:rsid w:val="008746CA"/>
    <w:rsid w:val="008747DB"/>
    <w:rsid w:val="00874B29"/>
    <w:rsid w:val="00875090"/>
    <w:rsid w:val="00875130"/>
    <w:rsid w:val="00875229"/>
    <w:rsid w:val="008754BD"/>
    <w:rsid w:val="00875C93"/>
    <w:rsid w:val="0087601B"/>
    <w:rsid w:val="008763DA"/>
    <w:rsid w:val="0087657D"/>
    <w:rsid w:val="008766BC"/>
    <w:rsid w:val="0087712F"/>
    <w:rsid w:val="00877F73"/>
    <w:rsid w:val="0088012D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4B"/>
    <w:rsid w:val="00882EE9"/>
    <w:rsid w:val="00882FE1"/>
    <w:rsid w:val="008830F2"/>
    <w:rsid w:val="008835F8"/>
    <w:rsid w:val="008836BD"/>
    <w:rsid w:val="00883703"/>
    <w:rsid w:val="00883720"/>
    <w:rsid w:val="0088495D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A09"/>
    <w:rsid w:val="00892D7E"/>
    <w:rsid w:val="00892F3E"/>
    <w:rsid w:val="00893134"/>
    <w:rsid w:val="00893227"/>
    <w:rsid w:val="0089389D"/>
    <w:rsid w:val="00893B56"/>
    <w:rsid w:val="00893CA1"/>
    <w:rsid w:val="00893FF4"/>
    <w:rsid w:val="00894731"/>
    <w:rsid w:val="0089549B"/>
    <w:rsid w:val="00895570"/>
    <w:rsid w:val="00895673"/>
    <w:rsid w:val="00895DBA"/>
    <w:rsid w:val="00895F72"/>
    <w:rsid w:val="008962AC"/>
    <w:rsid w:val="00896379"/>
    <w:rsid w:val="00896C42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1A1"/>
    <w:rsid w:val="008A2ABD"/>
    <w:rsid w:val="008A2AF6"/>
    <w:rsid w:val="008A3086"/>
    <w:rsid w:val="008A3629"/>
    <w:rsid w:val="008A38B7"/>
    <w:rsid w:val="008A4252"/>
    <w:rsid w:val="008A466C"/>
    <w:rsid w:val="008A46AE"/>
    <w:rsid w:val="008A50C8"/>
    <w:rsid w:val="008A5465"/>
    <w:rsid w:val="008A5650"/>
    <w:rsid w:val="008A5A88"/>
    <w:rsid w:val="008A6C10"/>
    <w:rsid w:val="008A6E65"/>
    <w:rsid w:val="008A7C80"/>
    <w:rsid w:val="008A7EC5"/>
    <w:rsid w:val="008B00C5"/>
    <w:rsid w:val="008B0560"/>
    <w:rsid w:val="008B0D5C"/>
    <w:rsid w:val="008B0DF7"/>
    <w:rsid w:val="008B1705"/>
    <w:rsid w:val="008B188F"/>
    <w:rsid w:val="008B1B0A"/>
    <w:rsid w:val="008B2549"/>
    <w:rsid w:val="008B3343"/>
    <w:rsid w:val="008B340C"/>
    <w:rsid w:val="008B37CF"/>
    <w:rsid w:val="008B43FE"/>
    <w:rsid w:val="008B4469"/>
    <w:rsid w:val="008B4719"/>
    <w:rsid w:val="008B4D88"/>
    <w:rsid w:val="008B5539"/>
    <w:rsid w:val="008B59AC"/>
    <w:rsid w:val="008B5DC0"/>
    <w:rsid w:val="008B5DE8"/>
    <w:rsid w:val="008B5F45"/>
    <w:rsid w:val="008B6121"/>
    <w:rsid w:val="008B6367"/>
    <w:rsid w:val="008B6E98"/>
    <w:rsid w:val="008B759A"/>
    <w:rsid w:val="008B7C98"/>
    <w:rsid w:val="008C0417"/>
    <w:rsid w:val="008C0478"/>
    <w:rsid w:val="008C1040"/>
    <w:rsid w:val="008C11F3"/>
    <w:rsid w:val="008C1F56"/>
    <w:rsid w:val="008C2E81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898"/>
    <w:rsid w:val="008C7BA0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8C2"/>
    <w:rsid w:val="008D29AE"/>
    <w:rsid w:val="008D32FF"/>
    <w:rsid w:val="008D3692"/>
    <w:rsid w:val="008D3C3F"/>
    <w:rsid w:val="008D41FE"/>
    <w:rsid w:val="008D4442"/>
    <w:rsid w:val="008D459A"/>
    <w:rsid w:val="008D47B6"/>
    <w:rsid w:val="008D4A83"/>
    <w:rsid w:val="008D56BB"/>
    <w:rsid w:val="008D603B"/>
    <w:rsid w:val="008D6C8D"/>
    <w:rsid w:val="008D7579"/>
    <w:rsid w:val="008D7E68"/>
    <w:rsid w:val="008E0671"/>
    <w:rsid w:val="008E0EDB"/>
    <w:rsid w:val="008E1660"/>
    <w:rsid w:val="008E1A1F"/>
    <w:rsid w:val="008E2951"/>
    <w:rsid w:val="008E3291"/>
    <w:rsid w:val="008E3422"/>
    <w:rsid w:val="008E3932"/>
    <w:rsid w:val="008E393B"/>
    <w:rsid w:val="008E3F6B"/>
    <w:rsid w:val="008E48BB"/>
    <w:rsid w:val="008E4BF3"/>
    <w:rsid w:val="008E4D85"/>
    <w:rsid w:val="008E5151"/>
    <w:rsid w:val="008E5D10"/>
    <w:rsid w:val="008E5F42"/>
    <w:rsid w:val="008E7659"/>
    <w:rsid w:val="008E7666"/>
    <w:rsid w:val="008E7BF7"/>
    <w:rsid w:val="008E7FBD"/>
    <w:rsid w:val="008F033C"/>
    <w:rsid w:val="008F0C82"/>
    <w:rsid w:val="008F118F"/>
    <w:rsid w:val="008F1198"/>
    <w:rsid w:val="008F17AC"/>
    <w:rsid w:val="008F307C"/>
    <w:rsid w:val="008F30AE"/>
    <w:rsid w:val="008F3335"/>
    <w:rsid w:val="008F3E83"/>
    <w:rsid w:val="008F4E7E"/>
    <w:rsid w:val="008F5352"/>
    <w:rsid w:val="008F536E"/>
    <w:rsid w:val="008F5E4A"/>
    <w:rsid w:val="008F616A"/>
    <w:rsid w:val="008F65B5"/>
    <w:rsid w:val="008F67B2"/>
    <w:rsid w:val="008F6A6C"/>
    <w:rsid w:val="008F6F90"/>
    <w:rsid w:val="008F731A"/>
    <w:rsid w:val="008F749E"/>
    <w:rsid w:val="008F7A89"/>
    <w:rsid w:val="008F7EC9"/>
    <w:rsid w:val="00900693"/>
    <w:rsid w:val="009007E8"/>
    <w:rsid w:val="0090165A"/>
    <w:rsid w:val="0090185C"/>
    <w:rsid w:val="00901C07"/>
    <w:rsid w:val="0090235C"/>
    <w:rsid w:val="009023E2"/>
    <w:rsid w:val="0090269C"/>
    <w:rsid w:val="00902BA1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CBF"/>
    <w:rsid w:val="00905EE3"/>
    <w:rsid w:val="00906944"/>
    <w:rsid w:val="00906FE2"/>
    <w:rsid w:val="00907CD2"/>
    <w:rsid w:val="00907DD6"/>
    <w:rsid w:val="00907F0F"/>
    <w:rsid w:val="00910496"/>
    <w:rsid w:val="00911950"/>
    <w:rsid w:val="00911CBA"/>
    <w:rsid w:val="0091232C"/>
    <w:rsid w:val="009124EC"/>
    <w:rsid w:val="0091323F"/>
    <w:rsid w:val="009138BE"/>
    <w:rsid w:val="00914097"/>
    <w:rsid w:val="00914E0C"/>
    <w:rsid w:val="009153BC"/>
    <w:rsid w:val="00915770"/>
    <w:rsid w:val="00916AD9"/>
    <w:rsid w:val="00916D7E"/>
    <w:rsid w:val="00916DAE"/>
    <w:rsid w:val="009170DD"/>
    <w:rsid w:val="00917160"/>
    <w:rsid w:val="0091741D"/>
    <w:rsid w:val="00917D2B"/>
    <w:rsid w:val="00920411"/>
    <w:rsid w:val="00921252"/>
    <w:rsid w:val="00921903"/>
    <w:rsid w:val="00922044"/>
    <w:rsid w:val="00922DE7"/>
    <w:rsid w:val="00922F2C"/>
    <w:rsid w:val="00923452"/>
    <w:rsid w:val="00923466"/>
    <w:rsid w:val="009236F3"/>
    <w:rsid w:val="009247EC"/>
    <w:rsid w:val="0092491C"/>
    <w:rsid w:val="009249A5"/>
    <w:rsid w:val="0092546F"/>
    <w:rsid w:val="009256D1"/>
    <w:rsid w:val="00925707"/>
    <w:rsid w:val="00925E9A"/>
    <w:rsid w:val="00926980"/>
    <w:rsid w:val="00926AB0"/>
    <w:rsid w:val="00927D1B"/>
    <w:rsid w:val="00927EF2"/>
    <w:rsid w:val="009301CB"/>
    <w:rsid w:val="00930C47"/>
    <w:rsid w:val="00931106"/>
    <w:rsid w:val="009312EE"/>
    <w:rsid w:val="009314B5"/>
    <w:rsid w:val="0093157C"/>
    <w:rsid w:val="00931BD9"/>
    <w:rsid w:val="00932155"/>
    <w:rsid w:val="009329C3"/>
    <w:rsid w:val="00932EFD"/>
    <w:rsid w:val="00932FEE"/>
    <w:rsid w:val="00933309"/>
    <w:rsid w:val="00933730"/>
    <w:rsid w:val="00933962"/>
    <w:rsid w:val="00933D6A"/>
    <w:rsid w:val="00934411"/>
    <w:rsid w:val="009346D1"/>
    <w:rsid w:val="00934BD8"/>
    <w:rsid w:val="00934C08"/>
    <w:rsid w:val="0093519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37F69"/>
    <w:rsid w:val="009401AB"/>
    <w:rsid w:val="00940A8F"/>
    <w:rsid w:val="00940B02"/>
    <w:rsid w:val="00941156"/>
    <w:rsid w:val="009413B0"/>
    <w:rsid w:val="00941948"/>
    <w:rsid w:val="00941A67"/>
    <w:rsid w:val="0094202B"/>
    <w:rsid w:val="00942B3B"/>
    <w:rsid w:val="00942BB5"/>
    <w:rsid w:val="00942D74"/>
    <w:rsid w:val="00942DC2"/>
    <w:rsid w:val="0094306B"/>
    <w:rsid w:val="0094406D"/>
    <w:rsid w:val="009446A4"/>
    <w:rsid w:val="009446F4"/>
    <w:rsid w:val="00944FA3"/>
    <w:rsid w:val="00945056"/>
    <w:rsid w:val="00945118"/>
    <w:rsid w:val="00945725"/>
    <w:rsid w:val="00945E34"/>
    <w:rsid w:val="009462E7"/>
    <w:rsid w:val="00946307"/>
    <w:rsid w:val="009473CA"/>
    <w:rsid w:val="00947D7C"/>
    <w:rsid w:val="00947E57"/>
    <w:rsid w:val="00947FF7"/>
    <w:rsid w:val="0095053F"/>
    <w:rsid w:val="00950ADD"/>
    <w:rsid w:val="00950F25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AB5"/>
    <w:rsid w:val="00954D21"/>
    <w:rsid w:val="009558F6"/>
    <w:rsid w:val="009560B1"/>
    <w:rsid w:val="00956163"/>
    <w:rsid w:val="00956309"/>
    <w:rsid w:val="00956543"/>
    <w:rsid w:val="00956EF1"/>
    <w:rsid w:val="00956F5F"/>
    <w:rsid w:val="00957559"/>
    <w:rsid w:val="00957F36"/>
    <w:rsid w:val="00961364"/>
    <w:rsid w:val="009615F1"/>
    <w:rsid w:val="00961D52"/>
    <w:rsid w:val="00962046"/>
    <w:rsid w:val="00962114"/>
    <w:rsid w:val="00962391"/>
    <w:rsid w:val="00962DC7"/>
    <w:rsid w:val="00962EC2"/>
    <w:rsid w:val="0096304D"/>
    <w:rsid w:val="009630E5"/>
    <w:rsid w:val="00963286"/>
    <w:rsid w:val="0096393B"/>
    <w:rsid w:val="00963F6A"/>
    <w:rsid w:val="009644A5"/>
    <w:rsid w:val="00964DED"/>
    <w:rsid w:val="00965761"/>
    <w:rsid w:val="00965B2E"/>
    <w:rsid w:val="0096664F"/>
    <w:rsid w:val="00966787"/>
    <w:rsid w:val="0096703D"/>
    <w:rsid w:val="00967B9E"/>
    <w:rsid w:val="00967DF3"/>
    <w:rsid w:val="009709E9"/>
    <w:rsid w:val="00970DB9"/>
    <w:rsid w:val="00971155"/>
    <w:rsid w:val="009711B6"/>
    <w:rsid w:val="0097144B"/>
    <w:rsid w:val="00971479"/>
    <w:rsid w:val="00971D5C"/>
    <w:rsid w:val="00971F72"/>
    <w:rsid w:val="00972052"/>
    <w:rsid w:val="0097316C"/>
    <w:rsid w:val="00974CAD"/>
    <w:rsid w:val="00974EF7"/>
    <w:rsid w:val="00974FC5"/>
    <w:rsid w:val="009755CA"/>
    <w:rsid w:val="00975AD8"/>
    <w:rsid w:val="00976203"/>
    <w:rsid w:val="009762DD"/>
    <w:rsid w:val="00976CAB"/>
    <w:rsid w:val="0097724C"/>
    <w:rsid w:val="009772A2"/>
    <w:rsid w:val="0097736B"/>
    <w:rsid w:val="0097774D"/>
    <w:rsid w:val="00977E53"/>
    <w:rsid w:val="00977F58"/>
    <w:rsid w:val="0098005B"/>
    <w:rsid w:val="009800F6"/>
    <w:rsid w:val="00980958"/>
    <w:rsid w:val="00981380"/>
    <w:rsid w:val="00982193"/>
    <w:rsid w:val="0098260C"/>
    <w:rsid w:val="009827E5"/>
    <w:rsid w:val="00983137"/>
    <w:rsid w:val="009838C7"/>
    <w:rsid w:val="009839E6"/>
    <w:rsid w:val="00983F16"/>
    <w:rsid w:val="0098419E"/>
    <w:rsid w:val="00984A83"/>
    <w:rsid w:val="009858D0"/>
    <w:rsid w:val="00985B11"/>
    <w:rsid w:val="00985E7A"/>
    <w:rsid w:val="00985EE0"/>
    <w:rsid w:val="00986667"/>
    <w:rsid w:val="009868FF"/>
    <w:rsid w:val="00987E2A"/>
    <w:rsid w:val="00990E8B"/>
    <w:rsid w:val="00991139"/>
    <w:rsid w:val="0099191E"/>
    <w:rsid w:val="009924DB"/>
    <w:rsid w:val="0099397A"/>
    <w:rsid w:val="009952EF"/>
    <w:rsid w:val="009963F4"/>
    <w:rsid w:val="009969B2"/>
    <w:rsid w:val="00996C67"/>
    <w:rsid w:val="00997A1A"/>
    <w:rsid w:val="009A13E7"/>
    <w:rsid w:val="009A1ED0"/>
    <w:rsid w:val="009A278A"/>
    <w:rsid w:val="009A27CC"/>
    <w:rsid w:val="009A28D1"/>
    <w:rsid w:val="009A2D53"/>
    <w:rsid w:val="009A2D5C"/>
    <w:rsid w:val="009A31B5"/>
    <w:rsid w:val="009A37DA"/>
    <w:rsid w:val="009A3EB9"/>
    <w:rsid w:val="009A3F2A"/>
    <w:rsid w:val="009A4264"/>
    <w:rsid w:val="009A447C"/>
    <w:rsid w:val="009A4A7D"/>
    <w:rsid w:val="009A5059"/>
    <w:rsid w:val="009A5A06"/>
    <w:rsid w:val="009A5C0B"/>
    <w:rsid w:val="009A5CC1"/>
    <w:rsid w:val="009A5D24"/>
    <w:rsid w:val="009A6916"/>
    <w:rsid w:val="009A6C20"/>
    <w:rsid w:val="009A7129"/>
    <w:rsid w:val="009A7564"/>
    <w:rsid w:val="009A7A13"/>
    <w:rsid w:val="009A7BDE"/>
    <w:rsid w:val="009A7C30"/>
    <w:rsid w:val="009A7EF9"/>
    <w:rsid w:val="009B068C"/>
    <w:rsid w:val="009B07F6"/>
    <w:rsid w:val="009B11CB"/>
    <w:rsid w:val="009B1640"/>
    <w:rsid w:val="009B1C63"/>
    <w:rsid w:val="009B1E02"/>
    <w:rsid w:val="009B1EBC"/>
    <w:rsid w:val="009B1F2B"/>
    <w:rsid w:val="009B2060"/>
    <w:rsid w:val="009B2E61"/>
    <w:rsid w:val="009B2FD4"/>
    <w:rsid w:val="009B31F8"/>
    <w:rsid w:val="009B4641"/>
    <w:rsid w:val="009B464F"/>
    <w:rsid w:val="009B471B"/>
    <w:rsid w:val="009B4995"/>
    <w:rsid w:val="009B4B68"/>
    <w:rsid w:val="009B4E93"/>
    <w:rsid w:val="009B50A3"/>
    <w:rsid w:val="009B5216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428"/>
    <w:rsid w:val="009C2729"/>
    <w:rsid w:val="009C29EB"/>
    <w:rsid w:val="009C327E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606E"/>
    <w:rsid w:val="009C61D0"/>
    <w:rsid w:val="009C674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2D64"/>
    <w:rsid w:val="009D309C"/>
    <w:rsid w:val="009D35EC"/>
    <w:rsid w:val="009D3E46"/>
    <w:rsid w:val="009D3EF2"/>
    <w:rsid w:val="009D3F20"/>
    <w:rsid w:val="009D3FDB"/>
    <w:rsid w:val="009D4CAD"/>
    <w:rsid w:val="009D539A"/>
    <w:rsid w:val="009D5D58"/>
    <w:rsid w:val="009D5D61"/>
    <w:rsid w:val="009D6039"/>
    <w:rsid w:val="009D6B6D"/>
    <w:rsid w:val="009D795E"/>
    <w:rsid w:val="009E039B"/>
    <w:rsid w:val="009E1374"/>
    <w:rsid w:val="009E15DC"/>
    <w:rsid w:val="009E1846"/>
    <w:rsid w:val="009E377A"/>
    <w:rsid w:val="009E3A97"/>
    <w:rsid w:val="009E45D5"/>
    <w:rsid w:val="009E4919"/>
    <w:rsid w:val="009E4C26"/>
    <w:rsid w:val="009E539C"/>
    <w:rsid w:val="009E542D"/>
    <w:rsid w:val="009E5C6F"/>
    <w:rsid w:val="009E5C89"/>
    <w:rsid w:val="009E644F"/>
    <w:rsid w:val="009E6CFC"/>
    <w:rsid w:val="009E7165"/>
    <w:rsid w:val="009F0149"/>
    <w:rsid w:val="009F0B7E"/>
    <w:rsid w:val="009F0DCF"/>
    <w:rsid w:val="009F1166"/>
    <w:rsid w:val="009F1DC3"/>
    <w:rsid w:val="009F290E"/>
    <w:rsid w:val="009F2BB1"/>
    <w:rsid w:val="009F2F25"/>
    <w:rsid w:val="009F3D15"/>
    <w:rsid w:val="009F4435"/>
    <w:rsid w:val="009F497A"/>
    <w:rsid w:val="009F4A26"/>
    <w:rsid w:val="009F5020"/>
    <w:rsid w:val="009F58E3"/>
    <w:rsid w:val="009F5B93"/>
    <w:rsid w:val="009F6220"/>
    <w:rsid w:val="009F67F8"/>
    <w:rsid w:val="009F6AFB"/>
    <w:rsid w:val="009F7CE8"/>
    <w:rsid w:val="00A003F2"/>
    <w:rsid w:val="00A00FC7"/>
    <w:rsid w:val="00A015A1"/>
    <w:rsid w:val="00A01670"/>
    <w:rsid w:val="00A01CF8"/>
    <w:rsid w:val="00A01FDF"/>
    <w:rsid w:val="00A0228B"/>
    <w:rsid w:val="00A02620"/>
    <w:rsid w:val="00A0267B"/>
    <w:rsid w:val="00A02A92"/>
    <w:rsid w:val="00A02BEF"/>
    <w:rsid w:val="00A03123"/>
    <w:rsid w:val="00A03298"/>
    <w:rsid w:val="00A03BB3"/>
    <w:rsid w:val="00A0447D"/>
    <w:rsid w:val="00A04BC4"/>
    <w:rsid w:val="00A05221"/>
    <w:rsid w:val="00A05764"/>
    <w:rsid w:val="00A06DD9"/>
    <w:rsid w:val="00A06EE2"/>
    <w:rsid w:val="00A0725B"/>
    <w:rsid w:val="00A07307"/>
    <w:rsid w:val="00A100A3"/>
    <w:rsid w:val="00A10248"/>
    <w:rsid w:val="00A1117C"/>
    <w:rsid w:val="00A11C0D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60"/>
    <w:rsid w:val="00A16507"/>
    <w:rsid w:val="00A1726A"/>
    <w:rsid w:val="00A17489"/>
    <w:rsid w:val="00A17506"/>
    <w:rsid w:val="00A17597"/>
    <w:rsid w:val="00A17C99"/>
    <w:rsid w:val="00A17EF4"/>
    <w:rsid w:val="00A17FC5"/>
    <w:rsid w:val="00A20917"/>
    <w:rsid w:val="00A20EF3"/>
    <w:rsid w:val="00A211B8"/>
    <w:rsid w:val="00A21A87"/>
    <w:rsid w:val="00A21D80"/>
    <w:rsid w:val="00A2222F"/>
    <w:rsid w:val="00A2258B"/>
    <w:rsid w:val="00A2264C"/>
    <w:rsid w:val="00A22929"/>
    <w:rsid w:val="00A22ABB"/>
    <w:rsid w:val="00A22D61"/>
    <w:rsid w:val="00A22EA7"/>
    <w:rsid w:val="00A2341B"/>
    <w:rsid w:val="00A23957"/>
    <w:rsid w:val="00A23A40"/>
    <w:rsid w:val="00A23A43"/>
    <w:rsid w:val="00A23DEC"/>
    <w:rsid w:val="00A23ED4"/>
    <w:rsid w:val="00A23F67"/>
    <w:rsid w:val="00A24394"/>
    <w:rsid w:val="00A2445C"/>
    <w:rsid w:val="00A25181"/>
    <w:rsid w:val="00A262B9"/>
    <w:rsid w:val="00A263DC"/>
    <w:rsid w:val="00A2662A"/>
    <w:rsid w:val="00A26CD0"/>
    <w:rsid w:val="00A27218"/>
    <w:rsid w:val="00A274B3"/>
    <w:rsid w:val="00A27808"/>
    <w:rsid w:val="00A27E3B"/>
    <w:rsid w:val="00A27E6C"/>
    <w:rsid w:val="00A27E6E"/>
    <w:rsid w:val="00A27F0D"/>
    <w:rsid w:val="00A30CFB"/>
    <w:rsid w:val="00A30D9D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5958"/>
    <w:rsid w:val="00A35CCE"/>
    <w:rsid w:val="00A3613D"/>
    <w:rsid w:val="00A362DA"/>
    <w:rsid w:val="00A36636"/>
    <w:rsid w:val="00A36E31"/>
    <w:rsid w:val="00A36FC8"/>
    <w:rsid w:val="00A37DC2"/>
    <w:rsid w:val="00A40457"/>
    <w:rsid w:val="00A406E2"/>
    <w:rsid w:val="00A4071E"/>
    <w:rsid w:val="00A409A3"/>
    <w:rsid w:val="00A40A42"/>
    <w:rsid w:val="00A40B35"/>
    <w:rsid w:val="00A40E38"/>
    <w:rsid w:val="00A411FA"/>
    <w:rsid w:val="00A420DC"/>
    <w:rsid w:val="00A42B4F"/>
    <w:rsid w:val="00A42E83"/>
    <w:rsid w:val="00A43880"/>
    <w:rsid w:val="00A4397F"/>
    <w:rsid w:val="00A43B2D"/>
    <w:rsid w:val="00A4400F"/>
    <w:rsid w:val="00A44C81"/>
    <w:rsid w:val="00A44FC7"/>
    <w:rsid w:val="00A45518"/>
    <w:rsid w:val="00A45900"/>
    <w:rsid w:val="00A45C08"/>
    <w:rsid w:val="00A461B6"/>
    <w:rsid w:val="00A464EE"/>
    <w:rsid w:val="00A46570"/>
    <w:rsid w:val="00A4725B"/>
    <w:rsid w:val="00A479FD"/>
    <w:rsid w:val="00A5033E"/>
    <w:rsid w:val="00A5043F"/>
    <w:rsid w:val="00A5117C"/>
    <w:rsid w:val="00A51201"/>
    <w:rsid w:val="00A512D3"/>
    <w:rsid w:val="00A516F1"/>
    <w:rsid w:val="00A5227B"/>
    <w:rsid w:val="00A52379"/>
    <w:rsid w:val="00A527C2"/>
    <w:rsid w:val="00A52938"/>
    <w:rsid w:val="00A52A3F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606C"/>
    <w:rsid w:val="00A56284"/>
    <w:rsid w:val="00A56914"/>
    <w:rsid w:val="00A56C91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250"/>
    <w:rsid w:val="00A62A20"/>
    <w:rsid w:val="00A62A33"/>
    <w:rsid w:val="00A62D75"/>
    <w:rsid w:val="00A62D88"/>
    <w:rsid w:val="00A62FFF"/>
    <w:rsid w:val="00A630D8"/>
    <w:rsid w:val="00A63223"/>
    <w:rsid w:val="00A6326F"/>
    <w:rsid w:val="00A649B0"/>
    <w:rsid w:val="00A64FC8"/>
    <w:rsid w:val="00A6520A"/>
    <w:rsid w:val="00A65259"/>
    <w:rsid w:val="00A65A05"/>
    <w:rsid w:val="00A65B88"/>
    <w:rsid w:val="00A65CEA"/>
    <w:rsid w:val="00A660C5"/>
    <w:rsid w:val="00A663B6"/>
    <w:rsid w:val="00A6688A"/>
    <w:rsid w:val="00A7081A"/>
    <w:rsid w:val="00A70BC4"/>
    <w:rsid w:val="00A71302"/>
    <w:rsid w:val="00A71428"/>
    <w:rsid w:val="00A715C0"/>
    <w:rsid w:val="00A71783"/>
    <w:rsid w:val="00A71C43"/>
    <w:rsid w:val="00A723E8"/>
    <w:rsid w:val="00A72753"/>
    <w:rsid w:val="00A72F02"/>
    <w:rsid w:val="00A72F54"/>
    <w:rsid w:val="00A731C6"/>
    <w:rsid w:val="00A7334D"/>
    <w:rsid w:val="00A734FA"/>
    <w:rsid w:val="00A73676"/>
    <w:rsid w:val="00A73E0F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613F"/>
    <w:rsid w:val="00A765C3"/>
    <w:rsid w:val="00A76E9C"/>
    <w:rsid w:val="00A770A6"/>
    <w:rsid w:val="00A776D2"/>
    <w:rsid w:val="00A777FB"/>
    <w:rsid w:val="00A77A1B"/>
    <w:rsid w:val="00A77DEA"/>
    <w:rsid w:val="00A8036E"/>
    <w:rsid w:val="00A8041F"/>
    <w:rsid w:val="00A80773"/>
    <w:rsid w:val="00A80F29"/>
    <w:rsid w:val="00A8155B"/>
    <w:rsid w:val="00A827EB"/>
    <w:rsid w:val="00A82A74"/>
    <w:rsid w:val="00A833C1"/>
    <w:rsid w:val="00A83816"/>
    <w:rsid w:val="00A83920"/>
    <w:rsid w:val="00A83D1B"/>
    <w:rsid w:val="00A84069"/>
    <w:rsid w:val="00A84411"/>
    <w:rsid w:val="00A84478"/>
    <w:rsid w:val="00A8456C"/>
    <w:rsid w:val="00A84742"/>
    <w:rsid w:val="00A85483"/>
    <w:rsid w:val="00A857B0"/>
    <w:rsid w:val="00A85A23"/>
    <w:rsid w:val="00A860C1"/>
    <w:rsid w:val="00A86245"/>
    <w:rsid w:val="00A86526"/>
    <w:rsid w:val="00A86C13"/>
    <w:rsid w:val="00A86DE6"/>
    <w:rsid w:val="00A879BF"/>
    <w:rsid w:val="00A87FB2"/>
    <w:rsid w:val="00A900BE"/>
    <w:rsid w:val="00A90129"/>
    <w:rsid w:val="00A90145"/>
    <w:rsid w:val="00A90199"/>
    <w:rsid w:val="00A90B99"/>
    <w:rsid w:val="00A90DBD"/>
    <w:rsid w:val="00A91552"/>
    <w:rsid w:val="00A91664"/>
    <w:rsid w:val="00A916C6"/>
    <w:rsid w:val="00A9193E"/>
    <w:rsid w:val="00A919B5"/>
    <w:rsid w:val="00A9201F"/>
    <w:rsid w:val="00A930C6"/>
    <w:rsid w:val="00A933A5"/>
    <w:rsid w:val="00A94A61"/>
    <w:rsid w:val="00A94EA4"/>
    <w:rsid w:val="00A9573E"/>
    <w:rsid w:val="00A95A3D"/>
    <w:rsid w:val="00A95AAA"/>
    <w:rsid w:val="00A95ACA"/>
    <w:rsid w:val="00A961D4"/>
    <w:rsid w:val="00A96B80"/>
    <w:rsid w:val="00A970F6"/>
    <w:rsid w:val="00A971F1"/>
    <w:rsid w:val="00A97558"/>
    <w:rsid w:val="00A97BEF"/>
    <w:rsid w:val="00AA0334"/>
    <w:rsid w:val="00AA0686"/>
    <w:rsid w:val="00AA0897"/>
    <w:rsid w:val="00AA1E53"/>
    <w:rsid w:val="00AA211C"/>
    <w:rsid w:val="00AA3933"/>
    <w:rsid w:val="00AA3C5C"/>
    <w:rsid w:val="00AA3FFE"/>
    <w:rsid w:val="00AA43EA"/>
    <w:rsid w:val="00AA45E2"/>
    <w:rsid w:val="00AA476C"/>
    <w:rsid w:val="00AA608A"/>
    <w:rsid w:val="00AA613D"/>
    <w:rsid w:val="00AA63CA"/>
    <w:rsid w:val="00AA6AF3"/>
    <w:rsid w:val="00AA704C"/>
    <w:rsid w:val="00AA7118"/>
    <w:rsid w:val="00AB0BBE"/>
    <w:rsid w:val="00AB0CFE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73E"/>
    <w:rsid w:val="00AB4A01"/>
    <w:rsid w:val="00AB4B35"/>
    <w:rsid w:val="00AB4DBB"/>
    <w:rsid w:val="00AB535E"/>
    <w:rsid w:val="00AB5A57"/>
    <w:rsid w:val="00AB5C4F"/>
    <w:rsid w:val="00AB5E69"/>
    <w:rsid w:val="00AB62DC"/>
    <w:rsid w:val="00AB6A73"/>
    <w:rsid w:val="00AB6CAE"/>
    <w:rsid w:val="00AB6FC0"/>
    <w:rsid w:val="00AB707C"/>
    <w:rsid w:val="00AB713D"/>
    <w:rsid w:val="00AB774B"/>
    <w:rsid w:val="00AB78B2"/>
    <w:rsid w:val="00AB7D66"/>
    <w:rsid w:val="00AC0294"/>
    <w:rsid w:val="00AC0B92"/>
    <w:rsid w:val="00AC15D8"/>
    <w:rsid w:val="00AC17B2"/>
    <w:rsid w:val="00AC245D"/>
    <w:rsid w:val="00AC253F"/>
    <w:rsid w:val="00AC29B2"/>
    <w:rsid w:val="00AC33E1"/>
    <w:rsid w:val="00AC422D"/>
    <w:rsid w:val="00AC46CF"/>
    <w:rsid w:val="00AC4ED8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AF"/>
    <w:rsid w:val="00AD1CC8"/>
    <w:rsid w:val="00AD1D41"/>
    <w:rsid w:val="00AD22BC"/>
    <w:rsid w:val="00AD2645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F7D"/>
    <w:rsid w:val="00AE0244"/>
    <w:rsid w:val="00AE07FD"/>
    <w:rsid w:val="00AE0D5E"/>
    <w:rsid w:val="00AE10A3"/>
    <w:rsid w:val="00AE199A"/>
    <w:rsid w:val="00AE29CF"/>
    <w:rsid w:val="00AE2F2C"/>
    <w:rsid w:val="00AE362D"/>
    <w:rsid w:val="00AE37EC"/>
    <w:rsid w:val="00AE3BB6"/>
    <w:rsid w:val="00AE3EF6"/>
    <w:rsid w:val="00AE3F8B"/>
    <w:rsid w:val="00AE4453"/>
    <w:rsid w:val="00AE46F1"/>
    <w:rsid w:val="00AE4C26"/>
    <w:rsid w:val="00AE4D1D"/>
    <w:rsid w:val="00AE51A0"/>
    <w:rsid w:val="00AE585C"/>
    <w:rsid w:val="00AE5D45"/>
    <w:rsid w:val="00AE60FD"/>
    <w:rsid w:val="00AE6707"/>
    <w:rsid w:val="00AE70CD"/>
    <w:rsid w:val="00AE7A37"/>
    <w:rsid w:val="00AE7F54"/>
    <w:rsid w:val="00AE7F65"/>
    <w:rsid w:val="00AF022B"/>
    <w:rsid w:val="00AF0818"/>
    <w:rsid w:val="00AF1301"/>
    <w:rsid w:val="00AF153B"/>
    <w:rsid w:val="00AF1614"/>
    <w:rsid w:val="00AF1A21"/>
    <w:rsid w:val="00AF2243"/>
    <w:rsid w:val="00AF234A"/>
    <w:rsid w:val="00AF32CA"/>
    <w:rsid w:val="00AF3505"/>
    <w:rsid w:val="00AF39A0"/>
    <w:rsid w:val="00AF3AFB"/>
    <w:rsid w:val="00AF3CBB"/>
    <w:rsid w:val="00AF3F4C"/>
    <w:rsid w:val="00AF4117"/>
    <w:rsid w:val="00AF41B8"/>
    <w:rsid w:val="00AF4E55"/>
    <w:rsid w:val="00AF4E96"/>
    <w:rsid w:val="00AF5105"/>
    <w:rsid w:val="00AF538C"/>
    <w:rsid w:val="00AF539E"/>
    <w:rsid w:val="00AF5CFD"/>
    <w:rsid w:val="00AF6661"/>
    <w:rsid w:val="00AF6768"/>
    <w:rsid w:val="00AF6C5B"/>
    <w:rsid w:val="00AF6DBB"/>
    <w:rsid w:val="00AF795C"/>
    <w:rsid w:val="00AF79B7"/>
    <w:rsid w:val="00AF7DCD"/>
    <w:rsid w:val="00AF7EA4"/>
    <w:rsid w:val="00AF7F51"/>
    <w:rsid w:val="00B001C6"/>
    <w:rsid w:val="00B008BF"/>
    <w:rsid w:val="00B02829"/>
    <w:rsid w:val="00B02895"/>
    <w:rsid w:val="00B02A44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E8"/>
    <w:rsid w:val="00B060D5"/>
    <w:rsid w:val="00B062E6"/>
    <w:rsid w:val="00B0636E"/>
    <w:rsid w:val="00B06463"/>
    <w:rsid w:val="00B06DDE"/>
    <w:rsid w:val="00B06F85"/>
    <w:rsid w:val="00B07717"/>
    <w:rsid w:val="00B10405"/>
    <w:rsid w:val="00B1044F"/>
    <w:rsid w:val="00B10465"/>
    <w:rsid w:val="00B10B5F"/>
    <w:rsid w:val="00B1121C"/>
    <w:rsid w:val="00B1176A"/>
    <w:rsid w:val="00B11885"/>
    <w:rsid w:val="00B11B44"/>
    <w:rsid w:val="00B11E79"/>
    <w:rsid w:val="00B1232D"/>
    <w:rsid w:val="00B12916"/>
    <w:rsid w:val="00B12C60"/>
    <w:rsid w:val="00B12EC2"/>
    <w:rsid w:val="00B131CD"/>
    <w:rsid w:val="00B13D6F"/>
    <w:rsid w:val="00B13FCD"/>
    <w:rsid w:val="00B14630"/>
    <w:rsid w:val="00B1489E"/>
    <w:rsid w:val="00B14E31"/>
    <w:rsid w:val="00B14E8D"/>
    <w:rsid w:val="00B153C9"/>
    <w:rsid w:val="00B15730"/>
    <w:rsid w:val="00B158BF"/>
    <w:rsid w:val="00B15E55"/>
    <w:rsid w:val="00B160FA"/>
    <w:rsid w:val="00B1618F"/>
    <w:rsid w:val="00B16220"/>
    <w:rsid w:val="00B1708A"/>
    <w:rsid w:val="00B20144"/>
    <w:rsid w:val="00B205B2"/>
    <w:rsid w:val="00B20EBC"/>
    <w:rsid w:val="00B21E37"/>
    <w:rsid w:val="00B21F7D"/>
    <w:rsid w:val="00B22FF0"/>
    <w:rsid w:val="00B2363F"/>
    <w:rsid w:val="00B23677"/>
    <w:rsid w:val="00B23B15"/>
    <w:rsid w:val="00B24395"/>
    <w:rsid w:val="00B2460C"/>
    <w:rsid w:val="00B2567F"/>
    <w:rsid w:val="00B26010"/>
    <w:rsid w:val="00B261DD"/>
    <w:rsid w:val="00B26AC2"/>
    <w:rsid w:val="00B26E9E"/>
    <w:rsid w:val="00B26FE6"/>
    <w:rsid w:val="00B2713A"/>
    <w:rsid w:val="00B275BA"/>
    <w:rsid w:val="00B27636"/>
    <w:rsid w:val="00B27693"/>
    <w:rsid w:val="00B30140"/>
    <w:rsid w:val="00B3158B"/>
    <w:rsid w:val="00B317AA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CF3"/>
    <w:rsid w:val="00B35DBF"/>
    <w:rsid w:val="00B368F4"/>
    <w:rsid w:val="00B374E8"/>
    <w:rsid w:val="00B37616"/>
    <w:rsid w:val="00B37A94"/>
    <w:rsid w:val="00B400C4"/>
    <w:rsid w:val="00B400E9"/>
    <w:rsid w:val="00B40862"/>
    <w:rsid w:val="00B40ECF"/>
    <w:rsid w:val="00B419A8"/>
    <w:rsid w:val="00B41C27"/>
    <w:rsid w:val="00B41F58"/>
    <w:rsid w:val="00B44313"/>
    <w:rsid w:val="00B44C7C"/>
    <w:rsid w:val="00B44FB5"/>
    <w:rsid w:val="00B45383"/>
    <w:rsid w:val="00B45751"/>
    <w:rsid w:val="00B45A10"/>
    <w:rsid w:val="00B45A72"/>
    <w:rsid w:val="00B45AFF"/>
    <w:rsid w:val="00B4632A"/>
    <w:rsid w:val="00B50319"/>
    <w:rsid w:val="00B50C36"/>
    <w:rsid w:val="00B515B5"/>
    <w:rsid w:val="00B5161D"/>
    <w:rsid w:val="00B51B51"/>
    <w:rsid w:val="00B527E8"/>
    <w:rsid w:val="00B529E7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6F66"/>
    <w:rsid w:val="00B57F45"/>
    <w:rsid w:val="00B605C7"/>
    <w:rsid w:val="00B60715"/>
    <w:rsid w:val="00B60934"/>
    <w:rsid w:val="00B60BA5"/>
    <w:rsid w:val="00B6146C"/>
    <w:rsid w:val="00B62467"/>
    <w:rsid w:val="00B625B0"/>
    <w:rsid w:val="00B632C0"/>
    <w:rsid w:val="00B63860"/>
    <w:rsid w:val="00B63A3C"/>
    <w:rsid w:val="00B63B7B"/>
    <w:rsid w:val="00B64103"/>
    <w:rsid w:val="00B6425C"/>
    <w:rsid w:val="00B652B3"/>
    <w:rsid w:val="00B65426"/>
    <w:rsid w:val="00B657B8"/>
    <w:rsid w:val="00B65804"/>
    <w:rsid w:val="00B6635D"/>
    <w:rsid w:val="00B66558"/>
    <w:rsid w:val="00B67408"/>
    <w:rsid w:val="00B674B5"/>
    <w:rsid w:val="00B67B5D"/>
    <w:rsid w:val="00B701B2"/>
    <w:rsid w:val="00B7083F"/>
    <w:rsid w:val="00B71003"/>
    <w:rsid w:val="00B710B7"/>
    <w:rsid w:val="00B71995"/>
    <w:rsid w:val="00B71F50"/>
    <w:rsid w:val="00B72A24"/>
    <w:rsid w:val="00B72F26"/>
    <w:rsid w:val="00B73291"/>
    <w:rsid w:val="00B73DE2"/>
    <w:rsid w:val="00B7402B"/>
    <w:rsid w:val="00B74046"/>
    <w:rsid w:val="00B74A67"/>
    <w:rsid w:val="00B74C46"/>
    <w:rsid w:val="00B75348"/>
    <w:rsid w:val="00B76B0E"/>
    <w:rsid w:val="00B7755D"/>
    <w:rsid w:val="00B77566"/>
    <w:rsid w:val="00B778CA"/>
    <w:rsid w:val="00B77AB4"/>
    <w:rsid w:val="00B77B95"/>
    <w:rsid w:val="00B77FD4"/>
    <w:rsid w:val="00B80672"/>
    <w:rsid w:val="00B81608"/>
    <w:rsid w:val="00B817A8"/>
    <w:rsid w:val="00B8183C"/>
    <w:rsid w:val="00B82E27"/>
    <w:rsid w:val="00B82FF6"/>
    <w:rsid w:val="00B83842"/>
    <w:rsid w:val="00B83F30"/>
    <w:rsid w:val="00B8410B"/>
    <w:rsid w:val="00B84390"/>
    <w:rsid w:val="00B84569"/>
    <w:rsid w:val="00B84BD5"/>
    <w:rsid w:val="00B84E31"/>
    <w:rsid w:val="00B84F0B"/>
    <w:rsid w:val="00B84FF1"/>
    <w:rsid w:val="00B8547C"/>
    <w:rsid w:val="00B85D18"/>
    <w:rsid w:val="00B86231"/>
    <w:rsid w:val="00B8628F"/>
    <w:rsid w:val="00B86AB5"/>
    <w:rsid w:val="00B87ECB"/>
    <w:rsid w:val="00B87F56"/>
    <w:rsid w:val="00B900AA"/>
    <w:rsid w:val="00B90403"/>
    <w:rsid w:val="00B9045C"/>
    <w:rsid w:val="00B907E7"/>
    <w:rsid w:val="00B909A5"/>
    <w:rsid w:val="00B90A27"/>
    <w:rsid w:val="00B90C59"/>
    <w:rsid w:val="00B90E68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A045B"/>
    <w:rsid w:val="00BA08F6"/>
    <w:rsid w:val="00BA0900"/>
    <w:rsid w:val="00BA0A73"/>
    <w:rsid w:val="00BA11A2"/>
    <w:rsid w:val="00BA1466"/>
    <w:rsid w:val="00BA1E23"/>
    <w:rsid w:val="00BA28F1"/>
    <w:rsid w:val="00BA2BEC"/>
    <w:rsid w:val="00BA3514"/>
    <w:rsid w:val="00BA3A33"/>
    <w:rsid w:val="00BA3B29"/>
    <w:rsid w:val="00BA3B36"/>
    <w:rsid w:val="00BA46C8"/>
    <w:rsid w:val="00BA4864"/>
    <w:rsid w:val="00BA4AEC"/>
    <w:rsid w:val="00BA5581"/>
    <w:rsid w:val="00BA56C3"/>
    <w:rsid w:val="00BA5832"/>
    <w:rsid w:val="00BA5854"/>
    <w:rsid w:val="00BA5A82"/>
    <w:rsid w:val="00BA6254"/>
    <w:rsid w:val="00BA6471"/>
    <w:rsid w:val="00BA67D9"/>
    <w:rsid w:val="00BA7813"/>
    <w:rsid w:val="00BB037B"/>
    <w:rsid w:val="00BB07C3"/>
    <w:rsid w:val="00BB0941"/>
    <w:rsid w:val="00BB1625"/>
    <w:rsid w:val="00BB1A05"/>
    <w:rsid w:val="00BB20BE"/>
    <w:rsid w:val="00BB2515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4FA1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A3E"/>
    <w:rsid w:val="00BC0ADE"/>
    <w:rsid w:val="00BC0D9B"/>
    <w:rsid w:val="00BC16C3"/>
    <w:rsid w:val="00BC1CF8"/>
    <w:rsid w:val="00BC1DC1"/>
    <w:rsid w:val="00BC310D"/>
    <w:rsid w:val="00BC44CB"/>
    <w:rsid w:val="00BC5156"/>
    <w:rsid w:val="00BC52DA"/>
    <w:rsid w:val="00BC5A3E"/>
    <w:rsid w:val="00BC5B05"/>
    <w:rsid w:val="00BC66F7"/>
    <w:rsid w:val="00BC6966"/>
    <w:rsid w:val="00BC698C"/>
    <w:rsid w:val="00BD06E8"/>
    <w:rsid w:val="00BD075C"/>
    <w:rsid w:val="00BD0BBA"/>
    <w:rsid w:val="00BD1551"/>
    <w:rsid w:val="00BD1EF6"/>
    <w:rsid w:val="00BD20C1"/>
    <w:rsid w:val="00BD24A6"/>
    <w:rsid w:val="00BD309F"/>
    <w:rsid w:val="00BD32FA"/>
    <w:rsid w:val="00BD3815"/>
    <w:rsid w:val="00BD3B22"/>
    <w:rsid w:val="00BD4A05"/>
    <w:rsid w:val="00BD4D54"/>
    <w:rsid w:val="00BD503E"/>
    <w:rsid w:val="00BD5224"/>
    <w:rsid w:val="00BD5985"/>
    <w:rsid w:val="00BD5BCE"/>
    <w:rsid w:val="00BD5D19"/>
    <w:rsid w:val="00BD6AB9"/>
    <w:rsid w:val="00BD6E66"/>
    <w:rsid w:val="00BD71C7"/>
    <w:rsid w:val="00BD7A5C"/>
    <w:rsid w:val="00BD7C4C"/>
    <w:rsid w:val="00BD7ECD"/>
    <w:rsid w:val="00BE000B"/>
    <w:rsid w:val="00BE0063"/>
    <w:rsid w:val="00BE01EC"/>
    <w:rsid w:val="00BE0C4B"/>
    <w:rsid w:val="00BE139C"/>
    <w:rsid w:val="00BE1573"/>
    <w:rsid w:val="00BE1AC4"/>
    <w:rsid w:val="00BE1BFF"/>
    <w:rsid w:val="00BE1DE6"/>
    <w:rsid w:val="00BE1E1A"/>
    <w:rsid w:val="00BE1E6B"/>
    <w:rsid w:val="00BE269A"/>
    <w:rsid w:val="00BE26C5"/>
    <w:rsid w:val="00BE2907"/>
    <w:rsid w:val="00BE30EA"/>
    <w:rsid w:val="00BE3109"/>
    <w:rsid w:val="00BE3BD7"/>
    <w:rsid w:val="00BE3BFC"/>
    <w:rsid w:val="00BE3C02"/>
    <w:rsid w:val="00BE4034"/>
    <w:rsid w:val="00BE40C7"/>
    <w:rsid w:val="00BE442B"/>
    <w:rsid w:val="00BE484C"/>
    <w:rsid w:val="00BE4988"/>
    <w:rsid w:val="00BE561A"/>
    <w:rsid w:val="00BE581A"/>
    <w:rsid w:val="00BE5B2F"/>
    <w:rsid w:val="00BE5D36"/>
    <w:rsid w:val="00BE5D88"/>
    <w:rsid w:val="00BE61B6"/>
    <w:rsid w:val="00BE6828"/>
    <w:rsid w:val="00BE6A39"/>
    <w:rsid w:val="00BE6BDA"/>
    <w:rsid w:val="00BE6DC7"/>
    <w:rsid w:val="00BE712D"/>
    <w:rsid w:val="00BE7E63"/>
    <w:rsid w:val="00BF024A"/>
    <w:rsid w:val="00BF050B"/>
    <w:rsid w:val="00BF0518"/>
    <w:rsid w:val="00BF098B"/>
    <w:rsid w:val="00BF0A58"/>
    <w:rsid w:val="00BF0A8F"/>
    <w:rsid w:val="00BF0BAA"/>
    <w:rsid w:val="00BF0F3F"/>
    <w:rsid w:val="00BF129B"/>
    <w:rsid w:val="00BF1BA8"/>
    <w:rsid w:val="00BF1E37"/>
    <w:rsid w:val="00BF208E"/>
    <w:rsid w:val="00BF21EC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750"/>
    <w:rsid w:val="00BF4C91"/>
    <w:rsid w:val="00BF4F5E"/>
    <w:rsid w:val="00BF51AB"/>
    <w:rsid w:val="00BF51C3"/>
    <w:rsid w:val="00BF69CD"/>
    <w:rsid w:val="00BF6F9C"/>
    <w:rsid w:val="00BF72BE"/>
    <w:rsid w:val="00BF76FD"/>
    <w:rsid w:val="00BF7746"/>
    <w:rsid w:val="00BF7E35"/>
    <w:rsid w:val="00C00547"/>
    <w:rsid w:val="00C0078A"/>
    <w:rsid w:val="00C00F18"/>
    <w:rsid w:val="00C00F4F"/>
    <w:rsid w:val="00C01865"/>
    <w:rsid w:val="00C026DE"/>
    <w:rsid w:val="00C029E7"/>
    <w:rsid w:val="00C03215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89C"/>
    <w:rsid w:val="00C05D58"/>
    <w:rsid w:val="00C05F8B"/>
    <w:rsid w:val="00C0653D"/>
    <w:rsid w:val="00C06865"/>
    <w:rsid w:val="00C07AB5"/>
    <w:rsid w:val="00C07FEE"/>
    <w:rsid w:val="00C1040F"/>
    <w:rsid w:val="00C104B7"/>
    <w:rsid w:val="00C10700"/>
    <w:rsid w:val="00C10938"/>
    <w:rsid w:val="00C111A1"/>
    <w:rsid w:val="00C11300"/>
    <w:rsid w:val="00C12E8D"/>
    <w:rsid w:val="00C13488"/>
    <w:rsid w:val="00C1380F"/>
    <w:rsid w:val="00C13D7B"/>
    <w:rsid w:val="00C13F3E"/>
    <w:rsid w:val="00C14140"/>
    <w:rsid w:val="00C14B1A"/>
    <w:rsid w:val="00C14B86"/>
    <w:rsid w:val="00C14D41"/>
    <w:rsid w:val="00C165F8"/>
    <w:rsid w:val="00C16CA2"/>
    <w:rsid w:val="00C16E53"/>
    <w:rsid w:val="00C1711A"/>
    <w:rsid w:val="00C172AF"/>
    <w:rsid w:val="00C175BF"/>
    <w:rsid w:val="00C20021"/>
    <w:rsid w:val="00C202C7"/>
    <w:rsid w:val="00C20448"/>
    <w:rsid w:val="00C205F5"/>
    <w:rsid w:val="00C20B00"/>
    <w:rsid w:val="00C20E71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4E7A"/>
    <w:rsid w:val="00C2536D"/>
    <w:rsid w:val="00C2543E"/>
    <w:rsid w:val="00C25601"/>
    <w:rsid w:val="00C258B4"/>
    <w:rsid w:val="00C25E9F"/>
    <w:rsid w:val="00C26144"/>
    <w:rsid w:val="00C26466"/>
    <w:rsid w:val="00C26542"/>
    <w:rsid w:val="00C2693F"/>
    <w:rsid w:val="00C269C2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510"/>
    <w:rsid w:val="00C349E9"/>
    <w:rsid w:val="00C34B39"/>
    <w:rsid w:val="00C350E3"/>
    <w:rsid w:val="00C357E2"/>
    <w:rsid w:val="00C35842"/>
    <w:rsid w:val="00C36537"/>
    <w:rsid w:val="00C4071C"/>
    <w:rsid w:val="00C40B4F"/>
    <w:rsid w:val="00C40D95"/>
    <w:rsid w:val="00C41147"/>
    <w:rsid w:val="00C41369"/>
    <w:rsid w:val="00C417B0"/>
    <w:rsid w:val="00C42785"/>
    <w:rsid w:val="00C427A0"/>
    <w:rsid w:val="00C42B4F"/>
    <w:rsid w:val="00C42CC8"/>
    <w:rsid w:val="00C435D0"/>
    <w:rsid w:val="00C436E9"/>
    <w:rsid w:val="00C43B93"/>
    <w:rsid w:val="00C43CB8"/>
    <w:rsid w:val="00C441EC"/>
    <w:rsid w:val="00C444E4"/>
    <w:rsid w:val="00C44600"/>
    <w:rsid w:val="00C457CD"/>
    <w:rsid w:val="00C4654D"/>
    <w:rsid w:val="00C470C8"/>
    <w:rsid w:val="00C47298"/>
    <w:rsid w:val="00C472F2"/>
    <w:rsid w:val="00C478B1"/>
    <w:rsid w:val="00C47A7C"/>
    <w:rsid w:val="00C50354"/>
    <w:rsid w:val="00C505DC"/>
    <w:rsid w:val="00C50C8E"/>
    <w:rsid w:val="00C50CC6"/>
    <w:rsid w:val="00C514EA"/>
    <w:rsid w:val="00C52317"/>
    <w:rsid w:val="00C52C9B"/>
    <w:rsid w:val="00C5318D"/>
    <w:rsid w:val="00C53450"/>
    <w:rsid w:val="00C5419C"/>
    <w:rsid w:val="00C5435D"/>
    <w:rsid w:val="00C554B3"/>
    <w:rsid w:val="00C55863"/>
    <w:rsid w:val="00C55D51"/>
    <w:rsid w:val="00C563B3"/>
    <w:rsid w:val="00C56617"/>
    <w:rsid w:val="00C56865"/>
    <w:rsid w:val="00C57366"/>
    <w:rsid w:val="00C57AE7"/>
    <w:rsid w:val="00C57E1E"/>
    <w:rsid w:val="00C57ED3"/>
    <w:rsid w:val="00C57F9E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91B"/>
    <w:rsid w:val="00C62A3E"/>
    <w:rsid w:val="00C62F41"/>
    <w:rsid w:val="00C63488"/>
    <w:rsid w:val="00C63674"/>
    <w:rsid w:val="00C63735"/>
    <w:rsid w:val="00C639EB"/>
    <w:rsid w:val="00C63A2C"/>
    <w:rsid w:val="00C63A67"/>
    <w:rsid w:val="00C63E08"/>
    <w:rsid w:val="00C64900"/>
    <w:rsid w:val="00C64A6A"/>
    <w:rsid w:val="00C64B92"/>
    <w:rsid w:val="00C64C3A"/>
    <w:rsid w:val="00C64C9C"/>
    <w:rsid w:val="00C64EC1"/>
    <w:rsid w:val="00C655E8"/>
    <w:rsid w:val="00C6614E"/>
    <w:rsid w:val="00C67161"/>
    <w:rsid w:val="00C671BE"/>
    <w:rsid w:val="00C67981"/>
    <w:rsid w:val="00C67999"/>
    <w:rsid w:val="00C67CBA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5BF9"/>
    <w:rsid w:val="00C761BE"/>
    <w:rsid w:val="00C76C8D"/>
    <w:rsid w:val="00C76CE2"/>
    <w:rsid w:val="00C76CEF"/>
    <w:rsid w:val="00C770B3"/>
    <w:rsid w:val="00C77F58"/>
    <w:rsid w:val="00C8058F"/>
    <w:rsid w:val="00C80AEC"/>
    <w:rsid w:val="00C8119A"/>
    <w:rsid w:val="00C81826"/>
    <w:rsid w:val="00C818DF"/>
    <w:rsid w:val="00C81A87"/>
    <w:rsid w:val="00C81E32"/>
    <w:rsid w:val="00C81FD9"/>
    <w:rsid w:val="00C8272B"/>
    <w:rsid w:val="00C829B6"/>
    <w:rsid w:val="00C82A22"/>
    <w:rsid w:val="00C82B47"/>
    <w:rsid w:val="00C82B4D"/>
    <w:rsid w:val="00C82E04"/>
    <w:rsid w:val="00C82FA3"/>
    <w:rsid w:val="00C83009"/>
    <w:rsid w:val="00C8301D"/>
    <w:rsid w:val="00C83679"/>
    <w:rsid w:val="00C83B1C"/>
    <w:rsid w:val="00C83BA6"/>
    <w:rsid w:val="00C83CE8"/>
    <w:rsid w:val="00C83DDC"/>
    <w:rsid w:val="00C83FDD"/>
    <w:rsid w:val="00C844BC"/>
    <w:rsid w:val="00C84A81"/>
    <w:rsid w:val="00C85B18"/>
    <w:rsid w:val="00C85B44"/>
    <w:rsid w:val="00C85CFA"/>
    <w:rsid w:val="00C8606C"/>
    <w:rsid w:val="00C86549"/>
    <w:rsid w:val="00C86B89"/>
    <w:rsid w:val="00C87447"/>
    <w:rsid w:val="00C9007B"/>
    <w:rsid w:val="00C908A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8CF"/>
    <w:rsid w:val="00C94F6C"/>
    <w:rsid w:val="00C95BBB"/>
    <w:rsid w:val="00C95D0E"/>
    <w:rsid w:val="00C95FBA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97EFA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1F6F"/>
    <w:rsid w:val="00CA3578"/>
    <w:rsid w:val="00CA384E"/>
    <w:rsid w:val="00CA3B62"/>
    <w:rsid w:val="00CA417D"/>
    <w:rsid w:val="00CA42F6"/>
    <w:rsid w:val="00CA4ACA"/>
    <w:rsid w:val="00CA4BBC"/>
    <w:rsid w:val="00CA4ED3"/>
    <w:rsid w:val="00CA5070"/>
    <w:rsid w:val="00CA5125"/>
    <w:rsid w:val="00CA53CD"/>
    <w:rsid w:val="00CA5DAC"/>
    <w:rsid w:val="00CA6338"/>
    <w:rsid w:val="00CA6BF5"/>
    <w:rsid w:val="00CA6C1E"/>
    <w:rsid w:val="00CA6F3B"/>
    <w:rsid w:val="00CA708F"/>
    <w:rsid w:val="00CA719C"/>
    <w:rsid w:val="00CA7550"/>
    <w:rsid w:val="00CA766A"/>
    <w:rsid w:val="00CA7F5B"/>
    <w:rsid w:val="00CB1283"/>
    <w:rsid w:val="00CB1F55"/>
    <w:rsid w:val="00CB1F74"/>
    <w:rsid w:val="00CB358F"/>
    <w:rsid w:val="00CB395B"/>
    <w:rsid w:val="00CB3C29"/>
    <w:rsid w:val="00CB3DF5"/>
    <w:rsid w:val="00CB3E47"/>
    <w:rsid w:val="00CB3F3F"/>
    <w:rsid w:val="00CB5040"/>
    <w:rsid w:val="00CB51A6"/>
    <w:rsid w:val="00CB5811"/>
    <w:rsid w:val="00CB6BA5"/>
    <w:rsid w:val="00CB7534"/>
    <w:rsid w:val="00CB7692"/>
    <w:rsid w:val="00CB77F3"/>
    <w:rsid w:val="00CC03E6"/>
    <w:rsid w:val="00CC0431"/>
    <w:rsid w:val="00CC11AE"/>
    <w:rsid w:val="00CC1F9C"/>
    <w:rsid w:val="00CC28EF"/>
    <w:rsid w:val="00CC29F3"/>
    <w:rsid w:val="00CC2D37"/>
    <w:rsid w:val="00CC326B"/>
    <w:rsid w:val="00CC436F"/>
    <w:rsid w:val="00CC4581"/>
    <w:rsid w:val="00CC47BF"/>
    <w:rsid w:val="00CC47F8"/>
    <w:rsid w:val="00CC4CF3"/>
    <w:rsid w:val="00CC5404"/>
    <w:rsid w:val="00CC5535"/>
    <w:rsid w:val="00CC5E1E"/>
    <w:rsid w:val="00CC6065"/>
    <w:rsid w:val="00CC60EA"/>
    <w:rsid w:val="00CC62C8"/>
    <w:rsid w:val="00CC6F59"/>
    <w:rsid w:val="00CC76F1"/>
    <w:rsid w:val="00CC7970"/>
    <w:rsid w:val="00CC7C3C"/>
    <w:rsid w:val="00CC7DB5"/>
    <w:rsid w:val="00CD0108"/>
    <w:rsid w:val="00CD04A7"/>
    <w:rsid w:val="00CD05E5"/>
    <w:rsid w:val="00CD0B5C"/>
    <w:rsid w:val="00CD0F31"/>
    <w:rsid w:val="00CD101B"/>
    <w:rsid w:val="00CD11BF"/>
    <w:rsid w:val="00CD11E5"/>
    <w:rsid w:val="00CD18B0"/>
    <w:rsid w:val="00CD1FC8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3F5F"/>
    <w:rsid w:val="00CD4902"/>
    <w:rsid w:val="00CD49DB"/>
    <w:rsid w:val="00CD4C70"/>
    <w:rsid w:val="00CD534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A14"/>
    <w:rsid w:val="00CE1C48"/>
    <w:rsid w:val="00CE2589"/>
    <w:rsid w:val="00CE2959"/>
    <w:rsid w:val="00CE297D"/>
    <w:rsid w:val="00CE4944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FFB"/>
    <w:rsid w:val="00CE748D"/>
    <w:rsid w:val="00CE7555"/>
    <w:rsid w:val="00CE78B8"/>
    <w:rsid w:val="00CF0532"/>
    <w:rsid w:val="00CF06D1"/>
    <w:rsid w:val="00CF0B1F"/>
    <w:rsid w:val="00CF0D33"/>
    <w:rsid w:val="00CF0EEB"/>
    <w:rsid w:val="00CF0FCE"/>
    <w:rsid w:val="00CF106B"/>
    <w:rsid w:val="00CF15CA"/>
    <w:rsid w:val="00CF2100"/>
    <w:rsid w:val="00CF2521"/>
    <w:rsid w:val="00CF2863"/>
    <w:rsid w:val="00CF2C4B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C55"/>
    <w:rsid w:val="00CF6FB4"/>
    <w:rsid w:val="00CF7226"/>
    <w:rsid w:val="00CF75B9"/>
    <w:rsid w:val="00D00292"/>
    <w:rsid w:val="00D00398"/>
    <w:rsid w:val="00D00B76"/>
    <w:rsid w:val="00D01442"/>
    <w:rsid w:val="00D027B6"/>
    <w:rsid w:val="00D02C00"/>
    <w:rsid w:val="00D0419F"/>
    <w:rsid w:val="00D04BA3"/>
    <w:rsid w:val="00D04CE4"/>
    <w:rsid w:val="00D04FC6"/>
    <w:rsid w:val="00D055A2"/>
    <w:rsid w:val="00D055AD"/>
    <w:rsid w:val="00D05A8D"/>
    <w:rsid w:val="00D061B0"/>
    <w:rsid w:val="00D0625C"/>
    <w:rsid w:val="00D06E07"/>
    <w:rsid w:val="00D0726A"/>
    <w:rsid w:val="00D07486"/>
    <w:rsid w:val="00D0774A"/>
    <w:rsid w:val="00D07A4D"/>
    <w:rsid w:val="00D07D68"/>
    <w:rsid w:val="00D107E5"/>
    <w:rsid w:val="00D10A64"/>
    <w:rsid w:val="00D10F12"/>
    <w:rsid w:val="00D11482"/>
    <w:rsid w:val="00D114F0"/>
    <w:rsid w:val="00D1225A"/>
    <w:rsid w:val="00D125E2"/>
    <w:rsid w:val="00D12AD6"/>
    <w:rsid w:val="00D12FCE"/>
    <w:rsid w:val="00D1322C"/>
    <w:rsid w:val="00D13B72"/>
    <w:rsid w:val="00D13C8E"/>
    <w:rsid w:val="00D13D3C"/>
    <w:rsid w:val="00D142C4"/>
    <w:rsid w:val="00D1435C"/>
    <w:rsid w:val="00D14417"/>
    <w:rsid w:val="00D146DF"/>
    <w:rsid w:val="00D14CBD"/>
    <w:rsid w:val="00D14EED"/>
    <w:rsid w:val="00D15052"/>
    <w:rsid w:val="00D15053"/>
    <w:rsid w:val="00D1531C"/>
    <w:rsid w:val="00D156A6"/>
    <w:rsid w:val="00D1572D"/>
    <w:rsid w:val="00D15CAE"/>
    <w:rsid w:val="00D15EBA"/>
    <w:rsid w:val="00D15ED1"/>
    <w:rsid w:val="00D17035"/>
    <w:rsid w:val="00D173E1"/>
    <w:rsid w:val="00D200A9"/>
    <w:rsid w:val="00D201B6"/>
    <w:rsid w:val="00D203D4"/>
    <w:rsid w:val="00D21040"/>
    <w:rsid w:val="00D217A3"/>
    <w:rsid w:val="00D21CE7"/>
    <w:rsid w:val="00D21DDE"/>
    <w:rsid w:val="00D2202A"/>
    <w:rsid w:val="00D227E2"/>
    <w:rsid w:val="00D22992"/>
    <w:rsid w:val="00D22F9B"/>
    <w:rsid w:val="00D230CC"/>
    <w:rsid w:val="00D23361"/>
    <w:rsid w:val="00D23DAE"/>
    <w:rsid w:val="00D23DF3"/>
    <w:rsid w:val="00D24221"/>
    <w:rsid w:val="00D2475C"/>
    <w:rsid w:val="00D24FF8"/>
    <w:rsid w:val="00D25966"/>
    <w:rsid w:val="00D25FD1"/>
    <w:rsid w:val="00D25FF8"/>
    <w:rsid w:val="00D26294"/>
    <w:rsid w:val="00D266BA"/>
    <w:rsid w:val="00D2684F"/>
    <w:rsid w:val="00D27269"/>
    <w:rsid w:val="00D274A8"/>
    <w:rsid w:val="00D27738"/>
    <w:rsid w:val="00D27761"/>
    <w:rsid w:val="00D27A81"/>
    <w:rsid w:val="00D3018A"/>
    <w:rsid w:val="00D30A80"/>
    <w:rsid w:val="00D31251"/>
    <w:rsid w:val="00D31572"/>
    <w:rsid w:val="00D3284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72A"/>
    <w:rsid w:val="00D35914"/>
    <w:rsid w:val="00D360C9"/>
    <w:rsid w:val="00D36964"/>
    <w:rsid w:val="00D36D3F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B"/>
    <w:rsid w:val="00D462DB"/>
    <w:rsid w:val="00D46722"/>
    <w:rsid w:val="00D46735"/>
    <w:rsid w:val="00D4680B"/>
    <w:rsid w:val="00D4768D"/>
    <w:rsid w:val="00D47A13"/>
    <w:rsid w:val="00D50026"/>
    <w:rsid w:val="00D505EA"/>
    <w:rsid w:val="00D50CDB"/>
    <w:rsid w:val="00D51B44"/>
    <w:rsid w:val="00D5218B"/>
    <w:rsid w:val="00D52295"/>
    <w:rsid w:val="00D52606"/>
    <w:rsid w:val="00D52A53"/>
    <w:rsid w:val="00D52ADC"/>
    <w:rsid w:val="00D5365A"/>
    <w:rsid w:val="00D541F1"/>
    <w:rsid w:val="00D54C59"/>
    <w:rsid w:val="00D54D75"/>
    <w:rsid w:val="00D5616F"/>
    <w:rsid w:val="00D56475"/>
    <w:rsid w:val="00D56A17"/>
    <w:rsid w:val="00D57050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3F73"/>
    <w:rsid w:val="00D641AC"/>
    <w:rsid w:val="00D64B13"/>
    <w:rsid w:val="00D64D9A"/>
    <w:rsid w:val="00D6507E"/>
    <w:rsid w:val="00D65156"/>
    <w:rsid w:val="00D656FE"/>
    <w:rsid w:val="00D659E0"/>
    <w:rsid w:val="00D6634B"/>
    <w:rsid w:val="00D669BE"/>
    <w:rsid w:val="00D66DEB"/>
    <w:rsid w:val="00D67414"/>
    <w:rsid w:val="00D676A4"/>
    <w:rsid w:val="00D67967"/>
    <w:rsid w:val="00D7051F"/>
    <w:rsid w:val="00D708C8"/>
    <w:rsid w:val="00D70D07"/>
    <w:rsid w:val="00D70D80"/>
    <w:rsid w:val="00D70DE5"/>
    <w:rsid w:val="00D71082"/>
    <w:rsid w:val="00D71088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5DC"/>
    <w:rsid w:val="00D75CE5"/>
    <w:rsid w:val="00D7609F"/>
    <w:rsid w:val="00D76567"/>
    <w:rsid w:val="00D76906"/>
    <w:rsid w:val="00D774E2"/>
    <w:rsid w:val="00D77C35"/>
    <w:rsid w:val="00D77D0C"/>
    <w:rsid w:val="00D80281"/>
    <w:rsid w:val="00D80BED"/>
    <w:rsid w:val="00D80F6F"/>
    <w:rsid w:val="00D813EC"/>
    <w:rsid w:val="00D81AB5"/>
    <w:rsid w:val="00D81E23"/>
    <w:rsid w:val="00D82071"/>
    <w:rsid w:val="00D827BD"/>
    <w:rsid w:val="00D828C1"/>
    <w:rsid w:val="00D83691"/>
    <w:rsid w:val="00D83D4F"/>
    <w:rsid w:val="00D83FF5"/>
    <w:rsid w:val="00D84460"/>
    <w:rsid w:val="00D84664"/>
    <w:rsid w:val="00D84666"/>
    <w:rsid w:val="00D846F5"/>
    <w:rsid w:val="00D84C8F"/>
    <w:rsid w:val="00D84E94"/>
    <w:rsid w:val="00D85486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E4"/>
    <w:rsid w:val="00D92848"/>
    <w:rsid w:val="00D928B4"/>
    <w:rsid w:val="00D92C61"/>
    <w:rsid w:val="00D92CA6"/>
    <w:rsid w:val="00D9415D"/>
    <w:rsid w:val="00D944B0"/>
    <w:rsid w:val="00D94745"/>
    <w:rsid w:val="00D94AC7"/>
    <w:rsid w:val="00D950DB"/>
    <w:rsid w:val="00D95522"/>
    <w:rsid w:val="00D95A81"/>
    <w:rsid w:val="00D96834"/>
    <w:rsid w:val="00D96B06"/>
    <w:rsid w:val="00D97156"/>
    <w:rsid w:val="00D974F6"/>
    <w:rsid w:val="00D97CAA"/>
    <w:rsid w:val="00D97E1B"/>
    <w:rsid w:val="00DA0085"/>
    <w:rsid w:val="00DA0F4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52B2"/>
    <w:rsid w:val="00DA7041"/>
    <w:rsid w:val="00DA718A"/>
    <w:rsid w:val="00DA7937"/>
    <w:rsid w:val="00DA7A3B"/>
    <w:rsid w:val="00DA7D5C"/>
    <w:rsid w:val="00DA7EEB"/>
    <w:rsid w:val="00DA7F99"/>
    <w:rsid w:val="00DB01B6"/>
    <w:rsid w:val="00DB053F"/>
    <w:rsid w:val="00DB09FB"/>
    <w:rsid w:val="00DB0C4A"/>
    <w:rsid w:val="00DB1719"/>
    <w:rsid w:val="00DB22ED"/>
    <w:rsid w:val="00DB282E"/>
    <w:rsid w:val="00DB347A"/>
    <w:rsid w:val="00DB3A27"/>
    <w:rsid w:val="00DB3E87"/>
    <w:rsid w:val="00DB461D"/>
    <w:rsid w:val="00DB4864"/>
    <w:rsid w:val="00DB49DA"/>
    <w:rsid w:val="00DB50B8"/>
    <w:rsid w:val="00DB53A8"/>
    <w:rsid w:val="00DB5608"/>
    <w:rsid w:val="00DB58AE"/>
    <w:rsid w:val="00DB5D97"/>
    <w:rsid w:val="00DB63CE"/>
    <w:rsid w:val="00DB6402"/>
    <w:rsid w:val="00DB66C2"/>
    <w:rsid w:val="00DB68F0"/>
    <w:rsid w:val="00DB6E5F"/>
    <w:rsid w:val="00DC0149"/>
    <w:rsid w:val="00DC042E"/>
    <w:rsid w:val="00DC0605"/>
    <w:rsid w:val="00DC0672"/>
    <w:rsid w:val="00DC06FC"/>
    <w:rsid w:val="00DC0C5E"/>
    <w:rsid w:val="00DC11FF"/>
    <w:rsid w:val="00DC1246"/>
    <w:rsid w:val="00DC16E0"/>
    <w:rsid w:val="00DC1DF8"/>
    <w:rsid w:val="00DC257D"/>
    <w:rsid w:val="00DC25B1"/>
    <w:rsid w:val="00DC26FF"/>
    <w:rsid w:val="00DC31D4"/>
    <w:rsid w:val="00DC3578"/>
    <w:rsid w:val="00DC3C81"/>
    <w:rsid w:val="00DC42C2"/>
    <w:rsid w:val="00DC44C9"/>
    <w:rsid w:val="00DC4A02"/>
    <w:rsid w:val="00DC5680"/>
    <w:rsid w:val="00DC6617"/>
    <w:rsid w:val="00DC6E90"/>
    <w:rsid w:val="00DC7615"/>
    <w:rsid w:val="00DC783E"/>
    <w:rsid w:val="00DC7B01"/>
    <w:rsid w:val="00DC7B31"/>
    <w:rsid w:val="00DD002E"/>
    <w:rsid w:val="00DD005E"/>
    <w:rsid w:val="00DD01AE"/>
    <w:rsid w:val="00DD02BC"/>
    <w:rsid w:val="00DD047D"/>
    <w:rsid w:val="00DD062A"/>
    <w:rsid w:val="00DD06D0"/>
    <w:rsid w:val="00DD0D78"/>
    <w:rsid w:val="00DD1A66"/>
    <w:rsid w:val="00DD20CF"/>
    <w:rsid w:val="00DD2E50"/>
    <w:rsid w:val="00DD304C"/>
    <w:rsid w:val="00DD3138"/>
    <w:rsid w:val="00DD3207"/>
    <w:rsid w:val="00DD33C3"/>
    <w:rsid w:val="00DD363F"/>
    <w:rsid w:val="00DD3697"/>
    <w:rsid w:val="00DD3A1D"/>
    <w:rsid w:val="00DD3DF5"/>
    <w:rsid w:val="00DD4A68"/>
    <w:rsid w:val="00DD4B8F"/>
    <w:rsid w:val="00DD4E8C"/>
    <w:rsid w:val="00DD688B"/>
    <w:rsid w:val="00DD6DCB"/>
    <w:rsid w:val="00DE0B25"/>
    <w:rsid w:val="00DE1702"/>
    <w:rsid w:val="00DE1C41"/>
    <w:rsid w:val="00DE1D0E"/>
    <w:rsid w:val="00DE1FDE"/>
    <w:rsid w:val="00DE24B7"/>
    <w:rsid w:val="00DE2969"/>
    <w:rsid w:val="00DE2B17"/>
    <w:rsid w:val="00DE2C34"/>
    <w:rsid w:val="00DE2C8C"/>
    <w:rsid w:val="00DE3B32"/>
    <w:rsid w:val="00DE3CB2"/>
    <w:rsid w:val="00DE3E40"/>
    <w:rsid w:val="00DE435E"/>
    <w:rsid w:val="00DE47E0"/>
    <w:rsid w:val="00DE552C"/>
    <w:rsid w:val="00DE595C"/>
    <w:rsid w:val="00DE60B2"/>
    <w:rsid w:val="00DE656A"/>
    <w:rsid w:val="00DE6B6D"/>
    <w:rsid w:val="00DE6D41"/>
    <w:rsid w:val="00DE707A"/>
    <w:rsid w:val="00DE70A5"/>
    <w:rsid w:val="00DE7445"/>
    <w:rsid w:val="00DE798F"/>
    <w:rsid w:val="00DE79D6"/>
    <w:rsid w:val="00DE7A9B"/>
    <w:rsid w:val="00DF0185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533"/>
    <w:rsid w:val="00DF3D48"/>
    <w:rsid w:val="00DF40F8"/>
    <w:rsid w:val="00DF4AC8"/>
    <w:rsid w:val="00DF4C29"/>
    <w:rsid w:val="00DF5C3F"/>
    <w:rsid w:val="00DF5F4C"/>
    <w:rsid w:val="00DF6712"/>
    <w:rsid w:val="00DF7069"/>
    <w:rsid w:val="00DF7546"/>
    <w:rsid w:val="00DF7B9D"/>
    <w:rsid w:val="00DF7D5B"/>
    <w:rsid w:val="00E00264"/>
    <w:rsid w:val="00E00C4C"/>
    <w:rsid w:val="00E00F25"/>
    <w:rsid w:val="00E018E1"/>
    <w:rsid w:val="00E01C20"/>
    <w:rsid w:val="00E01EE9"/>
    <w:rsid w:val="00E021C3"/>
    <w:rsid w:val="00E023E3"/>
    <w:rsid w:val="00E02A64"/>
    <w:rsid w:val="00E0371B"/>
    <w:rsid w:val="00E037A3"/>
    <w:rsid w:val="00E047DF"/>
    <w:rsid w:val="00E05130"/>
    <w:rsid w:val="00E052D7"/>
    <w:rsid w:val="00E05380"/>
    <w:rsid w:val="00E056CF"/>
    <w:rsid w:val="00E057CE"/>
    <w:rsid w:val="00E05D3F"/>
    <w:rsid w:val="00E0610C"/>
    <w:rsid w:val="00E06314"/>
    <w:rsid w:val="00E06C66"/>
    <w:rsid w:val="00E075A8"/>
    <w:rsid w:val="00E078A6"/>
    <w:rsid w:val="00E07A6E"/>
    <w:rsid w:val="00E07D86"/>
    <w:rsid w:val="00E07EA3"/>
    <w:rsid w:val="00E102D0"/>
    <w:rsid w:val="00E10643"/>
    <w:rsid w:val="00E10A81"/>
    <w:rsid w:val="00E10FD5"/>
    <w:rsid w:val="00E110C1"/>
    <w:rsid w:val="00E119BE"/>
    <w:rsid w:val="00E11AFD"/>
    <w:rsid w:val="00E11FEB"/>
    <w:rsid w:val="00E129DD"/>
    <w:rsid w:val="00E12FD2"/>
    <w:rsid w:val="00E13069"/>
    <w:rsid w:val="00E13DAF"/>
    <w:rsid w:val="00E13EAA"/>
    <w:rsid w:val="00E14BD1"/>
    <w:rsid w:val="00E15863"/>
    <w:rsid w:val="00E1633A"/>
    <w:rsid w:val="00E1640C"/>
    <w:rsid w:val="00E16ABF"/>
    <w:rsid w:val="00E20064"/>
    <w:rsid w:val="00E204BE"/>
    <w:rsid w:val="00E20610"/>
    <w:rsid w:val="00E20C4F"/>
    <w:rsid w:val="00E21320"/>
    <w:rsid w:val="00E217DC"/>
    <w:rsid w:val="00E21CEC"/>
    <w:rsid w:val="00E22049"/>
    <w:rsid w:val="00E22A26"/>
    <w:rsid w:val="00E22A77"/>
    <w:rsid w:val="00E2337A"/>
    <w:rsid w:val="00E233A7"/>
    <w:rsid w:val="00E23495"/>
    <w:rsid w:val="00E237BB"/>
    <w:rsid w:val="00E24285"/>
    <w:rsid w:val="00E24931"/>
    <w:rsid w:val="00E2578F"/>
    <w:rsid w:val="00E25D0F"/>
    <w:rsid w:val="00E25F37"/>
    <w:rsid w:val="00E267C2"/>
    <w:rsid w:val="00E26EE6"/>
    <w:rsid w:val="00E26F20"/>
    <w:rsid w:val="00E270EC"/>
    <w:rsid w:val="00E27316"/>
    <w:rsid w:val="00E27960"/>
    <w:rsid w:val="00E27E52"/>
    <w:rsid w:val="00E30BDA"/>
    <w:rsid w:val="00E30D08"/>
    <w:rsid w:val="00E31E1C"/>
    <w:rsid w:val="00E321B6"/>
    <w:rsid w:val="00E3228D"/>
    <w:rsid w:val="00E32FD4"/>
    <w:rsid w:val="00E330DC"/>
    <w:rsid w:val="00E332E4"/>
    <w:rsid w:val="00E33841"/>
    <w:rsid w:val="00E33CED"/>
    <w:rsid w:val="00E3405E"/>
    <w:rsid w:val="00E34139"/>
    <w:rsid w:val="00E3480A"/>
    <w:rsid w:val="00E34AF6"/>
    <w:rsid w:val="00E34C67"/>
    <w:rsid w:val="00E351AC"/>
    <w:rsid w:val="00E354F7"/>
    <w:rsid w:val="00E36728"/>
    <w:rsid w:val="00E36ABD"/>
    <w:rsid w:val="00E37095"/>
    <w:rsid w:val="00E37279"/>
    <w:rsid w:val="00E37282"/>
    <w:rsid w:val="00E37B01"/>
    <w:rsid w:val="00E403AE"/>
    <w:rsid w:val="00E40E76"/>
    <w:rsid w:val="00E41898"/>
    <w:rsid w:val="00E41BE0"/>
    <w:rsid w:val="00E4208A"/>
    <w:rsid w:val="00E42791"/>
    <w:rsid w:val="00E4362D"/>
    <w:rsid w:val="00E43E22"/>
    <w:rsid w:val="00E43E92"/>
    <w:rsid w:val="00E44186"/>
    <w:rsid w:val="00E44248"/>
    <w:rsid w:val="00E44508"/>
    <w:rsid w:val="00E44758"/>
    <w:rsid w:val="00E44BD1"/>
    <w:rsid w:val="00E44D04"/>
    <w:rsid w:val="00E44DD0"/>
    <w:rsid w:val="00E45951"/>
    <w:rsid w:val="00E45FE5"/>
    <w:rsid w:val="00E4713E"/>
    <w:rsid w:val="00E473B9"/>
    <w:rsid w:val="00E4745B"/>
    <w:rsid w:val="00E4756C"/>
    <w:rsid w:val="00E47602"/>
    <w:rsid w:val="00E47673"/>
    <w:rsid w:val="00E47770"/>
    <w:rsid w:val="00E47940"/>
    <w:rsid w:val="00E47D8B"/>
    <w:rsid w:val="00E47D91"/>
    <w:rsid w:val="00E5045D"/>
    <w:rsid w:val="00E50EC4"/>
    <w:rsid w:val="00E51191"/>
    <w:rsid w:val="00E517B9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D2E"/>
    <w:rsid w:val="00E54FF3"/>
    <w:rsid w:val="00E553DA"/>
    <w:rsid w:val="00E555C1"/>
    <w:rsid w:val="00E55CE9"/>
    <w:rsid w:val="00E56A9F"/>
    <w:rsid w:val="00E574FD"/>
    <w:rsid w:val="00E578F2"/>
    <w:rsid w:val="00E57A24"/>
    <w:rsid w:val="00E57A3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19D"/>
    <w:rsid w:val="00E62279"/>
    <w:rsid w:val="00E623A9"/>
    <w:rsid w:val="00E623C3"/>
    <w:rsid w:val="00E628FC"/>
    <w:rsid w:val="00E62D74"/>
    <w:rsid w:val="00E62DF1"/>
    <w:rsid w:val="00E630CB"/>
    <w:rsid w:val="00E63284"/>
    <w:rsid w:val="00E6345F"/>
    <w:rsid w:val="00E6383A"/>
    <w:rsid w:val="00E64CBC"/>
    <w:rsid w:val="00E65585"/>
    <w:rsid w:val="00E65D26"/>
    <w:rsid w:val="00E66292"/>
    <w:rsid w:val="00E662B8"/>
    <w:rsid w:val="00E6653E"/>
    <w:rsid w:val="00E669D0"/>
    <w:rsid w:val="00E67AA3"/>
    <w:rsid w:val="00E67F44"/>
    <w:rsid w:val="00E711CD"/>
    <w:rsid w:val="00E71395"/>
    <w:rsid w:val="00E71439"/>
    <w:rsid w:val="00E71B72"/>
    <w:rsid w:val="00E7206E"/>
    <w:rsid w:val="00E72D72"/>
    <w:rsid w:val="00E73237"/>
    <w:rsid w:val="00E73779"/>
    <w:rsid w:val="00E73C36"/>
    <w:rsid w:val="00E754B8"/>
    <w:rsid w:val="00E75C82"/>
    <w:rsid w:val="00E7611F"/>
    <w:rsid w:val="00E7632E"/>
    <w:rsid w:val="00E763F2"/>
    <w:rsid w:val="00E76A41"/>
    <w:rsid w:val="00E774D3"/>
    <w:rsid w:val="00E77B74"/>
    <w:rsid w:val="00E77DB6"/>
    <w:rsid w:val="00E800CC"/>
    <w:rsid w:val="00E801F2"/>
    <w:rsid w:val="00E80539"/>
    <w:rsid w:val="00E80796"/>
    <w:rsid w:val="00E809EF"/>
    <w:rsid w:val="00E814CC"/>
    <w:rsid w:val="00E8291A"/>
    <w:rsid w:val="00E83108"/>
    <w:rsid w:val="00E832BD"/>
    <w:rsid w:val="00E833B1"/>
    <w:rsid w:val="00E83564"/>
    <w:rsid w:val="00E841B7"/>
    <w:rsid w:val="00E84971"/>
    <w:rsid w:val="00E8575B"/>
    <w:rsid w:val="00E8581F"/>
    <w:rsid w:val="00E85DE1"/>
    <w:rsid w:val="00E87028"/>
    <w:rsid w:val="00E8724B"/>
    <w:rsid w:val="00E87395"/>
    <w:rsid w:val="00E873D0"/>
    <w:rsid w:val="00E87BD5"/>
    <w:rsid w:val="00E90086"/>
    <w:rsid w:val="00E902B4"/>
    <w:rsid w:val="00E9050E"/>
    <w:rsid w:val="00E909D8"/>
    <w:rsid w:val="00E92233"/>
    <w:rsid w:val="00E9230C"/>
    <w:rsid w:val="00E92552"/>
    <w:rsid w:val="00E926AA"/>
    <w:rsid w:val="00E9296D"/>
    <w:rsid w:val="00E92B1E"/>
    <w:rsid w:val="00E92E10"/>
    <w:rsid w:val="00E936DA"/>
    <w:rsid w:val="00E93795"/>
    <w:rsid w:val="00E93A8A"/>
    <w:rsid w:val="00E93ADC"/>
    <w:rsid w:val="00E93FD8"/>
    <w:rsid w:val="00E9413A"/>
    <w:rsid w:val="00E943A3"/>
    <w:rsid w:val="00E94A3D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6F57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B48"/>
    <w:rsid w:val="00EA2CAB"/>
    <w:rsid w:val="00EA2E7A"/>
    <w:rsid w:val="00EA3B8C"/>
    <w:rsid w:val="00EA3B9F"/>
    <w:rsid w:val="00EA4380"/>
    <w:rsid w:val="00EA4600"/>
    <w:rsid w:val="00EA48FD"/>
    <w:rsid w:val="00EA49B6"/>
    <w:rsid w:val="00EA4B5C"/>
    <w:rsid w:val="00EA4D58"/>
    <w:rsid w:val="00EA4D9B"/>
    <w:rsid w:val="00EA5701"/>
    <w:rsid w:val="00EA5B65"/>
    <w:rsid w:val="00EA5BD6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35A"/>
    <w:rsid w:val="00EB0B6C"/>
    <w:rsid w:val="00EB117D"/>
    <w:rsid w:val="00EB1691"/>
    <w:rsid w:val="00EB2138"/>
    <w:rsid w:val="00EB36F1"/>
    <w:rsid w:val="00EB37FB"/>
    <w:rsid w:val="00EB3D52"/>
    <w:rsid w:val="00EB43BB"/>
    <w:rsid w:val="00EB4695"/>
    <w:rsid w:val="00EB4ACF"/>
    <w:rsid w:val="00EB4DF7"/>
    <w:rsid w:val="00EB55CB"/>
    <w:rsid w:val="00EB564C"/>
    <w:rsid w:val="00EB5B99"/>
    <w:rsid w:val="00EB66E3"/>
    <w:rsid w:val="00EB68E9"/>
    <w:rsid w:val="00EB6C71"/>
    <w:rsid w:val="00EB780D"/>
    <w:rsid w:val="00EB7A82"/>
    <w:rsid w:val="00EC0311"/>
    <w:rsid w:val="00EC0BD2"/>
    <w:rsid w:val="00EC1D39"/>
    <w:rsid w:val="00EC1F71"/>
    <w:rsid w:val="00EC2211"/>
    <w:rsid w:val="00EC2276"/>
    <w:rsid w:val="00EC22E5"/>
    <w:rsid w:val="00EC3039"/>
    <w:rsid w:val="00EC4393"/>
    <w:rsid w:val="00EC6172"/>
    <w:rsid w:val="00EC618A"/>
    <w:rsid w:val="00EC6291"/>
    <w:rsid w:val="00EC65D3"/>
    <w:rsid w:val="00EC6C07"/>
    <w:rsid w:val="00EC6CA1"/>
    <w:rsid w:val="00EC6D80"/>
    <w:rsid w:val="00EC7DB1"/>
    <w:rsid w:val="00EC7E63"/>
    <w:rsid w:val="00ED0847"/>
    <w:rsid w:val="00ED085E"/>
    <w:rsid w:val="00ED161E"/>
    <w:rsid w:val="00ED1A0C"/>
    <w:rsid w:val="00ED2358"/>
    <w:rsid w:val="00ED25E4"/>
    <w:rsid w:val="00ED2DCF"/>
    <w:rsid w:val="00ED33E2"/>
    <w:rsid w:val="00ED34FE"/>
    <w:rsid w:val="00ED3939"/>
    <w:rsid w:val="00ED39BA"/>
    <w:rsid w:val="00ED3F9F"/>
    <w:rsid w:val="00ED455D"/>
    <w:rsid w:val="00ED4654"/>
    <w:rsid w:val="00ED4C7E"/>
    <w:rsid w:val="00ED50E0"/>
    <w:rsid w:val="00ED59A9"/>
    <w:rsid w:val="00ED602F"/>
    <w:rsid w:val="00ED6425"/>
    <w:rsid w:val="00ED6859"/>
    <w:rsid w:val="00ED704B"/>
    <w:rsid w:val="00ED7FE6"/>
    <w:rsid w:val="00EE0753"/>
    <w:rsid w:val="00EE08F0"/>
    <w:rsid w:val="00EE17B6"/>
    <w:rsid w:val="00EE1814"/>
    <w:rsid w:val="00EE1DAF"/>
    <w:rsid w:val="00EE2207"/>
    <w:rsid w:val="00EE247F"/>
    <w:rsid w:val="00EE2C3A"/>
    <w:rsid w:val="00EE32B4"/>
    <w:rsid w:val="00EE38EA"/>
    <w:rsid w:val="00EE40D0"/>
    <w:rsid w:val="00EE43BE"/>
    <w:rsid w:val="00EE4AC6"/>
    <w:rsid w:val="00EE4D53"/>
    <w:rsid w:val="00EE4E13"/>
    <w:rsid w:val="00EE5088"/>
    <w:rsid w:val="00EE570B"/>
    <w:rsid w:val="00EE5DD3"/>
    <w:rsid w:val="00EE6868"/>
    <w:rsid w:val="00EE7D04"/>
    <w:rsid w:val="00EE7E7D"/>
    <w:rsid w:val="00EE7ED9"/>
    <w:rsid w:val="00EF00D2"/>
    <w:rsid w:val="00EF027E"/>
    <w:rsid w:val="00EF06FB"/>
    <w:rsid w:val="00EF07A8"/>
    <w:rsid w:val="00EF0CDF"/>
    <w:rsid w:val="00EF2916"/>
    <w:rsid w:val="00EF2B34"/>
    <w:rsid w:val="00EF379E"/>
    <w:rsid w:val="00EF3CAA"/>
    <w:rsid w:val="00EF420E"/>
    <w:rsid w:val="00EF4904"/>
    <w:rsid w:val="00EF4C2B"/>
    <w:rsid w:val="00EF5ECE"/>
    <w:rsid w:val="00EF60C7"/>
    <w:rsid w:val="00EF67B6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207A"/>
    <w:rsid w:val="00F02223"/>
    <w:rsid w:val="00F026C7"/>
    <w:rsid w:val="00F02768"/>
    <w:rsid w:val="00F02788"/>
    <w:rsid w:val="00F03922"/>
    <w:rsid w:val="00F047DB"/>
    <w:rsid w:val="00F04C89"/>
    <w:rsid w:val="00F05381"/>
    <w:rsid w:val="00F0541D"/>
    <w:rsid w:val="00F05AE0"/>
    <w:rsid w:val="00F05DEC"/>
    <w:rsid w:val="00F061D7"/>
    <w:rsid w:val="00F067E2"/>
    <w:rsid w:val="00F0685C"/>
    <w:rsid w:val="00F0692C"/>
    <w:rsid w:val="00F074D0"/>
    <w:rsid w:val="00F0778C"/>
    <w:rsid w:val="00F07B9F"/>
    <w:rsid w:val="00F07E61"/>
    <w:rsid w:val="00F07FA9"/>
    <w:rsid w:val="00F101C5"/>
    <w:rsid w:val="00F10A89"/>
    <w:rsid w:val="00F112B0"/>
    <w:rsid w:val="00F113A4"/>
    <w:rsid w:val="00F1154F"/>
    <w:rsid w:val="00F11C21"/>
    <w:rsid w:val="00F11D2A"/>
    <w:rsid w:val="00F12612"/>
    <w:rsid w:val="00F12ECD"/>
    <w:rsid w:val="00F13830"/>
    <w:rsid w:val="00F13B4D"/>
    <w:rsid w:val="00F13EAF"/>
    <w:rsid w:val="00F13F87"/>
    <w:rsid w:val="00F14790"/>
    <w:rsid w:val="00F14C0C"/>
    <w:rsid w:val="00F15756"/>
    <w:rsid w:val="00F15C94"/>
    <w:rsid w:val="00F15D88"/>
    <w:rsid w:val="00F15E4B"/>
    <w:rsid w:val="00F1631A"/>
    <w:rsid w:val="00F16710"/>
    <w:rsid w:val="00F17098"/>
    <w:rsid w:val="00F174C7"/>
    <w:rsid w:val="00F200C9"/>
    <w:rsid w:val="00F20171"/>
    <w:rsid w:val="00F2048E"/>
    <w:rsid w:val="00F20AF9"/>
    <w:rsid w:val="00F20D00"/>
    <w:rsid w:val="00F212A3"/>
    <w:rsid w:val="00F219F6"/>
    <w:rsid w:val="00F21D30"/>
    <w:rsid w:val="00F21F11"/>
    <w:rsid w:val="00F21F46"/>
    <w:rsid w:val="00F22072"/>
    <w:rsid w:val="00F2208E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285"/>
    <w:rsid w:val="00F25623"/>
    <w:rsid w:val="00F25B33"/>
    <w:rsid w:val="00F25EFF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BC7"/>
    <w:rsid w:val="00F27E57"/>
    <w:rsid w:val="00F30015"/>
    <w:rsid w:val="00F30518"/>
    <w:rsid w:val="00F3061B"/>
    <w:rsid w:val="00F31F62"/>
    <w:rsid w:val="00F320AC"/>
    <w:rsid w:val="00F325DB"/>
    <w:rsid w:val="00F32DA1"/>
    <w:rsid w:val="00F33BC7"/>
    <w:rsid w:val="00F34BAD"/>
    <w:rsid w:val="00F35242"/>
    <w:rsid w:val="00F363CC"/>
    <w:rsid w:val="00F363FA"/>
    <w:rsid w:val="00F3765F"/>
    <w:rsid w:val="00F37DF9"/>
    <w:rsid w:val="00F407B5"/>
    <w:rsid w:val="00F4085F"/>
    <w:rsid w:val="00F418B7"/>
    <w:rsid w:val="00F42404"/>
    <w:rsid w:val="00F42851"/>
    <w:rsid w:val="00F428AF"/>
    <w:rsid w:val="00F42F32"/>
    <w:rsid w:val="00F431A5"/>
    <w:rsid w:val="00F431B3"/>
    <w:rsid w:val="00F43242"/>
    <w:rsid w:val="00F43741"/>
    <w:rsid w:val="00F4445A"/>
    <w:rsid w:val="00F44AA6"/>
    <w:rsid w:val="00F44D2E"/>
    <w:rsid w:val="00F44F41"/>
    <w:rsid w:val="00F44FBF"/>
    <w:rsid w:val="00F44FC1"/>
    <w:rsid w:val="00F45005"/>
    <w:rsid w:val="00F45474"/>
    <w:rsid w:val="00F461F2"/>
    <w:rsid w:val="00F467B0"/>
    <w:rsid w:val="00F468F2"/>
    <w:rsid w:val="00F46A92"/>
    <w:rsid w:val="00F470FF"/>
    <w:rsid w:val="00F471D3"/>
    <w:rsid w:val="00F47507"/>
    <w:rsid w:val="00F47F70"/>
    <w:rsid w:val="00F5052D"/>
    <w:rsid w:val="00F50A8A"/>
    <w:rsid w:val="00F50B19"/>
    <w:rsid w:val="00F51255"/>
    <w:rsid w:val="00F5186D"/>
    <w:rsid w:val="00F53052"/>
    <w:rsid w:val="00F533DD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572CF"/>
    <w:rsid w:val="00F574B8"/>
    <w:rsid w:val="00F60336"/>
    <w:rsid w:val="00F605FF"/>
    <w:rsid w:val="00F60DA3"/>
    <w:rsid w:val="00F610DA"/>
    <w:rsid w:val="00F61983"/>
    <w:rsid w:val="00F61CDC"/>
    <w:rsid w:val="00F621D1"/>
    <w:rsid w:val="00F6227F"/>
    <w:rsid w:val="00F6242D"/>
    <w:rsid w:val="00F627A2"/>
    <w:rsid w:val="00F628E0"/>
    <w:rsid w:val="00F6354F"/>
    <w:rsid w:val="00F63996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67A43"/>
    <w:rsid w:val="00F700B4"/>
    <w:rsid w:val="00F70C6C"/>
    <w:rsid w:val="00F70C99"/>
    <w:rsid w:val="00F71086"/>
    <w:rsid w:val="00F71B47"/>
    <w:rsid w:val="00F72385"/>
    <w:rsid w:val="00F7244E"/>
    <w:rsid w:val="00F72572"/>
    <w:rsid w:val="00F72685"/>
    <w:rsid w:val="00F729BC"/>
    <w:rsid w:val="00F72ECF"/>
    <w:rsid w:val="00F73950"/>
    <w:rsid w:val="00F73FD5"/>
    <w:rsid w:val="00F742B7"/>
    <w:rsid w:val="00F74A82"/>
    <w:rsid w:val="00F74AED"/>
    <w:rsid w:val="00F74D20"/>
    <w:rsid w:val="00F752B4"/>
    <w:rsid w:val="00F75A4A"/>
    <w:rsid w:val="00F75D8F"/>
    <w:rsid w:val="00F76302"/>
    <w:rsid w:val="00F763ED"/>
    <w:rsid w:val="00F768FF"/>
    <w:rsid w:val="00F77275"/>
    <w:rsid w:val="00F772AE"/>
    <w:rsid w:val="00F7749C"/>
    <w:rsid w:val="00F775E2"/>
    <w:rsid w:val="00F77D69"/>
    <w:rsid w:val="00F77D6A"/>
    <w:rsid w:val="00F803EB"/>
    <w:rsid w:val="00F80DED"/>
    <w:rsid w:val="00F814F6"/>
    <w:rsid w:val="00F81655"/>
    <w:rsid w:val="00F818D1"/>
    <w:rsid w:val="00F81A1E"/>
    <w:rsid w:val="00F81CD0"/>
    <w:rsid w:val="00F82E0E"/>
    <w:rsid w:val="00F8351E"/>
    <w:rsid w:val="00F835A2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7123"/>
    <w:rsid w:val="00F87870"/>
    <w:rsid w:val="00F9020A"/>
    <w:rsid w:val="00F9090B"/>
    <w:rsid w:val="00F91004"/>
    <w:rsid w:val="00F92288"/>
    <w:rsid w:val="00F924AE"/>
    <w:rsid w:val="00F92641"/>
    <w:rsid w:val="00F93528"/>
    <w:rsid w:val="00F9366D"/>
    <w:rsid w:val="00F93937"/>
    <w:rsid w:val="00F94135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5FBC"/>
    <w:rsid w:val="00F96136"/>
    <w:rsid w:val="00F964A1"/>
    <w:rsid w:val="00F965F1"/>
    <w:rsid w:val="00F966D6"/>
    <w:rsid w:val="00F973FF"/>
    <w:rsid w:val="00F97494"/>
    <w:rsid w:val="00F97782"/>
    <w:rsid w:val="00F978AE"/>
    <w:rsid w:val="00F97B6D"/>
    <w:rsid w:val="00F97F48"/>
    <w:rsid w:val="00FA03A0"/>
    <w:rsid w:val="00FA0523"/>
    <w:rsid w:val="00FA05BB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464"/>
    <w:rsid w:val="00FA473D"/>
    <w:rsid w:val="00FA49A1"/>
    <w:rsid w:val="00FA4B81"/>
    <w:rsid w:val="00FA5155"/>
    <w:rsid w:val="00FA58EF"/>
    <w:rsid w:val="00FA6474"/>
    <w:rsid w:val="00FA653D"/>
    <w:rsid w:val="00FA6CBE"/>
    <w:rsid w:val="00FA7399"/>
    <w:rsid w:val="00FA7680"/>
    <w:rsid w:val="00FA78D9"/>
    <w:rsid w:val="00FB02C4"/>
    <w:rsid w:val="00FB034D"/>
    <w:rsid w:val="00FB044B"/>
    <w:rsid w:val="00FB091B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5040"/>
    <w:rsid w:val="00FB5B09"/>
    <w:rsid w:val="00FB5F47"/>
    <w:rsid w:val="00FB60E8"/>
    <w:rsid w:val="00FB69A7"/>
    <w:rsid w:val="00FB6C2F"/>
    <w:rsid w:val="00FB7123"/>
    <w:rsid w:val="00FB78B8"/>
    <w:rsid w:val="00FC01BA"/>
    <w:rsid w:val="00FC01FA"/>
    <w:rsid w:val="00FC0598"/>
    <w:rsid w:val="00FC0872"/>
    <w:rsid w:val="00FC08F3"/>
    <w:rsid w:val="00FC09F4"/>
    <w:rsid w:val="00FC0E0C"/>
    <w:rsid w:val="00FC1D4D"/>
    <w:rsid w:val="00FC1E21"/>
    <w:rsid w:val="00FC1FAC"/>
    <w:rsid w:val="00FC20E1"/>
    <w:rsid w:val="00FC2A71"/>
    <w:rsid w:val="00FC301F"/>
    <w:rsid w:val="00FC3120"/>
    <w:rsid w:val="00FC3569"/>
    <w:rsid w:val="00FC4519"/>
    <w:rsid w:val="00FC4932"/>
    <w:rsid w:val="00FC4CC4"/>
    <w:rsid w:val="00FC561D"/>
    <w:rsid w:val="00FC5DB4"/>
    <w:rsid w:val="00FC6237"/>
    <w:rsid w:val="00FC6676"/>
    <w:rsid w:val="00FC6709"/>
    <w:rsid w:val="00FC70D4"/>
    <w:rsid w:val="00FC7640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6E1"/>
    <w:rsid w:val="00FD2A8E"/>
    <w:rsid w:val="00FD2C2B"/>
    <w:rsid w:val="00FD3533"/>
    <w:rsid w:val="00FD3862"/>
    <w:rsid w:val="00FD4274"/>
    <w:rsid w:val="00FD430E"/>
    <w:rsid w:val="00FD4D12"/>
    <w:rsid w:val="00FD520B"/>
    <w:rsid w:val="00FD5A1B"/>
    <w:rsid w:val="00FD5FED"/>
    <w:rsid w:val="00FD6119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43D5"/>
    <w:rsid w:val="00FE4709"/>
    <w:rsid w:val="00FE4FDD"/>
    <w:rsid w:val="00FE5043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E7D35"/>
    <w:rsid w:val="00FF03D1"/>
    <w:rsid w:val="00FF0E86"/>
    <w:rsid w:val="00FF0E93"/>
    <w:rsid w:val="00FF1CFB"/>
    <w:rsid w:val="00FF1E83"/>
    <w:rsid w:val="00FF1EA9"/>
    <w:rsid w:val="00FF20AF"/>
    <w:rsid w:val="00FF249B"/>
    <w:rsid w:val="00FF2726"/>
    <w:rsid w:val="00FF28BF"/>
    <w:rsid w:val="00FF3831"/>
    <w:rsid w:val="00FF3E0F"/>
    <w:rsid w:val="00FF44D6"/>
    <w:rsid w:val="00FF4BB5"/>
    <w:rsid w:val="00FF5033"/>
    <w:rsid w:val="00FF5B53"/>
    <w:rsid w:val="00FF5CD4"/>
    <w:rsid w:val="00FF6134"/>
    <w:rsid w:val="00FF638E"/>
    <w:rsid w:val="00FF6A6A"/>
    <w:rsid w:val="00FF6A71"/>
    <w:rsid w:val="00FF703A"/>
    <w:rsid w:val="00FF7C1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96D3997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3A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E46F1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F1"/>
    <w:rPr>
      <w:rFonts w:ascii="Arial" w:eastAsia="Times New Roman" w:hAnsi="Arial"/>
      <w:szCs w:val="25"/>
    </w:rPr>
  </w:style>
  <w:style w:type="character" w:styleId="CommentReference">
    <w:name w:val="annotation reference"/>
    <w:unhideWhenUsed/>
    <w:rsid w:val="00535F76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D84460"/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9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1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07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25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4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ACA3A-CE5E-49C2-B1B1-FEE538CC3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400</Words>
  <Characters>1619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Chuntana, Chaowarat</dc:creator>
  <cp:keywords/>
  <cp:lastModifiedBy>Somjai, Nigonyanont</cp:lastModifiedBy>
  <cp:revision>3</cp:revision>
  <cp:lastPrinted>2021-05-13T07:40:00Z</cp:lastPrinted>
  <dcterms:created xsi:type="dcterms:W3CDTF">2021-05-13T11:33:00Z</dcterms:created>
  <dcterms:modified xsi:type="dcterms:W3CDTF">2021-05-13T11:36:00Z</dcterms:modified>
</cp:coreProperties>
</file>