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ink/ink1.xml" ContentType="application/inkml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CEACE7" w14:textId="0BE59661" w:rsidR="005A1A67" w:rsidRPr="00246993" w:rsidRDefault="005A1A67" w:rsidP="005A1A67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  <w:r w:rsidRPr="00246993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246993">
        <w:rPr>
          <w:rFonts w:ascii="Angsana New" w:hAnsi="Angsana New"/>
          <w:b w:val="0"/>
          <w:bCs/>
          <w:sz w:val="30"/>
          <w:szCs w:val="30"/>
          <w:lang w:bidi="th-TH"/>
        </w:rPr>
        <w:tab/>
      </w:r>
      <w:r w:rsidRPr="00246993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26CBDBA2" w14:textId="77777777" w:rsidR="009839E6" w:rsidRDefault="009839E6" w:rsidP="00983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="Angsana New" w:hAnsi="Angsana New"/>
          <w:sz w:val="30"/>
          <w:szCs w:val="30"/>
        </w:rPr>
      </w:pPr>
    </w:p>
    <w:p w14:paraId="75B594CA" w14:textId="77777777" w:rsidR="005A1A67" w:rsidRPr="00246993" w:rsidRDefault="005A1A67" w:rsidP="002944DD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>ข้อมูลทั่วไป</w:t>
      </w:r>
    </w:p>
    <w:p w14:paraId="5219F966" w14:textId="7B53C505" w:rsidR="005A1A67" w:rsidRDefault="008559AE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เกณฑ์การจัดทำงบการเงิ</w:t>
      </w:r>
      <w:r>
        <w:rPr>
          <w:rFonts w:ascii="Angsana New" w:hAnsi="Angsana New" w:hint="cs"/>
          <w:sz w:val="30"/>
          <w:szCs w:val="30"/>
          <w:cs/>
        </w:rPr>
        <w:t>นระหว่างกาล</w:t>
      </w:r>
    </w:p>
    <w:p w14:paraId="466E5219" w14:textId="6395664C" w:rsidR="00763CBC" w:rsidRPr="00CF2100" w:rsidRDefault="00CF2100" w:rsidP="00CF2100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CF2100">
        <w:rPr>
          <w:rFonts w:ascii="Angsana New" w:hAnsi="Angsana New" w:hint="cs"/>
          <w:sz w:val="30"/>
          <w:szCs w:val="30"/>
          <w:cs/>
        </w:rPr>
        <w:t>ผลกระทบจากการแพร่ระบาดของโรคติดเชื้อไวรัสโคโรนา</w:t>
      </w:r>
      <w:r w:rsidRPr="00CF2100">
        <w:rPr>
          <w:rFonts w:ascii="Angsana New" w:hAnsi="Angsana New"/>
          <w:sz w:val="30"/>
          <w:szCs w:val="30"/>
          <w:cs/>
        </w:rPr>
        <w:t xml:space="preserve"> </w:t>
      </w:r>
      <w:r w:rsidR="00CD1FC8" w:rsidRPr="00CD1FC8">
        <w:rPr>
          <w:rFonts w:ascii="Angsana New" w:hAnsi="Angsana New"/>
          <w:sz w:val="30"/>
          <w:szCs w:val="30"/>
        </w:rPr>
        <w:t>2019</w:t>
      </w:r>
      <w:r w:rsidRPr="00CF2100">
        <w:rPr>
          <w:rFonts w:ascii="Angsana New" w:hAnsi="Angsana New"/>
          <w:sz w:val="30"/>
          <w:szCs w:val="30"/>
          <w:cs/>
        </w:rPr>
        <w:t xml:space="preserve"> (</w:t>
      </w:r>
      <w:r w:rsidRPr="00CF2100">
        <w:rPr>
          <w:rFonts w:ascii="Angsana New" w:hAnsi="Angsana New"/>
          <w:sz w:val="30"/>
          <w:szCs w:val="30"/>
        </w:rPr>
        <w:t>Covid-</w:t>
      </w:r>
      <w:r w:rsidR="00CD1FC8" w:rsidRPr="00CD1FC8">
        <w:rPr>
          <w:rFonts w:ascii="Angsana New" w:hAnsi="Angsana New"/>
          <w:sz w:val="30"/>
          <w:szCs w:val="30"/>
        </w:rPr>
        <w:t>19</w:t>
      </w:r>
      <w:r w:rsidRPr="00CF2100">
        <w:rPr>
          <w:rFonts w:ascii="Angsana New" w:hAnsi="Angsana New"/>
          <w:sz w:val="30"/>
          <w:szCs w:val="30"/>
          <w:cs/>
        </w:rPr>
        <w:t>)</w:t>
      </w:r>
    </w:p>
    <w:p w14:paraId="0EDD5923" w14:textId="7E9728F8" w:rsidR="005A1A67" w:rsidRDefault="005A1A67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080BA423" w14:textId="35BB680E" w:rsidR="00F21F11" w:rsidRDefault="00F21F11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F21F11"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5CB1599F" w14:textId="77777777" w:rsidR="005A1A67" w:rsidRPr="00306D0B" w:rsidRDefault="00CD101B" w:rsidP="0087450D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306D0B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="0083109C" w:rsidRPr="00306D0B">
        <w:rPr>
          <w:rFonts w:ascii="Angsana New" w:hAnsi="Angsana New" w:hint="cs"/>
          <w:sz w:val="30"/>
          <w:szCs w:val="30"/>
          <w:cs/>
        </w:rPr>
        <w:t>ร่วม</w:t>
      </w:r>
      <w:r w:rsidR="0087450D" w:rsidRPr="00306D0B">
        <w:rPr>
          <w:rFonts w:ascii="Angsana New" w:hAnsi="Angsana New" w:hint="cs"/>
          <w:sz w:val="30"/>
          <w:szCs w:val="30"/>
          <w:cs/>
        </w:rPr>
        <w:t>และการร่วมค้า</w:t>
      </w:r>
    </w:p>
    <w:p w14:paraId="1AC814A9" w14:textId="77777777" w:rsidR="008E5F42" w:rsidRPr="00306D0B" w:rsidRDefault="008E5F42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306D0B">
        <w:rPr>
          <w:rFonts w:ascii="Angsana New" w:hAnsi="Angsana New"/>
          <w:sz w:val="30"/>
          <w:szCs w:val="30"/>
          <w:cs/>
        </w:rPr>
        <w:t>เงินลงทุนใน</w:t>
      </w:r>
      <w:r w:rsidR="0083109C" w:rsidRPr="00306D0B">
        <w:rPr>
          <w:rFonts w:ascii="Angsana New" w:hAnsi="Angsana New" w:hint="cs"/>
          <w:sz w:val="30"/>
          <w:szCs w:val="30"/>
          <w:cs/>
        </w:rPr>
        <w:t>บริษัทย่อย</w:t>
      </w:r>
    </w:p>
    <w:p w14:paraId="08CD6074" w14:textId="77777777" w:rsidR="00090486" w:rsidRPr="00306D0B" w:rsidRDefault="00090486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306D0B"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</w:p>
    <w:p w14:paraId="49F9F970" w14:textId="0FC54317" w:rsidR="00090486" w:rsidRDefault="00C9741B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306D0B">
        <w:rPr>
          <w:rFonts w:ascii="Angsana New" w:hAnsi="Angsana New" w:hint="cs"/>
          <w:sz w:val="30"/>
          <w:szCs w:val="30"/>
          <w:cs/>
        </w:rPr>
        <w:t>ส่วนงานดำเนินงาน</w:t>
      </w:r>
      <w:r w:rsidR="00041CD8" w:rsidRPr="00041CD8">
        <w:rPr>
          <w:rFonts w:ascii="Angsana New" w:hAnsi="Angsana New" w:hint="cs"/>
          <w:sz w:val="30"/>
          <w:szCs w:val="30"/>
          <w:cs/>
        </w:rPr>
        <w:t>และการจำแนกรายได้</w:t>
      </w:r>
    </w:p>
    <w:p w14:paraId="30DA5A44" w14:textId="77777777" w:rsidR="004E4149" w:rsidRPr="004E4149" w:rsidRDefault="004E4149" w:rsidP="004E414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4E4149">
        <w:rPr>
          <w:rFonts w:ascii="Angsana New" w:hAnsi="Angsana New" w:hint="cs"/>
          <w:sz w:val="30"/>
          <w:szCs w:val="30"/>
          <w:cs/>
        </w:rPr>
        <w:t>ภาษีเงินได้</w:t>
      </w:r>
    </w:p>
    <w:p w14:paraId="15E3197A" w14:textId="77777777" w:rsidR="00F45474" w:rsidRPr="00306D0B" w:rsidRDefault="00F45474" w:rsidP="00F4547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306D0B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4455245A" w14:textId="7CFB569A" w:rsidR="00090486" w:rsidRDefault="005C7D14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306D0B">
        <w:rPr>
          <w:rFonts w:ascii="Angsana New" w:hAnsi="Angsana New"/>
          <w:sz w:val="30"/>
          <w:szCs w:val="30"/>
          <w:cs/>
        </w:rPr>
        <w:t>ภาระผูกพัน</w:t>
      </w:r>
      <w:r w:rsidR="00090486" w:rsidRPr="00306D0B">
        <w:rPr>
          <w:rFonts w:ascii="Angsana New" w:hAnsi="Angsana New"/>
          <w:sz w:val="30"/>
          <w:szCs w:val="30"/>
          <w:cs/>
        </w:rPr>
        <w:t>กับกิจการที่ไม่เกี่ยวข้องกัน</w:t>
      </w:r>
    </w:p>
    <w:p w14:paraId="51364B07" w14:textId="7BA8B56D" w:rsidR="000862B1" w:rsidRDefault="000862B1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65E7B481" w14:textId="77777777" w:rsidR="00CF0EEB" w:rsidRPr="00E9296D" w:rsidRDefault="00A84411" w:rsidP="00A537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E07D86">
        <w:rPr>
          <w:rFonts w:ascii="Angsana New" w:hAnsi="Angsana New"/>
          <w:sz w:val="30"/>
          <w:szCs w:val="30"/>
          <w:cs/>
        </w:rPr>
        <w:br w:type="page"/>
      </w:r>
      <w:r w:rsidR="00CF0EEB" w:rsidRPr="00E9296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8559AE" w:rsidRPr="00E9296D">
        <w:rPr>
          <w:rFonts w:ascii="Angsana New" w:hAnsi="Angsana New"/>
          <w:sz w:val="30"/>
          <w:szCs w:val="30"/>
          <w:cs/>
        </w:rPr>
        <w:t>ระหว่างกาล</w:t>
      </w:r>
      <w:r w:rsidR="00CF0EEB" w:rsidRPr="00E9296D">
        <w:rPr>
          <w:rFonts w:ascii="Angsana New" w:hAnsi="Angsana New"/>
          <w:sz w:val="30"/>
          <w:szCs w:val="30"/>
          <w:cs/>
        </w:rPr>
        <w:t>นี้</w:t>
      </w:r>
      <w:r w:rsidR="00EE0753">
        <w:rPr>
          <w:rFonts w:ascii="Angsana New" w:hAnsi="Angsana New"/>
          <w:sz w:val="30"/>
          <w:szCs w:val="30"/>
        </w:rPr>
        <w:t xml:space="preserve"> </w:t>
      </w:r>
    </w:p>
    <w:p w14:paraId="0504AC8E" w14:textId="77777777" w:rsidR="00CF0EEB" w:rsidRPr="00E9296D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F5C8873" w14:textId="6A149A30" w:rsidR="00CF0EEB" w:rsidRPr="002C4FE0" w:rsidRDefault="00CF0EEB" w:rsidP="00C30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9296D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B21F7D" w:rsidRPr="00E9296D">
        <w:rPr>
          <w:rFonts w:ascii="Angsana New" w:hAnsi="Angsana New"/>
          <w:sz w:val="30"/>
          <w:szCs w:val="30"/>
          <w:cs/>
        </w:rPr>
        <w:t>นี้</w:t>
      </w:r>
      <w:r w:rsidRPr="00E9296D">
        <w:rPr>
          <w:rFonts w:ascii="Angsana New" w:hAnsi="Angsana New"/>
          <w:sz w:val="30"/>
          <w:szCs w:val="30"/>
          <w:cs/>
        </w:rPr>
        <w:t>ได้รับอนุมัติให้ออกงบการเงินจาก</w:t>
      </w:r>
      <w:r w:rsidR="008E5F42" w:rsidRPr="00E9296D">
        <w:rPr>
          <w:rFonts w:ascii="Angsana New" w:hAnsi="Angsana New"/>
          <w:sz w:val="30"/>
          <w:szCs w:val="30"/>
          <w:cs/>
        </w:rPr>
        <w:t>คณะ</w:t>
      </w:r>
      <w:r w:rsidRPr="00E9296D">
        <w:rPr>
          <w:rFonts w:ascii="Angsana New" w:hAnsi="Angsana New"/>
          <w:sz w:val="30"/>
          <w:szCs w:val="30"/>
          <w:cs/>
        </w:rPr>
        <w:t>กรรมการเมื่อ</w:t>
      </w:r>
      <w:r w:rsidRPr="00183D6C">
        <w:rPr>
          <w:rFonts w:ascii="Angsana New" w:hAnsi="Angsana New"/>
          <w:sz w:val="30"/>
          <w:szCs w:val="30"/>
          <w:cs/>
        </w:rPr>
        <w:t>วันที่</w:t>
      </w:r>
      <w:r w:rsidR="008F65B5" w:rsidRPr="00183D6C">
        <w:rPr>
          <w:rFonts w:ascii="Angsana New" w:hAnsi="Angsana New"/>
          <w:sz w:val="30"/>
          <w:szCs w:val="30"/>
        </w:rPr>
        <w:t xml:space="preserve"> </w:t>
      </w:r>
      <w:r w:rsidR="00CD1FC8" w:rsidRPr="00CD1FC8">
        <w:rPr>
          <w:rFonts w:ascii="Angsana New" w:hAnsi="Angsana New"/>
          <w:sz w:val="30"/>
          <w:szCs w:val="30"/>
        </w:rPr>
        <w:t>13</w:t>
      </w:r>
      <w:r w:rsidR="00106797" w:rsidRPr="00183D6C">
        <w:rPr>
          <w:rFonts w:ascii="Angsana New" w:hAnsi="Angsana New"/>
          <w:sz w:val="30"/>
          <w:szCs w:val="30"/>
        </w:rPr>
        <w:t xml:space="preserve"> </w:t>
      </w:r>
      <w:r w:rsidR="00106797" w:rsidRPr="00183D6C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CD1FC8" w:rsidRPr="00CD1FC8">
        <w:rPr>
          <w:rFonts w:ascii="Angsana New" w:hAnsi="Angsana New"/>
          <w:sz w:val="30"/>
          <w:szCs w:val="30"/>
        </w:rPr>
        <w:t>2564</w:t>
      </w:r>
      <w:r w:rsidR="00EE0753">
        <w:rPr>
          <w:rFonts w:ascii="Angsana New" w:hAnsi="Angsana New"/>
          <w:sz w:val="30"/>
          <w:szCs w:val="30"/>
        </w:rPr>
        <w:t xml:space="preserve"> </w:t>
      </w:r>
    </w:p>
    <w:p w14:paraId="3BEB547B" w14:textId="77777777" w:rsidR="001C41B1" w:rsidRPr="00E9296D" w:rsidRDefault="001C41B1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E14CF12" w14:textId="77777777" w:rsidR="00CF0EEB" w:rsidRPr="00E9296D" w:rsidRDefault="00CF0EEB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rtl/>
          <w:cs/>
          <w:lang w:val="th-TH"/>
        </w:rPr>
      </w:pPr>
      <w:r w:rsidRPr="00E9296D">
        <w:rPr>
          <w:rFonts w:ascii="Angsana New" w:hAnsi="Angsana New"/>
          <w:b/>
          <w:bCs/>
          <w:sz w:val="30"/>
          <w:szCs w:val="30"/>
          <w:cs/>
          <w:lang w:val="th-TH" w:bidi="th-TH"/>
        </w:rPr>
        <w:t>ข้อมูลทั่วไป</w:t>
      </w:r>
      <w:r w:rsidR="00EE0753">
        <w:rPr>
          <w:rFonts w:ascii="Angsana New" w:hAnsi="Angsana New" w:hint="cs"/>
          <w:b/>
          <w:bCs/>
          <w:sz w:val="30"/>
          <w:szCs w:val="30"/>
          <w:rtl/>
          <w:lang w:val="th-TH"/>
        </w:rPr>
        <w:t xml:space="preserve"> </w:t>
      </w:r>
    </w:p>
    <w:p w14:paraId="0F58BDF5" w14:textId="77777777" w:rsidR="00397462" w:rsidRPr="00E9296D" w:rsidRDefault="00397462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A7C205E" w14:textId="77777777" w:rsidR="008C7898" w:rsidRDefault="00CF0EEB" w:rsidP="00FD7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9296D">
        <w:rPr>
          <w:rFonts w:ascii="Angsana New" w:hAnsi="Angsana New"/>
          <w:sz w:val="30"/>
          <w:szCs w:val="30"/>
          <w:cs/>
        </w:rPr>
        <w:t>บริษัท</w:t>
      </w:r>
      <w:r w:rsidR="00A14A10" w:rsidRPr="00E9296D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E9296D">
        <w:rPr>
          <w:rFonts w:ascii="Angsana New" w:hAnsi="Angsana New"/>
          <w:sz w:val="30"/>
          <w:szCs w:val="30"/>
          <w:cs/>
        </w:rPr>
        <w:t>ดำเนินธุรกิจหลักเกี่ยวกับ</w:t>
      </w:r>
      <w:r w:rsidR="008C7898" w:rsidRPr="008C7898">
        <w:rPr>
          <w:rFonts w:ascii="Angsana New" w:hAnsi="Angsana New" w:hint="cs"/>
          <w:sz w:val="30"/>
          <w:szCs w:val="30"/>
          <w:cs/>
        </w:rPr>
        <w:t>การผลิตแบบฟอร์ม</w:t>
      </w:r>
      <w:r w:rsidR="008C7898" w:rsidRPr="008C7898">
        <w:rPr>
          <w:rFonts w:ascii="Angsana New" w:hAnsi="Angsana New"/>
          <w:sz w:val="30"/>
          <w:szCs w:val="30"/>
          <w:cs/>
        </w:rPr>
        <w:t xml:space="preserve"> </w:t>
      </w:r>
      <w:r w:rsidR="008C7898" w:rsidRPr="008C7898">
        <w:rPr>
          <w:rFonts w:ascii="Angsana New" w:hAnsi="Angsana New" w:hint="cs"/>
          <w:sz w:val="30"/>
          <w:szCs w:val="30"/>
          <w:cs/>
        </w:rPr>
        <w:t>กระดาษพิมพ์ต่อเนื่อง</w:t>
      </w:r>
      <w:r w:rsidR="008C7898" w:rsidRPr="008C7898">
        <w:rPr>
          <w:rFonts w:ascii="Angsana New" w:hAnsi="Angsana New"/>
          <w:sz w:val="30"/>
          <w:szCs w:val="30"/>
          <w:cs/>
        </w:rPr>
        <w:t xml:space="preserve"> </w:t>
      </w:r>
      <w:r w:rsidR="008C7898" w:rsidRPr="008C7898">
        <w:rPr>
          <w:rFonts w:ascii="Angsana New" w:hAnsi="Angsana New" w:hint="cs"/>
          <w:sz w:val="30"/>
          <w:szCs w:val="30"/>
          <w:cs/>
        </w:rPr>
        <w:t>สิ่งพิมพ์ปลอดการทำเทียม</w:t>
      </w:r>
      <w:r w:rsidR="008C7898" w:rsidRPr="008C7898">
        <w:rPr>
          <w:rFonts w:ascii="Angsana New" w:hAnsi="Angsana New"/>
          <w:sz w:val="30"/>
          <w:szCs w:val="30"/>
          <w:cs/>
        </w:rPr>
        <w:t xml:space="preserve"> </w:t>
      </w:r>
      <w:r w:rsidR="008C7898" w:rsidRPr="008C7898">
        <w:rPr>
          <w:rFonts w:ascii="Angsana New" w:hAnsi="Angsana New" w:hint="cs"/>
          <w:sz w:val="30"/>
          <w:szCs w:val="30"/>
          <w:cs/>
        </w:rPr>
        <w:t>สิ่งพิมพ์อื่น</w:t>
      </w:r>
      <w:r w:rsidR="008C7898" w:rsidRPr="008C7898">
        <w:rPr>
          <w:rFonts w:ascii="Angsana New" w:hAnsi="Angsana New"/>
          <w:sz w:val="30"/>
          <w:szCs w:val="30"/>
          <w:cs/>
        </w:rPr>
        <w:t xml:space="preserve"> </w:t>
      </w:r>
      <w:r w:rsidR="008C7898" w:rsidRPr="008C7898">
        <w:rPr>
          <w:rFonts w:ascii="Angsana New" w:hAnsi="Angsana New" w:hint="cs"/>
          <w:sz w:val="30"/>
          <w:szCs w:val="30"/>
          <w:cs/>
        </w:rPr>
        <w:t>ๆ</w:t>
      </w:r>
      <w:r w:rsidR="008C7898" w:rsidRPr="008C7898">
        <w:rPr>
          <w:rFonts w:ascii="Angsana New" w:hAnsi="Angsana New"/>
          <w:sz w:val="30"/>
          <w:szCs w:val="30"/>
          <w:cs/>
        </w:rPr>
        <w:t xml:space="preserve"> </w:t>
      </w:r>
      <w:r w:rsidR="008C7898" w:rsidRPr="008C7898">
        <w:rPr>
          <w:rFonts w:ascii="Angsana New" w:hAnsi="Angsana New" w:hint="cs"/>
          <w:sz w:val="30"/>
          <w:szCs w:val="30"/>
          <w:cs/>
        </w:rPr>
        <w:t>ฉลากกาวต่อเนื่อง</w:t>
      </w:r>
      <w:r w:rsidR="00DD02BC">
        <w:rPr>
          <w:rFonts w:ascii="Angsana New" w:hAnsi="Angsana New"/>
          <w:sz w:val="30"/>
          <w:szCs w:val="30"/>
        </w:rPr>
        <w:t xml:space="preserve"> </w:t>
      </w:r>
      <w:r w:rsidR="0008458A" w:rsidRPr="008C7898">
        <w:rPr>
          <w:rFonts w:ascii="Angsana New" w:hAnsi="Angsana New" w:hint="cs"/>
          <w:sz w:val="30"/>
          <w:szCs w:val="30"/>
          <w:cs/>
        </w:rPr>
        <w:t>และ</w:t>
      </w:r>
      <w:r w:rsidR="0008458A">
        <w:rPr>
          <w:rFonts w:ascii="Angsana New" w:hAnsi="Angsana New" w:hint="cs"/>
          <w:sz w:val="30"/>
          <w:szCs w:val="30"/>
          <w:cs/>
        </w:rPr>
        <w:t>บริการคลังสินค้าแบบพิมพ์</w:t>
      </w:r>
    </w:p>
    <w:p w14:paraId="66F2911C" w14:textId="77777777" w:rsidR="00B56AC5" w:rsidRDefault="00B56AC5" w:rsidP="00FD7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2B5CCA5" w14:textId="77777777" w:rsidR="00CF0EEB" w:rsidRPr="00E9296D" w:rsidRDefault="002E164A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rtl/>
          <w:cs/>
          <w:lang w:val="th-TH"/>
        </w:rPr>
      </w:pPr>
      <w:r w:rsidRPr="00E9296D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เก</w:t>
      </w:r>
      <w:r w:rsidR="008559AE" w:rsidRPr="00E9296D">
        <w:rPr>
          <w:rFonts w:ascii="Angsana New" w:hAnsi="Angsana New"/>
          <w:b/>
          <w:bCs/>
          <w:sz w:val="30"/>
          <w:szCs w:val="30"/>
          <w:cs/>
          <w:lang w:val="th-TH" w:bidi="th-TH"/>
        </w:rPr>
        <w:t>ณฑ์การจัดทำงบการเงินระหว่างกาล</w:t>
      </w:r>
    </w:p>
    <w:p w14:paraId="137897E2" w14:textId="77777777" w:rsidR="00CF0EEB" w:rsidRPr="004349DE" w:rsidRDefault="00CF0EEB" w:rsidP="00CF0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  <w:lang w:bidi="ar-SA"/>
        </w:rPr>
      </w:pPr>
    </w:p>
    <w:p w14:paraId="14676697" w14:textId="77777777" w:rsidR="00A33382" w:rsidRPr="00171413" w:rsidRDefault="00A33382" w:rsidP="000860E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171413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5DD75CC9" w14:textId="77777777" w:rsidR="002E164A" w:rsidRPr="004349DE" w:rsidRDefault="002E164A" w:rsidP="00A333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2A0F721F" w14:textId="20BE81B4" w:rsidR="00AC0B92" w:rsidRPr="00712F07" w:rsidRDefault="00041CD8" w:rsidP="00294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041CD8">
        <w:rPr>
          <w:rFonts w:ascii="Angsana New" w:hAnsi="Angsana New" w:hint="cs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9C29EB">
        <w:rPr>
          <w:rFonts w:ascii="Angsana New" w:hAnsi="Angsana New" w:hint="cs"/>
          <w:sz w:val="30"/>
          <w:szCs w:val="30"/>
          <w:cs/>
        </w:rPr>
        <w:t xml:space="preserve">  </w:t>
      </w:r>
      <w:r w:rsidRPr="00041CD8">
        <w:rPr>
          <w:rFonts w:ascii="Angsana New" w:hAnsi="Angsana New" w:hint="cs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Pr="00041CD8">
        <w:rPr>
          <w:rFonts w:ascii="Angsana New" w:hAnsi="Angsana New"/>
          <w:sz w:val="30"/>
          <w:szCs w:val="30"/>
          <w:cs/>
        </w:rPr>
        <w:t xml:space="preserve"> (“</w:t>
      </w:r>
      <w:r w:rsidRPr="00041CD8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Pr="00041CD8">
        <w:rPr>
          <w:rFonts w:ascii="Angsana New" w:hAnsi="Angsana New" w:hint="eastAsia"/>
          <w:sz w:val="30"/>
          <w:szCs w:val="30"/>
          <w:cs/>
        </w:rPr>
        <w:t>”</w:t>
      </w:r>
      <w:r w:rsidRPr="00041CD8">
        <w:rPr>
          <w:rFonts w:ascii="Angsana New" w:hAnsi="Angsana New"/>
          <w:sz w:val="30"/>
          <w:szCs w:val="30"/>
          <w:cs/>
        </w:rPr>
        <w:t xml:space="preserve">) </w:t>
      </w:r>
      <w:r w:rsidRPr="00041CD8">
        <w:rPr>
          <w:rFonts w:ascii="Angsana New" w:hAnsi="Angsana New" w:hint="cs"/>
          <w:sz w:val="30"/>
          <w:szCs w:val="30"/>
          <w:cs/>
        </w:rPr>
        <w:t>ตามมาตรฐานการบัญชี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="009446F4">
        <w:rPr>
          <w:rFonts w:ascii="Angsana New" w:hAnsi="Angsana New"/>
          <w:sz w:val="30"/>
          <w:szCs w:val="30"/>
        </w:rPr>
        <w:br/>
      </w:r>
      <w:r w:rsidRPr="00041CD8">
        <w:rPr>
          <w:rFonts w:ascii="Angsana New" w:hAnsi="Angsana New" w:hint="cs"/>
          <w:sz w:val="30"/>
          <w:szCs w:val="30"/>
          <w:cs/>
        </w:rPr>
        <w:t>ฉบับที่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="00CD1FC8" w:rsidRPr="00CD1FC8">
        <w:rPr>
          <w:rFonts w:ascii="Angsana New" w:hAnsi="Angsana New"/>
          <w:sz w:val="30"/>
          <w:szCs w:val="30"/>
        </w:rPr>
        <w:t>34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Pr="00041CD8">
        <w:rPr>
          <w:rFonts w:ascii="Angsana New" w:hAnsi="Angsana New" w:hint="cs"/>
          <w:sz w:val="30"/>
          <w:szCs w:val="30"/>
          <w:cs/>
        </w:rPr>
        <w:t>เรื่อง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Pr="0050055D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041CD8">
        <w:rPr>
          <w:rFonts w:ascii="Angsana New" w:hAnsi="Angsana New"/>
          <w:sz w:val="30"/>
          <w:szCs w:val="30"/>
          <w:cs/>
        </w:rPr>
        <w:t xml:space="preserve">  </w:t>
      </w:r>
      <w:r w:rsidRPr="00041CD8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Pr="00041CD8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="00EE0753">
        <w:rPr>
          <w:rFonts w:ascii="Angsana New" w:hAnsi="Angsana New"/>
          <w:sz w:val="30"/>
          <w:szCs w:val="30"/>
        </w:rPr>
        <w:t xml:space="preserve"> </w:t>
      </w:r>
      <w:r w:rsidR="00AC0B92">
        <w:rPr>
          <w:rFonts w:ascii="Angsana New" w:hAnsi="Angsana New"/>
          <w:sz w:val="30"/>
          <w:szCs w:val="30"/>
        </w:rPr>
        <w:t xml:space="preserve"> </w:t>
      </w:r>
    </w:p>
    <w:p w14:paraId="2D99E6B4" w14:textId="77777777" w:rsidR="00052E02" w:rsidRPr="004349DE" w:rsidRDefault="00052E02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04346042" w14:textId="55F683E1" w:rsidR="00AC0B92" w:rsidRPr="004349DE" w:rsidRDefault="00041CD8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  <w:cs/>
        </w:rPr>
      </w:pPr>
      <w:r w:rsidRPr="00041CD8">
        <w:rPr>
          <w:rFonts w:ascii="Angsana New" w:hAnsi="Angsana New" w:hint="cs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Pr="00041CD8">
        <w:rPr>
          <w:rFonts w:ascii="Angsana New" w:hAnsi="Angsana New" w:hint="cs"/>
          <w:sz w:val="30"/>
          <w:szCs w:val="30"/>
          <w:cs/>
        </w:rPr>
        <w:t>เหตุการณ์และสถานการณ์ใหม่ๆ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Pr="00041CD8">
        <w:rPr>
          <w:rFonts w:ascii="Angsana New" w:hAnsi="Angsana New" w:hint="cs"/>
          <w:sz w:val="30"/>
          <w:szCs w:val="30"/>
          <w:cs/>
        </w:rPr>
        <w:t>เพื่อไม่ให้ซ้ำซ้อนกับข้อมูลที่ได้เคยนำเสนอรายงาน</w:t>
      </w:r>
      <w:r w:rsidR="009446F4">
        <w:rPr>
          <w:rFonts w:ascii="Angsana New" w:hAnsi="Angsana New"/>
          <w:sz w:val="30"/>
          <w:szCs w:val="30"/>
        </w:rPr>
        <w:br/>
      </w:r>
      <w:r w:rsidRPr="00041CD8">
        <w:rPr>
          <w:rFonts w:ascii="Angsana New" w:hAnsi="Angsana New" w:hint="cs"/>
          <w:sz w:val="30"/>
          <w:szCs w:val="30"/>
          <w:cs/>
        </w:rPr>
        <w:t>ไปแล้ว</w:t>
      </w:r>
      <w:r w:rsidRPr="00041CD8">
        <w:rPr>
          <w:rFonts w:ascii="Angsana New" w:hAnsi="Angsana New"/>
          <w:sz w:val="30"/>
          <w:szCs w:val="30"/>
          <w:cs/>
        </w:rPr>
        <w:t xml:space="preserve">  </w:t>
      </w:r>
      <w:r w:rsidRPr="00041CD8">
        <w:rPr>
          <w:rFonts w:ascii="Angsana New" w:hAnsi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</w:t>
      </w:r>
      <w:r w:rsidR="009C29EB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041CD8">
        <w:rPr>
          <w:rFonts w:ascii="Angsana New" w:hAnsi="Angsana New" w:hint="cs"/>
          <w:sz w:val="30"/>
          <w:szCs w:val="30"/>
          <w:cs/>
        </w:rPr>
        <w:t>สำหรับปีสิ้นสุดวันที่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="00CD1FC8" w:rsidRPr="00CD1FC8">
        <w:rPr>
          <w:rFonts w:ascii="Angsana New" w:hAnsi="Angsana New"/>
          <w:sz w:val="30"/>
          <w:szCs w:val="30"/>
        </w:rPr>
        <w:t>31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Pr="00041CD8">
        <w:rPr>
          <w:rFonts w:ascii="Angsana New" w:hAnsi="Angsana New" w:hint="cs"/>
          <w:sz w:val="30"/>
          <w:szCs w:val="30"/>
          <w:cs/>
        </w:rPr>
        <w:t>ธันวาคม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="00CD1FC8" w:rsidRPr="00CD1FC8">
        <w:rPr>
          <w:rFonts w:ascii="Angsana New" w:hAnsi="Angsana New"/>
          <w:sz w:val="30"/>
          <w:szCs w:val="30"/>
        </w:rPr>
        <w:t>2563</w:t>
      </w:r>
    </w:p>
    <w:p w14:paraId="685D87C9" w14:textId="77777777" w:rsidR="00FC01FA" w:rsidRDefault="00FC0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672F129E" w14:textId="20B791D8" w:rsidR="00041CD8" w:rsidRDefault="00041CD8" w:rsidP="00041C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041CD8">
        <w:rPr>
          <w:rFonts w:ascii="Angsana New" w:eastAsia="MS Mincho" w:hAnsi="Angsana New" w:hint="cs"/>
          <w:sz w:val="30"/>
          <w:szCs w:val="30"/>
          <w:cs/>
        </w:rPr>
        <w:t>กลุ่มบริษัท</w:t>
      </w:r>
      <w:r w:rsidR="00E943A3" w:rsidRPr="00E943A3">
        <w:rPr>
          <w:rFonts w:ascii="Angsana New" w:eastAsia="MS Mincho" w:hAnsi="Angsana New" w:hint="cs"/>
          <w:sz w:val="30"/>
          <w:szCs w:val="30"/>
          <w:cs/>
        </w:rPr>
        <w:t>ได้ถือปฏิบัติตามมาตรฐานการรายงานทางการเงินฉบับปรับปรุงเป็นครั้งแรกซึ่งมีผลบังคับใช้ตั้งแต่</w:t>
      </w:r>
      <w:r w:rsidR="00E943A3">
        <w:rPr>
          <w:rFonts w:ascii="Angsana New" w:eastAsia="MS Mincho" w:hAnsi="Angsana New"/>
          <w:sz w:val="30"/>
          <w:szCs w:val="30"/>
        </w:rPr>
        <w:br/>
      </w:r>
      <w:r w:rsidR="00E943A3" w:rsidRPr="00E943A3">
        <w:rPr>
          <w:rFonts w:ascii="Angsana New" w:eastAsia="MS Mincho" w:hAnsi="Angsana New" w:hint="cs"/>
          <w:sz w:val="30"/>
          <w:szCs w:val="30"/>
          <w:cs/>
        </w:rPr>
        <w:t>รอบระยะเวลาบัญชีที่เริ่มในหรือหลังวันที่</w:t>
      </w:r>
      <w:r w:rsidR="00E943A3" w:rsidRPr="00E943A3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CD1FC8" w:rsidRPr="00CD1FC8">
        <w:rPr>
          <w:rFonts w:ascii="Angsana New" w:eastAsia="MS Mincho" w:hAnsi="Angsana New"/>
          <w:sz w:val="30"/>
          <w:szCs w:val="30"/>
        </w:rPr>
        <w:t>1</w:t>
      </w:r>
      <w:r w:rsidR="00E943A3" w:rsidRPr="00E943A3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E943A3" w:rsidRPr="00E943A3">
        <w:rPr>
          <w:rFonts w:ascii="Angsana New" w:eastAsia="MS Mincho" w:hAnsi="Angsana New" w:hint="cs"/>
          <w:sz w:val="30"/>
          <w:szCs w:val="30"/>
          <w:cs/>
        </w:rPr>
        <w:t>มกราคม</w:t>
      </w:r>
      <w:r w:rsidR="00E943A3" w:rsidRPr="00E943A3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CD1FC8" w:rsidRPr="00CD1FC8">
        <w:rPr>
          <w:rFonts w:ascii="Angsana New" w:eastAsia="MS Mincho" w:hAnsi="Angsana New"/>
          <w:sz w:val="30"/>
          <w:szCs w:val="30"/>
        </w:rPr>
        <w:t>2564</w:t>
      </w:r>
      <w:r w:rsidR="00E943A3" w:rsidRPr="00E943A3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E943A3" w:rsidRPr="00E943A3">
        <w:rPr>
          <w:rFonts w:ascii="Angsana New" w:eastAsia="MS Mincho" w:hAnsi="Angsana New" w:hint="cs"/>
          <w:sz w:val="30"/>
          <w:szCs w:val="30"/>
          <w:cs/>
        </w:rPr>
        <w:t>และไม่ได้นำมาตรฐานการรายงานทางการเงินที่ยังไม่มีผลบังคับใช้มาถือปฏิบัติก่อนวันที่มีผลบังคับใช้</w:t>
      </w:r>
      <w:r w:rsidR="00E943A3" w:rsidRPr="00E943A3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E943A3" w:rsidRPr="00E943A3">
        <w:rPr>
          <w:rFonts w:ascii="Angsana New" w:eastAsia="MS Mincho" w:hAnsi="Angsana New" w:hint="cs"/>
          <w:sz w:val="30"/>
          <w:szCs w:val="30"/>
          <w:cs/>
        </w:rPr>
        <w:t>ทั้งนี้</w:t>
      </w:r>
      <w:r w:rsidR="00E943A3" w:rsidRPr="00E943A3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E943A3" w:rsidRPr="00E943A3">
        <w:rPr>
          <w:rFonts w:ascii="Angsana New" w:eastAsia="MS Mincho" w:hAnsi="Angsana New" w:hint="cs"/>
          <w:sz w:val="30"/>
          <w:szCs w:val="30"/>
          <w:cs/>
        </w:rPr>
        <w:t>การถือปฏิบัติดังกล่าวไม่มีผลกระทบอย่างมีสาระสำคัญต่อ</w:t>
      </w:r>
      <w:r w:rsidR="00E943A3">
        <w:rPr>
          <w:rFonts w:ascii="Angsana New" w:eastAsia="MS Mincho" w:hAnsi="Angsana New"/>
          <w:sz w:val="30"/>
          <w:szCs w:val="30"/>
        </w:rPr>
        <w:br/>
      </w:r>
      <w:r w:rsidR="00E943A3" w:rsidRPr="00E943A3">
        <w:rPr>
          <w:rFonts w:ascii="Angsana New" w:eastAsia="MS Mincho" w:hAnsi="Angsana New" w:hint="cs"/>
          <w:sz w:val="30"/>
          <w:szCs w:val="30"/>
          <w:cs/>
        </w:rPr>
        <w:t>งบการเงิน</w:t>
      </w:r>
    </w:p>
    <w:p w14:paraId="18EB7D12" w14:textId="77777777" w:rsidR="0071781C" w:rsidRDefault="00717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D29E6D8" w14:textId="424A2990" w:rsidR="00A33382" w:rsidRPr="00171413" w:rsidRDefault="00AC0B92" w:rsidP="000860E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both"/>
        <w:rPr>
          <w:rFonts w:ascii="Angsana New" w:hAnsi="Angsana New"/>
          <w:i/>
          <w:iCs/>
          <w:sz w:val="30"/>
          <w:szCs w:val="30"/>
        </w:rPr>
      </w:pPr>
      <w:r w:rsidRPr="00171413">
        <w:rPr>
          <w:rFonts w:ascii="Angsana New" w:hAnsi="Angsana New"/>
          <w:i/>
          <w:iCs/>
          <w:sz w:val="30"/>
          <w:szCs w:val="30"/>
          <w:cs/>
        </w:rPr>
        <w:lastRenderedPageBreak/>
        <w:t>การใช้วิจารณญาณ</w:t>
      </w:r>
      <w:r w:rsidR="009446F4">
        <w:rPr>
          <w:rFonts w:ascii="Angsana New" w:hAnsi="Angsana New"/>
          <w:i/>
          <w:iCs/>
          <w:sz w:val="30"/>
          <w:szCs w:val="30"/>
        </w:rPr>
        <w:t xml:space="preserve"> </w:t>
      </w:r>
      <w:r w:rsidRPr="00171413">
        <w:rPr>
          <w:rFonts w:ascii="Angsana New" w:hAnsi="Angsana New"/>
          <w:i/>
          <w:iCs/>
          <w:sz w:val="30"/>
          <w:szCs w:val="30"/>
          <w:cs/>
        </w:rPr>
        <w:t>การประมาณ</w:t>
      </w:r>
      <w:r w:rsidRPr="00171413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9446F4">
        <w:rPr>
          <w:rFonts w:ascii="Angsana New" w:hAnsi="Angsana New" w:hint="cs"/>
          <w:i/>
          <w:iCs/>
          <w:sz w:val="30"/>
          <w:szCs w:val="30"/>
          <w:cs/>
        </w:rPr>
        <w:t>และนโยบายการบัญชี</w:t>
      </w:r>
    </w:p>
    <w:p w14:paraId="6B89B4FF" w14:textId="77777777" w:rsidR="00FD520B" w:rsidRPr="00CA0745" w:rsidRDefault="00FD520B" w:rsidP="002944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 w:hanging="54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F70C853" w14:textId="108ED83A" w:rsidR="00E943A3" w:rsidRDefault="00041CD8" w:rsidP="007B3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30"/>
          <w:szCs w:val="30"/>
        </w:rPr>
      </w:pPr>
      <w:r w:rsidRPr="00041CD8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Pr="00041CD8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71781C">
        <w:rPr>
          <w:rFonts w:ascii="Angsana New" w:hAnsi="Angsana New"/>
          <w:sz w:val="30"/>
          <w:szCs w:val="30"/>
        </w:rPr>
        <w:t xml:space="preserve"> </w:t>
      </w:r>
      <w:r w:rsidRPr="00041CD8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Pr="00041CD8">
        <w:rPr>
          <w:rFonts w:ascii="Angsana New" w:hAnsi="Angsana New" w:hint="cs"/>
          <w:sz w:val="30"/>
          <w:szCs w:val="30"/>
          <w:cs/>
        </w:rPr>
        <w:t>ทั้งนี้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Pr="00041CD8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Pr="00041CD8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="00CD1FC8" w:rsidRPr="00CD1FC8">
        <w:rPr>
          <w:rFonts w:ascii="Angsana New" w:hAnsi="Angsana New"/>
          <w:sz w:val="30"/>
          <w:szCs w:val="30"/>
        </w:rPr>
        <w:t>31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Pr="00041CD8">
        <w:rPr>
          <w:rFonts w:ascii="Angsana New" w:hAnsi="Angsana New" w:hint="cs"/>
          <w:sz w:val="30"/>
          <w:szCs w:val="30"/>
          <w:cs/>
        </w:rPr>
        <w:t>ธันวาคม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="00CD1FC8" w:rsidRPr="00CD1FC8">
        <w:rPr>
          <w:rFonts w:ascii="Angsana New" w:hAnsi="Angsana New"/>
          <w:sz w:val="30"/>
          <w:szCs w:val="30"/>
        </w:rPr>
        <w:t>2563</w:t>
      </w:r>
      <w:r w:rsidR="007B3CF5" w:rsidRPr="00940B02">
        <w:rPr>
          <w:rFonts w:ascii="Angsana New" w:hAnsi="Angsana New"/>
          <w:sz w:val="30"/>
          <w:szCs w:val="30"/>
          <w:cs/>
        </w:rPr>
        <w:t xml:space="preserve"> </w:t>
      </w:r>
    </w:p>
    <w:p w14:paraId="1856645C" w14:textId="2B9534B3" w:rsidR="00FE43D5" w:rsidRPr="003330A0" w:rsidRDefault="00FE43D5" w:rsidP="00CF2100">
      <w:pPr>
        <w:pStyle w:val="BodyText"/>
        <w:tabs>
          <w:tab w:val="clear" w:pos="454"/>
          <w:tab w:val="clear" w:pos="907"/>
          <w:tab w:val="left" w:pos="900"/>
        </w:tabs>
        <w:spacing w:after="0" w:line="240" w:lineRule="auto"/>
        <w:ind w:left="907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14:paraId="76D0F0BE" w14:textId="1ADBCE36" w:rsidR="00CF2100" w:rsidRPr="00763CBC" w:rsidRDefault="00CF2100" w:rsidP="00CF2100">
      <w:pPr>
        <w:pStyle w:val="index"/>
        <w:numPr>
          <w:ilvl w:val="0"/>
          <w:numId w:val="19"/>
        </w:numPr>
        <w:spacing w:after="0" w:line="240" w:lineRule="atLeast"/>
        <w:outlineLvl w:val="0"/>
        <w:rPr>
          <w:rFonts w:ascii="Angsana New" w:hAnsi="Angsana New"/>
          <w:b/>
          <w:bCs/>
          <w:sz w:val="30"/>
          <w:szCs w:val="30"/>
        </w:rPr>
      </w:pPr>
      <w:r w:rsidRPr="00763CBC">
        <w:rPr>
          <w:rFonts w:ascii="Angsana New" w:hAnsi="Angsana New" w:hint="cs"/>
          <w:b/>
          <w:bCs/>
          <w:sz w:val="30"/>
          <w:szCs w:val="30"/>
          <w:cs/>
          <w:lang w:bidi="th-TH"/>
        </w:rPr>
        <w:t>ผลกระทบจากการแพร่ระบาดของโรคติดเชื้อไวรัสโคโรนา</w:t>
      </w:r>
      <w:r w:rsidRPr="00763CBC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 </w:t>
      </w:r>
      <w:r w:rsidR="00CD1FC8" w:rsidRPr="00CD1FC8">
        <w:rPr>
          <w:rFonts w:ascii="Angsana New" w:hAnsi="Angsana New"/>
          <w:b/>
          <w:bCs/>
          <w:sz w:val="30"/>
          <w:szCs w:val="30"/>
          <w:lang w:val="en-US"/>
        </w:rPr>
        <w:t>2019</w:t>
      </w:r>
      <w:r w:rsidRPr="00763CBC">
        <w:rPr>
          <w:rFonts w:ascii="Angsana New" w:hAnsi="Angsana New"/>
          <w:b/>
          <w:bCs/>
          <w:sz w:val="30"/>
          <w:szCs w:val="30"/>
        </w:rPr>
        <w:t xml:space="preserve"> (COVID-</w:t>
      </w:r>
      <w:r w:rsidR="00CD1FC8" w:rsidRPr="00CD1FC8">
        <w:rPr>
          <w:rFonts w:ascii="Angsana New" w:hAnsi="Angsana New"/>
          <w:b/>
          <w:bCs/>
          <w:sz w:val="30"/>
          <w:szCs w:val="30"/>
          <w:lang w:val="en-US"/>
        </w:rPr>
        <w:t>19</w:t>
      </w:r>
      <w:r w:rsidRPr="00763CBC">
        <w:rPr>
          <w:rFonts w:ascii="Angsana New" w:hAnsi="Angsana New"/>
          <w:b/>
          <w:bCs/>
          <w:sz w:val="30"/>
          <w:szCs w:val="30"/>
        </w:rPr>
        <w:t>)</w:t>
      </w:r>
    </w:p>
    <w:p w14:paraId="48B0A81A" w14:textId="77777777" w:rsidR="00CF2100" w:rsidRDefault="00CF2100" w:rsidP="00CF2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30"/>
          <w:szCs w:val="30"/>
        </w:rPr>
      </w:pPr>
    </w:p>
    <w:p w14:paraId="3C2DC9AF" w14:textId="0FB8317B" w:rsidR="00CF2100" w:rsidRDefault="00CF2100" w:rsidP="00CF2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30"/>
          <w:szCs w:val="30"/>
        </w:rPr>
      </w:pPr>
      <w:r w:rsidRPr="00763CBC">
        <w:rPr>
          <w:rFonts w:ascii="Angsana New" w:hAnsi="Angsana New" w:hint="cs"/>
          <w:sz w:val="30"/>
          <w:szCs w:val="30"/>
          <w:cs/>
        </w:rPr>
        <w:t>สถานการณ์การแพร่ระบาดของ</w:t>
      </w:r>
      <w:r w:rsidRPr="00763CBC">
        <w:rPr>
          <w:rFonts w:ascii="Angsana New" w:hAnsi="Angsana New"/>
          <w:sz w:val="30"/>
          <w:szCs w:val="30"/>
          <w:cs/>
        </w:rPr>
        <w:t xml:space="preserve"> </w:t>
      </w:r>
      <w:r w:rsidRPr="00763CBC">
        <w:rPr>
          <w:rFonts w:ascii="Angsana New" w:hAnsi="Angsana New"/>
          <w:sz w:val="30"/>
          <w:szCs w:val="30"/>
        </w:rPr>
        <w:t>COVID-</w:t>
      </w:r>
      <w:r w:rsidR="00CD1FC8" w:rsidRPr="00CD1FC8">
        <w:rPr>
          <w:rFonts w:ascii="Angsana New" w:hAnsi="Angsana New"/>
          <w:sz w:val="30"/>
          <w:szCs w:val="30"/>
        </w:rPr>
        <w:t>19</w:t>
      </w:r>
      <w:r w:rsidRPr="00763CBC">
        <w:rPr>
          <w:rFonts w:ascii="Angsana New" w:hAnsi="Angsana New"/>
          <w:sz w:val="30"/>
          <w:szCs w:val="30"/>
        </w:rPr>
        <w:t xml:space="preserve"> </w:t>
      </w:r>
      <w:r w:rsidRPr="00763CBC">
        <w:rPr>
          <w:rFonts w:ascii="Angsana New" w:hAnsi="Angsana New" w:hint="cs"/>
          <w:sz w:val="30"/>
          <w:szCs w:val="30"/>
          <w:cs/>
        </w:rPr>
        <w:t>ยังคงเกิดขึ้นอย่างต่อเนื่อง</w:t>
      </w:r>
      <w:r w:rsidRPr="00763CBC">
        <w:rPr>
          <w:rFonts w:ascii="Angsana New" w:hAnsi="Angsana New"/>
          <w:sz w:val="30"/>
          <w:szCs w:val="30"/>
          <w:cs/>
        </w:rPr>
        <w:t xml:space="preserve"> </w:t>
      </w:r>
      <w:r w:rsidRPr="00763CBC">
        <w:rPr>
          <w:rFonts w:ascii="Angsana New" w:hAnsi="Angsana New" w:hint="cs"/>
          <w:sz w:val="30"/>
          <w:szCs w:val="30"/>
          <w:cs/>
        </w:rPr>
        <w:t>โดยเริ่มมีการแจกจ่ายวัคซีนในระหว่างปี</w:t>
      </w:r>
      <w:r w:rsidRPr="00763CBC">
        <w:rPr>
          <w:rFonts w:ascii="Angsana New" w:hAnsi="Angsana New"/>
          <w:sz w:val="30"/>
          <w:szCs w:val="30"/>
          <w:cs/>
        </w:rPr>
        <w:t xml:space="preserve"> </w:t>
      </w:r>
      <w:r w:rsidR="00CD1FC8" w:rsidRPr="00CD1FC8">
        <w:rPr>
          <w:rFonts w:ascii="Angsana New" w:hAnsi="Angsana New"/>
          <w:sz w:val="30"/>
          <w:szCs w:val="30"/>
        </w:rPr>
        <w:t>2564</w:t>
      </w:r>
      <w:r w:rsidRPr="00763CBC">
        <w:rPr>
          <w:rFonts w:ascii="Angsana New" w:hAnsi="Angsana New"/>
          <w:sz w:val="30"/>
          <w:szCs w:val="30"/>
        </w:rPr>
        <w:t xml:space="preserve"> </w:t>
      </w:r>
      <w:r w:rsidRPr="00763CBC">
        <w:rPr>
          <w:rFonts w:ascii="Angsana New" w:hAnsi="Angsana New" w:hint="cs"/>
          <w:spacing w:val="-2"/>
          <w:sz w:val="30"/>
          <w:szCs w:val="30"/>
          <w:cs/>
        </w:rPr>
        <w:t>จากความไม่แน่นอนของสถานการณ์ในปี</w:t>
      </w:r>
      <w:r w:rsidRPr="00763CB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D1FC8" w:rsidRPr="00CD1FC8">
        <w:rPr>
          <w:rFonts w:ascii="Angsana New" w:hAnsi="Angsana New"/>
          <w:spacing w:val="-2"/>
          <w:sz w:val="30"/>
          <w:szCs w:val="30"/>
        </w:rPr>
        <w:t>2563</w:t>
      </w:r>
      <w:r w:rsidRPr="00763CBC">
        <w:rPr>
          <w:rFonts w:ascii="Angsana New" w:hAnsi="Angsana New"/>
          <w:spacing w:val="-2"/>
          <w:sz w:val="30"/>
          <w:szCs w:val="30"/>
        </w:rPr>
        <w:t xml:space="preserve"> </w:t>
      </w:r>
      <w:r w:rsidRPr="00763CBC">
        <w:rPr>
          <w:rFonts w:ascii="Angsana New" w:hAnsi="Angsana New" w:hint="cs"/>
          <w:spacing w:val="-2"/>
          <w:sz w:val="30"/>
          <w:szCs w:val="30"/>
          <w:cs/>
        </w:rPr>
        <w:t>กลุ่มบริษัทจึงจัดทำงบการเงินสำหรับปีสิ้นสุดวันที่</w:t>
      </w:r>
      <w:r w:rsidRPr="00763CB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D1FC8" w:rsidRPr="00CD1FC8">
        <w:rPr>
          <w:rFonts w:ascii="Angsana New" w:hAnsi="Angsana New"/>
          <w:spacing w:val="-2"/>
          <w:sz w:val="30"/>
          <w:szCs w:val="30"/>
        </w:rPr>
        <w:t>31</w:t>
      </w:r>
      <w:r w:rsidRPr="00763CBC">
        <w:rPr>
          <w:rFonts w:ascii="Angsana New" w:hAnsi="Angsana New"/>
          <w:spacing w:val="-2"/>
          <w:sz w:val="30"/>
          <w:szCs w:val="30"/>
        </w:rPr>
        <w:t xml:space="preserve"> </w:t>
      </w:r>
      <w:r w:rsidRPr="00763CBC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763CB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D1FC8" w:rsidRPr="00CD1FC8">
        <w:rPr>
          <w:rFonts w:ascii="Angsana New" w:hAnsi="Angsana New"/>
          <w:spacing w:val="-2"/>
          <w:sz w:val="30"/>
          <w:szCs w:val="30"/>
        </w:rPr>
        <w:t>2563</w:t>
      </w:r>
      <w:r w:rsidRPr="00763CBC">
        <w:rPr>
          <w:rFonts w:ascii="Angsana New" w:hAnsi="Angsana New"/>
          <w:sz w:val="30"/>
          <w:szCs w:val="30"/>
        </w:rPr>
        <w:t xml:space="preserve"> </w:t>
      </w:r>
      <w:r w:rsidRPr="00763CBC">
        <w:rPr>
          <w:rFonts w:ascii="Angsana New" w:hAnsi="Angsana New" w:hint="cs"/>
          <w:sz w:val="30"/>
          <w:szCs w:val="30"/>
          <w:cs/>
        </w:rPr>
        <w:t>โดยถือปฏิบัติตามแนวปฏิบัติทางการบัญชี</w:t>
      </w:r>
      <w:r w:rsidRPr="00763CBC">
        <w:rPr>
          <w:rFonts w:ascii="Angsana New" w:hAnsi="Angsana New"/>
          <w:sz w:val="30"/>
          <w:szCs w:val="30"/>
          <w:cs/>
        </w:rPr>
        <w:t xml:space="preserve"> </w:t>
      </w:r>
      <w:r w:rsidRPr="00763CBC">
        <w:rPr>
          <w:rFonts w:ascii="Angsana New" w:hAnsi="Angsana New" w:hint="cs"/>
          <w:sz w:val="30"/>
          <w:szCs w:val="30"/>
          <w:cs/>
        </w:rPr>
        <w:t>เรื่อง</w:t>
      </w:r>
      <w:r w:rsidRPr="00763CBC">
        <w:rPr>
          <w:rFonts w:ascii="Angsana New" w:hAnsi="Angsana New"/>
          <w:sz w:val="30"/>
          <w:szCs w:val="30"/>
          <w:cs/>
        </w:rPr>
        <w:t xml:space="preserve"> </w:t>
      </w:r>
      <w:r w:rsidRPr="009446F4">
        <w:rPr>
          <w:rFonts w:ascii="Angsana New" w:hAnsi="Angsana New" w:hint="cs"/>
          <w:i/>
          <w:iCs/>
          <w:sz w:val="30"/>
          <w:szCs w:val="30"/>
          <w:cs/>
        </w:rPr>
        <w:t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</w:t>
      </w:r>
      <w:r w:rsidRPr="009446F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CD1FC8" w:rsidRPr="00CD1FC8">
        <w:rPr>
          <w:rFonts w:ascii="Angsana New" w:hAnsi="Angsana New"/>
          <w:i/>
          <w:iCs/>
          <w:sz w:val="30"/>
          <w:szCs w:val="30"/>
        </w:rPr>
        <w:t>2019</w:t>
      </w:r>
      <w:r w:rsidRPr="00763CBC">
        <w:rPr>
          <w:rFonts w:ascii="Angsana New" w:hAnsi="Angsana New"/>
          <w:sz w:val="30"/>
          <w:szCs w:val="30"/>
        </w:rPr>
        <w:t xml:space="preserve"> </w:t>
      </w:r>
      <w:r w:rsidRPr="00763CBC">
        <w:rPr>
          <w:rFonts w:ascii="Angsana New" w:hAnsi="Angsana New" w:hint="cs"/>
          <w:sz w:val="30"/>
          <w:szCs w:val="30"/>
          <w:cs/>
        </w:rPr>
        <w:t>ในเรื่องการไม่นำสถานการณ์</w:t>
      </w:r>
      <w:r w:rsidRPr="00763CBC">
        <w:rPr>
          <w:rFonts w:ascii="Angsana New" w:hAnsi="Angsana New"/>
          <w:sz w:val="30"/>
          <w:szCs w:val="30"/>
          <w:cs/>
        </w:rPr>
        <w:t xml:space="preserve"> </w:t>
      </w:r>
      <w:r w:rsidRPr="00763CBC">
        <w:rPr>
          <w:rFonts w:ascii="Angsana New" w:hAnsi="Angsana New"/>
          <w:sz w:val="30"/>
          <w:szCs w:val="30"/>
        </w:rPr>
        <w:t>COVID-</w:t>
      </w:r>
      <w:r w:rsidR="00CD1FC8" w:rsidRPr="00CD1FC8">
        <w:rPr>
          <w:rFonts w:ascii="Angsana New" w:hAnsi="Angsana New"/>
          <w:sz w:val="30"/>
          <w:szCs w:val="30"/>
        </w:rPr>
        <w:t>19</w:t>
      </w:r>
      <w:r w:rsidRPr="00763CBC">
        <w:rPr>
          <w:rFonts w:ascii="Angsana New" w:hAnsi="Angsana New"/>
          <w:sz w:val="30"/>
          <w:szCs w:val="30"/>
        </w:rPr>
        <w:t xml:space="preserve"> </w:t>
      </w:r>
      <w:r w:rsidR="000862B1">
        <w:rPr>
          <w:rFonts w:ascii="Angsana New" w:hAnsi="Angsana New" w:hint="cs"/>
          <w:sz w:val="30"/>
          <w:szCs w:val="30"/>
          <w:cs/>
        </w:rPr>
        <w:t>มาเป็นข้อบ่งชี้ของการด้อยค่าของค่าความนิยมและ</w:t>
      </w:r>
      <w:r w:rsidRPr="00763CBC">
        <w:rPr>
          <w:rFonts w:ascii="Angsana New" w:hAnsi="Angsana New" w:hint="cs"/>
          <w:sz w:val="30"/>
          <w:szCs w:val="30"/>
          <w:cs/>
        </w:rPr>
        <w:t>ไม่นำข้อมูลที่มีการคาดการณ์ในอนาคต</w:t>
      </w:r>
      <w:r w:rsidRPr="00763CBC">
        <w:rPr>
          <w:rFonts w:ascii="Angsana New" w:hAnsi="Angsana New"/>
          <w:sz w:val="30"/>
          <w:szCs w:val="30"/>
          <w:cs/>
        </w:rPr>
        <w:t xml:space="preserve"> (</w:t>
      </w:r>
      <w:r w:rsidRPr="00763CBC">
        <w:rPr>
          <w:rFonts w:ascii="Angsana New" w:hAnsi="Angsana New"/>
          <w:sz w:val="30"/>
          <w:szCs w:val="30"/>
        </w:rPr>
        <w:t xml:space="preserve">Forward-looking information) </w:t>
      </w:r>
      <w:r w:rsidR="000862B1" w:rsidRPr="00763CBC">
        <w:rPr>
          <w:rFonts w:ascii="Angsana New" w:hAnsi="Angsana New" w:hint="cs"/>
          <w:sz w:val="30"/>
          <w:szCs w:val="30"/>
          <w:cs/>
        </w:rPr>
        <w:t>มาพิจารณาการด้อยค่าของลูกหนี้การค้า</w:t>
      </w:r>
      <w:r w:rsidR="000862B1">
        <w:rPr>
          <w:rFonts w:ascii="Angsana New" w:hAnsi="Angsana New" w:hint="cs"/>
          <w:sz w:val="30"/>
          <w:szCs w:val="30"/>
          <w:cs/>
        </w:rPr>
        <w:t xml:space="preserve"> </w:t>
      </w:r>
      <w:r w:rsidRPr="00763CBC">
        <w:rPr>
          <w:rFonts w:ascii="Angsana New" w:hAnsi="Angsana New" w:hint="cs"/>
          <w:sz w:val="30"/>
          <w:szCs w:val="30"/>
          <w:cs/>
        </w:rPr>
        <w:t>เนื่องด้วยแนวปฏิบัติดังกล่าวสิ้นสุดการมีผลบังคับใช้</w:t>
      </w:r>
      <w:r w:rsidRPr="00763CBC">
        <w:rPr>
          <w:rFonts w:ascii="Angsana New" w:hAnsi="Angsana New"/>
          <w:sz w:val="30"/>
          <w:szCs w:val="30"/>
          <w:cs/>
        </w:rPr>
        <w:t xml:space="preserve"> </w:t>
      </w:r>
      <w:r w:rsidRPr="00763CBC">
        <w:rPr>
          <w:rFonts w:ascii="Angsana New" w:hAnsi="Angsana New" w:hint="cs"/>
          <w:sz w:val="30"/>
          <w:szCs w:val="30"/>
          <w:cs/>
        </w:rPr>
        <w:t>ณ</w:t>
      </w:r>
      <w:r w:rsidRPr="00763CBC">
        <w:rPr>
          <w:rFonts w:ascii="Angsana New" w:hAnsi="Angsana New"/>
          <w:sz w:val="30"/>
          <w:szCs w:val="30"/>
          <w:cs/>
        </w:rPr>
        <w:t xml:space="preserve"> </w:t>
      </w:r>
      <w:r w:rsidRPr="00763CBC">
        <w:rPr>
          <w:rFonts w:ascii="Angsana New" w:hAnsi="Angsana New" w:hint="cs"/>
          <w:sz w:val="30"/>
          <w:szCs w:val="30"/>
          <w:cs/>
        </w:rPr>
        <w:t>วันที่</w:t>
      </w:r>
      <w:r w:rsidRPr="00763CBC">
        <w:rPr>
          <w:rFonts w:ascii="Angsana New" w:hAnsi="Angsana New"/>
          <w:sz w:val="30"/>
          <w:szCs w:val="30"/>
          <w:cs/>
        </w:rPr>
        <w:t xml:space="preserve"> </w:t>
      </w:r>
      <w:r w:rsidR="00CD1FC8" w:rsidRPr="00CD1FC8">
        <w:rPr>
          <w:rFonts w:ascii="Angsana New" w:hAnsi="Angsana New"/>
          <w:sz w:val="30"/>
          <w:szCs w:val="30"/>
        </w:rPr>
        <w:t>31</w:t>
      </w:r>
      <w:r w:rsidRPr="00763CBC">
        <w:rPr>
          <w:rFonts w:ascii="Angsana New" w:hAnsi="Angsana New"/>
          <w:sz w:val="30"/>
          <w:szCs w:val="30"/>
          <w:cs/>
        </w:rPr>
        <w:t xml:space="preserve"> </w:t>
      </w:r>
      <w:r w:rsidRPr="00763CBC">
        <w:rPr>
          <w:rFonts w:ascii="Angsana New" w:hAnsi="Angsana New" w:hint="cs"/>
          <w:sz w:val="30"/>
          <w:szCs w:val="30"/>
          <w:cs/>
        </w:rPr>
        <w:t>ธันวาคม</w:t>
      </w:r>
      <w:r w:rsidRPr="00763CBC">
        <w:rPr>
          <w:rFonts w:ascii="Angsana New" w:hAnsi="Angsana New"/>
          <w:sz w:val="30"/>
          <w:szCs w:val="30"/>
          <w:cs/>
        </w:rPr>
        <w:t xml:space="preserve"> </w:t>
      </w:r>
      <w:r w:rsidR="00CD1FC8" w:rsidRPr="00CD1FC8">
        <w:rPr>
          <w:rFonts w:ascii="Angsana New" w:hAnsi="Angsana New"/>
          <w:sz w:val="30"/>
          <w:szCs w:val="30"/>
        </w:rPr>
        <w:t>2563</w:t>
      </w:r>
      <w:r w:rsidRPr="00763CBC">
        <w:rPr>
          <w:rFonts w:ascii="Angsana New" w:hAnsi="Angsana New"/>
          <w:sz w:val="30"/>
          <w:szCs w:val="30"/>
          <w:cs/>
        </w:rPr>
        <w:t xml:space="preserve"> </w:t>
      </w:r>
      <w:r w:rsidR="000862B1">
        <w:rPr>
          <w:rFonts w:ascii="Angsana New" w:hAnsi="Angsana New" w:hint="cs"/>
          <w:sz w:val="30"/>
          <w:szCs w:val="30"/>
          <w:cs/>
        </w:rPr>
        <w:t>กลุ่มบริษัทได้ประเมิณผลกระทบดังกล่าว</w:t>
      </w:r>
      <w:r w:rsidR="00D12FCE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CD1FC8" w:rsidRPr="00CD1FC8">
        <w:rPr>
          <w:rFonts w:ascii="Angsana New" w:hAnsi="Angsana New"/>
          <w:sz w:val="30"/>
          <w:szCs w:val="30"/>
        </w:rPr>
        <w:t>2564</w:t>
      </w:r>
      <w:r w:rsidR="006C3739">
        <w:rPr>
          <w:rFonts w:ascii="Angsana New" w:hAnsi="Angsana New"/>
          <w:sz w:val="30"/>
          <w:szCs w:val="30"/>
        </w:rPr>
        <w:t xml:space="preserve"> </w:t>
      </w:r>
      <w:r w:rsidR="000862B1">
        <w:rPr>
          <w:rFonts w:ascii="Angsana New" w:hAnsi="Angsana New" w:hint="cs"/>
          <w:sz w:val="30"/>
          <w:szCs w:val="30"/>
          <w:cs/>
        </w:rPr>
        <w:t>ซึ่งไม่มีผลกระทบอย่างมีสาระสำคัญต่องบการเงิน</w:t>
      </w:r>
    </w:p>
    <w:p w14:paraId="4554DE62" w14:textId="77777777" w:rsidR="001171A4" w:rsidRPr="00A85483" w:rsidRDefault="001171A4" w:rsidP="00B8183C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="Angsana New" w:hAnsi="Angsana New"/>
          <w:sz w:val="24"/>
          <w:szCs w:val="24"/>
          <w:cs/>
          <w:lang w:val="en-US" w:bidi="th-TH"/>
        </w:rPr>
      </w:pPr>
    </w:p>
    <w:p w14:paraId="63E441F2" w14:textId="77777777" w:rsidR="00B907E7" w:rsidRPr="00046510" w:rsidRDefault="00B907E7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cs/>
          <w:lang w:val="th-TH" w:bidi="th-TH"/>
        </w:rPr>
      </w:pPr>
      <w:r w:rsidRPr="00046510">
        <w:rPr>
          <w:rFonts w:ascii="Angsana New" w:hAnsi="Angsana New"/>
          <w:b/>
          <w:bCs/>
          <w:sz w:val="30"/>
          <w:szCs w:val="30"/>
          <w:cs/>
          <w:lang w:val="th-TH" w:bidi="th-TH"/>
        </w:rPr>
        <w:t>บุคคลหรือกิจการที่เกี่ยวข้องกัน</w:t>
      </w:r>
    </w:p>
    <w:p w14:paraId="46C2D3C7" w14:textId="77777777" w:rsidR="00C8301D" w:rsidRPr="00A85483" w:rsidRDefault="00C8301D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  <w:highlight w:val="cyan"/>
        </w:rPr>
      </w:pPr>
    </w:p>
    <w:p w14:paraId="3B436497" w14:textId="0DDEE45C" w:rsidR="00D44E3C" w:rsidRPr="00046510" w:rsidRDefault="00061BCC" w:rsidP="001B3F60">
      <w:pPr>
        <w:pStyle w:val="BodyText"/>
        <w:spacing w:line="240" w:lineRule="auto"/>
        <w:ind w:left="540"/>
        <w:jc w:val="thaiDistribute"/>
        <w:rPr>
          <w:rFonts w:ascii="Angsana New" w:hAnsi="Angsana New"/>
          <w:b/>
          <w:sz w:val="24"/>
          <w:szCs w:val="24"/>
        </w:rPr>
      </w:pPr>
      <w:r w:rsidRPr="00061BCC">
        <w:rPr>
          <w:rFonts w:ascii="Angsana New" w:hAnsi="Angsana New" w:hint="cs"/>
          <w:sz w:val="30"/>
          <w:szCs w:val="30"/>
          <w:cs/>
        </w:rPr>
        <w:t>ความสัมพันธ์ที่มีกับบริษัทย่อย</w:t>
      </w:r>
      <w:r w:rsidR="00F94135">
        <w:rPr>
          <w:rFonts w:ascii="Angsana New" w:hAnsi="Angsana New" w:hint="cs"/>
          <w:sz w:val="30"/>
          <w:szCs w:val="30"/>
          <w:cs/>
        </w:rPr>
        <w:t xml:space="preserve"> </w:t>
      </w:r>
      <w:r w:rsidRPr="00061BCC">
        <w:rPr>
          <w:rFonts w:ascii="Angsana New" w:hAnsi="Angsana New" w:hint="cs"/>
          <w:sz w:val="30"/>
          <w:szCs w:val="30"/>
          <w:cs/>
        </w:rPr>
        <w:t>บริษัทร่วม</w:t>
      </w:r>
      <w:r w:rsidR="001B3F60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061BCC">
        <w:rPr>
          <w:rFonts w:ascii="Angsana New" w:hAnsi="Angsana New" w:hint="cs"/>
          <w:sz w:val="30"/>
          <w:szCs w:val="30"/>
          <w:cs/>
        </w:rPr>
        <w:t>ได้เปิดเผยในหมายเหตุประกอบงบการเงินข้อ</w:t>
      </w:r>
      <w:r w:rsidRPr="00061BCC">
        <w:rPr>
          <w:rFonts w:ascii="Angsana New" w:hAnsi="Angsana New"/>
          <w:sz w:val="30"/>
          <w:szCs w:val="30"/>
          <w:cs/>
        </w:rPr>
        <w:t xml:space="preserve"> </w:t>
      </w:r>
      <w:r w:rsidR="00CD1FC8" w:rsidRPr="00CD1FC8">
        <w:rPr>
          <w:rFonts w:ascii="Angsana New" w:hAnsi="Angsana New"/>
          <w:sz w:val="30"/>
          <w:szCs w:val="30"/>
        </w:rPr>
        <w:t>6</w:t>
      </w:r>
      <w:r w:rsidRPr="00061BCC">
        <w:rPr>
          <w:rFonts w:ascii="Angsana New" w:hAnsi="Angsana New"/>
          <w:sz w:val="30"/>
          <w:szCs w:val="30"/>
          <w:cs/>
        </w:rPr>
        <w:t xml:space="preserve"> </w:t>
      </w:r>
      <w:r w:rsidRPr="00061BCC">
        <w:rPr>
          <w:rFonts w:ascii="Angsana New" w:hAnsi="Angsana New" w:hint="cs"/>
          <w:sz w:val="30"/>
          <w:szCs w:val="30"/>
          <w:cs/>
        </w:rPr>
        <w:t>และ</w:t>
      </w:r>
      <w:r w:rsidRPr="00061BCC">
        <w:rPr>
          <w:rFonts w:ascii="Angsana New" w:hAnsi="Angsana New"/>
          <w:sz w:val="30"/>
          <w:szCs w:val="30"/>
          <w:cs/>
        </w:rPr>
        <w:t xml:space="preserve"> </w:t>
      </w:r>
      <w:r w:rsidR="00CD1FC8" w:rsidRPr="00CD1FC8">
        <w:rPr>
          <w:rFonts w:ascii="Angsana New" w:hAnsi="Angsana New"/>
          <w:sz w:val="30"/>
          <w:szCs w:val="30"/>
        </w:rPr>
        <w:t>7</w:t>
      </w:r>
      <w:r w:rsidRPr="00061BCC">
        <w:rPr>
          <w:rFonts w:ascii="Angsana New" w:hAnsi="Angsana New"/>
          <w:sz w:val="30"/>
          <w:szCs w:val="30"/>
          <w:cs/>
        </w:rPr>
        <w:t xml:space="preserve"> </w:t>
      </w:r>
      <w:r w:rsidRPr="00061BCC">
        <w:rPr>
          <w:rFonts w:ascii="Angsana New" w:hAnsi="Angsana New" w:hint="cs"/>
          <w:sz w:val="30"/>
          <w:szCs w:val="30"/>
          <w:cs/>
        </w:rPr>
        <w:t>สำหรับความสัมพันธ์กับผู้บริหารสำคัญ</w:t>
      </w:r>
      <w:r w:rsidRPr="00061BCC">
        <w:rPr>
          <w:rFonts w:ascii="Angsana New" w:hAnsi="Angsana New"/>
          <w:sz w:val="30"/>
          <w:szCs w:val="30"/>
          <w:cs/>
        </w:rPr>
        <w:t xml:space="preserve"> </w:t>
      </w:r>
      <w:r w:rsidRPr="00061BCC">
        <w:rPr>
          <w:rFonts w:ascii="Angsana New" w:hAnsi="Angsana New" w:hint="cs"/>
          <w:sz w:val="30"/>
          <w:szCs w:val="30"/>
          <w:cs/>
        </w:rPr>
        <w:t>และบุคคลหรือกิจการ</w:t>
      </w:r>
      <w:r w:rsidR="00F94135" w:rsidRPr="00061BCC">
        <w:rPr>
          <w:rFonts w:ascii="Angsana New" w:hAnsi="Angsana New" w:hint="cs"/>
          <w:sz w:val="30"/>
          <w:szCs w:val="30"/>
          <w:cs/>
        </w:rPr>
        <w:t>อื่น</w:t>
      </w:r>
      <w:r w:rsidRPr="00061BCC">
        <w:rPr>
          <w:rFonts w:ascii="Angsana New" w:hAnsi="Angsana New" w:hint="cs"/>
          <w:sz w:val="30"/>
          <w:szCs w:val="30"/>
          <w:cs/>
        </w:rPr>
        <w:t>ที่เกี่ยวข้องกัน</w:t>
      </w:r>
      <w:r w:rsidRPr="00061BCC">
        <w:rPr>
          <w:rFonts w:ascii="Angsana New" w:hAnsi="Angsana New"/>
          <w:sz w:val="30"/>
          <w:szCs w:val="30"/>
          <w:cs/>
        </w:rPr>
        <w:t xml:space="preserve"> </w:t>
      </w:r>
      <w:r w:rsidRPr="00061BCC">
        <w:rPr>
          <w:rFonts w:ascii="Angsana New" w:hAnsi="Angsana New" w:hint="cs"/>
          <w:sz w:val="30"/>
          <w:szCs w:val="30"/>
          <w:cs/>
        </w:rPr>
        <w:t>ไม่มีการเปลี่ยนแปลงอย่างมีสาระสำคัญในระหว่างงวด</w:t>
      </w:r>
    </w:p>
    <w:p w14:paraId="2376D2E4" w14:textId="77777777" w:rsidR="0087244E" w:rsidRPr="00A85483" w:rsidRDefault="0087244E" w:rsidP="00F174C7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sz w:val="22"/>
          <w:szCs w:val="22"/>
          <w:cs/>
        </w:rPr>
      </w:pPr>
    </w:p>
    <w:p w14:paraId="20854D19" w14:textId="0528C4C9" w:rsidR="006539D1" w:rsidRDefault="007D6274" w:rsidP="003738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D6274">
        <w:rPr>
          <w:rFonts w:ascii="Angsana New" w:hAnsi="Angsana New" w:hint="cs"/>
          <w:sz w:val="30"/>
          <w:szCs w:val="30"/>
          <w:cs/>
        </w:rPr>
        <w:t>นโยบายการกำหนดราคา</w:t>
      </w:r>
      <w:r>
        <w:rPr>
          <w:rFonts w:ascii="Angsana New" w:hAnsi="Angsana New" w:hint="cs"/>
          <w:sz w:val="30"/>
          <w:szCs w:val="30"/>
          <w:cs/>
        </w:rPr>
        <w:t>ไม่</w:t>
      </w:r>
      <w:r w:rsidRPr="007D6274">
        <w:rPr>
          <w:rFonts w:ascii="Angsana New" w:hAnsi="Angsana New" w:hint="cs"/>
          <w:sz w:val="30"/>
          <w:szCs w:val="30"/>
          <w:cs/>
        </w:rPr>
        <w:t>มีการเปลี่ยนแปลงอย่างมีสาระสำคัญในระหว่างงวด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7D6274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3330A0">
        <w:rPr>
          <w:rFonts w:ascii="Angsana New" w:hAnsi="Angsana New"/>
          <w:sz w:val="30"/>
          <w:szCs w:val="30"/>
        </w:rPr>
        <w:t xml:space="preserve"> </w:t>
      </w:r>
      <w:r w:rsidR="003330A0">
        <w:rPr>
          <w:rFonts w:ascii="Angsana New" w:hAnsi="Angsana New"/>
          <w:sz w:val="30"/>
          <w:szCs w:val="30"/>
        </w:rPr>
        <w:br/>
      </w:r>
      <w:r w:rsidR="00CD1FC8" w:rsidRPr="00CD1FC8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7D6274">
        <w:rPr>
          <w:rFonts w:ascii="Angsana New" w:hAnsi="Angsana New"/>
          <w:sz w:val="30"/>
          <w:szCs w:val="30"/>
          <w:cs/>
        </w:rPr>
        <w:t xml:space="preserve"> </w:t>
      </w:r>
      <w:r w:rsidR="00CD1FC8" w:rsidRPr="00CD1FC8">
        <w:rPr>
          <w:rFonts w:ascii="Angsana New" w:hAnsi="Angsana New"/>
          <w:sz w:val="30"/>
          <w:szCs w:val="30"/>
        </w:rPr>
        <w:t>2564</w:t>
      </w:r>
    </w:p>
    <w:p w14:paraId="34EB6A83" w14:textId="77777777" w:rsidR="007D6274" w:rsidRPr="00A85483" w:rsidRDefault="007D6274" w:rsidP="003738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0"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14:paraId="33EBC8AF" w14:textId="77777777" w:rsidR="00623B31" w:rsidRDefault="00623B31" w:rsidP="004B6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2"/>
          <w:szCs w:val="22"/>
        </w:rPr>
      </w:pPr>
      <w:r>
        <w:rPr>
          <w:rFonts w:ascii="Angsana New" w:hAnsi="Angsana New"/>
          <w:b/>
          <w:sz w:val="22"/>
          <w:szCs w:val="22"/>
        </w:rPr>
        <w:br w:type="page"/>
      </w: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062"/>
        <w:gridCol w:w="243"/>
        <w:gridCol w:w="1035"/>
        <w:gridCol w:w="270"/>
        <w:gridCol w:w="1080"/>
        <w:gridCol w:w="252"/>
        <w:gridCol w:w="18"/>
        <w:gridCol w:w="1053"/>
      </w:tblGrid>
      <w:tr w:rsidR="004B6EC1" w:rsidRPr="00040ACC" w14:paraId="595C161A" w14:textId="77777777" w:rsidTr="008D7579">
        <w:trPr>
          <w:trHeight w:hRule="exact" w:val="374"/>
          <w:tblHeader/>
        </w:trPr>
        <w:tc>
          <w:tcPr>
            <w:tcW w:w="4338" w:type="dxa"/>
          </w:tcPr>
          <w:p w14:paraId="777EAA8D" w14:textId="2FE973E6" w:rsidR="004B6EC1" w:rsidRPr="009446F4" w:rsidRDefault="009446F4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446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40" w:type="dxa"/>
            <w:gridSpan w:val="3"/>
          </w:tcPr>
          <w:p w14:paraId="5161E047" w14:textId="77777777" w:rsidR="004B6EC1" w:rsidRPr="00040ACC" w:rsidRDefault="004B6EC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A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2E5E3C7" w14:textId="77777777" w:rsidR="004B6EC1" w:rsidRPr="00040ACC" w:rsidRDefault="004B6EC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3" w:type="dxa"/>
            <w:gridSpan w:val="4"/>
          </w:tcPr>
          <w:p w14:paraId="386016EB" w14:textId="77777777" w:rsidR="004B6EC1" w:rsidRPr="00040ACC" w:rsidRDefault="004B6EC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A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38D7" w:rsidRPr="00040ACC" w14:paraId="71E94DC7" w14:textId="77777777" w:rsidTr="008D7579">
        <w:trPr>
          <w:trHeight w:hRule="exact" w:val="374"/>
          <w:tblHeader/>
        </w:trPr>
        <w:tc>
          <w:tcPr>
            <w:tcW w:w="4338" w:type="dxa"/>
          </w:tcPr>
          <w:p w14:paraId="3CC8D064" w14:textId="2AAE4191" w:rsidR="005438D7" w:rsidRPr="00040ACC" w:rsidRDefault="005438D7" w:rsidP="0054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0A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CD1FC8" w:rsidRPr="00CD1F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F220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2208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62" w:type="dxa"/>
          </w:tcPr>
          <w:p w14:paraId="7EEF6A36" w14:textId="37C679D8" w:rsidR="005438D7" w:rsidRPr="00040ACC" w:rsidRDefault="00CD1FC8" w:rsidP="0054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3" w:type="dxa"/>
          </w:tcPr>
          <w:p w14:paraId="41CA8A4F" w14:textId="77777777" w:rsidR="005438D7" w:rsidRPr="00040ACC" w:rsidRDefault="005438D7" w:rsidP="0054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228D9BC" w14:textId="467969FB" w:rsidR="005438D7" w:rsidRPr="00040ACC" w:rsidRDefault="00CD1FC8" w:rsidP="0054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435BD64" w14:textId="77777777" w:rsidR="005438D7" w:rsidRPr="00040ACC" w:rsidRDefault="005438D7" w:rsidP="0054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CAF72BA" w14:textId="47477679" w:rsidR="005438D7" w:rsidRPr="00040ACC" w:rsidRDefault="00CD1FC8" w:rsidP="0054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gridSpan w:val="2"/>
          </w:tcPr>
          <w:p w14:paraId="51D13BC3" w14:textId="77777777" w:rsidR="005438D7" w:rsidRPr="00040ACC" w:rsidRDefault="005438D7" w:rsidP="0054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62EE7AC9" w14:textId="5488DA85" w:rsidR="005438D7" w:rsidRPr="00040ACC" w:rsidRDefault="00CD1FC8" w:rsidP="0054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1FC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B6EC1" w:rsidRPr="00040ACC" w14:paraId="562EA9AD" w14:textId="77777777" w:rsidTr="008D7579">
        <w:trPr>
          <w:trHeight w:hRule="exact" w:val="374"/>
          <w:tblHeader/>
        </w:trPr>
        <w:tc>
          <w:tcPr>
            <w:tcW w:w="4338" w:type="dxa"/>
          </w:tcPr>
          <w:p w14:paraId="1E59C68D" w14:textId="77777777" w:rsidR="004B6EC1" w:rsidRPr="00040ACC" w:rsidRDefault="004B6EC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13" w:type="dxa"/>
            <w:gridSpan w:val="8"/>
          </w:tcPr>
          <w:p w14:paraId="7522E16B" w14:textId="77777777" w:rsidR="004B6EC1" w:rsidRPr="00040ACC" w:rsidRDefault="004B6EC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0AC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B6EC1" w:rsidRPr="00040ACC" w14:paraId="069FDEAF" w14:textId="77777777" w:rsidTr="008D7579">
        <w:trPr>
          <w:trHeight w:hRule="exact" w:val="374"/>
        </w:trPr>
        <w:tc>
          <w:tcPr>
            <w:tcW w:w="4338" w:type="dxa"/>
          </w:tcPr>
          <w:p w14:paraId="57302996" w14:textId="77777777" w:rsidR="004B6EC1" w:rsidRPr="00852CD6" w:rsidRDefault="004B6EC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2C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6DB8543A" w14:textId="77777777" w:rsidR="004B6EC1" w:rsidRPr="00852CD6" w:rsidRDefault="004B6EC1" w:rsidP="00F44F4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384351F" w14:textId="77777777" w:rsidR="004B6EC1" w:rsidRPr="00852CD6" w:rsidRDefault="004B6EC1" w:rsidP="00F44F4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1F6D070" w14:textId="77777777" w:rsidR="004B6EC1" w:rsidRPr="00852CD6" w:rsidRDefault="004B6EC1" w:rsidP="00F44F4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A71AED" w14:textId="77777777" w:rsidR="004B6EC1" w:rsidRPr="00852CD6" w:rsidRDefault="004B6EC1" w:rsidP="00F44F4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C0BF74" w14:textId="77777777" w:rsidR="004B6EC1" w:rsidRPr="00852CD6" w:rsidRDefault="004B6EC1" w:rsidP="00F44F4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27D984F" w14:textId="77777777" w:rsidR="004B6EC1" w:rsidRPr="00852CD6" w:rsidRDefault="004B6EC1" w:rsidP="00F44F4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749005E" w14:textId="77777777" w:rsidR="004B6EC1" w:rsidRPr="00852CD6" w:rsidRDefault="004B6EC1" w:rsidP="00F44F4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0613" w:rsidRPr="00046510" w14:paraId="048DED0C" w14:textId="77777777" w:rsidTr="00CD0108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3E2E8C75" w14:textId="77777777" w:rsidR="000F0613" w:rsidRPr="00852CD6" w:rsidRDefault="000F0613" w:rsidP="000F0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52CD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14:paraId="1ACF36C7" w14:textId="77777777" w:rsidR="000F0613" w:rsidRPr="00852CD6" w:rsidRDefault="000F0613" w:rsidP="000F0613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852C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A7534B5" w14:textId="77777777" w:rsidR="000F0613" w:rsidRPr="00852CD6" w:rsidRDefault="000F0613" w:rsidP="000F061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D73B103" w14:textId="77777777" w:rsidR="000F0613" w:rsidRPr="00852CD6" w:rsidRDefault="000F0613" w:rsidP="000F0613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852C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5A8ED6" w14:textId="77777777" w:rsidR="000F0613" w:rsidRPr="00852CD6" w:rsidRDefault="000F0613" w:rsidP="000F061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F26A445" w14:textId="61362C08" w:rsidR="000F0613" w:rsidRPr="00852CD6" w:rsidRDefault="000F0613" w:rsidP="000F061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CD1FC8"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1FC8"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334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52" w:type="dxa"/>
          </w:tcPr>
          <w:p w14:paraId="0878E714" w14:textId="77777777" w:rsidR="000F0613" w:rsidRPr="00852CD6" w:rsidRDefault="000F0613" w:rsidP="000F061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21458F0F" w14:textId="727F82B9" w:rsidR="000F0613" w:rsidRPr="00852CD6" w:rsidRDefault="00CD1FC8" w:rsidP="000F061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0F0613" w:rsidRPr="00852CD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432</w:t>
            </w:r>
          </w:p>
        </w:tc>
      </w:tr>
      <w:tr w:rsidR="000F0613" w:rsidRPr="00046510" w14:paraId="0E6C3291" w14:textId="77777777" w:rsidTr="00CD0108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53CB9A7C" w14:textId="77777777" w:rsidR="000F0613" w:rsidRPr="00852CD6" w:rsidRDefault="000F0613" w:rsidP="000F0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52CD6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062" w:type="dxa"/>
          </w:tcPr>
          <w:p w14:paraId="44F25892" w14:textId="77777777" w:rsidR="000F0613" w:rsidRPr="00852CD6" w:rsidRDefault="000F0613" w:rsidP="000F0613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852C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03CA47E" w14:textId="77777777" w:rsidR="000F0613" w:rsidRPr="00852CD6" w:rsidRDefault="000F0613" w:rsidP="000F0613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</w:p>
        </w:tc>
        <w:tc>
          <w:tcPr>
            <w:tcW w:w="1035" w:type="dxa"/>
          </w:tcPr>
          <w:p w14:paraId="517F4C3D" w14:textId="77777777" w:rsidR="000F0613" w:rsidRPr="00852CD6" w:rsidRDefault="000F0613" w:rsidP="000F0613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852C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9CB187" w14:textId="77777777" w:rsidR="000F0613" w:rsidRPr="00852CD6" w:rsidRDefault="000F0613" w:rsidP="000F0613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</w:p>
        </w:tc>
        <w:tc>
          <w:tcPr>
            <w:tcW w:w="1080" w:type="dxa"/>
          </w:tcPr>
          <w:p w14:paraId="65535B10" w14:textId="78CC3775" w:rsidR="000F0613" w:rsidRPr="00852CD6" w:rsidRDefault="000F0613" w:rsidP="000F0613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CD1FC8"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1FC8"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52" w:type="dxa"/>
          </w:tcPr>
          <w:p w14:paraId="49D9588B" w14:textId="77777777" w:rsidR="000F0613" w:rsidRPr="00852CD6" w:rsidRDefault="000F0613" w:rsidP="000F061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32269D45" w14:textId="076A0374" w:rsidR="000F0613" w:rsidRPr="00852CD6" w:rsidRDefault="00CD1FC8" w:rsidP="000F061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0F0613" w:rsidRPr="00852CD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753</w:t>
            </w:r>
          </w:p>
        </w:tc>
      </w:tr>
      <w:tr w:rsidR="000F0613" w:rsidRPr="00046510" w14:paraId="48B0429E" w14:textId="77777777" w:rsidTr="00CD0108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67DC97A0" w14:textId="77777777" w:rsidR="000F0613" w:rsidRPr="00852CD6" w:rsidRDefault="000F0613" w:rsidP="000F0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52CD6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62" w:type="dxa"/>
          </w:tcPr>
          <w:p w14:paraId="14B1C2C0" w14:textId="77777777" w:rsidR="000F0613" w:rsidRPr="00852CD6" w:rsidRDefault="000F0613" w:rsidP="000F0613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852C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288E944" w14:textId="77777777" w:rsidR="000F0613" w:rsidRPr="00852CD6" w:rsidRDefault="000F0613" w:rsidP="000F061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9697AF1" w14:textId="77777777" w:rsidR="000F0613" w:rsidRPr="00852CD6" w:rsidRDefault="000F0613" w:rsidP="000F0613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852C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9E53F5" w14:textId="77777777" w:rsidR="000F0613" w:rsidRPr="00852CD6" w:rsidRDefault="000F0613" w:rsidP="000F061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07B7C4" w14:textId="3EBAA58C" w:rsidR="000F0613" w:rsidRPr="00852CD6" w:rsidRDefault="000F0613" w:rsidP="000F06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CD1FC8"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1FC8"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657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52" w:type="dxa"/>
          </w:tcPr>
          <w:p w14:paraId="5221CB45" w14:textId="77777777" w:rsidR="000F0613" w:rsidRPr="00852CD6" w:rsidRDefault="000F0613" w:rsidP="000F061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757FF393" w14:textId="1D46B977" w:rsidR="000F0613" w:rsidRPr="00852CD6" w:rsidRDefault="00CD1FC8" w:rsidP="000F06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0F0613" w:rsidRPr="00852CD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817</w:t>
            </w:r>
          </w:p>
        </w:tc>
      </w:tr>
      <w:tr w:rsidR="000F0613" w:rsidRPr="00046510" w14:paraId="6513284B" w14:textId="77777777" w:rsidTr="00CD0108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2CF876C0" w14:textId="77777777" w:rsidR="000F0613" w:rsidRPr="00852CD6" w:rsidRDefault="000F0613" w:rsidP="000F0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2CD6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2" w:type="dxa"/>
          </w:tcPr>
          <w:p w14:paraId="52F064F0" w14:textId="77777777" w:rsidR="000F0613" w:rsidRPr="00852CD6" w:rsidRDefault="000F0613" w:rsidP="000F0613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852C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B5D2613" w14:textId="77777777" w:rsidR="000F0613" w:rsidRPr="00852CD6" w:rsidRDefault="000F0613" w:rsidP="000F061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F8A8D67" w14:textId="77777777" w:rsidR="000F0613" w:rsidRPr="00852CD6" w:rsidRDefault="000F0613" w:rsidP="000F0613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852C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5F94D7" w14:textId="77777777" w:rsidR="000F0613" w:rsidRPr="00852CD6" w:rsidRDefault="000F0613" w:rsidP="000F061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DDCFA7" w14:textId="23227AC2" w:rsidR="000F0613" w:rsidRPr="00852CD6" w:rsidRDefault="000F0613" w:rsidP="000F06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CD1FC8"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1FC8"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979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52" w:type="dxa"/>
          </w:tcPr>
          <w:p w14:paraId="6A740172" w14:textId="77777777" w:rsidR="000F0613" w:rsidRPr="00852CD6" w:rsidRDefault="000F0613" w:rsidP="000F061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7F687310" w14:textId="6051E198" w:rsidR="000F0613" w:rsidRPr="00852CD6" w:rsidRDefault="00CD1FC8" w:rsidP="000F06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0F0613" w:rsidRPr="00852CD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067</w:t>
            </w:r>
          </w:p>
        </w:tc>
      </w:tr>
      <w:tr w:rsidR="000F0613" w:rsidRPr="00046510" w14:paraId="2E4A5DAE" w14:textId="77777777" w:rsidTr="00CD0108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2AFDAC46" w14:textId="77777777" w:rsidR="000F0613" w:rsidRPr="00852CD6" w:rsidRDefault="000F0613" w:rsidP="000F0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52CD6">
              <w:rPr>
                <w:rFonts w:ascii="Angsana New" w:hAnsi="Angsana New" w:hint="cs"/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1062" w:type="dxa"/>
          </w:tcPr>
          <w:p w14:paraId="60C6C9E7" w14:textId="77777777" w:rsidR="000F0613" w:rsidRPr="00852CD6" w:rsidRDefault="000F0613" w:rsidP="000F0613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852C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53C7FE7" w14:textId="77777777" w:rsidR="000F0613" w:rsidRPr="00852CD6" w:rsidRDefault="000F0613" w:rsidP="000F061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D03AAB8" w14:textId="77777777" w:rsidR="000F0613" w:rsidRPr="00852CD6" w:rsidRDefault="000F0613" w:rsidP="000F0613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852C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B91A9A" w14:textId="77777777" w:rsidR="000F0613" w:rsidRPr="00852CD6" w:rsidRDefault="000F0613" w:rsidP="000F061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3E63E7" w14:textId="374F3D24" w:rsidR="000F0613" w:rsidRPr="00852CD6" w:rsidRDefault="000F0613" w:rsidP="000F06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CD1FC8"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1FC8"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823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52" w:type="dxa"/>
          </w:tcPr>
          <w:p w14:paraId="3C8B8C94" w14:textId="77777777" w:rsidR="000F0613" w:rsidRPr="00852CD6" w:rsidRDefault="000F0613" w:rsidP="000F061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509CE6AD" w14:textId="2087257D" w:rsidR="000F0613" w:rsidRPr="00852CD6" w:rsidRDefault="00CD1FC8" w:rsidP="00F81655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0F0613" w:rsidRPr="00852CD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770</w:t>
            </w:r>
          </w:p>
        </w:tc>
      </w:tr>
      <w:tr w:rsidR="000862B1" w:rsidRPr="00046510" w14:paraId="0C6B961A" w14:textId="77777777" w:rsidTr="00CD0108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451D2E0C" w14:textId="7E26971A" w:rsidR="000862B1" w:rsidRPr="00852CD6" w:rsidRDefault="000862B1" w:rsidP="000F0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52CD6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ส่วนแบ่งกำไร (ขาดทุน)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852CD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0B7C6DBC" w14:textId="77777777" w:rsidR="000862B1" w:rsidRPr="00852CD6" w:rsidRDefault="000862B1" w:rsidP="000F0613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3F8A83F0" w14:textId="77777777" w:rsidR="000862B1" w:rsidRPr="00852CD6" w:rsidRDefault="000862B1" w:rsidP="000F061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FF46255" w14:textId="77777777" w:rsidR="000862B1" w:rsidRPr="00852CD6" w:rsidRDefault="000862B1" w:rsidP="000F0613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6D300C" w14:textId="77777777" w:rsidR="000862B1" w:rsidRPr="00852CD6" w:rsidRDefault="000862B1" w:rsidP="000F061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D8F5AF" w14:textId="77777777" w:rsidR="000862B1" w:rsidRDefault="000862B1" w:rsidP="000F06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1E55EC54" w14:textId="77777777" w:rsidR="000862B1" w:rsidRPr="00852CD6" w:rsidRDefault="000862B1" w:rsidP="000F061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61581D5E" w14:textId="77777777" w:rsidR="000862B1" w:rsidRPr="00852CD6" w:rsidRDefault="000862B1" w:rsidP="00F81655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F0613" w:rsidRPr="00040ACC" w14:paraId="2D941F01" w14:textId="77777777" w:rsidTr="00CD0108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07D07DBA" w14:textId="2D67B74A" w:rsidR="000F0613" w:rsidRPr="00852CD6" w:rsidRDefault="000862B1" w:rsidP="000F0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ที่ใช้วิธีส่วนได้เสีย</w:t>
            </w:r>
          </w:p>
        </w:tc>
        <w:tc>
          <w:tcPr>
            <w:tcW w:w="1062" w:type="dxa"/>
          </w:tcPr>
          <w:p w14:paraId="6473F2AE" w14:textId="77777777" w:rsidR="000F0613" w:rsidRPr="00852CD6" w:rsidRDefault="000F0613" w:rsidP="000F0613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852C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F31DA32" w14:textId="77777777" w:rsidR="000F0613" w:rsidRPr="00852CD6" w:rsidRDefault="000F0613" w:rsidP="000F061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68C99F6" w14:textId="77777777" w:rsidR="000F0613" w:rsidRPr="00852CD6" w:rsidRDefault="000F0613" w:rsidP="000F0613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852C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FB5E7E" w14:textId="77777777" w:rsidR="000F0613" w:rsidRPr="00852CD6" w:rsidRDefault="000F0613" w:rsidP="000F061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64BF5F" w14:textId="3CEADB60" w:rsidR="000F0613" w:rsidRPr="00852CD6" w:rsidRDefault="00CD1FC8" w:rsidP="000F0613">
            <w:pPr>
              <w:pStyle w:val="acctfourfigures"/>
              <w:tabs>
                <w:tab w:val="clear" w:pos="765"/>
              </w:tabs>
              <w:spacing w:line="240" w:lineRule="atLeast"/>
              <w:ind w:right="-5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="000F061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964</w:t>
            </w:r>
          </w:p>
        </w:tc>
        <w:tc>
          <w:tcPr>
            <w:tcW w:w="252" w:type="dxa"/>
          </w:tcPr>
          <w:p w14:paraId="0C0E70D0" w14:textId="77777777" w:rsidR="000F0613" w:rsidRPr="00852CD6" w:rsidRDefault="000F0613" w:rsidP="000F061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210A921D" w14:textId="1877E648" w:rsidR="000F0613" w:rsidRPr="00852CD6" w:rsidRDefault="000F0613" w:rsidP="00F81655">
            <w:pPr>
              <w:pStyle w:val="acctfourfigures"/>
              <w:tabs>
                <w:tab w:val="clear" w:pos="765"/>
              </w:tabs>
              <w:spacing w:line="240" w:lineRule="atLeast"/>
              <w:ind w:left="-108" w:right="-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2CD6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D1FC8"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1FC8"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301</w:t>
            </w:r>
            <w:r w:rsidRPr="00852CD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0F0613" w:rsidRPr="00040ACC" w14:paraId="76CA999E" w14:textId="77777777" w:rsidTr="009446F4">
        <w:trPr>
          <w:trHeight w:hRule="exact" w:val="308"/>
        </w:trPr>
        <w:tc>
          <w:tcPr>
            <w:tcW w:w="4338" w:type="dxa"/>
            <w:shd w:val="clear" w:color="auto" w:fill="auto"/>
          </w:tcPr>
          <w:p w14:paraId="4DB990CA" w14:textId="77777777" w:rsidR="000F0613" w:rsidRPr="00852CD6" w:rsidRDefault="000F0613" w:rsidP="000F0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62F46CBF" w14:textId="77777777" w:rsidR="000F0613" w:rsidRPr="00852CD6" w:rsidRDefault="000F0613" w:rsidP="000F0613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5FCD3A5" w14:textId="77777777" w:rsidR="000F0613" w:rsidRPr="00852CD6" w:rsidRDefault="000F0613" w:rsidP="000F061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F504F3C" w14:textId="77777777" w:rsidR="000F0613" w:rsidRPr="00852CD6" w:rsidRDefault="000F0613" w:rsidP="000F0613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FC9906" w14:textId="77777777" w:rsidR="000F0613" w:rsidRPr="00852CD6" w:rsidRDefault="000F0613" w:rsidP="000F061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87480E" w14:textId="77777777" w:rsidR="000F0613" w:rsidRPr="00852CD6" w:rsidRDefault="000F0613" w:rsidP="000F0613">
            <w:pPr>
              <w:pStyle w:val="acctfourfigures"/>
              <w:tabs>
                <w:tab w:val="clear" w:pos="765"/>
              </w:tabs>
              <w:spacing w:line="240" w:lineRule="atLeast"/>
              <w:ind w:right="-5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37E428DD" w14:textId="77777777" w:rsidR="000F0613" w:rsidRPr="00852CD6" w:rsidRDefault="000F0613" w:rsidP="000F061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47006FB7" w14:textId="77777777" w:rsidR="000F0613" w:rsidRPr="00852CD6" w:rsidRDefault="000F0613" w:rsidP="000F06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F0613" w:rsidRPr="00040ACC" w14:paraId="3930FF07" w14:textId="77777777" w:rsidTr="008D7579">
        <w:trPr>
          <w:trHeight w:hRule="exact" w:val="374"/>
        </w:trPr>
        <w:tc>
          <w:tcPr>
            <w:tcW w:w="4338" w:type="dxa"/>
          </w:tcPr>
          <w:p w14:paraId="2676333F" w14:textId="77777777" w:rsidR="000F0613" w:rsidRPr="00040ACC" w:rsidRDefault="000F0613" w:rsidP="000F0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40A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2" w:type="dxa"/>
          </w:tcPr>
          <w:p w14:paraId="1F98AF1C" w14:textId="77777777" w:rsidR="000F0613" w:rsidRPr="004D51B7" w:rsidRDefault="000F0613" w:rsidP="000F0613">
            <w:pPr>
              <w:pStyle w:val="acctfourfigures"/>
              <w:tabs>
                <w:tab w:val="clear" w:pos="765"/>
                <w:tab w:val="decimal" w:pos="477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3F8299FE" w14:textId="77777777" w:rsidR="000F0613" w:rsidRPr="004D51B7" w:rsidRDefault="000F0613" w:rsidP="000F061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05A706E" w14:textId="77777777" w:rsidR="000F0613" w:rsidRPr="004D51B7" w:rsidRDefault="000F0613" w:rsidP="000F0613">
            <w:pPr>
              <w:pStyle w:val="acctfourfigures"/>
              <w:tabs>
                <w:tab w:val="clear" w:pos="765"/>
                <w:tab w:val="decimal" w:pos="477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897E68D" w14:textId="77777777" w:rsidR="000F0613" w:rsidRPr="00737193" w:rsidRDefault="000F0613" w:rsidP="000F061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7674B112" w14:textId="77777777" w:rsidR="000F0613" w:rsidRPr="00737193" w:rsidRDefault="000F0613" w:rsidP="000F061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75B9F77F" w14:textId="77777777" w:rsidR="000F0613" w:rsidRPr="00737193" w:rsidRDefault="000F0613" w:rsidP="000F061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53" w:type="dxa"/>
          </w:tcPr>
          <w:p w14:paraId="7A58BBFE" w14:textId="77777777" w:rsidR="000F0613" w:rsidRPr="00737193" w:rsidRDefault="000F0613" w:rsidP="000F061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0F0613" w:rsidRPr="00046510" w14:paraId="36FBEE65" w14:textId="77777777" w:rsidTr="008D7579">
        <w:trPr>
          <w:trHeight w:hRule="exact" w:val="374"/>
        </w:trPr>
        <w:tc>
          <w:tcPr>
            <w:tcW w:w="4338" w:type="dxa"/>
          </w:tcPr>
          <w:p w14:paraId="27B47DD8" w14:textId="77777777" w:rsidR="000F0613" w:rsidRPr="00046510" w:rsidRDefault="000F0613" w:rsidP="000F0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46510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14:paraId="524C9A30" w14:textId="21359DC4" w:rsidR="000F0613" w:rsidRPr="005F76DF" w:rsidRDefault="000F0613" w:rsidP="000F06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CD1FC8" w:rsidRPr="00CD1FC8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D1FC8" w:rsidRPr="00CD1FC8">
              <w:rPr>
                <w:rFonts w:ascii="Angsana New" w:hAnsi="Angsana New"/>
                <w:sz w:val="30"/>
                <w:szCs w:val="30"/>
                <w:lang w:val="en-US"/>
              </w:rPr>
              <w:t>362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43" w:type="dxa"/>
          </w:tcPr>
          <w:p w14:paraId="5FC411A8" w14:textId="77777777" w:rsidR="000F0613" w:rsidRPr="00046510" w:rsidRDefault="000F0613" w:rsidP="000F061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7FE63B49" w14:textId="066F8D9B" w:rsidR="000F0613" w:rsidRPr="005F76DF" w:rsidRDefault="00CD1FC8" w:rsidP="000F06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  <w:r w:rsidR="000F061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445</w:t>
            </w:r>
          </w:p>
        </w:tc>
        <w:tc>
          <w:tcPr>
            <w:tcW w:w="270" w:type="dxa"/>
          </w:tcPr>
          <w:p w14:paraId="3E7D56E1" w14:textId="77777777" w:rsidR="000F0613" w:rsidRPr="00046510" w:rsidRDefault="000F0613" w:rsidP="000F061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97ADD36" w14:textId="10823DC8" w:rsidR="000F0613" w:rsidRPr="00046510" w:rsidRDefault="000F0613" w:rsidP="000F0613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CD1FC8" w:rsidRPr="00CD1FC8"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D1FC8" w:rsidRPr="00CD1FC8">
              <w:rPr>
                <w:rFonts w:ascii="Angsana New" w:hAnsi="Angsana New"/>
                <w:sz w:val="30"/>
                <w:szCs w:val="30"/>
                <w:lang w:val="en-US"/>
              </w:rPr>
              <w:t>672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29855AE7" w14:textId="77777777" w:rsidR="000F0613" w:rsidRPr="00046510" w:rsidRDefault="000F0613" w:rsidP="000F061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7BFD142D" w14:textId="2B8C5F31" w:rsidR="000F0613" w:rsidRPr="00046510" w:rsidRDefault="00CD1FC8" w:rsidP="000F0613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  <w:r w:rsidR="000F061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1FC8">
              <w:rPr>
                <w:rFonts w:ascii="Angsana New" w:hAnsi="Angsana New"/>
                <w:sz w:val="30"/>
                <w:szCs w:val="30"/>
                <w:lang w:val="en-US"/>
              </w:rPr>
              <w:t>566</w:t>
            </w:r>
          </w:p>
        </w:tc>
      </w:tr>
      <w:tr w:rsidR="000F0613" w:rsidRPr="00046510" w14:paraId="0C6BBB8C" w14:textId="77777777" w:rsidTr="008D7579">
        <w:trPr>
          <w:trHeight w:hRule="exact" w:val="374"/>
        </w:trPr>
        <w:tc>
          <w:tcPr>
            <w:tcW w:w="4338" w:type="dxa"/>
          </w:tcPr>
          <w:p w14:paraId="79F56FD4" w14:textId="77777777" w:rsidR="000F0613" w:rsidRPr="00046510" w:rsidRDefault="000F0613" w:rsidP="000F0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D2950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062" w:type="dxa"/>
          </w:tcPr>
          <w:p w14:paraId="57D021BC" w14:textId="3E2F566B" w:rsidR="000F0613" w:rsidRPr="005F76DF" w:rsidRDefault="000F0613" w:rsidP="000F06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CD1FC8" w:rsidRPr="00CD1FC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D1FC8" w:rsidRPr="00CD1FC8">
              <w:rPr>
                <w:rFonts w:ascii="Angsana New" w:hAnsi="Angsana New"/>
                <w:sz w:val="30"/>
                <w:szCs w:val="30"/>
                <w:lang w:val="en-US"/>
              </w:rPr>
              <w:t>104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43" w:type="dxa"/>
          </w:tcPr>
          <w:p w14:paraId="66AAFDBD" w14:textId="77777777" w:rsidR="000F0613" w:rsidRPr="00046510" w:rsidRDefault="000F0613" w:rsidP="000F061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48D530B3" w14:textId="32D12974" w:rsidR="000F0613" w:rsidRPr="00CF2100" w:rsidRDefault="00CD1FC8" w:rsidP="000F06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0F061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245</w:t>
            </w:r>
          </w:p>
        </w:tc>
        <w:tc>
          <w:tcPr>
            <w:tcW w:w="270" w:type="dxa"/>
          </w:tcPr>
          <w:p w14:paraId="35BA123A" w14:textId="77777777" w:rsidR="000F0613" w:rsidRPr="00046510" w:rsidRDefault="000F0613" w:rsidP="000F061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E5A14AF" w14:textId="0E790314" w:rsidR="000F0613" w:rsidRDefault="000F0613" w:rsidP="000F0613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0D860B5" w14:textId="77777777" w:rsidR="000F0613" w:rsidRPr="00046510" w:rsidRDefault="000F0613" w:rsidP="000F061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2802BF25" w14:textId="08F809E5" w:rsidR="000F0613" w:rsidRDefault="000F0613" w:rsidP="000F0613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4034B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0613" w:rsidRPr="00040ACC" w14:paraId="46CC1716" w14:textId="77777777" w:rsidTr="008D7579">
        <w:trPr>
          <w:trHeight w:hRule="exact" w:val="374"/>
        </w:trPr>
        <w:tc>
          <w:tcPr>
            <w:tcW w:w="4338" w:type="dxa"/>
          </w:tcPr>
          <w:p w14:paraId="1C0699D1" w14:textId="77777777" w:rsidR="000F0613" w:rsidRPr="00046510" w:rsidRDefault="000F0613" w:rsidP="000F0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46510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2" w:type="dxa"/>
          </w:tcPr>
          <w:p w14:paraId="4447A3FE" w14:textId="22072CB0" w:rsidR="000F0613" w:rsidRPr="00352C15" w:rsidRDefault="000F0613" w:rsidP="000F06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CD1FC8" w:rsidRPr="00CD1FC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D1FC8" w:rsidRPr="00CD1FC8">
              <w:rPr>
                <w:rFonts w:ascii="Angsana New" w:hAnsi="Angsana New"/>
                <w:sz w:val="30"/>
                <w:szCs w:val="30"/>
                <w:lang w:val="en-US"/>
              </w:rPr>
              <w:t>336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43" w:type="dxa"/>
          </w:tcPr>
          <w:p w14:paraId="0B6B228A" w14:textId="77777777" w:rsidR="000F0613" w:rsidRPr="00352C15" w:rsidRDefault="000F0613" w:rsidP="000F061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2818C4C0" w14:textId="45078DB2" w:rsidR="000F0613" w:rsidRPr="005F76DF" w:rsidRDefault="00CD1FC8" w:rsidP="000F06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0F061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920</w:t>
            </w:r>
          </w:p>
        </w:tc>
        <w:tc>
          <w:tcPr>
            <w:tcW w:w="270" w:type="dxa"/>
          </w:tcPr>
          <w:p w14:paraId="5940D191" w14:textId="77777777" w:rsidR="000F0613" w:rsidRPr="00046510" w:rsidRDefault="000F0613" w:rsidP="000F061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6B47D05" w14:textId="5377BEF3" w:rsidR="000F0613" w:rsidRDefault="000F0613" w:rsidP="000F0613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52CFE62" w14:textId="77777777" w:rsidR="000F0613" w:rsidRPr="00046510" w:rsidRDefault="000F0613" w:rsidP="000F061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A27E013" w14:textId="54C1479B" w:rsidR="000F0613" w:rsidRDefault="000F0613" w:rsidP="000F0613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4034B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0613" w:rsidRPr="00040ACC" w14:paraId="5F15D3F9" w14:textId="77777777" w:rsidTr="004C31E9">
        <w:trPr>
          <w:trHeight w:hRule="exact" w:val="374"/>
        </w:trPr>
        <w:tc>
          <w:tcPr>
            <w:tcW w:w="4338" w:type="dxa"/>
          </w:tcPr>
          <w:p w14:paraId="4D2332C6" w14:textId="02CF5DD8" w:rsidR="000F0613" w:rsidRPr="00040ACC" w:rsidRDefault="000F0613" w:rsidP="000F0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ส่วนแบ่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งกำไร</w:t>
            </w:r>
            <w:r w:rsidR="000862B1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040ACC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  <w:r w:rsidR="000862B1">
              <w:rPr>
                <w:rFonts w:ascii="Angsana New" w:hAnsi="Angsana New" w:hint="cs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1062" w:type="dxa"/>
          </w:tcPr>
          <w:p w14:paraId="5A5FB982" w14:textId="17ABC3E1" w:rsidR="000F0613" w:rsidRPr="00352C15" w:rsidRDefault="00CD1FC8" w:rsidP="000F0613">
            <w:pPr>
              <w:tabs>
                <w:tab w:val="clear" w:pos="907"/>
                <w:tab w:val="center" w:pos="409"/>
                <w:tab w:val="left" w:pos="81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</w:rPr>
              <w:t>71</w:t>
            </w:r>
            <w:r w:rsidR="000F0613">
              <w:rPr>
                <w:rFonts w:ascii="Angsana New" w:hAnsi="Angsana New"/>
                <w:sz w:val="30"/>
                <w:szCs w:val="30"/>
              </w:rPr>
              <w:t>,</w:t>
            </w:r>
            <w:r w:rsidRPr="00CD1FC8">
              <w:rPr>
                <w:rFonts w:ascii="Angsana New" w:hAnsi="Angsana New"/>
                <w:sz w:val="30"/>
                <w:szCs w:val="30"/>
              </w:rPr>
              <w:t>778</w:t>
            </w:r>
          </w:p>
        </w:tc>
        <w:tc>
          <w:tcPr>
            <w:tcW w:w="243" w:type="dxa"/>
          </w:tcPr>
          <w:p w14:paraId="255C996E" w14:textId="77777777" w:rsidR="000F0613" w:rsidRPr="00352C15" w:rsidRDefault="000F0613" w:rsidP="000F061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6C76C555" w14:textId="5A8DAD6E" w:rsidR="000F0613" w:rsidRPr="00CF2100" w:rsidRDefault="00CD1FC8" w:rsidP="00F8165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51</w:t>
            </w:r>
            <w:r w:rsidR="000F0613" w:rsidRPr="00CF210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141</w:t>
            </w:r>
          </w:p>
        </w:tc>
        <w:tc>
          <w:tcPr>
            <w:tcW w:w="270" w:type="dxa"/>
          </w:tcPr>
          <w:p w14:paraId="237D4CCF" w14:textId="77777777" w:rsidR="000F0613" w:rsidRPr="004D51B7" w:rsidRDefault="000F0613" w:rsidP="000F061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F86FA7" w14:textId="43E2E468" w:rsidR="000F0613" w:rsidRDefault="00CD1FC8" w:rsidP="000F0613">
            <w:pPr>
              <w:tabs>
                <w:tab w:val="clear" w:pos="907"/>
                <w:tab w:val="center" w:pos="409"/>
                <w:tab w:val="left" w:pos="819"/>
              </w:tabs>
              <w:jc w:val="right"/>
            </w:pPr>
            <w:r w:rsidRPr="00CD1FC8">
              <w:rPr>
                <w:rFonts w:ascii="Angsana New" w:hAnsi="Angsana New"/>
                <w:sz w:val="30"/>
                <w:szCs w:val="30"/>
              </w:rPr>
              <w:t>71</w:t>
            </w:r>
            <w:r w:rsidR="000F0613">
              <w:rPr>
                <w:rFonts w:ascii="Angsana New" w:hAnsi="Angsana New"/>
                <w:sz w:val="30"/>
                <w:szCs w:val="30"/>
              </w:rPr>
              <w:t>,</w:t>
            </w:r>
            <w:r w:rsidRPr="00CD1FC8">
              <w:rPr>
                <w:rFonts w:ascii="Angsana New" w:hAnsi="Angsana New"/>
                <w:sz w:val="30"/>
                <w:szCs w:val="30"/>
              </w:rPr>
              <w:t>778</w:t>
            </w:r>
          </w:p>
        </w:tc>
        <w:tc>
          <w:tcPr>
            <w:tcW w:w="270" w:type="dxa"/>
            <w:gridSpan w:val="2"/>
          </w:tcPr>
          <w:p w14:paraId="0DE013F7" w14:textId="77777777" w:rsidR="000F0613" w:rsidRPr="004D51B7" w:rsidRDefault="000F0613" w:rsidP="000F061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686AAA58" w14:textId="190A6ABC" w:rsidR="000F0613" w:rsidRDefault="00CD1FC8" w:rsidP="000F0613">
            <w:pPr>
              <w:tabs>
                <w:tab w:val="clear" w:pos="907"/>
                <w:tab w:val="center" w:pos="409"/>
                <w:tab w:val="left" w:pos="819"/>
              </w:tabs>
              <w:jc w:val="right"/>
            </w:pPr>
            <w:r w:rsidRPr="00CD1FC8">
              <w:rPr>
                <w:rFonts w:ascii="Angsana New" w:hAnsi="Angsana New"/>
                <w:sz w:val="30"/>
                <w:szCs w:val="30"/>
              </w:rPr>
              <w:t>51</w:t>
            </w:r>
            <w:r w:rsidR="000F0613">
              <w:rPr>
                <w:rFonts w:ascii="Angsana New" w:hAnsi="Angsana New"/>
                <w:sz w:val="30"/>
                <w:szCs w:val="30"/>
              </w:rPr>
              <w:t>,</w:t>
            </w:r>
            <w:r w:rsidRPr="00CD1FC8">
              <w:rPr>
                <w:rFonts w:ascii="Angsana New" w:hAnsi="Angsana New"/>
                <w:sz w:val="30"/>
                <w:szCs w:val="30"/>
              </w:rPr>
              <w:t>141</w:t>
            </w:r>
          </w:p>
        </w:tc>
      </w:tr>
      <w:tr w:rsidR="000F0613" w:rsidRPr="00CB7E0F" w14:paraId="0580D093" w14:textId="77777777" w:rsidTr="009446F4">
        <w:trPr>
          <w:trHeight w:hRule="exact" w:val="290"/>
        </w:trPr>
        <w:tc>
          <w:tcPr>
            <w:tcW w:w="4338" w:type="dxa"/>
          </w:tcPr>
          <w:p w14:paraId="6371E7C6" w14:textId="77777777" w:rsidR="000F0613" w:rsidRPr="00040ACC" w:rsidRDefault="000F0613" w:rsidP="000F0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23D57B7C" w14:textId="77777777" w:rsidR="000F0613" w:rsidRPr="00352C15" w:rsidRDefault="000F0613" w:rsidP="000F0613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4FEF14BE" w14:textId="77777777" w:rsidR="000F0613" w:rsidRPr="00352C15" w:rsidRDefault="000F0613" w:rsidP="000F061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1FBAEEB" w14:textId="77777777" w:rsidR="000F0613" w:rsidRPr="004D51B7" w:rsidRDefault="000F0613" w:rsidP="000F0613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F722471" w14:textId="77777777" w:rsidR="000F0613" w:rsidRPr="00737193" w:rsidRDefault="000F0613" w:rsidP="000F061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68ECF04B" w14:textId="77777777" w:rsidR="000F0613" w:rsidRPr="004D51B7" w:rsidRDefault="000F0613" w:rsidP="000F06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4CB6701" w14:textId="77777777" w:rsidR="000F0613" w:rsidRPr="00737193" w:rsidRDefault="000F0613" w:rsidP="000F061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53" w:type="dxa"/>
          </w:tcPr>
          <w:p w14:paraId="6A3B7192" w14:textId="77777777" w:rsidR="000F0613" w:rsidRPr="004D51B7" w:rsidRDefault="000F0613" w:rsidP="000F06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F0613" w:rsidRPr="00040ACC" w14:paraId="3349CD18" w14:textId="77777777" w:rsidTr="004C31E9">
        <w:trPr>
          <w:trHeight w:hRule="exact" w:val="374"/>
        </w:trPr>
        <w:tc>
          <w:tcPr>
            <w:tcW w:w="4338" w:type="dxa"/>
          </w:tcPr>
          <w:p w14:paraId="39CE4569" w14:textId="77777777" w:rsidR="000F0613" w:rsidRPr="00040ACC" w:rsidRDefault="000F0613" w:rsidP="000F0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0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62" w:type="dxa"/>
          </w:tcPr>
          <w:p w14:paraId="394994DA" w14:textId="77777777" w:rsidR="000F0613" w:rsidRPr="00352C15" w:rsidRDefault="000F0613" w:rsidP="000F061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56E04284" w14:textId="77777777" w:rsidR="000F0613" w:rsidRPr="00352C15" w:rsidRDefault="000F0613" w:rsidP="000F061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4649B31" w14:textId="77777777" w:rsidR="000F0613" w:rsidRPr="005F76DF" w:rsidRDefault="000F0613" w:rsidP="000F061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2A28D74" w14:textId="77777777" w:rsidR="000F0613" w:rsidRPr="00737193" w:rsidRDefault="000F0613" w:rsidP="000F061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41196F49" w14:textId="77777777" w:rsidR="000F0613" w:rsidRPr="00737193" w:rsidRDefault="000F0613" w:rsidP="000F061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7CF1CB0" w14:textId="77777777" w:rsidR="000F0613" w:rsidRPr="00737193" w:rsidRDefault="000F0613" w:rsidP="000F061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53" w:type="dxa"/>
          </w:tcPr>
          <w:p w14:paraId="2F8C4542" w14:textId="77777777" w:rsidR="000F0613" w:rsidRPr="00737193" w:rsidRDefault="000F0613" w:rsidP="000F061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0F0613" w:rsidRPr="00046510" w14:paraId="2FAFB747" w14:textId="77777777" w:rsidTr="004C31E9">
        <w:trPr>
          <w:trHeight w:hRule="exact" w:val="374"/>
        </w:trPr>
        <w:tc>
          <w:tcPr>
            <w:tcW w:w="4338" w:type="dxa"/>
          </w:tcPr>
          <w:p w14:paraId="7361D048" w14:textId="632075FF" w:rsidR="000F0613" w:rsidRPr="00046510" w:rsidRDefault="007930C0" w:rsidP="000F0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930C0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62" w:type="dxa"/>
          </w:tcPr>
          <w:p w14:paraId="0A8044A2" w14:textId="1EAB0B3F" w:rsidR="000F0613" w:rsidRPr="009E377A" w:rsidRDefault="00CD1FC8" w:rsidP="000F0613">
            <w:pPr>
              <w:tabs>
                <w:tab w:val="clear" w:pos="907"/>
                <w:tab w:val="center" w:pos="409"/>
                <w:tab w:val="left" w:pos="819"/>
              </w:tabs>
              <w:jc w:val="right"/>
            </w:pPr>
            <w:r w:rsidRPr="00CD1FC8">
              <w:rPr>
                <w:rFonts w:ascii="Angsana New" w:hAnsi="Angsana New"/>
                <w:sz w:val="30"/>
                <w:szCs w:val="30"/>
              </w:rPr>
              <w:t>206</w:t>
            </w:r>
          </w:p>
        </w:tc>
        <w:tc>
          <w:tcPr>
            <w:tcW w:w="243" w:type="dxa"/>
          </w:tcPr>
          <w:p w14:paraId="75D5B2AC" w14:textId="77777777" w:rsidR="000F0613" w:rsidRPr="00046510" w:rsidRDefault="000F0613" w:rsidP="000F061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223456B0" w14:textId="4482C01E" w:rsidR="000F0613" w:rsidRPr="005F76DF" w:rsidRDefault="00CD1FC8" w:rsidP="000F0613">
            <w:pPr>
              <w:tabs>
                <w:tab w:val="clear" w:pos="907"/>
                <w:tab w:val="center" w:pos="409"/>
                <w:tab w:val="left" w:pos="81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</w:rPr>
              <w:t>211</w:t>
            </w:r>
          </w:p>
        </w:tc>
        <w:tc>
          <w:tcPr>
            <w:tcW w:w="270" w:type="dxa"/>
          </w:tcPr>
          <w:p w14:paraId="4CEE6E7C" w14:textId="77777777" w:rsidR="000F0613" w:rsidRPr="00046510" w:rsidRDefault="000F0613" w:rsidP="000F061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2116F00" w14:textId="77777777" w:rsidR="000F0613" w:rsidRDefault="000F0613" w:rsidP="000F0613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4034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1DC38AE" w14:textId="77777777" w:rsidR="000F0613" w:rsidRPr="00046510" w:rsidRDefault="000F0613" w:rsidP="000F061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877316C" w14:textId="77777777" w:rsidR="000F0613" w:rsidRDefault="000F0613" w:rsidP="000F0613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4034B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0613" w:rsidRPr="00046510" w14:paraId="58B7D3FA" w14:textId="77777777" w:rsidTr="004C31E9">
        <w:trPr>
          <w:trHeight w:hRule="exact" w:val="374"/>
        </w:trPr>
        <w:tc>
          <w:tcPr>
            <w:tcW w:w="4338" w:type="dxa"/>
          </w:tcPr>
          <w:p w14:paraId="2EB0AB86" w14:textId="77777777" w:rsidR="000F0613" w:rsidRDefault="000F0613" w:rsidP="000F0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96D77">
              <w:rPr>
                <w:rFonts w:ascii="Angsana New" w:hAnsi="Angsana New" w:hint="cs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796D77">
              <w:rPr>
                <w:rFonts w:ascii="Angsana New" w:hAnsi="Angsana New" w:hint="cs"/>
                <w:sz w:val="30"/>
                <w:szCs w:val="30"/>
                <w:cs/>
              </w:rPr>
              <w:t>จากเงินลงทุนในการร่วมค้า</w:t>
            </w:r>
          </w:p>
        </w:tc>
        <w:tc>
          <w:tcPr>
            <w:tcW w:w="1062" w:type="dxa"/>
          </w:tcPr>
          <w:p w14:paraId="4AB10F18" w14:textId="632B9B31" w:rsidR="000F0613" w:rsidRPr="005F76DF" w:rsidRDefault="000F0613" w:rsidP="000F0613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59CD647" w14:textId="77777777" w:rsidR="000F0613" w:rsidRPr="00046510" w:rsidRDefault="000F0613" w:rsidP="000F061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6CD50B00" w14:textId="1B3590B8" w:rsidR="000F0613" w:rsidRPr="005F76DF" w:rsidRDefault="000F0613" w:rsidP="00F81655">
            <w:pPr>
              <w:tabs>
                <w:tab w:val="clear" w:pos="680"/>
                <w:tab w:val="clear" w:pos="907"/>
                <w:tab w:val="center" w:pos="409"/>
              </w:tabs>
              <w:ind w:right="-6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D1FC8" w:rsidRPr="00CD1FC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D1FC8" w:rsidRPr="00CD1FC8">
              <w:rPr>
                <w:rFonts w:ascii="Angsana New" w:hAnsi="Angsana New"/>
                <w:sz w:val="30"/>
                <w:szCs w:val="30"/>
              </w:rPr>
              <w:t>715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413FB75" w14:textId="77777777" w:rsidR="000F0613" w:rsidRPr="00046510" w:rsidRDefault="000F0613" w:rsidP="000F061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DA2861A" w14:textId="77777777" w:rsidR="000F0613" w:rsidRDefault="000F0613" w:rsidP="000F0613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4034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EFF8209" w14:textId="77777777" w:rsidR="000F0613" w:rsidRPr="00046510" w:rsidRDefault="000F0613" w:rsidP="000F061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B2C975E" w14:textId="77777777" w:rsidR="000F0613" w:rsidRDefault="000F0613" w:rsidP="000F0613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4034B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1F4C0E11" w14:textId="77777777" w:rsidR="001B3F60" w:rsidRPr="009446F4" w:rsidRDefault="001B3F60">
      <w:pPr>
        <w:rPr>
          <w:sz w:val="20"/>
          <w:szCs w:val="20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062"/>
        <w:gridCol w:w="243"/>
        <w:gridCol w:w="1035"/>
        <w:gridCol w:w="270"/>
        <w:gridCol w:w="1080"/>
        <w:gridCol w:w="270"/>
        <w:gridCol w:w="1053"/>
      </w:tblGrid>
      <w:tr w:rsidR="001B3F60" w:rsidRPr="003E0A9E" w14:paraId="76FD6C7D" w14:textId="77777777" w:rsidTr="0071781C">
        <w:trPr>
          <w:trHeight w:hRule="exact" w:val="374"/>
        </w:trPr>
        <w:tc>
          <w:tcPr>
            <w:tcW w:w="4338" w:type="dxa"/>
          </w:tcPr>
          <w:p w14:paraId="43C45966" w14:textId="77777777" w:rsidR="001B3F60" w:rsidRPr="003E0A9E" w:rsidRDefault="001B3F60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2" w:type="dxa"/>
          </w:tcPr>
          <w:p w14:paraId="5EA672DF" w14:textId="77777777" w:rsidR="001B3F60" w:rsidRPr="003E0A9E" w:rsidRDefault="001B3F60" w:rsidP="0071781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3291C687" w14:textId="77777777" w:rsidR="001B3F60" w:rsidRPr="003E0A9E" w:rsidRDefault="001B3F60" w:rsidP="0071781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1D7A0A01" w14:textId="77777777" w:rsidR="001B3F60" w:rsidRPr="003E0A9E" w:rsidRDefault="001B3F60" w:rsidP="0071781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DDE7D7C" w14:textId="77777777" w:rsidR="001B3F60" w:rsidRPr="003E0A9E" w:rsidRDefault="001B3F60" w:rsidP="0071781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80F5F0" w14:textId="77777777" w:rsidR="001B3F60" w:rsidRPr="003E0A9E" w:rsidRDefault="001B3F60" w:rsidP="0071781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D679D46" w14:textId="77777777" w:rsidR="001B3F60" w:rsidRPr="003E0A9E" w:rsidRDefault="001B3F60" w:rsidP="0071781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B098343" w14:textId="77777777" w:rsidR="001B3F60" w:rsidRPr="003E0A9E" w:rsidRDefault="001B3F60" w:rsidP="0071781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930C0" w:rsidRPr="003E0A9E" w14:paraId="31472384" w14:textId="77777777" w:rsidTr="0071781C">
        <w:trPr>
          <w:trHeight w:hRule="exact" w:val="374"/>
        </w:trPr>
        <w:tc>
          <w:tcPr>
            <w:tcW w:w="4338" w:type="dxa"/>
          </w:tcPr>
          <w:p w14:paraId="6BACCD02" w14:textId="73055121" w:rsidR="007930C0" w:rsidRPr="003E0A9E" w:rsidRDefault="007930C0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30C0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14:paraId="5F41A9C1" w14:textId="4E63D52D" w:rsidR="007930C0" w:rsidRPr="003E0A9E" w:rsidRDefault="00CD1FC8" w:rsidP="007930C0">
            <w:pPr>
              <w:tabs>
                <w:tab w:val="clear" w:pos="907"/>
                <w:tab w:val="center" w:pos="409"/>
                <w:tab w:val="left" w:pos="81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930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1FC8">
              <w:rPr>
                <w:rFonts w:ascii="Angsana New" w:hAnsi="Angsana New"/>
                <w:sz w:val="30"/>
                <w:szCs w:val="30"/>
              </w:rPr>
              <w:t>941</w:t>
            </w:r>
          </w:p>
        </w:tc>
        <w:tc>
          <w:tcPr>
            <w:tcW w:w="243" w:type="dxa"/>
          </w:tcPr>
          <w:p w14:paraId="751A3DD5" w14:textId="77777777" w:rsidR="007930C0" w:rsidRPr="003E0A9E" w:rsidRDefault="007930C0" w:rsidP="0071781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0AC303BA" w14:textId="51DF5508" w:rsidR="007930C0" w:rsidRPr="003E0A9E" w:rsidRDefault="007930C0" w:rsidP="007930C0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72A70C" w14:textId="77777777" w:rsidR="007930C0" w:rsidRPr="003E0A9E" w:rsidRDefault="007930C0" w:rsidP="0071781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7F6535" w14:textId="1C58777E" w:rsidR="007930C0" w:rsidRPr="003E0A9E" w:rsidRDefault="007930C0" w:rsidP="007930C0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5A60D1" w14:textId="77777777" w:rsidR="007930C0" w:rsidRPr="003E0A9E" w:rsidRDefault="007930C0" w:rsidP="0071781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6F412576" w14:textId="08ECDE90" w:rsidR="007930C0" w:rsidRPr="003E0A9E" w:rsidRDefault="007930C0" w:rsidP="007930C0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F2100" w:rsidRPr="00B16B67" w14:paraId="31BFAAE1" w14:textId="77777777" w:rsidTr="0071781C">
        <w:trPr>
          <w:trHeight w:hRule="exact" w:val="374"/>
        </w:trPr>
        <w:tc>
          <w:tcPr>
            <w:tcW w:w="4338" w:type="dxa"/>
          </w:tcPr>
          <w:p w14:paraId="55C98E21" w14:textId="77777777" w:rsidR="00CF2100" w:rsidRPr="003E0A9E" w:rsidRDefault="00CF2100" w:rsidP="00CF2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062" w:type="dxa"/>
          </w:tcPr>
          <w:p w14:paraId="305E705D" w14:textId="18B6B913" w:rsidR="00CF2100" w:rsidRPr="00B16B67" w:rsidRDefault="00CD1FC8" w:rsidP="00CF2100">
            <w:pPr>
              <w:tabs>
                <w:tab w:val="clear" w:pos="907"/>
                <w:tab w:val="center" w:pos="409"/>
                <w:tab w:val="left" w:pos="81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</w:rPr>
              <w:t>380</w:t>
            </w:r>
          </w:p>
        </w:tc>
        <w:tc>
          <w:tcPr>
            <w:tcW w:w="243" w:type="dxa"/>
          </w:tcPr>
          <w:p w14:paraId="32097A99" w14:textId="77777777" w:rsidR="00CF2100" w:rsidRPr="009A25B1" w:rsidRDefault="00CF2100" w:rsidP="00CF210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30B11F1E" w14:textId="036B8EE0" w:rsidR="00CF2100" w:rsidRPr="00B16B67" w:rsidRDefault="00CD1FC8" w:rsidP="00CF2100">
            <w:pPr>
              <w:tabs>
                <w:tab w:val="clear" w:pos="907"/>
                <w:tab w:val="center" w:pos="409"/>
                <w:tab w:val="left" w:pos="81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</w:rPr>
              <w:t>319</w:t>
            </w:r>
          </w:p>
        </w:tc>
        <w:tc>
          <w:tcPr>
            <w:tcW w:w="270" w:type="dxa"/>
          </w:tcPr>
          <w:p w14:paraId="16038C15" w14:textId="77777777" w:rsidR="00CF2100" w:rsidRPr="009A25B1" w:rsidRDefault="00CF2100" w:rsidP="00CF210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121AE5D" w14:textId="77777777" w:rsidR="00CF2100" w:rsidRPr="00B16B67" w:rsidRDefault="00CF2100" w:rsidP="00CF2100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B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2AEA1F" w14:textId="77777777" w:rsidR="00CF2100" w:rsidRPr="00B16B67" w:rsidRDefault="00CF2100" w:rsidP="00CF2100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D6473EA" w14:textId="1373C89D" w:rsidR="00CF2100" w:rsidRPr="00B16B67" w:rsidRDefault="00CF2100" w:rsidP="00CF2100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B6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D755F98" w14:textId="77777777" w:rsidR="00F74D20" w:rsidRDefault="00F74D20"/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062"/>
        <w:gridCol w:w="243"/>
        <w:gridCol w:w="1035"/>
        <w:gridCol w:w="270"/>
        <w:gridCol w:w="1080"/>
        <w:gridCol w:w="270"/>
        <w:gridCol w:w="1053"/>
      </w:tblGrid>
      <w:tr w:rsidR="008240E5" w:rsidRPr="00040ACC" w14:paraId="1A49542B" w14:textId="77777777" w:rsidTr="00321A53">
        <w:trPr>
          <w:trHeight w:hRule="exact" w:val="374"/>
        </w:trPr>
        <w:tc>
          <w:tcPr>
            <w:tcW w:w="4338" w:type="dxa"/>
          </w:tcPr>
          <w:p w14:paraId="6B8ADD36" w14:textId="77777777" w:rsidR="008240E5" w:rsidRPr="00040ACC" w:rsidRDefault="008240E5" w:rsidP="00824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62" w:type="dxa"/>
          </w:tcPr>
          <w:p w14:paraId="49554A0B" w14:textId="77777777" w:rsidR="008240E5" w:rsidRPr="00272D48" w:rsidRDefault="008240E5" w:rsidP="008240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68065159" w14:textId="77777777" w:rsidR="008240E5" w:rsidRPr="00040ACC" w:rsidRDefault="008240E5" w:rsidP="008240E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556BBCDD" w14:textId="77777777" w:rsidR="008240E5" w:rsidRPr="00272D48" w:rsidRDefault="008240E5" w:rsidP="008240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1395BF4" w14:textId="77777777" w:rsidR="008240E5" w:rsidRPr="00737193" w:rsidRDefault="008240E5" w:rsidP="008240E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3089682C" w14:textId="77777777" w:rsidR="008240E5" w:rsidRPr="004D51B7" w:rsidRDefault="008240E5" w:rsidP="008240E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26E333B" w14:textId="77777777" w:rsidR="008240E5" w:rsidRPr="004D51B7" w:rsidRDefault="008240E5" w:rsidP="008240E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78B030B4" w14:textId="77777777" w:rsidR="008240E5" w:rsidRPr="004D51B7" w:rsidRDefault="008240E5" w:rsidP="008240E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446F4" w:rsidRPr="00612187" w14:paraId="2523E1AF" w14:textId="77777777" w:rsidTr="00321A53">
        <w:trPr>
          <w:trHeight w:hRule="exact" w:val="374"/>
        </w:trPr>
        <w:tc>
          <w:tcPr>
            <w:tcW w:w="4338" w:type="dxa"/>
          </w:tcPr>
          <w:p w14:paraId="6421233D" w14:textId="77777777" w:rsidR="009446F4" w:rsidRPr="00612187" w:rsidRDefault="009446F4" w:rsidP="0094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18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6651D478" w14:textId="033CC527" w:rsidR="009446F4" w:rsidRPr="00612187" w:rsidRDefault="00CD1FC8" w:rsidP="009446F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450</w:t>
            </w:r>
          </w:p>
        </w:tc>
        <w:tc>
          <w:tcPr>
            <w:tcW w:w="243" w:type="dxa"/>
          </w:tcPr>
          <w:p w14:paraId="6C50DC5A" w14:textId="77777777" w:rsidR="009446F4" w:rsidRPr="00612187" w:rsidRDefault="009446F4" w:rsidP="009446F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752263F3" w14:textId="16AE4078" w:rsidR="009446F4" w:rsidRPr="00CF2100" w:rsidRDefault="00CD1FC8" w:rsidP="009446F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450</w:t>
            </w:r>
          </w:p>
        </w:tc>
        <w:tc>
          <w:tcPr>
            <w:tcW w:w="270" w:type="dxa"/>
          </w:tcPr>
          <w:p w14:paraId="436159D6" w14:textId="77777777" w:rsidR="009446F4" w:rsidRPr="00612187" w:rsidRDefault="009446F4" w:rsidP="009446F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C04AA0" w14:textId="77538076" w:rsidR="009446F4" w:rsidRPr="00612187" w:rsidRDefault="009446F4" w:rsidP="009446F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FB9478" w14:textId="77777777" w:rsidR="009446F4" w:rsidRPr="00612187" w:rsidRDefault="009446F4" w:rsidP="009446F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757BB035" w14:textId="3E19A7EC" w:rsidR="009446F4" w:rsidRPr="00612187" w:rsidRDefault="009446F4" w:rsidP="00944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F2100" w:rsidRPr="00612187" w14:paraId="3A4BEA01" w14:textId="77777777" w:rsidTr="00321A53">
        <w:trPr>
          <w:trHeight w:hRule="exact" w:val="374"/>
        </w:trPr>
        <w:tc>
          <w:tcPr>
            <w:tcW w:w="4338" w:type="dxa"/>
          </w:tcPr>
          <w:p w14:paraId="0A2EA2F5" w14:textId="77777777" w:rsidR="00CF2100" w:rsidRPr="00612187" w:rsidRDefault="00CF2100" w:rsidP="00CF2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12187">
              <w:rPr>
                <w:rFonts w:ascii="Angsana New" w:hAnsi="Angsana New"/>
                <w:sz w:val="30"/>
                <w:szCs w:val="30"/>
                <w:cs/>
              </w:rPr>
              <w:t>ค่าตอบแท</w:t>
            </w:r>
            <w:r w:rsidRPr="00612187">
              <w:rPr>
                <w:rFonts w:ascii="Angsana New" w:hAnsi="Angsana New" w:hint="cs"/>
                <w:sz w:val="30"/>
                <w:szCs w:val="30"/>
                <w:cs/>
              </w:rPr>
              <w:t>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3A2E405C" w14:textId="77777777" w:rsidR="00CF2100" w:rsidRPr="00612187" w:rsidRDefault="00CF2100" w:rsidP="00CF210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1B67DB79" w14:textId="77777777" w:rsidR="00CF2100" w:rsidRPr="00612187" w:rsidRDefault="00CF2100" w:rsidP="00CF210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7A5B6075" w14:textId="77777777" w:rsidR="00CF2100" w:rsidRPr="00CF2100" w:rsidRDefault="00CF2100" w:rsidP="00CF210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E906EDA" w14:textId="77777777" w:rsidR="00CF2100" w:rsidRPr="00612187" w:rsidRDefault="00CF2100" w:rsidP="00CF210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5F96EE6" w14:textId="77777777" w:rsidR="00CF2100" w:rsidRPr="00612187" w:rsidRDefault="00CF2100" w:rsidP="00CF210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D202EE4" w14:textId="77777777" w:rsidR="00CF2100" w:rsidRPr="00612187" w:rsidRDefault="00CF2100" w:rsidP="00CF210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06B3C9A8" w14:textId="77777777" w:rsidR="00CF2100" w:rsidRPr="00612187" w:rsidRDefault="00CF2100" w:rsidP="00CF210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B3E47" w:rsidRPr="00612187" w14:paraId="13A52216" w14:textId="77777777" w:rsidTr="00E27316">
        <w:trPr>
          <w:trHeight w:hRule="exact" w:val="416"/>
        </w:trPr>
        <w:tc>
          <w:tcPr>
            <w:tcW w:w="4338" w:type="dxa"/>
          </w:tcPr>
          <w:p w14:paraId="0D5CF624" w14:textId="77777777" w:rsidR="00CB3E47" w:rsidRPr="00612187" w:rsidRDefault="00CB3E47" w:rsidP="00CB3E47">
            <w:pPr>
              <w:tabs>
                <w:tab w:val="clear" w:pos="227"/>
              </w:tabs>
              <w:spacing w:line="240" w:lineRule="auto"/>
              <w:ind w:left="252"/>
              <w:rPr>
                <w:rFonts w:ascii="Angsana New" w:hAnsi="Angsana New"/>
                <w:sz w:val="30"/>
                <w:szCs w:val="30"/>
              </w:rPr>
            </w:pPr>
            <w:r w:rsidRPr="00612187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62" w:type="dxa"/>
          </w:tcPr>
          <w:p w14:paraId="425B8B62" w14:textId="501CE42E" w:rsidR="00CB3E47" w:rsidRPr="00612187" w:rsidRDefault="00CD1FC8" w:rsidP="00CB3E4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="00CB3E4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703</w:t>
            </w:r>
          </w:p>
        </w:tc>
        <w:tc>
          <w:tcPr>
            <w:tcW w:w="243" w:type="dxa"/>
          </w:tcPr>
          <w:p w14:paraId="4CFF134E" w14:textId="77777777" w:rsidR="00CB3E47" w:rsidRPr="00612187" w:rsidRDefault="00CB3E47" w:rsidP="00CB3E4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09475F8" w14:textId="61C175D9" w:rsidR="00CB3E47" w:rsidRPr="00CF2100" w:rsidRDefault="00CD1FC8" w:rsidP="00CB3E4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="00CB3E47" w:rsidRPr="00CF21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D1F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159</w:t>
            </w:r>
          </w:p>
        </w:tc>
        <w:tc>
          <w:tcPr>
            <w:tcW w:w="270" w:type="dxa"/>
          </w:tcPr>
          <w:p w14:paraId="0A7E94BF" w14:textId="77777777" w:rsidR="00CB3E47" w:rsidRPr="00612187" w:rsidRDefault="00CB3E47" w:rsidP="00CB3E4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1D1B5C" w14:textId="567E32F4" w:rsidR="00CB3E47" w:rsidRPr="00612187" w:rsidRDefault="00CB3E47" w:rsidP="00CB3E4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CD1FC8" w:rsidRPr="00CD1F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D1FC8" w:rsidRPr="00CD1F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38AF6633" w14:textId="77777777" w:rsidR="00CB3E47" w:rsidRPr="00612187" w:rsidRDefault="00CB3E47" w:rsidP="00CB3E4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BF07AD5" w14:textId="14B4EAFB" w:rsidR="00CB3E47" w:rsidRPr="00612187" w:rsidRDefault="00CD1FC8" w:rsidP="00CB3E4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CB3E47" w:rsidRPr="0061218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186</w:t>
            </w:r>
          </w:p>
        </w:tc>
      </w:tr>
      <w:tr w:rsidR="00CB3E47" w:rsidRPr="00612187" w14:paraId="7C6ABBF4" w14:textId="77777777" w:rsidTr="00E27316">
        <w:trPr>
          <w:trHeight w:hRule="exact" w:val="374"/>
        </w:trPr>
        <w:tc>
          <w:tcPr>
            <w:tcW w:w="4338" w:type="dxa"/>
          </w:tcPr>
          <w:p w14:paraId="41195E43" w14:textId="77777777" w:rsidR="00CB3E47" w:rsidRPr="00612187" w:rsidRDefault="00CB3E47" w:rsidP="00CB3E47">
            <w:pPr>
              <w:tabs>
                <w:tab w:val="clear" w:pos="227"/>
              </w:tabs>
              <w:spacing w:line="240" w:lineRule="auto"/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61218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</w:tcPr>
          <w:p w14:paraId="054219FE" w14:textId="1A64E6E9" w:rsidR="00CB3E47" w:rsidRPr="00612187" w:rsidRDefault="00CD1FC8" w:rsidP="00CB3E4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839</w:t>
            </w:r>
          </w:p>
        </w:tc>
        <w:tc>
          <w:tcPr>
            <w:tcW w:w="243" w:type="dxa"/>
          </w:tcPr>
          <w:p w14:paraId="53EBDD18" w14:textId="77777777" w:rsidR="00CB3E47" w:rsidRPr="00612187" w:rsidRDefault="00CB3E47" w:rsidP="00CB3E4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</w:tcPr>
          <w:p w14:paraId="1A8DC7EC" w14:textId="793E9C42" w:rsidR="00CB3E47" w:rsidRPr="00CF2100" w:rsidRDefault="00CD1FC8" w:rsidP="00CB3E4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B3E47" w:rsidRPr="00CF21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D1F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354</w:t>
            </w:r>
          </w:p>
        </w:tc>
        <w:tc>
          <w:tcPr>
            <w:tcW w:w="270" w:type="dxa"/>
          </w:tcPr>
          <w:p w14:paraId="4C3B7948" w14:textId="77777777" w:rsidR="00CB3E47" w:rsidRPr="00612187" w:rsidRDefault="00CB3E47" w:rsidP="00CB3E4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A8A31D" w14:textId="34FE0E7C" w:rsidR="00CB3E47" w:rsidRPr="00612187" w:rsidRDefault="00CB3E47" w:rsidP="00CB3E4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CD1FC8" w:rsidRPr="00CD1F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00864EDB" w14:textId="77777777" w:rsidR="00CB3E47" w:rsidRPr="00612187" w:rsidRDefault="00CB3E47" w:rsidP="00CB3E4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B8BC754" w14:textId="0B7CE3A7" w:rsidR="00CB3E47" w:rsidRPr="00612187" w:rsidRDefault="00CD1FC8" w:rsidP="00CB3E4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311</w:t>
            </w:r>
          </w:p>
        </w:tc>
      </w:tr>
      <w:tr w:rsidR="00CB3E47" w:rsidRPr="00612187" w14:paraId="1B163FFB" w14:textId="77777777" w:rsidTr="00321A53">
        <w:trPr>
          <w:trHeight w:hRule="exact" w:val="374"/>
        </w:trPr>
        <w:tc>
          <w:tcPr>
            <w:tcW w:w="4338" w:type="dxa"/>
          </w:tcPr>
          <w:p w14:paraId="25B96E29" w14:textId="77777777" w:rsidR="00CB3E47" w:rsidRPr="00612187" w:rsidRDefault="00CB3E47" w:rsidP="00CB3E47">
            <w:pPr>
              <w:tabs>
                <w:tab w:val="clear" w:pos="227"/>
              </w:tabs>
              <w:spacing w:line="240" w:lineRule="auto"/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61218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55C3F1BC" w14:textId="7E1E7978" w:rsidR="00CB3E47" w:rsidRPr="00612187" w:rsidRDefault="00CB3E47" w:rsidP="00CB3E4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591DA724" w14:textId="77777777" w:rsidR="00CB3E47" w:rsidRPr="00612187" w:rsidRDefault="00CB3E47" w:rsidP="00CB3E4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61A1F4DB" w14:textId="3360C26D" w:rsidR="00CB3E47" w:rsidRPr="00CF2100" w:rsidRDefault="00CD1FC8" w:rsidP="00CB3E4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1D3B5B2A" w14:textId="77777777" w:rsidR="00CB3E47" w:rsidRPr="00612187" w:rsidRDefault="00CB3E47" w:rsidP="00CB3E4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25196D" w14:textId="2D150357" w:rsidR="00CB3E47" w:rsidRPr="00612187" w:rsidRDefault="00CB3E47" w:rsidP="00CB3E4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F4D22CB" w14:textId="77777777" w:rsidR="00CB3E47" w:rsidRPr="00612187" w:rsidRDefault="00CB3E47" w:rsidP="00CB3E4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7D3CA86C" w14:textId="37804846" w:rsidR="00CB3E47" w:rsidRPr="00612187" w:rsidRDefault="00CB3E47" w:rsidP="00CB3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21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F2100" w:rsidRPr="00612187" w14:paraId="0EEFF170" w14:textId="77777777" w:rsidTr="00321A53">
        <w:trPr>
          <w:trHeight w:hRule="exact" w:val="374"/>
        </w:trPr>
        <w:tc>
          <w:tcPr>
            <w:tcW w:w="4338" w:type="dxa"/>
          </w:tcPr>
          <w:p w14:paraId="3FA146B1" w14:textId="77777777" w:rsidR="00CF2100" w:rsidRPr="00612187" w:rsidRDefault="00CF2100" w:rsidP="00CF210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21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2921CB38" w14:textId="26159788" w:rsidR="00CF2100" w:rsidRPr="00612187" w:rsidRDefault="00CD1FC8" w:rsidP="00CF210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</w:t>
            </w:r>
            <w:r w:rsidR="00CB3E4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1FC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542</w:t>
            </w:r>
          </w:p>
        </w:tc>
        <w:tc>
          <w:tcPr>
            <w:tcW w:w="243" w:type="dxa"/>
          </w:tcPr>
          <w:p w14:paraId="107DF1CC" w14:textId="77777777" w:rsidR="00CF2100" w:rsidRPr="00612187" w:rsidRDefault="00CF2100" w:rsidP="00CF210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4AB1D967" w14:textId="3B726485" w:rsidR="00CF2100" w:rsidRPr="00CF2100" w:rsidRDefault="00CD1FC8" w:rsidP="00CF210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D1F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</w:t>
            </w:r>
            <w:r w:rsidR="00CF2100" w:rsidRPr="00CF21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D1F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514</w:t>
            </w:r>
          </w:p>
        </w:tc>
        <w:tc>
          <w:tcPr>
            <w:tcW w:w="270" w:type="dxa"/>
          </w:tcPr>
          <w:p w14:paraId="23EE2A66" w14:textId="77777777" w:rsidR="00CF2100" w:rsidRPr="00CF2100" w:rsidRDefault="00CF2100" w:rsidP="00CF210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DD46B4" w14:textId="25E05A74" w:rsidR="00CF2100" w:rsidRPr="00612187" w:rsidRDefault="00CD1FC8" w:rsidP="00CF210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CB3E4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1FC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581</w:t>
            </w:r>
          </w:p>
        </w:tc>
        <w:tc>
          <w:tcPr>
            <w:tcW w:w="270" w:type="dxa"/>
          </w:tcPr>
          <w:p w14:paraId="7DEE0AFA" w14:textId="77777777" w:rsidR="00CF2100" w:rsidRPr="00612187" w:rsidRDefault="00CF2100" w:rsidP="00CF210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302823BE" w14:textId="613C8BE0" w:rsidR="00CF2100" w:rsidRPr="00612187" w:rsidRDefault="00CD1FC8" w:rsidP="00CF210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CF2100" w:rsidRPr="0061218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1FC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497</w:t>
            </w:r>
          </w:p>
        </w:tc>
      </w:tr>
    </w:tbl>
    <w:p w14:paraId="09AF0864" w14:textId="7C3DE59B" w:rsidR="009446F4" w:rsidRDefault="009446F4" w:rsidP="002C1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D9E5E3F" w14:textId="77777777" w:rsidR="009446F4" w:rsidRDefault="009446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AE18A05" w14:textId="47F1521F" w:rsidR="003F7D59" w:rsidRPr="002B7D0A" w:rsidRDefault="003F7D59" w:rsidP="002C1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B7D0A">
        <w:rPr>
          <w:rFonts w:ascii="Angsana New" w:hAnsi="Angsana New"/>
          <w:sz w:val="30"/>
          <w:szCs w:val="30"/>
          <w:cs/>
        </w:rPr>
        <w:lastRenderedPageBreak/>
        <w:t>ยอดคงเหลือ</w:t>
      </w:r>
      <w:r w:rsidR="002363E3" w:rsidRPr="002B7D0A">
        <w:rPr>
          <w:rFonts w:ascii="Angsana New" w:hAnsi="Angsana New"/>
          <w:sz w:val="30"/>
          <w:szCs w:val="30"/>
          <w:cs/>
        </w:rPr>
        <w:t>กับกิจการที่เกี่ยวข้องกัน</w:t>
      </w:r>
      <w:r w:rsidRPr="002B7D0A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CD1FC8" w:rsidRPr="00CD1FC8">
        <w:rPr>
          <w:rFonts w:ascii="Angsana New" w:hAnsi="Angsana New"/>
          <w:bCs/>
          <w:sz w:val="30"/>
          <w:szCs w:val="30"/>
        </w:rPr>
        <w:t>31</w:t>
      </w:r>
      <w:r w:rsidR="00F2208E" w:rsidRPr="004B6EC1">
        <w:rPr>
          <w:rFonts w:ascii="Angsana New" w:hAnsi="Angsana New"/>
          <w:b/>
          <w:sz w:val="30"/>
          <w:szCs w:val="30"/>
          <w:cs/>
        </w:rPr>
        <w:t xml:space="preserve"> </w:t>
      </w:r>
      <w:r w:rsidR="00F2208E">
        <w:rPr>
          <w:rFonts w:ascii="Angsana New" w:hAnsi="Angsana New" w:hint="cs"/>
          <w:b/>
          <w:sz w:val="30"/>
          <w:szCs w:val="30"/>
          <w:cs/>
        </w:rPr>
        <w:t>มีนาคม</w:t>
      </w:r>
      <w:r w:rsidR="00F2208E" w:rsidRPr="005A6FA8">
        <w:rPr>
          <w:rFonts w:ascii="Angsana New" w:hAnsi="Angsana New"/>
          <w:b/>
          <w:sz w:val="30"/>
          <w:szCs w:val="30"/>
          <w:cs/>
        </w:rPr>
        <w:t xml:space="preserve"> </w:t>
      </w:r>
      <w:r w:rsidR="00CD1FC8" w:rsidRPr="00CD1FC8">
        <w:rPr>
          <w:rFonts w:ascii="Angsana New" w:hAnsi="Angsana New"/>
          <w:sz w:val="30"/>
          <w:szCs w:val="30"/>
        </w:rPr>
        <w:t>2564</w:t>
      </w:r>
      <w:r w:rsidR="00F2208E">
        <w:rPr>
          <w:rFonts w:ascii="Angsana New" w:hAnsi="Angsana New"/>
          <w:sz w:val="30"/>
          <w:szCs w:val="30"/>
        </w:rPr>
        <w:t xml:space="preserve"> </w:t>
      </w:r>
      <w:r w:rsidR="00DA7D5C" w:rsidRPr="002B7D0A">
        <w:rPr>
          <w:rFonts w:ascii="Angsana New" w:hAnsi="Angsana New"/>
          <w:sz w:val="30"/>
          <w:szCs w:val="30"/>
          <w:cs/>
        </w:rPr>
        <w:t>แ</w:t>
      </w:r>
      <w:r w:rsidR="00B21F7D" w:rsidRPr="002B7D0A">
        <w:rPr>
          <w:rFonts w:ascii="Angsana New" w:hAnsi="Angsana New"/>
          <w:sz w:val="30"/>
          <w:szCs w:val="30"/>
          <w:cs/>
        </w:rPr>
        <w:t>ละ</w:t>
      </w:r>
      <w:r w:rsidR="004135A6">
        <w:rPr>
          <w:rFonts w:ascii="Angsana New" w:hAnsi="Angsana New"/>
          <w:sz w:val="30"/>
          <w:szCs w:val="30"/>
          <w:cs/>
        </w:rPr>
        <w:t xml:space="preserve"> </w:t>
      </w:r>
      <w:r w:rsidR="00CD1FC8" w:rsidRPr="00CD1FC8">
        <w:rPr>
          <w:rFonts w:ascii="Angsana New" w:hAnsi="Angsana New"/>
          <w:sz w:val="30"/>
          <w:szCs w:val="30"/>
        </w:rPr>
        <w:t>31</w:t>
      </w:r>
      <w:r w:rsidRPr="002B7D0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D1FC8" w:rsidRPr="00CD1FC8">
        <w:rPr>
          <w:rFonts w:ascii="Angsana New" w:hAnsi="Angsana New"/>
          <w:sz w:val="30"/>
          <w:szCs w:val="30"/>
        </w:rPr>
        <w:t>2563</w:t>
      </w:r>
      <w:r w:rsidR="00A20917" w:rsidRPr="002B7D0A">
        <w:rPr>
          <w:rFonts w:ascii="Angsana New" w:hAnsi="Angsana New" w:hint="cs"/>
          <w:sz w:val="30"/>
          <w:szCs w:val="30"/>
          <w:cs/>
        </w:rPr>
        <w:t xml:space="preserve"> </w:t>
      </w:r>
      <w:r w:rsidRPr="002B7D0A">
        <w:rPr>
          <w:rFonts w:ascii="Angsana New" w:hAnsi="Angsana New"/>
          <w:sz w:val="30"/>
          <w:szCs w:val="30"/>
          <w:cs/>
        </w:rPr>
        <w:t>มีดังนี้</w:t>
      </w:r>
    </w:p>
    <w:p w14:paraId="5978A34D" w14:textId="77777777" w:rsidR="003F7D59" w:rsidRPr="00046510" w:rsidRDefault="003F7D59" w:rsidP="00C81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36"/>
        <w:gridCol w:w="1114"/>
        <w:gridCol w:w="236"/>
        <w:gridCol w:w="1024"/>
        <w:gridCol w:w="236"/>
        <w:gridCol w:w="1114"/>
      </w:tblGrid>
      <w:tr w:rsidR="003F7D59" w:rsidRPr="000D56C8" w14:paraId="264E35F3" w14:textId="77777777" w:rsidTr="00CB3E47">
        <w:trPr>
          <w:trHeight w:val="403"/>
        </w:trPr>
        <w:tc>
          <w:tcPr>
            <w:tcW w:w="4320" w:type="dxa"/>
          </w:tcPr>
          <w:p w14:paraId="041DB7BD" w14:textId="4C868452" w:rsidR="003F7D59" w:rsidRPr="000D56C8" w:rsidRDefault="003F7D59" w:rsidP="004B6EC1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31E7D52" w14:textId="77777777" w:rsidR="003F7D59" w:rsidRPr="000D56C8" w:rsidRDefault="003F7D59" w:rsidP="004B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56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3BA53FB" w14:textId="77777777" w:rsidR="003F7D59" w:rsidRPr="000D56C8" w:rsidRDefault="003F7D59" w:rsidP="004B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74" w:type="dxa"/>
            <w:gridSpan w:val="3"/>
          </w:tcPr>
          <w:p w14:paraId="5E34AFEE" w14:textId="77777777" w:rsidR="003F7D59" w:rsidRPr="000D56C8" w:rsidRDefault="003F7D59" w:rsidP="004B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56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="00DA7D5C" w:rsidRPr="000D56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2208E" w:rsidRPr="000D56C8" w14:paraId="2950FBAA" w14:textId="77777777" w:rsidTr="003F68F8">
        <w:trPr>
          <w:trHeight w:val="403"/>
        </w:trPr>
        <w:tc>
          <w:tcPr>
            <w:tcW w:w="4320" w:type="dxa"/>
          </w:tcPr>
          <w:p w14:paraId="217861C1" w14:textId="77777777" w:rsidR="00F2208E" w:rsidRPr="000D56C8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24ADE9D" w14:textId="7FD0E4B1" w:rsidR="00F2208E" w:rsidRPr="000D56C8" w:rsidRDefault="00CD1FC8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1FC8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="00F2208E" w:rsidRPr="004B6EC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="00F2208E"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2D4AFB09" w14:textId="77777777" w:rsidR="00F2208E" w:rsidRPr="000D56C8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08D657B" w14:textId="02587F69" w:rsidR="00F2208E" w:rsidRPr="000D56C8" w:rsidRDefault="00CD1FC8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</w:rPr>
              <w:t>31</w:t>
            </w:r>
            <w:r w:rsidR="00F2208E"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3B7AF806" w14:textId="77777777" w:rsidR="00F2208E" w:rsidRPr="000D56C8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7789DDEF" w14:textId="1D79352F" w:rsidR="00F2208E" w:rsidRPr="000D56C8" w:rsidRDefault="00CD1FC8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1FC8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="00F2208E" w:rsidRPr="004B6EC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="00F2208E"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7F141F45" w14:textId="77777777" w:rsidR="00F2208E" w:rsidRPr="000D56C8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200873D" w14:textId="0F4B622B" w:rsidR="00F2208E" w:rsidRPr="000D56C8" w:rsidRDefault="00CD1FC8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</w:rPr>
              <w:t>31</w:t>
            </w:r>
            <w:r w:rsidR="00F2208E"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27A81" w:rsidRPr="000D56C8" w14:paraId="2C338D0E" w14:textId="77777777" w:rsidTr="003F68F8">
        <w:trPr>
          <w:trHeight w:val="403"/>
        </w:trPr>
        <w:tc>
          <w:tcPr>
            <w:tcW w:w="4320" w:type="dxa"/>
          </w:tcPr>
          <w:p w14:paraId="22D36DB2" w14:textId="77777777"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23FD56" w14:textId="5F03E833" w:rsidR="00D27A81" w:rsidRPr="000D56C8" w:rsidRDefault="00CD1FC8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13BAA483" w14:textId="77777777"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A45E803" w14:textId="13293856" w:rsidR="00D27A81" w:rsidRPr="000D56C8" w:rsidRDefault="00CD1FC8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66E2C4A8" w14:textId="77777777"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249F4DC1" w14:textId="0446F9AC" w:rsidR="00D27A81" w:rsidRPr="000D56C8" w:rsidRDefault="00CD1FC8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0E76AE19" w14:textId="77777777"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A01A568" w14:textId="34FB38B3" w:rsidR="00D27A81" w:rsidRPr="000D56C8" w:rsidRDefault="00CD1FC8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27A81" w:rsidRPr="000D56C8" w14:paraId="117D1EF3" w14:textId="77777777" w:rsidTr="00CB3E47">
        <w:trPr>
          <w:trHeight w:val="403"/>
        </w:trPr>
        <w:tc>
          <w:tcPr>
            <w:tcW w:w="4320" w:type="dxa"/>
          </w:tcPr>
          <w:p w14:paraId="50B718BE" w14:textId="79CA69AF" w:rsidR="00D27A81" w:rsidRPr="00E4713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1B3D15E1" w14:textId="77777777"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56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3E47" w:rsidRPr="000D56C8" w14:paraId="6AB0A262" w14:textId="77777777" w:rsidTr="003F68F8">
        <w:trPr>
          <w:trHeight w:val="371"/>
        </w:trPr>
        <w:tc>
          <w:tcPr>
            <w:tcW w:w="4320" w:type="dxa"/>
          </w:tcPr>
          <w:p w14:paraId="08190B53" w14:textId="65456239" w:rsidR="00CB3E47" w:rsidRPr="002B15B8" w:rsidRDefault="007930C0" w:rsidP="00CB3E47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471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43D427B9" w14:textId="602C68FD" w:rsidR="00CB3E47" w:rsidRPr="00F95131" w:rsidRDefault="00CB3E47" w:rsidP="00CB3E47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D04C35E" w14:textId="77777777" w:rsidR="00CB3E47" w:rsidRPr="00EC6E14" w:rsidRDefault="00CB3E47" w:rsidP="00CB3E4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AC7BAD9" w14:textId="334B05DB" w:rsidR="00CB3E47" w:rsidRPr="00F95131" w:rsidRDefault="00CB3E47" w:rsidP="00CB3E47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57FE88" w14:textId="77777777" w:rsidR="00CB3E47" w:rsidRPr="00EC6E14" w:rsidRDefault="00CB3E47" w:rsidP="00CB3E4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9CC903B" w14:textId="407067CD" w:rsidR="00CB3E47" w:rsidRPr="00EC6E14" w:rsidRDefault="00CB3E47" w:rsidP="00CB3E47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C605B2" w14:textId="77777777" w:rsidR="00CB3E47" w:rsidRPr="00EC6E14" w:rsidRDefault="00CB3E47" w:rsidP="00CB3E4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2D54479" w14:textId="62931A9A" w:rsidR="00CB3E47" w:rsidRPr="00F95131" w:rsidRDefault="00CB3E47" w:rsidP="00CB3E4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930C0" w:rsidRPr="000D56C8" w14:paraId="5739773D" w14:textId="77777777" w:rsidTr="003F68F8">
        <w:trPr>
          <w:trHeight w:val="371"/>
        </w:trPr>
        <w:tc>
          <w:tcPr>
            <w:tcW w:w="4320" w:type="dxa"/>
          </w:tcPr>
          <w:p w14:paraId="2B3537ED" w14:textId="6254C6A8" w:rsidR="007930C0" w:rsidRPr="002B15B8" w:rsidRDefault="007930C0" w:rsidP="007930C0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15B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3AF5485" w14:textId="69560487" w:rsidR="007930C0" w:rsidRDefault="007930C0" w:rsidP="007930C0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84A33FD" w14:textId="77777777" w:rsidR="007930C0" w:rsidRPr="00EC6E14" w:rsidRDefault="007930C0" w:rsidP="007930C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1B965EA" w14:textId="23F8A5A8" w:rsidR="007930C0" w:rsidRDefault="007930C0" w:rsidP="007930C0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0877A81" w14:textId="77777777" w:rsidR="007930C0" w:rsidRPr="00EC6E14" w:rsidRDefault="007930C0" w:rsidP="007930C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8737F0F" w14:textId="2220ED71" w:rsidR="007930C0" w:rsidRDefault="007930C0" w:rsidP="007930C0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D1FC8" w:rsidRPr="00CD1FC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D1FC8" w:rsidRPr="00CD1FC8">
              <w:rPr>
                <w:rFonts w:ascii="Angsana New" w:hAnsi="Angsana New"/>
                <w:sz w:val="30"/>
                <w:szCs w:val="30"/>
                <w:lang w:val="en-US"/>
              </w:rPr>
              <w:t>219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71DE24E8" w14:textId="77777777" w:rsidR="007930C0" w:rsidRPr="00EC6E14" w:rsidRDefault="007930C0" w:rsidP="007930C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23ADCE7" w14:textId="31C87796" w:rsidR="007930C0" w:rsidRDefault="00CD1FC8" w:rsidP="007930C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930C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1FC8">
              <w:rPr>
                <w:rFonts w:ascii="Angsana New" w:hAnsi="Angsana New"/>
                <w:sz w:val="30"/>
                <w:szCs w:val="30"/>
                <w:lang w:val="en-US"/>
              </w:rPr>
              <w:t>565</w:t>
            </w:r>
          </w:p>
        </w:tc>
      </w:tr>
      <w:tr w:rsidR="007930C0" w:rsidRPr="000D56C8" w14:paraId="6EDC320E" w14:textId="77777777" w:rsidTr="003F68F8">
        <w:trPr>
          <w:trHeight w:val="371"/>
        </w:trPr>
        <w:tc>
          <w:tcPr>
            <w:tcW w:w="4320" w:type="dxa"/>
          </w:tcPr>
          <w:p w14:paraId="15526DEF" w14:textId="77777777" w:rsidR="007930C0" w:rsidRPr="002B15B8" w:rsidRDefault="007930C0" w:rsidP="007930C0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31E9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1650259F" w14:textId="4E053F31" w:rsidR="007930C0" w:rsidRPr="00EC6E14" w:rsidRDefault="007930C0" w:rsidP="007930C0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D1FC8" w:rsidRPr="00CD1FC8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D1FC8" w:rsidRPr="00CD1FC8">
              <w:rPr>
                <w:rFonts w:ascii="Angsana New" w:hAnsi="Angsana New"/>
                <w:sz w:val="30"/>
                <w:szCs w:val="30"/>
                <w:lang w:val="en-US"/>
              </w:rPr>
              <w:t>556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1BBFF64B" w14:textId="77777777" w:rsidR="007930C0" w:rsidRPr="00EC6E14" w:rsidRDefault="007930C0" w:rsidP="007930C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E585132" w14:textId="5F6D6A05" w:rsidR="007930C0" w:rsidRDefault="007930C0" w:rsidP="007930C0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D1FC8" w:rsidRPr="00CD1FC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D1FC8" w:rsidRPr="00CD1FC8">
              <w:rPr>
                <w:rFonts w:ascii="Angsana New" w:hAnsi="Angsana New"/>
                <w:sz w:val="30"/>
                <w:szCs w:val="30"/>
                <w:lang w:val="en-US"/>
              </w:rPr>
              <w:t>253</w:t>
            </w:r>
          </w:p>
        </w:tc>
        <w:tc>
          <w:tcPr>
            <w:tcW w:w="236" w:type="dxa"/>
          </w:tcPr>
          <w:p w14:paraId="0D2FBC9D" w14:textId="77777777" w:rsidR="007930C0" w:rsidRPr="00EC6E14" w:rsidRDefault="007930C0" w:rsidP="007930C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B639784" w14:textId="77F24AEF" w:rsidR="007930C0" w:rsidRPr="00EC6E14" w:rsidRDefault="007930C0" w:rsidP="007930C0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D1FC8" w:rsidRPr="00CD1FC8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D1FC8" w:rsidRPr="00CD1FC8">
              <w:rPr>
                <w:rFonts w:ascii="Angsana New" w:hAnsi="Angsana New"/>
                <w:sz w:val="30"/>
                <w:szCs w:val="30"/>
                <w:lang w:val="en-US"/>
              </w:rPr>
              <w:t>622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36B8A3E8" w14:textId="77777777" w:rsidR="007930C0" w:rsidRPr="00EC6E14" w:rsidRDefault="007930C0" w:rsidP="007930C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474C5FC" w14:textId="11BEFC22" w:rsidR="007930C0" w:rsidRDefault="00CD1FC8" w:rsidP="007930C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7930C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1FC8">
              <w:rPr>
                <w:rFonts w:ascii="Angsana New" w:hAnsi="Angsana New"/>
                <w:sz w:val="30"/>
                <w:szCs w:val="30"/>
                <w:lang w:val="en-US"/>
              </w:rPr>
              <w:t>339</w:t>
            </w:r>
          </w:p>
        </w:tc>
      </w:tr>
      <w:tr w:rsidR="007930C0" w:rsidRPr="00EA48FD" w14:paraId="06D452FB" w14:textId="77777777" w:rsidTr="003F68F8">
        <w:trPr>
          <w:trHeight w:val="335"/>
        </w:trPr>
        <w:tc>
          <w:tcPr>
            <w:tcW w:w="4320" w:type="dxa"/>
          </w:tcPr>
          <w:p w14:paraId="1079374E" w14:textId="474A3AD3" w:rsidR="007930C0" w:rsidRPr="00EA48FD" w:rsidRDefault="007930C0" w:rsidP="007930C0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154B5453" w14:textId="3CE05E3E" w:rsidR="007930C0" w:rsidRPr="00F95131" w:rsidRDefault="007930C0" w:rsidP="007930C0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D1FC8" w:rsidRPr="00CD1FC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D1FC8" w:rsidRPr="00CD1FC8">
              <w:rPr>
                <w:rFonts w:ascii="Angsana New" w:hAnsi="Angsana New"/>
                <w:sz w:val="30"/>
                <w:szCs w:val="30"/>
                <w:lang w:val="en-US"/>
              </w:rPr>
              <w:t>736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05EEB558" w14:textId="77777777" w:rsidR="007930C0" w:rsidRPr="00EC6E14" w:rsidRDefault="007930C0" w:rsidP="007930C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1AFA57F" w14:textId="3D83D2E0" w:rsidR="007930C0" w:rsidRPr="00F95131" w:rsidRDefault="007930C0" w:rsidP="007930C0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D1FC8" w:rsidRPr="00CD1FC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D1FC8" w:rsidRPr="00CD1FC8">
              <w:rPr>
                <w:rFonts w:ascii="Angsana New" w:hAnsi="Angsana New"/>
                <w:sz w:val="30"/>
                <w:szCs w:val="30"/>
                <w:lang w:val="en-US"/>
              </w:rPr>
              <w:t>045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3A6CB947" w14:textId="77777777" w:rsidR="007930C0" w:rsidRPr="00EC6E14" w:rsidRDefault="007930C0" w:rsidP="007930C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80C9ED9" w14:textId="69942894" w:rsidR="007930C0" w:rsidRPr="00F95131" w:rsidRDefault="007930C0" w:rsidP="007930C0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736E4AB" w14:textId="77777777" w:rsidR="007930C0" w:rsidRPr="00EC6E14" w:rsidRDefault="007930C0" w:rsidP="007930C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FEF3516" w14:textId="6F42A254" w:rsidR="007930C0" w:rsidRPr="00F95131" w:rsidRDefault="007930C0" w:rsidP="007930C0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30C0" w:rsidRPr="000D56C8" w14:paraId="7A4358B1" w14:textId="77777777" w:rsidTr="00F94135">
        <w:trPr>
          <w:trHeight w:val="403"/>
        </w:trPr>
        <w:tc>
          <w:tcPr>
            <w:tcW w:w="4320" w:type="dxa"/>
          </w:tcPr>
          <w:p w14:paraId="1A800D53" w14:textId="42584153" w:rsidR="007930C0" w:rsidRPr="000D56C8" w:rsidRDefault="007930C0" w:rsidP="00793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8BEE16" w14:textId="0BA20534" w:rsidR="007930C0" w:rsidRPr="001F7DF4" w:rsidRDefault="00CD1FC8" w:rsidP="007930C0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D1FC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="007930C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CD1FC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292</w:t>
            </w:r>
          </w:p>
        </w:tc>
        <w:tc>
          <w:tcPr>
            <w:tcW w:w="236" w:type="dxa"/>
          </w:tcPr>
          <w:p w14:paraId="3C39A007" w14:textId="77777777" w:rsidR="007930C0" w:rsidRPr="00EC6E14" w:rsidRDefault="007930C0" w:rsidP="007930C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9BD04D0" w14:textId="775B587D" w:rsidR="007930C0" w:rsidRPr="00F95131" w:rsidRDefault="00CD1FC8" w:rsidP="007930C0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1F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</w:t>
            </w:r>
            <w:r w:rsidR="007930C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1F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298</w:t>
            </w:r>
          </w:p>
        </w:tc>
        <w:tc>
          <w:tcPr>
            <w:tcW w:w="236" w:type="dxa"/>
          </w:tcPr>
          <w:p w14:paraId="336E51FE" w14:textId="77777777" w:rsidR="007930C0" w:rsidRPr="00EC6E14" w:rsidRDefault="007930C0" w:rsidP="007930C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2A4C3A1E" w14:textId="295E1724" w:rsidR="007930C0" w:rsidRPr="001F7DF4" w:rsidRDefault="007930C0" w:rsidP="007930C0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CD1FC8" w:rsidRPr="00CD1F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D1FC8" w:rsidRPr="00CD1F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495E5742" w14:textId="77777777" w:rsidR="007930C0" w:rsidRPr="00EC6E14" w:rsidRDefault="007930C0" w:rsidP="007930C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434647F5" w14:textId="7A6DDC28" w:rsidR="007930C0" w:rsidRPr="00F95131" w:rsidRDefault="00CD1FC8" w:rsidP="007930C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</w:t>
            </w:r>
            <w:r w:rsidR="007930C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1FC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904</w:t>
            </w:r>
          </w:p>
        </w:tc>
      </w:tr>
      <w:tr w:rsidR="007930C0" w:rsidRPr="000D56C8" w14:paraId="35E944FC" w14:textId="77777777" w:rsidTr="003F68F8">
        <w:trPr>
          <w:trHeight w:val="403"/>
        </w:trPr>
        <w:tc>
          <w:tcPr>
            <w:tcW w:w="4320" w:type="dxa"/>
          </w:tcPr>
          <w:p w14:paraId="08F8C41F" w14:textId="77777777" w:rsidR="007930C0" w:rsidRPr="003B369A" w:rsidRDefault="007930C0" w:rsidP="00793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A889AE6" w14:textId="77777777" w:rsidR="007930C0" w:rsidRPr="001F7DF4" w:rsidRDefault="007930C0" w:rsidP="007930C0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5AB47E3" w14:textId="77777777" w:rsidR="007930C0" w:rsidRPr="00EC6E14" w:rsidRDefault="007930C0" w:rsidP="007930C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6F1C39B" w14:textId="77777777" w:rsidR="007930C0" w:rsidRDefault="007930C0" w:rsidP="007930C0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3E9D9C4" w14:textId="77777777" w:rsidR="007930C0" w:rsidRPr="00EC6E14" w:rsidRDefault="007930C0" w:rsidP="007930C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7D54007A" w14:textId="77777777" w:rsidR="007930C0" w:rsidRPr="001F7DF4" w:rsidRDefault="007930C0" w:rsidP="007930C0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AA34514" w14:textId="77777777" w:rsidR="007930C0" w:rsidRPr="00EC6E14" w:rsidRDefault="007930C0" w:rsidP="007930C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049DD461" w14:textId="77777777" w:rsidR="007930C0" w:rsidRDefault="007930C0" w:rsidP="007930C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930C0" w:rsidRPr="000D56C8" w14:paraId="0B7D1D22" w14:textId="77777777" w:rsidTr="003F68F8">
        <w:trPr>
          <w:trHeight w:val="403"/>
        </w:trPr>
        <w:tc>
          <w:tcPr>
            <w:tcW w:w="4320" w:type="dxa"/>
          </w:tcPr>
          <w:p w14:paraId="510856C8" w14:textId="089824D0" w:rsidR="007930C0" w:rsidRPr="003F68F8" w:rsidRDefault="007930C0" w:rsidP="00793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68F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3F68F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14:paraId="47F60B53" w14:textId="77777777" w:rsidR="007930C0" w:rsidRPr="001F7DF4" w:rsidRDefault="007930C0" w:rsidP="007930C0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51D52BB" w14:textId="77777777" w:rsidR="007930C0" w:rsidRPr="00EC6E14" w:rsidRDefault="007930C0" w:rsidP="007930C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0FBB923" w14:textId="77777777" w:rsidR="007930C0" w:rsidRDefault="007930C0" w:rsidP="007930C0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FA2817" w14:textId="77777777" w:rsidR="007930C0" w:rsidRPr="00EC6E14" w:rsidRDefault="007930C0" w:rsidP="007930C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4EE0D2EC" w14:textId="77777777" w:rsidR="007930C0" w:rsidRPr="001F7DF4" w:rsidRDefault="007930C0" w:rsidP="007930C0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2087609" w14:textId="77777777" w:rsidR="007930C0" w:rsidRPr="00EC6E14" w:rsidRDefault="007930C0" w:rsidP="007930C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39A509FE" w14:textId="77777777" w:rsidR="007930C0" w:rsidRDefault="007930C0" w:rsidP="007930C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930C0" w:rsidRPr="000D56C8" w14:paraId="345486E4" w14:textId="77777777" w:rsidTr="003F68F8">
        <w:trPr>
          <w:trHeight w:val="371"/>
        </w:trPr>
        <w:tc>
          <w:tcPr>
            <w:tcW w:w="4320" w:type="dxa"/>
          </w:tcPr>
          <w:p w14:paraId="59D35C3E" w14:textId="77777777" w:rsidR="007930C0" w:rsidRPr="009630E5" w:rsidRDefault="007930C0" w:rsidP="007930C0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30E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C86ADE3" w14:textId="05601E44" w:rsidR="007930C0" w:rsidRPr="00F95131" w:rsidRDefault="007930C0" w:rsidP="007930C0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C99E80" w14:textId="77777777" w:rsidR="007930C0" w:rsidRPr="000D5A11" w:rsidRDefault="007930C0" w:rsidP="007930C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52D287D0" w14:textId="5375D7E4" w:rsidR="007930C0" w:rsidRPr="00F95131" w:rsidRDefault="007930C0" w:rsidP="007930C0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1B12561" w14:textId="77777777" w:rsidR="007930C0" w:rsidRPr="000D5A11" w:rsidRDefault="007930C0" w:rsidP="007930C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33F3ECE1" w14:textId="505554B7" w:rsidR="007930C0" w:rsidRPr="00B26FE6" w:rsidRDefault="00CD1FC8" w:rsidP="007930C0">
            <w:pPr>
              <w:pStyle w:val="acctfourfigures"/>
              <w:tabs>
                <w:tab w:val="clear" w:pos="765"/>
                <w:tab w:val="decimal" w:pos="54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="007930C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1FC8">
              <w:rPr>
                <w:rFonts w:ascii="Angsana New" w:hAnsi="Angsana New" w:hint="cs"/>
                <w:sz w:val="30"/>
                <w:szCs w:val="30"/>
                <w:lang w:val="en-US" w:bidi="th-TH"/>
              </w:rPr>
              <w:t>267</w:t>
            </w:r>
          </w:p>
        </w:tc>
        <w:tc>
          <w:tcPr>
            <w:tcW w:w="236" w:type="dxa"/>
          </w:tcPr>
          <w:p w14:paraId="2FD34A48" w14:textId="77777777" w:rsidR="007930C0" w:rsidRPr="000D5A11" w:rsidRDefault="007930C0" w:rsidP="007930C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57D57E20" w14:textId="54E933E1" w:rsidR="007930C0" w:rsidRPr="00B26FE6" w:rsidRDefault="00CD1FC8" w:rsidP="007930C0">
            <w:pPr>
              <w:pStyle w:val="acctfourfigures"/>
              <w:tabs>
                <w:tab w:val="clear" w:pos="765"/>
                <w:tab w:val="decimal" w:pos="54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7930C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801</w:t>
            </w:r>
          </w:p>
        </w:tc>
      </w:tr>
      <w:tr w:rsidR="007930C0" w:rsidRPr="000D56C8" w14:paraId="55C68B86" w14:textId="77777777" w:rsidTr="003F68F8">
        <w:trPr>
          <w:trHeight w:val="371"/>
        </w:trPr>
        <w:tc>
          <w:tcPr>
            <w:tcW w:w="4320" w:type="dxa"/>
          </w:tcPr>
          <w:p w14:paraId="29C79692" w14:textId="77777777" w:rsidR="007930C0" w:rsidRPr="009630E5" w:rsidRDefault="007930C0" w:rsidP="007930C0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68E82C4A" w14:textId="24E5739B" w:rsidR="007930C0" w:rsidRPr="009630E5" w:rsidRDefault="007930C0" w:rsidP="007930C0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DF7F723" w14:textId="77777777" w:rsidR="007930C0" w:rsidRPr="000D5A11" w:rsidRDefault="007930C0" w:rsidP="007930C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1CD0D4E8" w14:textId="3B35CE95" w:rsidR="007930C0" w:rsidRPr="009630E5" w:rsidRDefault="00CD1FC8" w:rsidP="007930C0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930C0">
              <w:rPr>
                <w:rFonts w:ascii="Angsana New" w:hAnsi="Angsana New"/>
                <w:sz w:val="30"/>
                <w:szCs w:val="30"/>
              </w:rPr>
              <w:t>,</w:t>
            </w:r>
            <w:r w:rsidRPr="00CD1FC8">
              <w:rPr>
                <w:rFonts w:ascii="Angsana New" w:hAnsi="Angsana New"/>
                <w:sz w:val="30"/>
                <w:szCs w:val="30"/>
                <w:lang w:val="en-US"/>
              </w:rPr>
              <w:t>410</w:t>
            </w:r>
          </w:p>
        </w:tc>
        <w:tc>
          <w:tcPr>
            <w:tcW w:w="236" w:type="dxa"/>
          </w:tcPr>
          <w:p w14:paraId="12847DEF" w14:textId="77777777" w:rsidR="007930C0" w:rsidRPr="000D5A11" w:rsidRDefault="007930C0" w:rsidP="007930C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7FDFEF65" w14:textId="0E725D9F" w:rsidR="007930C0" w:rsidRPr="00F95131" w:rsidRDefault="007930C0" w:rsidP="007930C0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CEFF106" w14:textId="77777777" w:rsidR="007930C0" w:rsidRPr="000D5A11" w:rsidRDefault="007930C0" w:rsidP="007930C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2BFE4C6C" w14:textId="4BBE69B8" w:rsidR="007930C0" w:rsidRPr="00F95131" w:rsidRDefault="007930C0" w:rsidP="007930C0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30C0" w:rsidRPr="000D56C8" w14:paraId="1FD1FC46" w14:textId="77777777" w:rsidTr="003F68F8">
        <w:trPr>
          <w:trHeight w:val="403"/>
        </w:trPr>
        <w:tc>
          <w:tcPr>
            <w:tcW w:w="4320" w:type="dxa"/>
          </w:tcPr>
          <w:p w14:paraId="75C539B0" w14:textId="77777777" w:rsidR="007930C0" w:rsidRPr="009630E5" w:rsidRDefault="007930C0" w:rsidP="00793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3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4303D5" w14:textId="3B3E770F" w:rsidR="007930C0" w:rsidRPr="00303812" w:rsidRDefault="007930C0" w:rsidP="007930C0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7F6D59F" w14:textId="77777777" w:rsidR="007930C0" w:rsidRPr="00525DC2" w:rsidRDefault="007930C0" w:rsidP="007930C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36E2D66" w14:textId="19BC7E98" w:rsidR="007930C0" w:rsidRPr="009630E5" w:rsidRDefault="00CD1FC8" w:rsidP="007930C0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1F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7930C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1F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410</w:t>
            </w:r>
          </w:p>
        </w:tc>
        <w:tc>
          <w:tcPr>
            <w:tcW w:w="236" w:type="dxa"/>
          </w:tcPr>
          <w:p w14:paraId="34D06677" w14:textId="77777777" w:rsidR="007930C0" w:rsidRPr="00525DC2" w:rsidRDefault="007930C0" w:rsidP="007930C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9F7B6DA" w14:textId="2FA60E89" w:rsidR="007930C0" w:rsidRPr="00B26FE6" w:rsidRDefault="00CD1FC8" w:rsidP="007930C0">
            <w:pPr>
              <w:pStyle w:val="acctfourfigures"/>
              <w:tabs>
                <w:tab w:val="clear" w:pos="765"/>
                <w:tab w:val="decimal" w:pos="549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="007930C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1FC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267</w:t>
            </w:r>
          </w:p>
        </w:tc>
        <w:tc>
          <w:tcPr>
            <w:tcW w:w="236" w:type="dxa"/>
          </w:tcPr>
          <w:p w14:paraId="6F2E97F1" w14:textId="77777777" w:rsidR="007930C0" w:rsidRPr="00525DC2" w:rsidRDefault="007930C0" w:rsidP="007930C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987F514" w14:textId="1F607485" w:rsidR="007930C0" w:rsidRPr="00F94135" w:rsidRDefault="00CD1FC8" w:rsidP="007930C0">
            <w:pPr>
              <w:pStyle w:val="acctfourfigures"/>
              <w:tabs>
                <w:tab w:val="clear" w:pos="765"/>
                <w:tab w:val="decimal" w:pos="549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7930C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1FC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801</w:t>
            </w:r>
          </w:p>
        </w:tc>
      </w:tr>
    </w:tbl>
    <w:p w14:paraId="55C7D482" w14:textId="77777777" w:rsidR="00144FAB" w:rsidRPr="00F37DF9" w:rsidRDefault="00144FAB" w:rsidP="00BE2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tbl>
      <w:tblPr>
        <w:tblStyle w:val="TableGrid"/>
        <w:tblW w:w="936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1078"/>
        <w:gridCol w:w="234"/>
        <w:gridCol w:w="1025"/>
        <w:gridCol w:w="236"/>
        <w:gridCol w:w="1038"/>
        <w:gridCol w:w="235"/>
        <w:gridCol w:w="935"/>
        <w:gridCol w:w="235"/>
        <w:gridCol w:w="934"/>
        <w:gridCol w:w="235"/>
        <w:gridCol w:w="1024"/>
      </w:tblGrid>
      <w:tr w:rsidR="003F68F8" w:rsidRPr="00A60905" w14:paraId="59848B50" w14:textId="77777777" w:rsidTr="001402A2">
        <w:trPr>
          <w:tblHeader/>
        </w:trPr>
        <w:tc>
          <w:tcPr>
            <w:tcW w:w="2160" w:type="dxa"/>
            <w:vAlign w:val="bottom"/>
          </w:tcPr>
          <w:p w14:paraId="6E305937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37" w:type="dxa"/>
            <w:gridSpan w:val="3"/>
            <w:vAlign w:val="bottom"/>
          </w:tcPr>
          <w:p w14:paraId="4FDB7297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6E77B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30C7DC01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36" w:type="dxa"/>
            <w:gridSpan w:val="7"/>
            <w:vAlign w:val="bottom"/>
          </w:tcPr>
          <w:p w14:paraId="7E4FE156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77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3F68F8" w:rsidRPr="00A60905" w14:paraId="77B71308" w14:textId="77777777" w:rsidTr="001402A2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4CE16BA1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  <w:vAlign w:val="bottom"/>
          </w:tcPr>
          <w:p w14:paraId="7EEAEB15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5497E8A" w14:textId="65AA6CB7" w:rsidR="003F68F8" w:rsidRPr="006E77B5" w:rsidRDefault="00CD1FC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F68F8" w:rsidRPr="006E77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68F8"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3F883BFD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68723A2A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12E549F" w14:textId="2D0245F1" w:rsidR="003F68F8" w:rsidRPr="006E77B5" w:rsidRDefault="00CD1FC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F68F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68F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697118CC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32D13D6D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02E5272" w14:textId="3FD86F89" w:rsidR="003F68F8" w:rsidRPr="006E77B5" w:rsidRDefault="00CD1FC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F68F8" w:rsidRPr="006E77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68F8"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2C1D9CB5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07119590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48A36591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F7C449E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1D612C2E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3E89ED4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E21F4BE" w14:textId="24592FB2" w:rsidR="003F68F8" w:rsidRPr="006E77B5" w:rsidRDefault="00CD1FC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F68F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68F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3F68F8" w:rsidRPr="00A60905" w14:paraId="3D9A68FB" w14:textId="77777777" w:rsidTr="001402A2">
        <w:trPr>
          <w:tblHeader/>
        </w:trPr>
        <w:tc>
          <w:tcPr>
            <w:tcW w:w="2160" w:type="dxa"/>
            <w:vAlign w:val="bottom"/>
          </w:tcPr>
          <w:p w14:paraId="45621D68" w14:textId="77777777" w:rsidR="003F68F8" w:rsidRPr="003F68F8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F68F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078" w:type="dxa"/>
            <w:vAlign w:val="bottom"/>
          </w:tcPr>
          <w:p w14:paraId="600EF03A" w14:textId="373687A1" w:rsidR="003F68F8" w:rsidRPr="006E77B5" w:rsidRDefault="00CD1FC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4" w:type="dxa"/>
            <w:vAlign w:val="bottom"/>
          </w:tcPr>
          <w:p w14:paraId="3822CBEB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29F5D0F6" w14:textId="45C3BFDB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D1FC8" w:rsidRPr="00CD1FC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bottom"/>
          </w:tcPr>
          <w:p w14:paraId="565E37FF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7797082D" w14:textId="0E67499E" w:rsidR="003F68F8" w:rsidRPr="006E77B5" w:rsidRDefault="00CD1FC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5" w:type="dxa"/>
            <w:vAlign w:val="bottom"/>
          </w:tcPr>
          <w:p w14:paraId="78219EAE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3CD16EA0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498DBBE1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5D6D72B7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4AD6B75D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A453F4E" w14:textId="65187A3E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A36E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D1FC8" w:rsidRPr="00CD1FC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F68F8" w:rsidRPr="00A60905" w14:paraId="18B770E8" w14:textId="77777777" w:rsidTr="001402A2">
        <w:trPr>
          <w:tblHeader/>
        </w:trPr>
        <w:tc>
          <w:tcPr>
            <w:tcW w:w="2160" w:type="dxa"/>
          </w:tcPr>
          <w:p w14:paraId="67BA3042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7" w:type="dxa"/>
            <w:gridSpan w:val="3"/>
          </w:tcPr>
          <w:p w14:paraId="6CDA5454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0EE1FA21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36" w:type="dxa"/>
            <w:gridSpan w:val="7"/>
          </w:tcPr>
          <w:p w14:paraId="0E456EC7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77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3CBB" w:rsidRPr="00E33F45" w14:paraId="7E85C6A2" w14:textId="77777777" w:rsidTr="00F37DF9">
        <w:tc>
          <w:tcPr>
            <w:tcW w:w="2160" w:type="dxa"/>
          </w:tcPr>
          <w:p w14:paraId="507338FD" w14:textId="77777777" w:rsidR="00AF3CBB" w:rsidRPr="001402A2" w:rsidRDefault="00AF3CBB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88"/>
              <w:rPr>
                <w:rFonts w:ascii="Angsana New" w:hAnsi="Angsana New"/>
                <w:sz w:val="30"/>
                <w:szCs w:val="30"/>
              </w:rPr>
            </w:pPr>
            <w:r w:rsidRPr="001402A2">
              <w:rPr>
                <w:rFonts w:ascii="Angsana New" w:hAnsi="Angsana New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1078" w:type="dxa"/>
          </w:tcPr>
          <w:p w14:paraId="6F5E3167" w14:textId="16CF1E26" w:rsidR="00AF3CBB" w:rsidRPr="00C24834" w:rsidRDefault="00CD1FC8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F3CB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D1FC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4" w:type="dxa"/>
          </w:tcPr>
          <w:p w14:paraId="0B9A210D" w14:textId="77777777" w:rsidR="00AF3CBB" w:rsidRPr="00C24834" w:rsidRDefault="00AF3CBB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32F2A11A" w14:textId="1319A090" w:rsidR="00AF3CBB" w:rsidRPr="00C24834" w:rsidRDefault="00CD1FC8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F3CBB" w:rsidRPr="00AF3CB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D1FC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211B30D3" w14:textId="77777777" w:rsidR="00AF3CBB" w:rsidRPr="006E77B5" w:rsidRDefault="00AF3CBB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8" w:type="dxa"/>
          </w:tcPr>
          <w:p w14:paraId="2B2CC1FB" w14:textId="39550F78" w:rsidR="00AF3CBB" w:rsidRPr="00C24834" w:rsidRDefault="00CD1FC8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AF3C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sz w:val="30"/>
                <w:szCs w:val="30"/>
              </w:rPr>
              <w:t>650</w:t>
            </w:r>
          </w:p>
        </w:tc>
        <w:tc>
          <w:tcPr>
            <w:tcW w:w="235" w:type="dxa"/>
          </w:tcPr>
          <w:p w14:paraId="6F1A7DEB" w14:textId="77777777" w:rsidR="00AF3CBB" w:rsidRPr="00C24834" w:rsidRDefault="00AF3CBB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665D8200" w14:textId="391A2555" w:rsidR="00AF3CBB" w:rsidRPr="00C24834" w:rsidRDefault="00AF3CBB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2C512DEA" w14:textId="77777777" w:rsidR="00AF3CBB" w:rsidRPr="00C24834" w:rsidRDefault="00AF3CBB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15B43C6" w14:textId="3B16EFF7" w:rsidR="00AF3CBB" w:rsidRPr="00C24834" w:rsidRDefault="00AF3CBB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6543CDA2" w14:textId="77777777" w:rsidR="00AF3CBB" w:rsidRPr="00C24834" w:rsidRDefault="00AF3CBB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5349D5C" w14:textId="0888AA7C" w:rsidR="00AF3CBB" w:rsidRPr="006E77B5" w:rsidRDefault="00CD1FC8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AF3C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sz w:val="30"/>
                <w:szCs w:val="30"/>
              </w:rPr>
              <w:t>650</w:t>
            </w:r>
          </w:p>
        </w:tc>
      </w:tr>
      <w:tr w:rsidR="00AF3CBB" w:rsidRPr="00E33F45" w14:paraId="25A6CC56" w14:textId="77777777" w:rsidTr="00F37DF9">
        <w:tc>
          <w:tcPr>
            <w:tcW w:w="2160" w:type="dxa"/>
          </w:tcPr>
          <w:p w14:paraId="6BF6E330" w14:textId="77777777" w:rsidR="00AF3CBB" w:rsidRDefault="00AF3CBB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88"/>
              <w:rPr>
                <w:rFonts w:asciiTheme="majorBidi" w:hAnsiTheme="majorBidi" w:cstheme="majorBidi"/>
                <w:sz w:val="30"/>
                <w:szCs w:val="30"/>
              </w:rPr>
            </w:pPr>
            <w:r w:rsidRPr="00945EF2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หัก ค่าเผื่อผลขาดทุน</w:t>
            </w:r>
            <w:r w:rsidRPr="00945EF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945EF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9446F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ด้านเครดิตที่คาดว่า</w:t>
            </w:r>
          </w:p>
          <w:p w14:paraId="136AA636" w14:textId="38CB6B7A" w:rsidR="009446F4" w:rsidRPr="001402A2" w:rsidRDefault="009446F4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จะเกิดขึ้น</w:t>
            </w:r>
          </w:p>
        </w:tc>
        <w:tc>
          <w:tcPr>
            <w:tcW w:w="1078" w:type="dxa"/>
          </w:tcPr>
          <w:p w14:paraId="7D772321" w14:textId="77777777" w:rsidR="00AF3CBB" w:rsidRPr="00A9193E" w:rsidRDefault="00AF3CBB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5E8BAE0F" w14:textId="77777777" w:rsidR="00AF3CBB" w:rsidRPr="00C24834" w:rsidRDefault="00AF3CBB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2FA16611" w14:textId="77777777" w:rsidR="00AF3CBB" w:rsidRPr="007C6C3F" w:rsidRDefault="00AF3CBB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5DD5743D" w14:textId="77777777" w:rsidR="00AF3CBB" w:rsidRPr="006E77B5" w:rsidRDefault="00AF3CBB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3310EDF6" w14:textId="6EE6F70B" w:rsidR="00AF3CBB" w:rsidRDefault="00AF3CBB" w:rsidP="00AF3CBB">
            <w:pPr>
              <w:pStyle w:val="acctfourfigures"/>
              <w:tabs>
                <w:tab w:val="clear" w:pos="765"/>
                <w:tab w:val="decimal" w:pos="583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2DA04507" w14:textId="77777777" w:rsidR="009446F4" w:rsidRPr="00C205F5" w:rsidRDefault="009446F4" w:rsidP="00AF3CBB">
            <w:pPr>
              <w:pStyle w:val="acctfourfigures"/>
              <w:tabs>
                <w:tab w:val="clear" w:pos="765"/>
                <w:tab w:val="decimal" w:pos="583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60D92EBC" w14:textId="091A4710" w:rsidR="00AF3CBB" w:rsidRPr="00A9193E" w:rsidRDefault="00AF3CBB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5EF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D1FC8" w:rsidRPr="00CD1FC8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945E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D1FC8" w:rsidRPr="00CD1FC8">
              <w:rPr>
                <w:rFonts w:asciiTheme="majorBidi" w:hAnsiTheme="majorBidi" w:cstheme="majorBidi"/>
                <w:sz w:val="30"/>
                <w:szCs w:val="30"/>
              </w:rPr>
              <w:t>650</w:t>
            </w:r>
            <w:r w:rsidRPr="00945EF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06E2D5B1" w14:textId="77777777" w:rsidR="00AF3CBB" w:rsidRPr="00C24834" w:rsidRDefault="00AF3CBB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472C9049" w14:textId="77777777" w:rsidR="00AF3CBB" w:rsidRDefault="00AF3CBB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13A82813" w14:textId="77777777" w:rsidR="00AF3CBB" w:rsidRPr="00C24834" w:rsidRDefault="00AF3CBB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3516156E" w14:textId="77777777" w:rsidR="00AF3CBB" w:rsidRDefault="00AF3CBB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2B40DD1A" w14:textId="77777777" w:rsidR="00AF3CBB" w:rsidRPr="00C24834" w:rsidRDefault="00AF3CBB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77734250" w14:textId="7884E3E6" w:rsidR="00AF3CBB" w:rsidRDefault="00AF3CBB" w:rsidP="00AF3CBB">
            <w:pPr>
              <w:pStyle w:val="acctfourfigures"/>
              <w:tabs>
                <w:tab w:val="clear" w:pos="765"/>
                <w:tab w:val="decimal" w:pos="583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1D27DDE7" w14:textId="77777777" w:rsidR="009446F4" w:rsidRPr="00C205F5" w:rsidRDefault="009446F4" w:rsidP="00AF3CBB">
            <w:pPr>
              <w:pStyle w:val="acctfourfigures"/>
              <w:tabs>
                <w:tab w:val="clear" w:pos="765"/>
                <w:tab w:val="decimal" w:pos="583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726EF480" w14:textId="31D8423F" w:rsidR="00AF3CBB" w:rsidRPr="00A9193E" w:rsidRDefault="00AF3CBB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5EF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D1FC8" w:rsidRPr="00CD1FC8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945E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D1FC8" w:rsidRPr="00CD1FC8">
              <w:rPr>
                <w:rFonts w:asciiTheme="majorBidi" w:hAnsiTheme="majorBidi" w:cstheme="majorBidi"/>
                <w:sz w:val="30"/>
                <w:szCs w:val="30"/>
              </w:rPr>
              <w:t>650</w:t>
            </w:r>
            <w:r w:rsidRPr="00945EF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446F4" w:rsidRPr="00E33F45" w14:paraId="45BA7B45" w14:textId="77777777" w:rsidTr="00F37DF9">
        <w:tc>
          <w:tcPr>
            <w:tcW w:w="2160" w:type="dxa"/>
          </w:tcPr>
          <w:p w14:paraId="79BC706F" w14:textId="7DE8731A" w:rsidR="009446F4" w:rsidRPr="00F37DF9" w:rsidRDefault="009446F4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7DF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8" w:type="dxa"/>
          </w:tcPr>
          <w:p w14:paraId="4D323D65" w14:textId="77777777" w:rsidR="009446F4" w:rsidRPr="00A9193E" w:rsidRDefault="009446F4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1B6A3B43" w14:textId="77777777" w:rsidR="009446F4" w:rsidRPr="00C24834" w:rsidRDefault="009446F4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55703E93" w14:textId="77777777" w:rsidR="009446F4" w:rsidRPr="007C6C3F" w:rsidRDefault="009446F4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4E1D60F2" w14:textId="77777777" w:rsidR="009446F4" w:rsidRPr="006E77B5" w:rsidRDefault="009446F4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</w:tcPr>
          <w:p w14:paraId="581D120F" w14:textId="0358EAF2" w:rsidR="009446F4" w:rsidRDefault="009446F4" w:rsidP="00F37DF9">
            <w:pPr>
              <w:pStyle w:val="acctfourfigures"/>
              <w:tabs>
                <w:tab w:val="clear" w:pos="765"/>
                <w:tab w:val="decimal" w:pos="110"/>
              </w:tabs>
              <w:spacing w:line="400" w:lineRule="exact"/>
              <w:ind w:left="-108" w:right="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5" w:type="dxa"/>
          </w:tcPr>
          <w:p w14:paraId="6E4AA3BC" w14:textId="77777777" w:rsidR="009446F4" w:rsidRPr="00C24834" w:rsidRDefault="009446F4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40785EC7" w14:textId="77777777" w:rsidR="009446F4" w:rsidRDefault="009446F4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64D8DF51" w14:textId="77777777" w:rsidR="009446F4" w:rsidRPr="00C24834" w:rsidRDefault="009446F4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6EFC1D42" w14:textId="77777777" w:rsidR="009446F4" w:rsidRDefault="009446F4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58FB7053" w14:textId="77777777" w:rsidR="009446F4" w:rsidRPr="00C24834" w:rsidRDefault="009446F4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1110A07" w14:textId="053A077B" w:rsidR="009446F4" w:rsidRDefault="009446F4" w:rsidP="00F37DF9">
            <w:pPr>
              <w:pStyle w:val="acctfourfigures"/>
              <w:tabs>
                <w:tab w:val="clear" w:pos="765"/>
                <w:tab w:val="decimal" w:pos="190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6D222A90" w14:textId="78774E44" w:rsidR="00F37DF9" w:rsidRDefault="00F37DF9" w:rsidP="00BE2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4"/>
          <w:szCs w:val="14"/>
        </w:rPr>
      </w:pPr>
    </w:p>
    <w:p w14:paraId="1402869C" w14:textId="77777777" w:rsidR="00F37DF9" w:rsidRDefault="00F37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4"/>
          <w:szCs w:val="14"/>
        </w:rPr>
      </w:pPr>
      <w:r>
        <w:rPr>
          <w:rFonts w:ascii="Angsana New" w:hAnsi="Angsana New"/>
          <w:sz w:val="14"/>
          <w:szCs w:val="14"/>
        </w:rPr>
        <w:br w:type="page"/>
      </w:r>
    </w:p>
    <w:p w14:paraId="53CE821E" w14:textId="77777777" w:rsidR="00301FE4" w:rsidRDefault="00A40457" w:rsidP="00BE2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sz w:val="2"/>
          <w:szCs w:val="2"/>
        </w:rPr>
      </w:pPr>
      <w:r>
        <w:rPr>
          <w:rFonts w:ascii="Angsana New" w:hAnsi="Angsana New"/>
          <w:sz w:val="30"/>
          <w:szCs w:val="30"/>
        </w:rPr>
        <w:lastRenderedPageBreak/>
        <w:tab/>
      </w:r>
    </w:p>
    <w:p w14:paraId="3462A240" w14:textId="77777777" w:rsidR="00301FE4" w:rsidRDefault="00301FE4" w:rsidP="002B7D0A">
      <w:pPr>
        <w:spacing w:line="240" w:lineRule="auto"/>
        <w:rPr>
          <w:sz w:val="2"/>
          <w:szCs w:val="2"/>
        </w:rPr>
      </w:pPr>
    </w:p>
    <w:p w14:paraId="46F73390" w14:textId="77777777" w:rsidR="00301FE4" w:rsidRPr="002B7D0A" w:rsidRDefault="00301FE4" w:rsidP="002B7D0A">
      <w:pPr>
        <w:spacing w:line="240" w:lineRule="auto"/>
        <w:rPr>
          <w:sz w:val="2"/>
          <w:szCs w:val="2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84"/>
        <w:gridCol w:w="1156"/>
        <w:gridCol w:w="283"/>
        <w:gridCol w:w="1067"/>
        <w:gridCol w:w="283"/>
        <w:gridCol w:w="1157"/>
      </w:tblGrid>
      <w:tr w:rsidR="00E9296D" w:rsidRPr="000D56C8" w14:paraId="3EA54CAD" w14:textId="77777777" w:rsidTr="005B1067">
        <w:tc>
          <w:tcPr>
            <w:tcW w:w="3870" w:type="dxa"/>
          </w:tcPr>
          <w:p w14:paraId="1481EBA3" w14:textId="77777777" w:rsidR="00E9296D" w:rsidRPr="00CA0F37" w:rsidRDefault="00E9296D" w:rsidP="002B7D0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0F37">
              <w:rPr>
                <w:rFonts w:ascii="Angsana New" w:hAnsi="Angsana New"/>
                <w:b w:val="0"/>
                <w:bCs w:val="0"/>
                <w:sz w:val="30"/>
                <w:szCs w:val="30"/>
              </w:rPr>
              <w:br w:type="page"/>
            </w:r>
            <w:r w:rsidR="00A4045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610" w:type="dxa"/>
            <w:gridSpan w:val="3"/>
          </w:tcPr>
          <w:p w14:paraId="57399B43" w14:textId="77777777" w:rsidR="00E9296D" w:rsidRPr="00CA0F37" w:rsidRDefault="00E9296D" w:rsidP="00811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0F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58064B61" w14:textId="77777777" w:rsidR="00E9296D" w:rsidRPr="00CA0F37" w:rsidRDefault="00E9296D" w:rsidP="00811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7" w:type="dxa"/>
            <w:gridSpan w:val="3"/>
          </w:tcPr>
          <w:p w14:paraId="0486B39D" w14:textId="77777777" w:rsidR="00E9296D" w:rsidRPr="00CA0F37" w:rsidRDefault="00E9296D" w:rsidP="00811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0F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4988" w:rsidRPr="000D56C8" w14:paraId="60841C7A" w14:textId="77777777" w:rsidTr="005B1067">
        <w:tc>
          <w:tcPr>
            <w:tcW w:w="3870" w:type="dxa"/>
          </w:tcPr>
          <w:p w14:paraId="667B5CFD" w14:textId="77777777" w:rsidR="00BE4988" w:rsidRPr="000D56C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5AB5571" w14:textId="1F5E4317" w:rsidR="00BE4988" w:rsidRPr="000D56C8" w:rsidRDefault="00CD1FC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1FC8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="00BE4988" w:rsidRPr="004B6EC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="00BE4988"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84" w:type="dxa"/>
          </w:tcPr>
          <w:p w14:paraId="38F9895F" w14:textId="77777777" w:rsidR="00BE4988" w:rsidRPr="000D56C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5817D9A0" w14:textId="0D0CF184" w:rsidR="00BE4988" w:rsidRPr="000D56C8" w:rsidRDefault="00CD1FC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</w:rPr>
              <w:t>31</w:t>
            </w:r>
            <w:r w:rsidR="00BE4988"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</w:tcPr>
          <w:p w14:paraId="2604C058" w14:textId="77777777" w:rsidR="00BE4988" w:rsidRPr="000D56C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7" w:type="dxa"/>
          </w:tcPr>
          <w:p w14:paraId="1F53B50E" w14:textId="66C618A9" w:rsidR="00BE4988" w:rsidRPr="000D56C8" w:rsidRDefault="00CD1FC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1FC8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="00BE4988" w:rsidRPr="004B6EC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="00BE4988"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83" w:type="dxa"/>
          </w:tcPr>
          <w:p w14:paraId="69559FB1" w14:textId="77777777" w:rsidR="00BE4988" w:rsidRPr="000D56C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14DC3FB1" w14:textId="0135832C" w:rsidR="00BE4988" w:rsidRPr="000D56C8" w:rsidRDefault="00CD1FC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</w:rPr>
              <w:t>31</w:t>
            </w:r>
            <w:r w:rsidR="00BE4988"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27A81" w:rsidRPr="000D56C8" w14:paraId="57B52F4F" w14:textId="77777777" w:rsidTr="005B1067">
        <w:tc>
          <w:tcPr>
            <w:tcW w:w="3870" w:type="dxa"/>
          </w:tcPr>
          <w:p w14:paraId="4745507B" w14:textId="11A328FD" w:rsidR="00D27A81" w:rsidRPr="005B1067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2D688F" w14:textId="491FB820" w:rsidR="00D27A81" w:rsidRPr="000D56C8" w:rsidRDefault="00CD1FC8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84" w:type="dxa"/>
          </w:tcPr>
          <w:p w14:paraId="6E1102AC" w14:textId="77777777"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1DA080B0" w14:textId="29E225A1" w:rsidR="00D27A81" w:rsidRPr="000D56C8" w:rsidRDefault="00CD1FC8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</w:tcPr>
          <w:p w14:paraId="3175B1AF" w14:textId="77777777"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7" w:type="dxa"/>
          </w:tcPr>
          <w:p w14:paraId="0B2E66F0" w14:textId="67B804DC" w:rsidR="00D27A81" w:rsidRPr="000D56C8" w:rsidRDefault="00CD1FC8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83" w:type="dxa"/>
          </w:tcPr>
          <w:p w14:paraId="0E2FA8EF" w14:textId="77777777"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55707E96" w14:textId="0E9497E5" w:rsidR="00D27A81" w:rsidRPr="000D56C8" w:rsidRDefault="00CD1FC8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27A81" w:rsidRPr="000D56C8" w14:paraId="54CFE009" w14:textId="77777777" w:rsidTr="005B1067">
        <w:tc>
          <w:tcPr>
            <w:tcW w:w="3870" w:type="dxa"/>
          </w:tcPr>
          <w:p w14:paraId="5CE4DC57" w14:textId="2F6A0734" w:rsidR="00D27A81" w:rsidRPr="000D56C8" w:rsidRDefault="005152E9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B10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400" w:type="dxa"/>
            <w:gridSpan w:val="7"/>
          </w:tcPr>
          <w:p w14:paraId="52E5CBFF" w14:textId="77777777"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56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3CBB" w:rsidRPr="000D56C8" w14:paraId="7BD16C17" w14:textId="77777777" w:rsidTr="005B1067">
        <w:trPr>
          <w:trHeight w:val="375"/>
        </w:trPr>
        <w:tc>
          <w:tcPr>
            <w:tcW w:w="3870" w:type="dxa"/>
          </w:tcPr>
          <w:p w14:paraId="45D29069" w14:textId="77777777" w:rsidR="00AF3CBB" w:rsidRPr="004C31E9" w:rsidRDefault="00AF3CBB" w:rsidP="00AF3CB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31E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9FAEF80" w14:textId="5865C59E" w:rsidR="00AF3CBB" w:rsidRPr="00F95131" w:rsidRDefault="00AF3CBB" w:rsidP="00AF3CBB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6AC2D5CB" w14:textId="77777777" w:rsidR="00AF3CBB" w:rsidRPr="00352C15" w:rsidRDefault="00AF3CBB" w:rsidP="00AF3CB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</w:tcPr>
          <w:p w14:paraId="4F90B3D9" w14:textId="535B28CC" w:rsidR="00AF3CBB" w:rsidRPr="00F95131" w:rsidRDefault="00AF3CBB" w:rsidP="00AF3CBB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7D506345" w14:textId="77777777" w:rsidR="00AF3CBB" w:rsidRPr="00352C15" w:rsidRDefault="00AF3CBB" w:rsidP="00AF3CB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0FFD4D4C" w14:textId="599EA42D" w:rsidR="00AF3CBB" w:rsidRPr="00352C15" w:rsidRDefault="00AF3CBB" w:rsidP="00AF3CBB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CD1FC8"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705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83" w:type="dxa"/>
          </w:tcPr>
          <w:p w14:paraId="038B2093" w14:textId="77777777" w:rsidR="00AF3CBB" w:rsidRPr="00352C15" w:rsidRDefault="00AF3CBB" w:rsidP="00AF3CB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7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57" w:type="dxa"/>
          </w:tcPr>
          <w:p w14:paraId="0B6D5137" w14:textId="235F9563" w:rsidR="00AF3CBB" w:rsidRPr="001F0A63" w:rsidRDefault="00CD1FC8" w:rsidP="00AF3CBB">
            <w:pPr>
              <w:pStyle w:val="acctfourfigures"/>
              <w:tabs>
                <w:tab w:val="clear" w:pos="765"/>
                <w:tab w:val="decimal" w:pos="630"/>
              </w:tabs>
              <w:spacing w:line="400" w:lineRule="exact"/>
              <w:ind w:left="-108" w:right="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659</w:t>
            </w:r>
          </w:p>
        </w:tc>
      </w:tr>
      <w:tr w:rsidR="00AF3CBB" w:rsidRPr="000D56C8" w14:paraId="59FD7894" w14:textId="77777777" w:rsidTr="005B1067">
        <w:trPr>
          <w:trHeight w:val="375"/>
        </w:trPr>
        <w:tc>
          <w:tcPr>
            <w:tcW w:w="3870" w:type="dxa"/>
          </w:tcPr>
          <w:p w14:paraId="2C2CA8A4" w14:textId="77777777" w:rsidR="00AF3CBB" w:rsidRPr="004C31E9" w:rsidRDefault="00AF3CBB" w:rsidP="00AF3CB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31E9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484E5FD6" w14:textId="65C40FE9" w:rsidR="00AF3CBB" w:rsidRPr="00352C15" w:rsidRDefault="00CD1FC8" w:rsidP="00AF3CB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AF3CB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1FC8">
              <w:rPr>
                <w:rFonts w:ascii="Angsana New" w:hAnsi="Angsana New" w:hint="cs"/>
                <w:sz w:val="30"/>
                <w:szCs w:val="30"/>
                <w:lang w:val="en-US" w:bidi="th-TH"/>
              </w:rPr>
              <w:t>426</w:t>
            </w:r>
          </w:p>
        </w:tc>
        <w:tc>
          <w:tcPr>
            <w:tcW w:w="284" w:type="dxa"/>
          </w:tcPr>
          <w:p w14:paraId="01BF80CB" w14:textId="77777777" w:rsidR="00AF3CBB" w:rsidRPr="00352C15" w:rsidRDefault="00AF3CBB" w:rsidP="00AF3CB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</w:tcPr>
          <w:p w14:paraId="2ABC9C60" w14:textId="0F0285E3" w:rsidR="00AF3CBB" w:rsidRPr="00F95131" w:rsidRDefault="00CD1FC8" w:rsidP="00AF3CBB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AF3C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D1F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917</w:t>
            </w:r>
          </w:p>
        </w:tc>
        <w:tc>
          <w:tcPr>
            <w:tcW w:w="283" w:type="dxa"/>
          </w:tcPr>
          <w:p w14:paraId="20C7E44C" w14:textId="77777777" w:rsidR="00AF3CBB" w:rsidRPr="00352C15" w:rsidRDefault="00AF3CBB" w:rsidP="00AF3CB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2F8E04C9" w14:textId="63343CD8" w:rsidR="00AF3CBB" w:rsidRPr="001F0A63" w:rsidRDefault="00AF3CBB" w:rsidP="00F37DF9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CD1FC8"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83" w:type="dxa"/>
          </w:tcPr>
          <w:p w14:paraId="765A704D" w14:textId="77777777" w:rsidR="00AF3CBB" w:rsidRPr="00352C15" w:rsidRDefault="00AF3CBB" w:rsidP="00AF3CB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7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57" w:type="dxa"/>
          </w:tcPr>
          <w:p w14:paraId="06933FA6" w14:textId="520FF10A" w:rsidR="00AF3CBB" w:rsidRPr="001F0A63" w:rsidRDefault="00AF3CBB" w:rsidP="00AF3CBB">
            <w:pPr>
              <w:pStyle w:val="acctfourfigures"/>
              <w:tabs>
                <w:tab w:val="clear" w:pos="765"/>
                <w:tab w:val="decimal" w:pos="534"/>
              </w:tabs>
              <w:spacing w:line="400" w:lineRule="exact"/>
              <w:ind w:left="-108" w:right="16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F3CBB" w:rsidRPr="00716082" w14:paraId="761C029E" w14:textId="77777777" w:rsidTr="00F37DF9">
        <w:trPr>
          <w:trHeight w:val="406"/>
        </w:trPr>
        <w:tc>
          <w:tcPr>
            <w:tcW w:w="3870" w:type="dxa"/>
          </w:tcPr>
          <w:p w14:paraId="6C07A539" w14:textId="77777777" w:rsidR="00AF3CBB" w:rsidRDefault="00AF3CBB" w:rsidP="00AF3CB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1067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5A6547" w14:textId="40EB029D" w:rsidR="00AF3CBB" w:rsidRPr="00F95131" w:rsidRDefault="00AF3CBB" w:rsidP="00AF3CBB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32EC5273" w14:textId="77777777" w:rsidR="00AF3CBB" w:rsidRPr="00352C15" w:rsidRDefault="00AF3CBB" w:rsidP="00AF3CBB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2F23D0C8" w14:textId="36DCB9C8" w:rsidR="00AF3CBB" w:rsidRDefault="00CD1FC8" w:rsidP="00AF3CBB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180</w:t>
            </w:r>
          </w:p>
        </w:tc>
        <w:tc>
          <w:tcPr>
            <w:tcW w:w="283" w:type="dxa"/>
          </w:tcPr>
          <w:p w14:paraId="0C0D5BAE" w14:textId="77777777" w:rsidR="00AF3CBB" w:rsidRPr="00352C15" w:rsidRDefault="00AF3CBB" w:rsidP="00AF3CB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7782DF93" w14:textId="75250454" w:rsidR="00AF3CBB" w:rsidRDefault="00AF3CBB" w:rsidP="00AF3CBB">
            <w:pPr>
              <w:pStyle w:val="acctfourfigures"/>
              <w:tabs>
                <w:tab w:val="clear" w:pos="765"/>
              </w:tabs>
              <w:spacing w:line="400" w:lineRule="exact"/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72C80189" w14:textId="77777777" w:rsidR="00AF3CBB" w:rsidRPr="00352C15" w:rsidRDefault="00AF3CBB" w:rsidP="00AF3CB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7DEFDDC6" w14:textId="282413B6" w:rsidR="00AF3CBB" w:rsidRDefault="00AF3CBB" w:rsidP="00AF3CBB">
            <w:pPr>
              <w:pStyle w:val="acctfourfigures"/>
              <w:tabs>
                <w:tab w:val="clear" w:pos="765"/>
              </w:tabs>
              <w:spacing w:line="400" w:lineRule="exact"/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F3CBB" w:rsidRPr="00E9296D" w14:paraId="6F85F876" w14:textId="77777777" w:rsidTr="00F37DF9">
        <w:tc>
          <w:tcPr>
            <w:tcW w:w="3870" w:type="dxa"/>
          </w:tcPr>
          <w:p w14:paraId="2B9D53D2" w14:textId="77777777" w:rsidR="00AF3CBB" w:rsidRPr="00E9296D" w:rsidRDefault="00AF3CBB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9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A572D5" w14:textId="6CBEFD3F" w:rsidR="00AF3CBB" w:rsidRPr="00303812" w:rsidRDefault="00CD1FC8" w:rsidP="00AF3CB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AF3CB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1FC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426</w:t>
            </w:r>
          </w:p>
        </w:tc>
        <w:tc>
          <w:tcPr>
            <w:tcW w:w="284" w:type="dxa"/>
          </w:tcPr>
          <w:p w14:paraId="5F334386" w14:textId="77777777" w:rsidR="00AF3CBB" w:rsidRPr="00352C15" w:rsidRDefault="00AF3CBB" w:rsidP="00AF3CB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4CB245F8" w14:textId="4AAFB506" w:rsidR="00AF3CBB" w:rsidRPr="00F95131" w:rsidRDefault="00CD1FC8" w:rsidP="00AF3CBB">
            <w:pPr>
              <w:pStyle w:val="acctfourfigures"/>
              <w:tabs>
                <w:tab w:val="clear" w:pos="765"/>
                <w:tab w:val="decimal" w:pos="93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D1F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AF3C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1F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097</w:t>
            </w:r>
          </w:p>
        </w:tc>
        <w:tc>
          <w:tcPr>
            <w:tcW w:w="283" w:type="dxa"/>
          </w:tcPr>
          <w:p w14:paraId="6E331036" w14:textId="77777777" w:rsidR="00AF3CBB" w:rsidRPr="00352C15" w:rsidRDefault="00AF3CBB" w:rsidP="00AF3CB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</w:tcPr>
          <w:p w14:paraId="3801CEA5" w14:textId="4A1A798C" w:rsidR="00AF3CBB" w:rsidRPr="00352C15" w:rsidRDefault="00CD1FC8" w:rsidP="00AF3CBB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1F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710</w:t>
            </w:r>
          </w:p>
        </w:tc>
        <w:tc>
          <w:tcPr>
            <w:tcW w:w="283" w:type="dxa"/>
          </w:tcPr>
          <w:p w14:paraId="3861607D" w14:textId="77777777" w:rsidR="00AF3CBB" w:rsidRPr="00352C15" w:rsidRDefault="00AF3CBB" w:rsidP="00AF3CB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0ABF7F5E" w14:textId="6213E3A0" w:rsidR="00AF3CBB" w:rsidRPr="001F0A63" w:rsidRDefault="00CD1FC8" w:rsidP="00AF3CB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D1F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659</w:t>
            </w:r>
          </w:p>
        </w:tc>
      </w:tr>
      <w:tr w:rsidR="00F37DF9" w:rsidRPr="00E9296D" w14:paraId="6FD12999" w14:textId="77777777" w:rsidTr="00F37DF9">
        <w:tc>
          <w:tcPr>
            <w:tcW w:w="3870" w:type="dxa"/>
          </w:tcPr>
          <w:p w14:paraId="032DF5DE" w14:textId="77777777" w:rsidR="00F37DF9" w:rsidRPr="00E9296D" w:rsidRDefault="00F37DF9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53DF05C" w14:textId="77777777" w:rsidR="00F37DF9" w:rsidRDefault="00F37DF9" w:rsidP="00AF3CB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043AC16F" w14:textId="77777777" w:rsidR="00F37DF9" w:rsidRPr="00352C15" w:rsidRDefault="00F37DF9" w:rsidP="00AF3CB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</w:tcPr>
          <w:p w14:paraId="5D1B78CB" w14:textId="77777777" w:rsidR="00F37DF9" w:rsidRDefault="00F37DF9" w:rsidP="00AF3CBB">
            <w:pPr>
              <w:pStyle w:val="acctfourfigures"/>
              <w:tabs>
                <w:tab w:val="clear" w:pos="765"/>
                <w:tab w:val="decimal" w:pos="93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01F5E9CD" w14:textId="77777777" w:rsidR="00F37DF9" w:rsidRPr="00352C15" w:rsidRDefault="00F37DF9" w:rsidP="00AF3CB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double" w:sz="4" w:space="0" w:color="auto"/>
            </w:tcBorders>
          </w:tcPr>
          <w:p w14:paraId="52172015" w14:textId="77777777" w:rsidR="00F37DF9" w:rsidRDefault="00F37DF9" w:rsidP="00AF3CBB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C36B1D4" w14:textId="77777777" w:rsidR="00F37DF9" w:rsidRPr="00352C15" w:rsidRDefault="00F37DF9" w:rsidP="00AF3CB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</w:tcPr>
          <w:p w14:paraId="3950E796" w14:textId="77777777" w:rsidR="00F37DF9" w:rsidRDefault="00F37DF9" w:rsidP="00AF3CB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</w:tbl>
    <w:p w14:paraId="0199B35E" w14:textId="77777777" w:rsidR="00317EF6" w:rsidRPr="004B6EC1" w:rsidRDefault="00317EF6" w:rsidP="004B6EC1">
      <w:pPr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p w14:paraId="0082D13A" w14:textId="77777777" w:rsidR="009C43FD" w:rsidRPr="004B6EC1" w:rsidRDefault="009C43FD" w:rsidP="004B6EC1">
      <w:pPr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152"/>
        <w:gridCol w:w="270"/>
        <w:gridCol w:w="1170"/>
        <w:gridCol w:w="270"/>
        <w:gridCol w:w="1098"/>
        <w:gridCol w:w="270"/>
        <w:gridCol w:w="1170"/>
      </w:tblGrid>
      <w:tr w:rsidR="00FD4274" w:rsidRPr="00F95131" w14:paraId="7C7B02F2" w14:textId="77777777" w:rsidTr="00C205F5">
        <w:trPr>
          <w:trHeight w:hRule="exact" w:val="389"/>
        </w:trPr>
        <w:tc>
          <w:tcPr>
            <w:tcW w:w="3870" w:type="dxa"/>
          </w:tcPr>
          <w:p w14:paraId="072A1E7E" w14:textId="2A4F278C" w:rsidR="00FD4274" w:rsidRPr="003F5CB4" w:rsidRDefault="00FD4274" w:rsidP="00FD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CF2C4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52" w:type="dxa"/>
          </w:tcPr>
          <w:p w14:paraId="75E07ADF" w14:textId="77777777" w:rsidR="00FD4274" w:rsidRPr="000D56C8" w:rsidRDefault="00FD4274" w:rsidP="00FD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D6B892" w14:textId="77777777" w:rsidR="00FD4274" w:rsidRPr="000D56C8" w:rsidRDefault="00FD4274" w:rsidP="00FD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7380BF" w14:textId="77777777" w:rsidR="00FD4274" w:rsidRPr="000D56C8" w:rsidRDefault="00FD4274" w:rsidP="00FD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EF2B6" w14:textId="77777777" w:rsidR="00FD4274" w:rsidRPr="000D56C8" w:rsidRDefault="00FD4274" w:rsidP="00FD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0351E2FF" w14:textId="77777777" w:rsidR="00FD4274" w:rsidRPr="000D56C8" w:rsidRDefault="00FD4274" w:rsidP="00FD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7E10EC" w14:textId="77777777" w:rsidR="00FD4274" w:rsidRPr="000D56C8" w:rsidRDefault="00FD4274" w:rsidP="00FD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5C2818" w14:textId="77777777" w:rsidR="00FD4274" w:rsidRPr="000D56C8" w:rsidRDefault="00FD4274" w:rsidP="00FD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3CBB" w:rsidRPr="00F95131" w14:paraId="1DA3363A" w14:textId="77777777" w:rsidTr="00C205F5">
        <w:trPr>
          <w:trHeight w:hRule="exact" w:val="389"/>
        </w:trPr>
        <w:tc>
          <w:tcPr>
            <w:tcW w:w="3870" w:type="dxa"/>
          </w:tcPr>
          <w:p w14:paraId="002E78E6" w14:textId="49577B64" w:rsidR="00AF3CBB" w:rsidRDefault="00AF3CBB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</w:tcPr>
          <w:p w14:paraId="11E0C342" w14:textId="594537F1" w:rsidR="00AF3CBB" w:rsidRPr="000D56C8" w:rsidRDefault="00AF3CBB" w:rsidP="00AF3CBB">
            <w:pPr>
              <w:pStyle w:val="acctfourfigures"/>
              <w:tabs>
                <w:tab w:val="clear" w:pos="765"/>
              </w:tabs>
              <w:spacing w:line="400" w:lineRule="exact"/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6AF7B30" w14:textId="77777777" w:rsidR="00AF3CBB" w:rsidRPr="000D56C8" w:rsidRDefault="00AF3CBB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15E232" w14:textId="2E11777A" w:rsidR="00AF3CBB" w:rsidRPr="000D56C8" w:rsidRDefault="00AF3CBB" w:rsidP="00AF3CBB">
            <w:pPr>
              <w:pStyle w:val="acctfourfigures"/>
              <w:tabs>
                <w:tab w:val="clear" w:pos="765"/>
              </w:tabs>
              <w:spacing w:line="400" w:lineRule="exact"/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936AA8" w14:textId="77777777" w:rsidR="00AF3CBB" w:rsidRPr="000D56C8" w:rsidRDefault="00AF3CBB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796FAEB5" w14:textId="65463317" w:rsidR="00AF3CBB" w:rsidRPr="000D56C8" w:rsidRDefault="00CD1FC8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</w:rPr>
              <w:t>282</w:t>
            </w:r>
          </w:p>
        </w:tc>
        <w:tc>
          <w:tcPr>
            <w:tcW w:w="270" w:type="dxa"/>
          </w:tcPr>
          <w:p w14:paraId="4C8E4360" w14:textId="77777777" w:rsidR="00AF3CBB" w:rsidRPr="000D56C8" w:rsidRDefault="00AF3CBB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BB89D4" w14:textId="419C84DC" w:rsidR="00AF3CBB" w:rsidRPr="000D56C8" w:rsidRDefault="00CD1FC8" w:rsidP="00F37DF9">
            <w:pPr>
              <w:pStyle w:val="acctfourfigures"/>
              <w:tabs>
                <w:tab w:val="clear" w:pos="765"/>
                <w:tab w:val="decimal" w:pos="945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</w:p>
        </w:tc>
      </w:tr>
      <w:tr w:rsidR="00AF3CBB" w:rsidRPr="00F95131" w14:paraId="4385A2D1" w14:textId="77777777" w:rsidTr="00C205F5">
        <w:trPr>
          <w:trHeight w:hRule="exact" w:val="389"/>
        </w:trPr>
        <w:tc>
          <w:tcPr>
            <w:tcW w:w="3870" w:type="dxa"/>
          </w:tcPr>
          <w:p w14:paraId="162D0324" w14:textId="77777777" w:rsidR="00AF3CBB" w:rsidRDefault="00AF3CBB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52" w:type="dxa"/>
          </w:tcPr>
          <w:p w14:paraId="57DE2E0E" w14:textId="0D7FDA87" w:rsidR="00AF3CBB" w:rsidRPr="00893EEB" w:rsidRDefault="00CD1FC8" w:rsidP="00AF3CB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0199AED9" w14:textId="77777777" w:rsidR="00AF3CBB" w:rsidRPr="00893EEB" w:rsidRDefault="00AF3CBB" w:rsidP="00AF3CB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D5738D" w14:textId="383862D3" w:rsidR="00AF3CBB" w:rsidRPr="00893EEB" w:rsidRDefault="00CD1FC8" w:rsidP="00F37DF9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334</w:t>
            </w:r>
          </w:p>
        </w:tc>
        <w:tc>
          <w:tcPr>
            <w:tcW w:w="270" w:type="dxa"/>
          </w:tcPr>
          <w:p w14:paraId="3ABED552" w14:textId="77777777" w:rsidR="00AF3CBB" w:rsidRPr="00893EEB" w:rsidRDefault="00AF3CBB" w:rsidP="00AF3CB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60A7BC9" w14:textId="6D97A482" w:rsidR="00AF3CBB" w:rsidRPr="00893EEB" w:rsidRDefault="00AF3CBB" w:rsidP="00AF3CBB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3BB56C" w14:textId="77777777" w:rsidR="00AF3CBB" w:rsidRPr="00893EEB" w:rsidRDefault="00AF3CBB" w:rsidP="00AF3CB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ABBD2F" w14:textId="1E83ACF2" w:rsidR="00AF3CBB" w:rsidRPr="00893EEB" w:rsidRDefault="00CD1FC8" w:rsidP="00F37DF9">
            <w:pPr>
              <w:pStyle w:val="acctfourfigures"/>
              <w:tabs>
                <w:tab w:val="clear" w:pos="765"/>
                <w:tab w:val="decimal" w:pos="945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703D8D" w:rsidRPr="00F95131" w14:paraId="5BDCAD23" w14:textId="77777777" w:rsidTr="00C205F5">
        <w:trPr>
          <w:trHeight w:hRule="exact" w:val="389"/>
        </w:trPr>
        <w:tc>
          <w:tcPr>
            <w:tcW w:w="3870" w:type="dxa"/>
          </w:tcPr>
          <w:p w14:paraId="16059E88" w14:textId="77777777" w:rsidR="00703D8D" w:rsidRPr="003F5CB4" w:rsidRDefault="00703D8D" w:rsidP="0070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C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09F73B0" w14:textId="2A30B58A" w:rsidR="00703D8D" w:rsidRPr="00F95131" w:rsidRDefault="00CD1FC8" w:rsidP="00F37DF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30260E31" w14:textId="77777777" w:rsidR="00703D8D" w:rsidRPr="00F95131" w:rsidRDefault="00703D8D" w:rsidP="00703D8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EFB2CF7" w14:textId="762963C7" w:rsidR="00703D8D" w:rsidRPr="00F95131" w:rsidRDefault="00CD1FC8" w:rsidP="00F37DF9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D1F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334</w:t>
            </w:r>
          </w:p>
        </w:tc>
        <w:tc>
          <w:tcPr>
            <w:tcW w:w="270" w:type="dxa"/>
          </w:tcPr>
          <w:p w14:paraId="44F8DE4A" w14:textId="77777777" w:rsidR="00703D8D" w:rsidRPr="00F95131" w:rsidRDefault="00703D8D" w:rsidP="00703D8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1A749F91" w14:textId="557FF7C3" w:rsidR="00703D8D" w:rsidRPr="00F95131" w:rsidRDefault="00CD1FC8" w:rsidP="00703D8D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282</w:t>
            </w:r>
          </w:p>
        </w:tc>
        <w:tc>
          <w:tcPr>
            <w:tcW w:w="270" w:type="dxa"/>
          </w:tcPr>
          <w:p w14:paraId="071A399F" w14:textId="77777777" w:rsidR="00703D8D" w:rsidRPr="00F95131" w:rsidRDefault="00703D8D" w:rsidP="00703D8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21483B" w14:textId="1B34864B" w:rsidR="00703D8D" w:rsidRPr="00F95131" w:rsidRDefault="00CD1FC8" w:rsidP="00F37DF9">
            <w:pPr>
              <w:pStyle w:val="acctfourfigures"/>
              <w:tabs>
                <w:tab w:val="clear" w:pos="765"/>
                <w:tab w:val="decimal" w:pos="94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</w:t>
            </w:r>
          </w:p>
        </w:tc>
      </w:tr>
      <w:tr w:rsidR="00703D8D" w:rsidRPr="00F95131" w14:paraId="73910A5B" w14:textId="77777777" w:rsidTr="00F37DF9">
        <w:trPr>
          <w:trHeight w:hRule="exact" w:val="410"/>
        </w:trPr>
        <w:tc>
          <w:tcPr>
            <w:tcW w:w="3870" w:type="dxa"/>
          </w:tcPr>
          <w:p w14:paraId="3BEB1046" w14:textId="77777777" w:rsidR="00703D8D" w:rsidRPr="003F5CB4" w:rsidRDefault="00703D8D" w:rsidP="0070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43DC313C" w14:textId="77777777" w:rsidR="00703D8D" w:rsidRPr="00F95131" w:rsidRDefault="00703D8D" w:rsidP="00703D8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159A289" w14:textId="77777777" w:rsidR="00703D8D" w:rsidRPr="00F95131" w:rsidRDefault="00703D8D" w:rsidP="00703D8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6BD5683" w14:textId="77777777" w:rsidR="00703D8D" w:rsidRDefault="00703D8D" w:rsidP="00703D8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8AC9310" w14:textId="77777777" w:rsidR="00703D8D" w:rsidRPr="00F95131" w:rsidRDefault="00703D8D" w:rsidP="00703D8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0F92C4DA" w14:textId="77777777" w:rsidR="00703D8D" w:rsidRPr="00F95131" w:rsidRDefault="00703D8D" w:rsidP="00703D8D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969260" w14:textId="77777777" w:rsidR="00703D8D" w:rsidRPr="00F95131" w:rsidRDefault="00703D8D" w:rsidP="00703D8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77A22AD" w14:textId="77777777" w:rsidR="00703D8D" w:rsidRPr="00893EEB" w:rsidRDefault="00703D8D" w:rsidP="00703D8D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D0174" w:rsidRPr="000D56C8" w14:paraId="6A99B405" w14:textId="77777777" w:rsidTr="00C205F5">
        <w:trPr>
          <w:trHeight w:hRule="exact" w:val="389"/>
        </w:trPr>
        <w:tc>
          <w:tcPr>
            <w:tcW w:w="3870" w:type="dxa"/>
          </w:tcPr>
          <w:p w14:paraId="6EBD6260" w14:textId="752EE56A" w:rsidR="006D0174" w:rsidRPr="006D0174" w:rsidRDefault="006D01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D017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400" w:type="dxa"/>
            <w:gridSpan w:val="7"/>
          </w:tcPr>
          <w:p w14:paraId="0AD3636B" w14:textId="54AE42EB" w:rsidR="006D0174" w:rsidRPr="006D0174" w:rsidRDefault="006D0174" w:rsidP="006D0174">
            <w:pPr>
              <w:pStyle w:val="acctfourfigures"/>
              <w:tabs>
                <w:tab w:val="decimal" w:pos="958"/>
              </w:tabs>
              <w:spacing w:line="400" w:lineRule="exact"/>
              <w:ind w:right="-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D0174" w:rsidRPr="000D56C8" w14:paraId="6A7C85D3" w14:textId="77777777" w:rsidTr="00C205F5">
        <w:trPr>
          <w:trHeight w:hRule="exact" w:val="389"/>
        </w:trPr>
        <w:tc>
          <w:tcPr>
            <w:tcW w:w="3870" w:type="dxa"/>
          </w:tcPr>
          <w:p w14:paraId="0FCAF280" w14:textId="77777777" w:rsidR="006D0174" w:rsidRPr="006D0174" w:rsidRDefault="006D01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D017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7C5CEAC" w14:textId="636D3628" w:rsidR="006D0174" w:rsidRPr="006D0174" w:rsidRDefault="006D0174" w:rsidP="006D0174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4C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A9682D5" w14:textId="77777777" w:rsidR="006D0174" w:rsidRPr="006D0174" w:rsidRDefault="006D0174" w:rsidP="006D0174">
            <w:pPr>
              <w:pStyle w:val="acctfourfigures"/>
              <w:tabs>
                <w:tab w:val="decimal" w:pos="882"/>
              </w:tabs>
              <w:spacing w:line="40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262A60" w14:textId="0C7E8830" w:rsidR="006D0174" w:rsidRPr="006D0174" w:rsidRDefault="006D0174" w:rsidP="006D0174">
            <w:pPr>
              <w:pStyle w:val="acctfourfigures"/>
              <w:tabs>
                <w:tab w:val="clear" w:pos="765"/>
                <w:tab w:val="decimal" w:pos="252"/>
                <w:tab w:val="decimal" w:pos="714"/>
              </w:tabs>
              <w:spacing w:line="400" w:lineRule="exact"/>
              <w:ind w:right="-21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4C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2348E9A" w14:textId="77777777" w:rsidR="006D0174" w:rsidRPr="006D0174" w:rsidRDefault="006D0174" w:rsidP="006D0174">
            <w:pPr>
              <w:pStyle w:val="acctfourfigures"/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54F68D0" w14:textId="37EB0C5B" w:rsidR="006D0174" w:rsidRPr="006D0174" w:rsidRDefault="00CD1FC8" w:rsidP="006D0174">
            <w:pPr>
              <w:pStyle w:val="acctfourfigures"/>
              <w:tabs>
                <w:tab w:val="decimal" w:pos="900"/>
              </w:tabs>
              <w:spacing w:line="400" w:lineRule="exact"/>
              <w:ind w:right="-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AF3C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D1F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304</w:t>
            </w:r>
          </w:p>
        </w:tc>
        <w:tc>
          <w:tcPr>
            <w:tcW w:w="270" w:type="dxa"/>
          </w:tcPr>
          <w:p w14:paraId="4274B640" w14:textId="77777777" w:rsidR="006D0174" w:rsidRPr="006D0174" w:rsidRDefault="006D0174" w:rsidP="006D0174">
            <w:pPr>
              <w:pStyle w:val="acctfourfigures"/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280990F" w14:textId="7BE4F9BA" w:rsidR="006D0174" w:rsidRPr="006D0174" w:rsidRDefault="00CD1FC8" w:rsidP="00F37DF9">
            <w:pPr>
              <w:pStyle w:val="acctfourfigures"/>
              <w:tabs>
                <w:tab w:val="clear" w:pos="765"/>
                <w:tab w:val="decimal" w:pos="945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F37D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D1F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290</w:t>
            </w:r>
          </w:p>
        </w:tc>
      </w:tr>
      <w:tr w:rsidR="006D0174" w:rsidRPr="00F95131" w14:paraId="1DD50C49" w14:textId="77777777" w:rsidTr="00C205F5">
        <w:trPr>
          <w:trHeight w:hRule="exact" w:val="389"/>
        </w:trPr>
        <w:tc>
          <w:tcPr>
            <w:tcW w:w="3870" w:type="dxa"/>
          </w:tcPr>
          <w:p w14:paraId="3BCA2A98" w14:textId="77777777" w:rsidR="006D0174" w:rsidRPr="003F5CB4" w:rsidRDefault="006D01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C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5D0DC17" w14:textId="6FC38A00" w:rsidR="006D0174" w:rsidRPr="006D0174" w:rsidRDefault="006D0174" w:rsidP="006D0174">
            <w:pPr>
              <w:pStyle w:val="acctfourfigures"/>
              <w:tabs>
                <w:tab w:val="clear" w:pos="765"/>
                <w:tab w:val="decimal" w:pos="303"/>
              </w:tabs>
              <w:spacing w:line="40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8984B27" w14:textId="77777777" w:rsidR="006D0174" w:rsidRPr="006D0174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587E71F" w14:textId="6D3B43C5" w:rsidR="006D0174" w:rsidRPr="006D0174" w:rsidRDefault="006D0174" w:rsidP="006D0174">
            <w:pPr>
              <w:pStyle w:val="acctfourfigures"/>
              <w:tabs>
                <w:tab w:val="clear" w:pos="765"/>
                <w:tab w:val="decimal" w:pos="252"/>
              </w:tabs>
              <w:spacing w:line="40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9BA3C79" w14:textId="77777777" w:rsidR="006D0174" w:rsidRPr="006D0174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18AEA7E1" w14:textId="455124B8" w:rsidR="006D0174" w:rsidRPr="006D0174" w:rsidRDefault="00CD1FC8" w:rsidP="006D0174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D1F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AF3C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1F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304</w:t>
            </w:r>
          </w:p>
        </w:tc>
        <w:tc>
          <w:tcPr>
            <w:tcW w:w="270" w:type="dxa"/>
          </w:tcPr>
          <w:p w14:paraId="7F6B25DF" w14:textId="77777777" w:rsidR="006D0174" w:rsidRPr="006D0174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C98D29F" w14:textId="234706DA" w:rsidR="006D0174" w:rsidRPr="006D0174" w:rsidRDefault="00CD1FC8" w:rsidP="00F37DF9">
            <w:pPr>
              <w:pStyle w:val="acctfourfigures"/>
              <w:tabs>
                <w:tab w:val="clear" w:pos="765"/>
                <w:tab w:val="decimal" w:pos="94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1F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F37DF9" w:rsidRPr="00F37D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1F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290</w:t>
            </w:r>
          </w:p>
        </w:tc>
      </w:tr>
    </w:tbl>
    <w:p w14:paraId="04D70224" w14:textId="77777777" w:rsidR="006D0174" w:rsidRDefault="006D0174" w:rsidP="00776452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  <w:lang w:val="en-US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270"/>
        <w:gridCol w:w="1155"/>
        <w:gridCol w:w="285"/>
        <w:gridCol w:w="1065"/>
        <w:gridCol w:w="285"/>
        <w:gridCol w:w="1170"/>
      </w:tblGrid>
      <w:tr w:rsidR="006D0174" w:rsidRPr="00F95131" w14:paraId="3A81DF6D" w14:textId="77777777" w:rsidTr="00F37DF9">
        <w:trPr>
          <w:trHeight w:val="98"/>
        </w:trPr>
        <w:tc>
          <w:tcPr>
            <w:tcW w:w="3780" w:type="dxa"/>
          </w:tcPr>
          <w:p w14:paraId="74AB6F1C" w14:textId="77777777" w:rsidR="006D0174" w:rsidRPr="00AB191A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B191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ภาระผูกพันกับกิจการที่เกี่ยวข้องกัน</w:t>
            </w:r>
          </w:p>
        </w:tc>
        <w:tc>
          <w:tcPr>
            <w:tcW w:w="2685" w:type="dxa"/>
            <w:gridSpan w:val="3"/>
          </w:tcPr>
          <w:p w14:paraId="6FD26D65" w14:textId="463F2E59" w:rsidR="006D0174" w:rsidRPr="00F95131" w:rsidRDefault="006D0174" w:rsidP="006D017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" w:type="dxa"/>
          </w:tcPr>
          <w:p w14:paraId="76BBAF01" w14:textId="77777777" w:rsidR="006D0174" w:rsidRPr="00F95131" w:rsidRDefault="006D0174" w:rsidP="006D017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1935A82F" w14:textId="0916AEDE" w:rsidR="006D0174" w:rsidRPr="00F95131" w:rsidRDefault="006D0174" w:rsidP="006D017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D0174" w:rsidRPr="00006339" w14:paraId="48DA8DD0" w14:textId="77777777" w:rsidTr="00F37DF9">
        <w:trPr>
          <w:trHeight w:val="98"/>
        </w:trPr>
        <w:tc>
          <w:tcPr>
            <w:tcW w:w="3780" w:type="dxa"/>
          </w:tcPr>
          <w:p w14:paraId="6BF9393A" w14:textId="77777777" w:rsidR="006D0174" w:rsidRPr="00AB191A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B191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1260" w:type="dxa"/>
          </w:tcPr>
          <w:p w14:paraId="53154AFF" w14:textId="77777777" w:rsidR="006D0174" w:rsidRPr="00146324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2EB0C40" w14:textId="77777777" w:rsidR="006D0174" w:rsidRPr="00146324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</w:tcPr>
          <w:p w14:paraId="3E41D781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</w:tcPr>
          <w:p w14:paraId="7EF54B33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5" w:type="dxa"/>
          </w:tcPr>
          <w:p w14:paraId="2352CD7A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</w:tcPr>
          <w:p w14:paraId="3AA1952A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386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3E44FE9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D0174" w:rsidRPr="00006339" w14:paraId="10F211A4" w14:textId="77777777" w:rsidTr="00F37DF9">
        <w:trPr>
          <w:trHeight w:val="98"/>
        </w:trPr>
        <w:tc>
          <w:tcPr>
            <w:tcW w:w="3780" w:type="dxa"/>
          </w:tcPr>
          <w:p w14:paraId="037F3B2F" w14:textId="77777777" w:rsidR="006D0174" w:rsidRPr="00AB191A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AB191A">
              <w:rPr>
                <w:rFonts w:asciiTheme="majorBidi" w:hAnsiTheme="majorBidi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60" w:type="dxa"/>
          </w:tcPr>
          <w:p w14:paraId="430E2CA7" w14:textId="77777777" w:rsidR="006D0174" w:rsidRPr="000B1294" w:rsidRDefault="006D0174" w:rsidP="006D0174">
            <w:pPr>
              <w:pStyle w:val="acctfourfigures"/>
              <w:tabs>
                <w:tab w:val="clear" w:pos="765"/>
              </w:tabs>
              <w:spacing w:line="400" w:lineRule="exact"/>
              <w:ind w:right="-28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1D3CD73" w14:textId="77777777" w:rsidR="006D0174" w:rsidRPr="00146324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</w:tcPr>
          <w:p w14:paraId="057D72E6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633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85" w:type="dxa"/>
          </w:tcPr>
          <w:p w14:paraId="38AD84EC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5" w:type="dxa"/>
          </w:tcPr>
          <w:p w14:paraId="73D12161" w14:textId="1D7AD2D2" w:rsidR="006D0174" w:rsidRPr="00006339" w:rsidRDefault="00CD1FC8" w:rsidP="006D0174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AA63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D1F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480</w:t>
            </w:r>
          </w:p>
        </w:tc>
        <w:tc>
          <w:tcPr>
            <w:tcW w:w="285" w:type="dxa"/>
          </w:tcPr>
          <w:p w14:paraId="38FA89AA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386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E80094F" w14:textId="3BD99B76" w:rsidR="006D0174" w:rsidRPr="00006339" w:rsidRDefault="00CD1FC8" w:rsidP="006D0174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AA63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D1F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620</w:t>
            </w:r>
          </w:p>
        </w:tc>
      </w:tr>
    </w:tbl>
    <w:p w14:paraId="716CC416" w14:textId="77777777" w:rsidR="006D0174" w:rsidRDefault="006D0174" w:rsidP="00776452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  <w:lang w:val="en-US"/>
        </w:rPr>
      </w:pPr>
    </w:p>
    <w:p w14:paraId="28F8CD71" w14:textId="77777777" w:rsidR="00776452" w:rsidRPr="001E1967" w:rsidRDefault="00776452" w:rsidP="00AF1A21">
      <w:pPr>
        <w:pStyle w:val="a0"/>
        <w:tabs>
          <w:tab w:val="clear" w:pos="1080"/>
          <w:tab w:val="left" w:pos="810"/>
        </w:tabs>
        <w:spacing w:line="240" w:lineRule="atLeast"/>
        <w:ind w:left="45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1E1967">
        <w:rPr>
          <w:rFonts w:ascii="Angsana New" w:hAnsi="Angsana New" w:cs="Angsana New"/>
          <w:b/>
          <w:bCs/>
          <w:i/>
          <w:iCs/>
          <w:cs/>
          <w:lang w:val="en-US"/>
        </w:rPr>
        <w:t>สัญญาสำคัญที่ทำกับกิจการที่เกี่ยวข้องกัน</w:t>
      </w:r>
    </w:p>
    <w:p w14:paraId="6BEE2BEF" w14:textId="77777777" w:rsidR="002A5345" w:rsidRPr="001E1967" w:rsidRDefault="002A5345" w:rsidP="00AF1A21">
      <w:pPr>
        <w:pStyle w:val="a0"/>
        <w:tabs>
          <w:tab w:val="clear" w:pos="1080"/>
          <w:tab w:val="left" w:pos="540"/>
        </w:tabs>
        <w:spacing w:line="240" w:lineRule="atLeast"/>
        <w:ind w:left="450"/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2B185F65" w14:textId="332F9B83" w:rsidR="00535F76" w:rsidRDefault="00535F76" w:rsidP="00AF1A21">
      <w:pPr>
        <w:tabs>
          <w:tab w:val="left" w:pos="540"/>
        </w:tabs>
        <w:ind w:left="45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AB165D">
        <w:rPr>
          <w:rFonts w:asciiTheme="majorBidi" w:hAnsiTheme="majorBidi" w:cstheme="majorBidi" w:hint="cs"/>
          <w:sz w:val="30"/>
          <w:szCs w:val="30"/>
          <w:cs/>
        </w:rPr>
        <w:t>บริษัทมีสัญญาให้บริการบริหารจัดการกับบริษัทที่เกี่ยวข้องกันหลายแห่ง</w:t>
      </w:r>
      <w:r w:rsidRPr="00AB16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B165D">
        <w:rPr>
          <w:rFonts w:asciiTheme="majorBidi" w:hAnsiTheme="majorBidi" w:cstheme="majorBidi" w:hint="cs"/>
          <w:sz w:val="30"/>
          <w:szCs w:val="30"/>
          <w:cs/>
        </w:rPr>
        <w:t>สัญญานี้มี</w:t>
      </w:r>
      <w:r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ระยะเวลา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CD1FC8" w:rsidRPr="00CD1FC8">
        <w:rPr>
          <w:rFonts w:asciiTheme="majorBidi" w:hAnsiTheme="majorBidi" w:cstheme="majorBidi"/>
          <w:spacing w:val="4"/>
          <w:sz w:val="30"/>
          <w:szCs w:val="30"/>
        </w:rPr>
        <w:t>1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ปี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และสามารถต่ออายุได้อีกคราวละ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CD1FC8" w:rsidRPr="00CD1FC8">
        <w:rPr>
          <w:rFonts w:asciiTheme="majorBidi" w:hAnsiTheme="majorBidi" w:cstheme="majorBidi"/>
          <w:spacing w:val="4"/>
          <w:sz w:val="30"/>
          <w:szCs w:val="30"/>
        </w:rPr>
        <w:t>1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ปี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โดยอัตโนมัติ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เว้นแต่ฝ่ายหนึ่งฝ่ายใดจะบอกเลิกสัญญาเป็นลายลักษณ์อักษรล่วงหน้าไม่น้อยกว่า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CD1FC8" w:rsidRPr="00CD1FC8">
        <w:rPr>
          <w:rFonts w:asciiTheme="majorBidi" w:hAnsiTheme="majorBidi" w:cstheme="majorBidi"/>
          <w:spacing w:val="4"/>
          <w:sz w:val="30"/>
          <w:szCs w:val="30"/>
        </w:rPr>
        <w:t>3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เดือน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ก่อนวันสิ้นสุดสัญญา</w:t>
      </w:r>
    </w:p>
    <w:p w14:paraId="61106B00" w14:textId="77777777" w:rsidR="00535F76" w:rsidRPr="00EB6EBA" w:rsidRDefault="00535F76" w:rsidP="00AF1A21">
      <w:pPr>
        <w:tabs>
          <w:tab w:val="left" w:pos="540"/>
        </w:tabs>
        <w:ind w:left="450"/>
        <w:jc w:val="thaiDistribute"/>
        <w:rPr>
          <w:rFonts w:asciiTheme="majorBidi" w:hAnsiTheme="majorBidi" w:cstheme="majorBidi"/>
          <w:spacing w:val="4"/>
          <w:sz w:val="22"/>
          <w:szCs w:val="22"/>
        </w:rPr>
      </w:pPr>
    </w:p>
    <w:p w14:paraId="4DE5B983" w14:textId="48353C25" w:rsidR="00535F76" w:rsidRDefault="00535F76" w:rsidP="00AF1A21">
      <w:pPr>
        <w:tabs>
          <w:tab w:val="left" w:pos="540"/>
        </w:tabs>
        <w:ind w:left="45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0C6853">
        <w:rPr>
          <w:rFonts w:asciiTheme="majorBidi" w:hAnsiTheme="majorBidi" w:cstheme="majorBidi" w:hint="cs"/>
          <w:sz w:val="30"/>
          <w:szCs w:val="30"/>
          <w:cs/>
        </w:rPr>
        <w:t>บริษัทมีสัญญา</w:t>
      </w:r>
      <w:r w:rsidRPr="00266F3C">
        <w:rPr>
          <w:rFonts w:asciiTheme="majorBidi" w:hAnsiTheme="majorBidi" w:cstheme="majorBidi" w:hint="cs"/>
          <w:sz w:val="30"/>
          <w:szCs w:val="30"/>
          <w:cs/>
        </w:rPr>
        <w:t>ให้เช่า</w:t>
      </w:r>
      <w:r>
        <w:rPr>
          <w:rFonts w:asciiTheme="majorBidi" w:hAnsiTheme="majorBidi" w:cstheme="majorBidi" w:hint="cs"/>
          <w:sz w:val="30"/>
          <w:szCs w:val="30"/>
          <w:cs/>
        </w:rPr>
        <w:t>ที่ดินกับบริษัทที่เกี่ยวข้องกันแห่งหนึ่ง</w:t>
      </w:r>
      <w:r w:rsidRPr="000C68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C6853">
        <w:rPr>
          <w:rFonts w:asciiTheme="majorBidi" w:hAnsiTheme="majorBidi" w:cstheme="majorBidi" w:hint="cs"/>
          <w:sz w:val="30"/>
          <w:szCs w:val="30"/>
          <w:cs/>
        </w:rPr>
        <w:t>สัญญานี้มี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>ระยะเวลา</w:t>
      </w:r>
      <w:r w:rsidRPr="000C6853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CD1FC8" w:rsidRPr="00CD1FC8">
        <w:rPr>
          <w:rFonts w:asciiTheme="majorBidi" w:hAnsiTheme="majorBidi" w:cstheme="majorBidi"/>
          <w:spacing w:val="4"/>
          <w:sz w:val="30"/>
          <w:szCs w:val="30"/>
        </w:rPr>
        <w:t>3</w:t>
      </w:r>
      <w:r w:rsidRPr="000C6853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>ปี</w:t>
      </w:r>
      <w:r w:rsidRPr="000C6853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>เริ่มตั้งแต่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วันที่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CD1FC8" w:rsidRPr="00CD1FC8">
        <w:rPr>
          <w:rFonts w:asciiTheme="majorBidi" w:hAnsiTheme="majorBidi" w:cstheme="majorBidi"/>
          <w:spacing w:val="4"/>
          <w:sz w:val="30"/>
          <w:szCs w:val="30"/>
        </w:rPr>
        <w:t>1</w:t>
      </w:r>
      <w:r w:rsidRPr="000C685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สิงหาคม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CD1FC8" w:rsidRPr="00CD1FC8">
        <w:rPr>
          <w:rFonts w:asciiTheme="majorBidi" w:hAnsiTheme="majorBidi" w:cstheme="majorBidi"/>
          <w:spacing w:val="4"/>
          <w:sz w:val="30"/>
          <w:szCs w:val="30"/>
        </w:rPr>
        <w:t>2562</w:t>
      </w:r>
      <w:r w:rsidRPr="000C685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>ไปจนถึง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วันที่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CD1FC8" w:rsidRPr="00CD1FC8">
        <w:rPr>
          <w:rFonts w:asciiTheme="majorBidi" w:hAnsiTheme="majorBidi" w:cstheme="majorBidi"/>
          <w:spacing w:val="4"/>
          <w:sz w:val="30"/>
          <w:szCs w:val="30"/>
        </w:rPr>
        <w:t>31</w:t>
      </w:r>
      <w:r w:rsidRPr="000C685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กรกฎาคม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CD1FC8" w:rsidRPr="00CD1FC8">
        <w:rPr>
          <w:rFonts w:asciiTheme="majorBidi" w:hAnsiTheme="majorBidi" w:cstheme="majorBidi"/>
          <w:spacing w:val="4"/>
          <w:sz w:val="30"/>
          <w:szCs w:val="30"/>
        </w:rPr>
        <w:t>2565</w:t>
      </w:r>
      <w:r w:rsidRPr="000C685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</w:p>
    <w:p w14:paraId="010AC09E" w14:textId="6968BD18" w:rsidR="00F37DF9" w:rsidRDefault="00F37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4"/>
          <w:sz w:val="30"/>
          <w:szCs w:val="30"/>
        </w:rPr>
      </w:pPr>
      <w:r>
        <w:rPr>
          <w:rFonts w:asciiTheme="majorBidi" w:hAnsiTheme="majorBidi" w:cstheme="majorBidi"/>
          <w:spacing w:val="4"/>
          <w:sz w:val="30"/>
          <w:szCs w:val="30"/>
        </w:rPr>
        <w:br w:type="page"/>
      </w:r>
    </w:p>
    <w:p w14:paraId="148C21B4" w14:textId="6FCEBFE1" w:rsidR="004824A2" w:rsidRPr="007930C0" w:rsidRDefault="001E1967" w:rsidP="001E1967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7930C0">
        <w:rPr>
          <w:rFonts w:ascii="Angsana New" w:hAnsi="Angsana New" w:cs="Angsana New"/>
          <w:b/>
          <w:bCs/>
          <w:i/>
          <w:iCs/>
          <w:cs/>
          <w:lang w:val="en-US"/>
        </w:rPr>
        <w:lastRenderedPageBreak/>
        <w:t>ภาระผูกพันอื่น</w:t>
      </w:r>
      <w:r w:rsidR="00E77B74" w:rsidRPr="007930C0">
        <w:rPr>
          <w:rFonts w:ascii="Angsana New" w:hAnsi="Angsana New" w:cs="Angsana New" w:hint="cs"/>
          <w:b/>
          <w:bCs/>
          <w:i/>
          <w:iCs/>
          <w:cs/>
          <w:lang w:val="en-US"/>
        </w:rPr>
        <w:t xml:space="preserve"> </w:t>
      </w:r>
      <w:r w:rsidRPr="007930C0">
        <w:rPr>
          <w:rFonts w:ascii="Angsana New" w:hAnsi="Angsana New" w:cs="Angsana New"/>
          <w:b/>
          <w:bCs/>
          <w:i/>
          <w:iCs/>
          <w:cs/>
          <w:lang w:val="en-US"/>
        </w:rPr>
        <w:t xml:space="preserve">ๆ </w:t>
      </w:r>
    </w:p>
    <w:p w14:paraId="5EF5A1A0" w14:textId="77777777" w:rsidR="001E1967" w:rsidRPr="00C2536D" w:rsidRDefault="001E1967" w:rsidP="001E1967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  <w:r w:rsidRPr="001E1967">
        <w:rPr>
          <w:rFonts w:ascii="Angsana New" w:hAnsi="Angsana New" w:cs="Angsana New"/>
          <w:b/>
          <w:bCs/>
          <w:cs/>
          <w:lang w:val="en-US"/>
        </w:rPr>
        <w:t xml:space="preserve"> </w:t>
      </w:r>
    </w:p>
    <w:p w14:paraId="1046550D" w14:textId="3D8A1E8F" w:rsidR="001E1967" w:rsidRDefault="004824A2" w:rsidP="00B20144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824A2">
        <w:rPr>
          <w:rFonts w:asciiTheme="majorBidi" w:hAnsiTheme="majorBidi" w:hint="cs"/>
          <w:sz w:val="30"/>
          <w:szCs w:val="30"/>
          <w:cs/>
        </w:rPr>
        <w:t>ณ</w:t>
      </w:r>
      <w:r w:rsidRPr="004824A2">
        <w:rPr>
          <w:rFonts w:asciiTheme="majorBidi" w:hAnsiTheme="majorBidi"/>
          <w:sz w:val="30"/>
          <w:szCs w:val="30"/>
          <w:cs/>
        </w:rPr>
        <w:t xml:space="preserve"> </w:t>
      </w:r>
      <w:r w:rsidRPr="004824A2">
        <w:rPr>
          <w:rFonts w:asciiTheme="majorBidi" w:hAnsiTheme="majorBidi" w:hint="cs"/>
          <w:sz w:val="30"/>
          <w:szCs w:val="30"/>
          <w:cs/>
        </w:rPr>
        <w:t>วันที่</w:t>
      </w:r>
      <w:r w:rsidRPr="004824A2">
        <w:rPr>
          <w:rFonts w:asciiTheme="majorBidi" w:hAnsiTheme="majorBidi"/>
          <w:sz w:val="30"/>
          <w:szCs w:val="30"/>
          <w:cs/>
        </w:rPr>
        <w:t xml:space="preserve"> </w:t>
      </w:r>
      <w:r w:rsidR="00CD1FC8" w:rsidRPr="00CD1FC8">
        <w:rPr>
          <w:rFonts w:asciiTheme="majorBidi" w:hAnsiTheme="majorBidi"/>
          <w:sz w:val="30"/>
          <w:szCs w:val="30"/>
        </w:rPr>
        <w:t>31</w:t>
      </w:r>
      <w:r w:rsidRPr="004824A2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มีนาคม</w:t>
      </w:r>
      <w:r w:rsidRPr="004824A2">
        <w:rPr>
          <w:rFonts w:asciiTheme="majorBidi" w:hAnsiTheme="majorBidi"/>
          <w:sz w:val="30"/>
          <w:szCs w:val="30"/>
          <w:cs/>
        </w:rPr>
        <w:t xml:space="preserve"> </w:t>
      </w:r>
      <w:r w:rsidR="00CD1FC8" w:rsidRPr="00CD1FC8">
        <w:rPr>
          <w:rFonts w:asciiTheme="majorBidi" w:hAnsiTheme="majorBidi"/>
          <w:sz w:val="30"/>
          <w:szCs w:val="30"/>
        </w:rPr>
        <w:t>2564</w:t>
      </w:r>
      <w:r w:rsidRPr="004824A2">
        <w:rPr>
          <w:rFonts w:asciiTheme="majorBidi" w:hAnsiTheme="majorBidi"/>
          <w:sz w:val="30"/>
          <w:szCs w:val="30"/>
          <w:cs/>
        </w:rPr>
        <w:t xml:space="preserve"> </w:t>
      </w:r>
      <w:r w:rsidR="00CC326B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="00CD1FC8" w:rsidRPr="00CD1FC8">
        <w:rPr>
          <w:rFonts w:asciiTheme="majorBidi" w:hAnsiTheme="majorBidi"/>
          <w:sz w:val="30"/>
          <w:szCs w:val="30"/>
        </w:rPr>
        <w:t>31</w:t>
      </w:r>
      <w:r w:rsidR="00CC326B">
        <w:rPr>
          <w:rFonts w:asciiTheme="majorBidi" w:hAnsiTheme="majorBidi"/>
          <w:sz w:val="30"/>
          <w:szCs w:val="30"/>
        </w:rPr>
        <w:t xml:space="preserve"> </w:t>
      </w:r>
      <w:r w:rsidR="00CC326B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CD1FC8" w:rsidRPr="00CD1FC8">
        <w:rPr>
          <w:rFonts w:asciiTheme="majorBidi" w:hAnsiTheme="majorBidi"/>
          <w:sz w:val="30"/>
          <w:szCs w:val="30"/>
        </w:rPr>
        <w:t>2563</w:t>
      </w:r>
      <w:r w:rsidR="00CC326B">
        <w:rPr>
          <w:rFonts w:asciiTheme="majorBidi" w:hAnsiTheme="majorBidi"/>
          <w:sz w:val="30"/>
          <w:szCs w:val="30"/>
        </w:rPr>
        <w:t xml:space="preserve"> </w:t>
      </w:r>
      <w:r w:rsidRPr="004824A2">
        <w:rPr>
          <w:rFonts w:asciiTheme="majorBidi" w:hAnsiTheme="majorBidi" w:hint="cs"/>
          <w:sz w:val="30"/>
          <w:szCs w:val="30"/>
          <w:cs/>
        </w:rPr>
        <w:t>บริษัทได้นำที่ดินและสิ่งปลูกสร้างของบริษัทและบริษัทย่อยไปเป็น</w:t>
      </w:r>
      <w:r w:rsidRPr="00CC326B">
        <w:rPr>
          <w:rFonts w:asciiTheme="majorBidi" w:hAnsiTheme="majorBidi" w:hint="cs"/>
          <w:spacing w:val="4"/>
          <w:sz w:val="30"/>
          <w:szCs w:val="30"/>
          <w:cs/>
        </w:rPr>
        <w:t>หลักทรัพย์ค้ำประกันเงินกู้ยืมระยะสั้นและเงินกู้ยืมระยะยาวจากสถาบันการเงิน</w:t>
      </w:r>
      <w:r w:rsidRPr="00CC326B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C326B">
        <w:rPr>
          <w:rFonts w:asciiTheme="majorBidi" w:hAnsiTheme="majorBidi" w:hint="cs"/>
          <w:spacing w:val="4"/>
          <w:sz w:val="30"/>
          <w:szCs w:val="30"/>
          <w:cs/>
        </w:rPr>
        <w:t>ทั้งนี้</w:t>
      </w:r>
      <w:r w:rsidRPr="00CC326B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C326B">
        <w:rPr>
          <w:rFonts w:asciiTheme="majorBidi" w:hAnsiTheme="majorBidi" w:hint="cs"/>
          <w:spacing w:val="4"/>
          <w:sz w:val="30"/>
          <w:szCs w:val="30"/>
          <w:cs/>
        </w:rPr>
        <w:t>บริษัทและบริษัทย่อยให้</w:t>
      </w:r>
      <w:r w:rsidRPr="004824A2">
        <w:rPr>
          <w:rFonts w:asciiTheme="majorBidi" w:hAnsiTheme="majorBidi" w:hint="cs"/>
          <w:sz w:val="30"/>
          <w:szCs w:val="30"/>
          <w:cs/>
        </w:rPr>
        <w:t>การค้ำประกันวงเงินสินเชื่อระหว่างกันโดยไม่คิดค่าธรรมเนียมการค้ำประกัน</w:t>
      </w:r>
    </w:p>
    <w:p w14:paraId="7359A8A1" w14:textId="51A7173B" w:rsidR="00D84460" w:rsidRDefault="00D84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12331E42" w14:textId="2CCF2FCA" w:rsidR="00D84460" w:rsidRDefault="00D84460" w:rsidP="00D84460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</w:rPr>
      </w:pPr>
      <w:r w:rsidRPr="00D84460">
        <w:rPr>
          <w:rFonts w:ascii="Angsana New" w:hAnsi="Angsana New" w:hint="cs"/>
          <w:b/>
          <w:bCs/>
          <w:sz w:val="30"/>
          <w:szCs w:val="30"/>
          <w:cs/>
          <w:lang w:bidi="th-TH"/>
        </w:rPr>
        <w:t>ลูกหนี้การค้า</w:t>
      </w:r>
    </w:p>
    <w:p w14:paraId="236915AD" w14:textId="7A58D2BA" w:rsidR="00D84460" w:rsidRDefault="00D84460" w:rsidP="00D84460">
      <w:pPr>
        <w:ind w:left="547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170"/>
        <w:gridCol w:w="180"/>
        <w:gridCol w:w="1170"/>
        <w:gridCol w:w="178"/>
        <w:gridCol w:w="1172"/>
        <w:gridCol w:w="180"/>
        <w:gridCol w:w="1170"/>
      </w:tblGrid>
      <w:tr w:rsidR="00D84460" w:rsidRPr="00D84460" w14:paraId="6FE86CA7" w14:textId="77777777" w:rsidTr="00BD3B22">
        <w:trPr>
          <w:cantSplit/>
          <w:tblHeader/>
        </w:trPr>
        <w:tc>
          <w:tcPr>
            <w:tcW w:w="3780" w:type="dxa"/>
            <w:vAlign w:val="bottom"/>
            <w:hideMark/>
          </w:tcPr>
          <w:p w14:paraId="5974733B" w14:textId="1FAD1664" w:rsidR="00D84460" w:rsidRPr="00D84460" w:rsidRDefault="00D84460" w:rsidP="000F061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3757533" w14:textId="5B2C1FBE" w:rsidR="00D84460" w:rsidRPr="00D84460" w:rsidRDefault="00D84460" w:rsidP="000F0613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D84460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2C1E0C68" w14:textId="77777777" w:rsidR="00D84460" w:rsidRPr="00D84460" w:rsidRDefault="00D84460" w:rsidP="000F061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17CEB452" w14:textId="54226EFB" w:rsidR="00D84460" w:rsidRPr="00D84460" w:rsidRDefault="00D84460" w:rsidP="000F061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D84460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4460" w:rsidRPr="00D84460" w14:paraId="75556D48" w14:textId="77777777" w:rsidTr="00BD3B22">
        <w:trPr>
          <w:cantSplit/>
          <w:tblHeader/>
        </w:trPr>
        <w:tc>
          <w:tcPr>
            <w:tcW w:w="3780" w:type="dxa"/>
            <w:vAlign w:val="bottom"/>
          </w:tcPr>
          <w:p w14:paraId="429D2BB8" w14:textId="4E40AF9A" w:rsidR="00D84460" w:rsidRPr="00D84460" w:rsidRDefault="00D84460" w:rsidP="000F061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A2FECC" w14:textId="39DD0341" w:rsidR="00D84460" w:rsidRPr="00D84460" w:rsidRDefault="00CD1FC8" w:rsidP="000F061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CD1FC8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31</w:t>
            </w:r>
            <w:r w:rsidR="00D84460" w:rsidRPr="00D84460">
              <w:rPr>
                <w:rFonts w:ascii="Angsana New" w:hAnsi="Angsana New"/>
                <w:b w:val="0"/>
                <w:sz w:val="30"/>
                <w:szCs w:val="30"/>
                <w:lang w:bidi="th-TH"/>
              </w:rPr>
              <w:t xml:space="preserve"> </w:t>
            </w:r>
            <w:r w:rsidR="00D84460" w:rsidRPr="00D84460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>ม</w:t>
            </w:r>
            <w:r w:rsidR="00D84460" w:rsidRPr="00D84460">
              <w:rPr>
                <w:rFonts w:ascii="Angsana New" w:hAnsi="Angsana New" w:hint="cs"/>
                <w:b w:val="0"/>
                <w:sz w:val="30"/>
                <w:szCs w:val="30"/>
                <w:cs/>
                <w:lang w:bidi="th-TH"/>
              </w:rPr>
              <w:t>ีนาคม</w:t>
            </w:r>
            <w:r w:rsidR="00D84460" w:rsidRPr="00D84460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CD1FC8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6215A07D" w14:textId="77777777" w:rsidR="00D84460" w:rsidRPr="00D84460" w:rsidRDefault="00D84460" w:rsidP="000F0613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BAC714" w14:textId="1FC6D47E" w:rsidR="00D84460" w:rsidRPr="00D84460" w:rsidRDefault="00CD1FC8" w:rsidP="000F0613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CD1FC8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31</w:t>
            </w:r>
            <w:r w:rsidR="00D84460" w:rsidRPr="00D84460">
              <w:rPr>
                <w:rFonts w:ascii="Angsana New" w:hAnsi="Angsana New"/>
                <w:b w:val="0"/>
                <w:sz w:val="30"/>
                <w:szCs w:val="30"/>
              </w:rPr>
              <w:t xml:space="preserve"> </w:t>
            </w:r>
            <w:r w:rsidR="00D84460" w:rsidRPr="00D84460">
              <w:rPr>
                <w:rFonts w:ascii="Angsana New" w:hAnsi="Angsana New"/>
                <w:b w:val="0"/>
                <w:sz w:val="30"/>
                <w:szCs w:val="30"/>
                <w:cs/>
              </w:rPr>
              <w:t>ธันวาคม</w:t>
            </w:r>
            <w:r w:rsidR="00D84460" w:rsidRPr="00D84460">
              <w:rPr>
                <w:rFonts w:ascii="Angsana New" w:hAnsi="Angsana New"/>
                <w:b w:val="0"/>
                <w:sz w:val="30"/>
                <w:szCs w:val="30"/>
              </w:rPr>
              <w:t xml:space="preserve"> </w:t>
            </w:r>
            <w:r w:rsidRPr="00CD1FC8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8" w:type="dxa"/>
          </w:tcPr>
          <w:p w14:paraId="02744B25" w14:textId="77777777" w:rsidR="00D84460" w:rsidRPr="00D84460" w:rsidRDefault="00D84460" w:rsidP="000F061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2738E1A" w14:textId="11D1E0F5" w:rsidR="00D84460" w:rsidRPr="00D84460" w:rsidRDefault="00CD1FC8" w:rsidP="000F0613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1FC8">
              <w:rPr>
                <w:rFonts w:ascii="Angsana New" w:hAnsi="Angsana New"/>
                <w:sz w:val="30"/>
                <w:szCs w:val="30"/>
              </w:rPr>
              <w:t>31</w:t>
            </w:r>
            <w:r w:rsidR="00D84460" w:rsidRPr="00D8446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84460" w:rsidRPr="00D84460">
              <w:rPr>
                <w:rFonts w:ascii="Angsana New" w:hAnsi="Angsana New"/>
                <w:sz w:val="30"/>
                <w:szCs w:val="30"/>
                <w:cs/>
              </w:rPr>
              <w:t>ม</w:t>
            </w:r>
            <w:r w:rsidR="00D84460" w:rsidRPr="00D84460">
              <w:rPr>
                <w:rFonts w:ascii="Angsana New" w:hAnsi="Angsana New" w:hint="cs"/>
                <w:sz w:val="30"/>
                <w:szCs w:val="30"/>
                <w:cs/>
              </w:rPr>
              <w:t>ีนาคม</w:t>
            </w:r>
            <w:r w:rsidR="00D84460" w:rsidRPr="00D844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D1FC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661F561C" w14:textId="77777777" w:rsidR="00D84460" w:rsidRPr="00D84460" w:rsidRDefault="00D84460" w:rsidP="000F0613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B3758C5" w14:textId="618A6745" w:rsidR="00D84460" w:rsidRPr="00D84460" w:rsidRDefault="00CD1FC8" w:rsidP="000F0613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CD1FC8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31</w:t>
            </w:r>
            <w:r w:rsidR="00D84460" w:rsidRPr="00D84460">
              <w:rPr>
                <w:rFonts w:ascii="Angsana New" w:hAnsi="Angsana New"/>
                <w:b w:val="0"/>
                <w:sz w:val="30"/>
                <w:szCs w:val="30"/>
              </w:rPr>
              <w:t xml:space="preserve"> </w:t>
            </w:r>
            <w:r w:rsidR="00D84460" w:rsidRPr="00D84460">
              <w:rPr>
                <w:rFonts w:ascii="Angsana New" w:hAnsi="Angsana New"/>
                <w:b w:val="0"/>
                <w:sz w:val="30"/>
                <w:szCs w:val="30"/>
                <w:cs/>
              </w:rPr>
              <w:t>ธันวาคม</w:t>
            </w:r>
            <w:r w:rsidR="00D84460" w:rsidRPr="00D84460">
              <w:rPr>
                <w:rFonts w:ascii="Angsana New" w:hAnsi="Angsana New"/>
                <w:b w:val="0"/>
                <w:sz w:val="30"/>
                <w:szCs w:val="30"/>
              </w:rPr>
              <w:t xml:space="preserve"> </w:t>
            </w:r>
            <w:r w:rsidRPr="00CD1FC8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2563</w:t>
            </w:r>
          </w:p>
        </w:tc>
      </w:tr>
      <w:tr w:rsidR="00D84460" w:rsidRPr="00D84460" w14:paraId="7AEA6B94" w14:textId="77777777" w:rsidTr="00BD3B22">
        <w:trPr>
          <w:cantSplit/>
          <w:tblHeader/>
        </w:trPr>
        <w:tc>
          <w:tcPr>
            <w:tcW w:w="3780" w:type="dxa"/>
            <w:vAlign w:val="bottom"/>
            <w:hideMark/>
          </w:tcPr>
          <w:p w14:paraId="694E5CB0" w14:textId="77777777" w:rsidR="00D84460" w:rsidRPr="00D84460" w:rsidRDefault="00D84460" w:rsidP="000F061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7E46BDC0" w14:textId="345ACC1A" w:rsidR="00D84460" w:rsidRPr="00D84460" w:rsidRDefault="00D84460" w:rsidP="000F061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D8446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8446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E2D36" w:rsidRPr="00D84460" w14:paraId="6219E8F1" w14:textId="77777777" w:rsidTr="001E2D36">
        <w:trPr>
          <w:cantSplit/>
        </w:trPr>
        <w:tc>
          <w:tcPr>
            <w:tcW w:w="3780" w:type="dxa"/>
            <w:hideMark/>
          </w:tcPr>
          <w:p w14:paraId="0E2DFE49" w14:textId="173CD3D4" w:rsidR="001E2D36" w:rsidRPr="00D84460" w:rsidRDefault="001E2D36" w:rsidP="001E2D3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0720F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80F131" w14:textId="051D0293" w:rsidR="001E2D36" w:rsidRPr="00C8119A" w:rsidRDefault="00CD1FC8" w:rsidP="001E2D3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1E2D36" w:rsidRPr="00C8119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1FC8">
              <w:rPr>
                <w:rFonts w:ascii="Angsana New" w:hAnsi="Angsana New"/>
                <w:sz w:val="30"/>
                <w:szCs w:val="30"/>
                <w:lang w:val="en-US"/>
              </w:rPr>
              <w:t>122</w:t>
            </w:r>
          </w:p>
        </w:tc>
        <w:tc>
          <w:tcPr>
            <w:tcW w:w="180" w:type="dxa"/>
          </w:tcPr>
          <w:p w14:paraId="0EB1A0E6" w14:textId="77777777" w:rsidR="001E2D36" w:rsidRPr="00C8119A" w:rsidRDefault="001E2D36" w:rsidP="001E2D3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hideMark/>
          </w:tcPr>
          <w:p w14:paraId="4F763E97" w14:textId="0D6C94A9" w:rsidR="001E2D36" w:rsidRPr="00C8119A" w:rsidRDefault="001E2D36" w:rsidP="001E2D36">
            <w:pPr>
              <w:pStyle w:val="acctfourfigures"/>
              <w:tabs>
                <w:tab w:val="clear" w:pos="765"/>
              </w:tabs>
              <w:spacing w:line="240" w:lineRule="auto"/>
              <w:ind w:left="-83" w:right="273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1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64C190D" w14:textId="77777777" w:rsidR="001E2D36" w:rsidRPr="00C8119A" w:rsidRDefault="001E2D36" w:rsidP="001E2D3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069B44E" w14:textId="3A8F3F65" w:rsidR="001E2D36" w:rsidRPr="00C8119A" w:rsidRDefault="001E2D36" w:rsidP="001E2D36">
            <w:pPr>
              <w:pStyle w:val="acctfourfigures"/>
              <w:tabs>
                <w:tab w:val="clear" w:pos="765"/>
              </w:tabs>
              <w:spacing w:line="240" w:lineRule="auto"/>
              <w:ind w:left="-83" w:right="273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1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236F118" w14:textId="77777777" w:rsidR="001E2D36" w:rsidRPr="00C8119A" w:rsidRDefault="001E2D36" w:rsidP="001E2D3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hideMark/>
          </w:tcPr>
          <w:p w14:paraId="70CC20F9" w14:textId="589C86F4" w:rsidR="001E2D36" w:rsidRPr="00C8119A" w:rsidRDefault="001E2D36" w:rsidP="001E2D36">
            <w:pPr>
              <w:pStyle w:val="acctfourfigures"/>
              <w:tabs>
                <w:tab w:val="clear" w:pos="765"/>
              </w:tabs>
              <w:spacing w:line="240" w:lineRule="auto"/>
              <w:ind w:left="-83" w:right="273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1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E2D36" w:rsidRPr="001E2D36" w14:paraId="28899EE1" w14:textId="77777777" w:rsidTr="001E2D36">
        <w:trPr>
          <w:cantSplit/>
        </w:trPr>
        <w:tc>
          <w:tcPr>
            <w:tcW w:w="3780" w:type="dxa"/>
          </w:tcPr>
          <w:p w14:paraId="7FB0765C" w14:textId="77777777" w:rsidR="001E2D36" w:rsidRPr="001E2D36" w:rsidRDefault="001E2D36" w:rsidP="00F63996">
            <w:pPr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FB995A5" w14:textId="77777777" w:rsidR="001E2D36" w:rsidRPr="00C8119A" w:rsidRDefault="001E2D36" w:rsidP="00F6399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7DAE95E8" w14:textId="77777777" w:rsidR="001E2D36" w:rsidRPr="00C8119A" w:rsidRDefault="001E2D36" w:rsidP="00F6399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70" w:type="dxa"/>
          </w:tcPr>
          <w:p w14:paraId="2DB9E39D" w14:textId="77777777" w:rsidR="001E2D36" w:rsidRPr="00C8119A" w:rsidRDefault="001E2D36" w:rsidP="00F6399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78" w:type="dxa"/>
          </w:tcPr>
          <w:p w14:paraId="4F5DBB1A" w14:textId="77777777" w:rsidR="001E2D36" w:rsidRPr="00C8119A" w:rsidRDefault="001E2D36" w:rsidP="00F6399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72" w:type="dxa"/>
          </w:tcPr>
          <w:p w14:paraId="59DFAFB5" w14:textId="77777777" w:rsidR="001E2D36" w:rsidRPr="00C8119A" w:rsidRDefault="001E2D36" w:rsidP="00F6399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756495BB" w14:textId="77777777" w:rsidR="001E2D36" w:rsidRPr="00C8119A" w:rsidRDefault="001E2D36" w:rsidP="00F63996">
            <w:pPr>
              <w:pStyle w:val="acctfourfigures"/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70" w:type="dxa"/>
          </w:tcPr>
          <w:p w14:paraId="2ED1251D" w14:textId="77777777" w:rsidR="001E2D36" w:rsidRPr="00C8119A" w:rsidRDefault="001E2D36" w:rsidP="00F6399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1E2D36" w:rsidRPr="00D84460" w14:paraId="7839EE6A" w14:textId="77777777" w:rsidTr="00BD3B22">
        <w:trPr>
          <w:cantSplit/>
        </w:trPr>
        <w:tc>
          <w:tcPr>
            <w:tcW w:w="3780" w:type="dxa"/>
          </w:tcPr>
          <w:p w14:paraId="26F3CA2D" w14:textId="095F9D5A" w:rsidR="001E2D36" w:rsidRPr="001E2D36" w:rsidRDefault="001E2D36" w:rsidP="00F6399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2D3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719FF53D" w14:textId="77777777" w:rsidR="001E2D36" w:rsidRDefault="001E2D36" w:rsidP="00F6399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0901DA6" w14:textId="77777777" w:rsidR="001E2D36" w:rsidRPr="00D84460" w:rsidRDefault="001E2D36" w:rsidP="00F6399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CE1FC7" w14:textId="77777777" w:rsidR="001E2D36" w:rsidRPr="00013FFD" w:rsidRDefault="001E2D36" w:rsidP="00F6399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5A5F128" w14:textId="77777777" w:rsidR="001E2D36" w:rsidRPr="00D84460" w:rsidRDefault="001E2D36" w:rsidP="00F6399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A215988" w14:textId="77777777" w:rsidR="001E2D36" w:rsidRDefault="001E2D36" w:rsidP="00F6399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C74939F" w14:textId="77777777" w:rsidR="001E2D36" w:rsidRPr="00D84460" w:rsidRDefault="001E2D36" w:rsidP="00F6399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4FECBD" w14:textId="77777777" w:rsidR="001E2D36" w:rsidRPr="00013FFD" w:rsidRDefault="001E2D36" w:rsidP="00F6399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2D36" w:rsidRPr="00D84460" w14:paraId="78373F63" w14:textId="77777777" w:rsidTr="00DB3A27">
        <w:trPr>
          <w:cantSplit/>
        </w:trPr>
        <w:tc>
          <w:tcPr>
            <w:tcW w:w="3780" w:type="dxa"/>
            <w:hideMark/>
          </w:tcPr>
          <w:p w14:paraId="02CE9278" w14:textId="77777777" w:rsidR="001E2D36" w:rsidRPr="00D84460" w:rsidRDefault="001E2D36" w:rsidP="00DB3A2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4460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49D5BCBE" w14:textId="5576753F" w:rsidR="001E2D36" w:rsidRPr="00D84460" w:rsidRDefault="00CD1FC8" w:rsidP="00DB3A2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/>
              </w:rPr>
              <w:t>205</w:t>
            </w:r>
            <w:r w:rsidR="001E2D36">
              <w:rPr>
                <w:rFonts w:ascii="Angsana New" w:hAnsi="Angsana New"/>
                <w:sz w:val="30"/>
                <w:szCs w:val="30"/>
              </w:rPr>
              <w:t>,</w:t>
            </w:r>
            <w:r w:rsidRPr="00CD1FC8">
              <w:rPr>
                <w:rFonts w:ascii="Angsana New" w:hAnsi="Angsana New"/>
                <w:sz w:val="30"/>
                <w:szCs w:val="30"/>
                <w:lang w:val="en-US"/>
              </w:rPr>
              <w:t>089</w:t>
            </w:r>
          </w:p>
        </w:tc>
        <w:tc>
          <w:tcPr>
            <w:tcW w:w="180" w:type="dxa"/>
          </w:tcPr>
          <w:p w14:paraId="27B692E1" w14:textId="77777777" w:rsidR="001E2D36" w:rsidRPr="00D84460" w:rsidRDefault="001E2D36" w:rsidP="00DB3A2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222D81A7" w14:textId="1C721B4B" w:rsidR="001E2D36" w:rsidRPr="00D84460" w:rsidRDefault="00CD1FC8" w:rsidP="00DB3A2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211</w:t>
            </w:r>
            <w:r w:rsidR="001E2D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491</w:t>
            </w:r>
          </w:p>
        </w:tc>
        <w:tc>
          <w:tcPr>
            <w:tcW w:w="178" w:type="dxa"/>
          </w:tcPr>
          <w:p w14:paraId="46D3BB2F" w14:textId="77777777" w:rsidR="001E2D36" w:rsidRPr="00D84460" w:rsidRDefault="001E2D36" w:rsidP="00DB3A2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3C0D9E8" w14:textId="3C5F4715" w:rsidR="001E2D36" w:rsidRPr="00D84460" w:rsidRDefault="00CD1FC8" w:rsidP="00DB3A2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="001E2D36">
              <w:rPr>
                <w:rFonts w:ascii="Angsana New" w:hAnsi="Angsana New"/>
                <w:sz w:val="30"/>
                <w:szCs w:val="30"/>
              </w:rPr>
              <w:t>,</w:t>
            </w:r>
            <w:r w:rsidRPr="00CD1FC8">
              <w:rPr>
                <w:rFonts w:ascii="Angsana New" w:hAnsi="Angsana New"/>
                <w:sz w:val="30"/>
                <w:szCs w:val="30"/>
                <w:lang w:val="en-US"/>
              </w:rPr>
              <w:t>932</w:t>
            </w:r>
          </w:p>
        </w:tc>
        <w:tc>
          <w:tcPr>
            <w:tcW w:w="180" w:type="dxa"/>
          </w:tcPr>
          <w:p w14:paraId="58747F55" w14:textId="77777777" w:rsidR="001E2D36" w:rsidRPr="00D84460" w:rsidRDefault="001E2D36" w:rsidP="00DB3A2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0845C8DB" w14:textId="57B7CA5E" w:rsidR="001E2D36" w:rsidRPr="00D84460" w:rsidRDefault="00CD1FC8" w:rsidP="00DB3A2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1E2D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312</w:t>
            </w:r>
          </w:p>
        </w:tc>
      </w:tr>
      <w:tr w:rsidR="00F63996" w:rsidRPr="00D84460" w14:paraId="544AE460" w14:textId="77777777" w:rsidTr="00BD3B22">
        <w:trPr>
          <w:cantSplit/>
        </w:trPr>
        <w:tc>
          <w:tcPr>
            <w:tcW w:w="3780" w:type="dxa"/>
            <w:hideMark/>
          </w:tcPr>
          <w:p w14:paraId="170A4264" w14:textId="77777777" w:rsidR="00F63996" w:rsidRPr="00D84460" w:rsidRDefault="00F63996" w:rsidP="00F6399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4460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7FA1ABD3" w14:textId="77777777" w:rsidR="00F63996" w:rsidRPr="00D84460" w:rsidRDefault="00F63996" w:rsidP="00F6399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849B203" w14:textId="77777777" w:rsidR="00F63996" w:rsidRPr="00D84460" w:rsidRDefault="00F63996" w:rsidP="00F6399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3F20BD" w14:textId="77777777" w:rsidR="00F63996" w:rsidRPr="00D84460" w:rsidRDefault="00F63996" w:rsidP="00F6399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16D7D20C" w14:textId="77777777" w:rsidR="00F63996" w:rsidRPr="00D84460" w:rsidRDefault="00F63996" w:rsidP="00F6399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0A1D299" w14:textId="77777777" w:rsidR="00F63996" w:rsidRPr="00D84460" w:rsidRDefault="00F63996" w:rsidP="00F6399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B193949" w14:textId="77777777" w:rsidR="00F63996" w:rsidRPr="00D84460" w:rsidRDefault="00F63996" w:rsidP="00F6399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B7692E" w14:textId="77777777" w:rsidR="00F63996" w:rsidRPr="00D84460" w:rsidRDefault="00F63996" w:rsidP="00F6399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3996" w:rsidRPr="00D84460" w14:paraId="2E0BF1E7" w14:textId="77777777" w:rsidTr="00BD3B22">
        <w:trPr>
          <w:cantSplit/>
        </w:trPr>
        <w:tc>
          <w:tcPr>
            <w:tcW w:w="3780" w:type="dxa"/>
            <w:hideMark/>
          </w:tcPr>
          <w:p w14:paraId="58280879" w14:textId="3A97350E" w:rsidR="00F63996" w:rsidRPr="00D84460" w:rsidRDefault="00F63996" w:rsidP="00F63996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D8446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CD1FC8" w:rsidRPr="00CD1FC8">
              <w:rPr>
                <w:rFonts w:ascii="Angsana New" w:hAnsi="Angsana New"/>
                <w:sz w:val="30"/>
                <w:szCs w:val="30"/>
              </w:rPr>
              <w:t>1</w:t>
            </w:r>
            <w:r w:rsidRPr="00D8446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CD1FC8" w:rsidRPr="00CD1FC8">
              <w:rPr>
                <w:rFonts w:ascii="Angsana New" w:hAnsi="Angsana New"/>
                <w:sz w:val="30"/>
                <w:szCs w:val="30"/>
              </w:rPr>
              <w:t>30</w:t>
            </w:r>
            <w:r w:rsidRPr="00D8446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4460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12D9DC62" w14:textId="79F6B734" w:rsidR="00F63996" w:rsidRPr="00D84460" w:rsidRDefault="00CD1FC8" w:rsidP="00F6399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/>
              </w:rPr>
              <w:t>79</w:t>
            </w:r>
            <w:r w:rsidR="00830E4A">
              <w:rPr>
                <w:rFonts w:ascii="Angsana New" w:hAnsi="Angsana New"/>
                <w:sz w:val="30"/>
                <w:szCs w:val="30"/>
              </w:rPr>
              <w:t>,</w:t>
            </w:r>
            <w:r w:rsidRPr="00CD1FC8">
              <w:rPr>
                <w:rFonts w:ascii="Angsana New" w:hAnsi="Angsana New"/>
                <w:sz w:val="30"/>
                <w:szCs w:val="30"/>
                <w:lang w:val="en-US"/>
              </w:rPr>
              <w:t>954</w:t>
            </w:r>
          </w:p>
        </w:tc>
        <w:tc>
          <w:tcPr>
            <w:tcW w:w="180" w:type="dxa"/>
          </w:tcPr>
          <w:p w14:paraId="4AE84796" w14:textId="77777777" w:rsidR="00F63996" w:rsidRPr="00D84460" w:rsidRDefault="00F63996" w:rsidP="00F6399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4C0F10DF" w14:textId="779F6353" w:rsidR="00F63996" w:rsidRPr="00D84460" w:rsidRDefault="00CD1FC8" w:rsidP="00F6399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</w:t>
            </w:r>
            <w:r w:rsidR="00F639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493</w:t>
            </w:r>
          </w:p>
        </w:tc>
        <w:tc>
          <w:tcPr>
            <w:tcW w:w="178" w:type="dxa"/>
          </w:tcPr>
          <w:p w14:paraId="79070A82" w14:textId="77777777" w:rsidR="00F63996" w:rsidRPr="00D84460" w:rsidRDefault="00F63996" w:rsidP="00F6399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E2B12B7" w14:textId="530ED6AD" w:rsidR="00F63996" w:rsidRPr="00D84460" w:rsidRDefault="00CD1FC8" w:rsidP="00F6399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F63996">
              <w:rPr>
                <w:rFonts w:ascii="Angsana New" w:hAnsi="Angsana New"/>
                <w:sz w:val="30"/>
                <w:szCs w:val="30"/>
              </w:rPr>
              <w:t>,</w:t>
            </w:r>
            <w:r w:rsidRPr="00CD1FC8">
              <w:rPr>
                <w:rFonts w:ascii="Angsana New" w:hAnsi="Angsana New"/>
                <w:sz w:val="30"/>
                <w:szCs w:val="30"/>
                <w:lang w:val="en-US"/>
              </w:rPr>
              <w:t>784</w:t>
            </w:r>
          </w:p>
        </w:tc>
        <w:tc>
          <w:tcPr>
            <w:tcW w:w="180" w:type="dxa"/>
          </w:tcPr>
          <w:p w14:paraId="7579C920" w14:textId="77777777" w:rsidR="00F63996" w:rsidRPr="00D84460" w:rsidRDefault="00F63996" w:rsidP="00F6399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5C25B7E0" w14:textId="05CB064C" w:rsidR="00F63996" w:rsidRPr="00D84460" w:rsidRDefault="00CD1FC8" w:rsidP="00F6399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F639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277</w:t>
            </w:r>
          </w:p>
        </w:tc>
      </w:tr>
      <w:tr w:rsidR="00F63996" w:rsidRPr="00D84460" w14:paraId="612BFFC5" w14:textId="77777777" w:rsidTr="00BD3B22">
        <w:trPr>
          <w:cantSplit/>
        </w:trPr>
        <w:tc>
          <w:tcPr>
            <w:tcW w:w="3780" w:type="dxa"/>
            <w:hideMark/>
          </w:tcPr>
          <w:p w14:paraId="1B4C097B" w14:textId="5338CE6E" w:rsidR="00F63996" w:rsidRPr="00D84460" w:rsidRDefault="00F63996" w:rsidP="00F63996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D8446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CD1FC8" w:rsidRPr="00CD1FC8">
              <w:rPr>
                <w:rFonts w:ascii="Angsana New" w:hAnsi="Angsana New"/>
                <w:sz w:val="30"/>
                <w:szCs w:val="30"/>
              </w:rPr>
              <w:t>31</w:t>
            </w:r>
            <w:r w:rsidRPr="00D8446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CD1FC8" w:rsidRPr="00CD1FC8">
              <w:rPr>
                <w:rFonts w:ascii="Angsana New" w:hAnsi="Angsana New"/>
                <w:sz w:val="30"/>
                <w:szCs w:val="30"/>
              </w:rPr>
              <w:t>60</w:t>
            </w:r>
            <w:r w:rsidRPr="00D8446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4460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4F147000" w14:textId="10DD27BD" w:rsidR="00F63996" w:rsidRPr="00D84460" w:rsidRDefault="00CD1FC8" w:rsidP="00F6399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830E4A">
              <w:rPr>
                <w:rFonts w:ascii="Angsana New" w:hAnsi="Angsana New"/>
                <w:sz w:val="30"/>
                <w:szCs w:val="30"/>
              </w:rPr>
              <w:t>,</w:t>
            </w:r>
            <w:r w:rsidRPr="00CD1FC8">
              <w:rPr>
                <w:rFonts w:ascii="Angsana New" w:hAnsi="Angsana New"/>
                <w:sz w:val="30"/>
                <w:szCs w:val="30"/>
                <w:lang w:val="en-US"/>
              </w:rPr>
              <w:t>313</w:t>
            </w:r>
          </w:p>
        </w:tc>
        <w:tc>
          <w:tcPr>
            <w:tcW w:w="180" w:type="dxa"/>
          </w:tcPr>
          <w:p w14:paraId="5E19924E" w14:textId="77777777" w:rsidR="00F63996" w:rsidRPr="00D84460" w:rsidRDefault="00F63996" w:rsidP="00F6399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160EA02B" w14:textId="76304963" w:rsidR="00F63996" w:rsidRPr="00D84460" w:rsidRDefault="00CD1FC8" w:rsidP="00F6399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F639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043</w:t>
            </w:r>
          </w:p>
        </w:tc>
        <w:tc>
          <w:tcPr>
            <w:tcW w:w="178" w:type="dxa"/>
          </w:tcPr>
          <w:p w14:paraId="4A233F54" w14:textId="77777777" w:rsidR="00F63996" w:rsidRPr="00D84460" w:rsidRDefault="00F63996" w:rsidP="00F6399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5414BB6" w14:textId="70BCA6E7" w:rsidR="00F63996" w:rsidRPr="00D84460" w:rsidRDefault="00CD1FC8" w:rsidP="00F6399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/>
              </w:rPr>
              <w:t>762</w:t>
            </w:r>
          </w:p>
        </w:tc>
        <w:tc>
          <w:tcPr>
            <w:tcW w:w="180" w:type="dxa"/>
          </w:tcPr>
          <w:p w14:paraId="750268EB" w14:textId="77777777" w:rsidR="00F63996" w:rsidRPr="00D84460" w:rsidRDefault="00F63996" w:rsidP="00F6399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87FFD79" w14:textId="447B2CBD" w:rsidR="00F63996" w:rsidRPr="00D84460" w:rsidRDefault="00CD1FC8" w:rsidP="00F6399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F63996">
              <w:rPr>
                <w:rFonts w:asciiTheme="majorBidi" w:hAnsiTheme="majorBidi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/>
                <w:sz w:val="30"/>
                <w:szCs w:val="30"/>
                <w:lang w:val="en-US"/>
              </w:rPr>
              <w:t>262</w:t>
            </w:r>
          </w:p>
        </w:tc>
      </w:tr>
      <w:tr w:rsidR="00F63996" w:rsidRPr="00D84460" w14:paraId="05C81D8B" w14:textId="77777777" w:rsidTr="00BD3B22">
        <w:trPr>
          <w:cantSplit/>
        </w:trPr>
        <w:tc>
          <w:tcPr>
            <w:tcW w:w="3780" w:type="dxa"/>
            <w:hideMark/>
          </w:tcPr>
          <w:p w14:paraId="7000094C" w14:textId="30507314" w:rsidR="00F63996" w:rsidRPr="00D84460" w:rsidRDefault="00F63996" w:rsidP="00F63996">
            <w:pPr>
              <w:spacing w:line="240" w:lineRule="auto"/>
              <w:ind w:left="104" w:right="-79"/>
              <w:rPr>
                <w:rFonts w:ascii="Angsana New" w:hAnsi="Angsana New"/>
                <w:sz w:val="30"/>
                <w:szCs w:val="30"/>
              </w:rPr>
            </w:pPr>
            <w:r w:rsidRPr="00D8446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CD1FC8" w:rsidRPr="00CD1FC8">
              <w:rPr>
                <w:rFonts w:ascii="Angsana New" w:hAnsi="Angsana New"/>
                <w:sz w:val="30"/>
                <w:szCs w:val="30"/>
              </w:rPr>
              <w:t>61</w:t>
            </w:r>
            <w:r w:rsidRPr="00D8446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CD1FC8" w:rsidRPr="00CD1FC8">
              <w:rPr>
                <w:rFonts w:ascii="Angsana New" w:hAnsi="Angsana New"/>
                <w:sz w:val="30"/>
                <w:szCs w:val="30"/>
              </w:rPr>
              <w:t>90</w:t>
            </w:r>
            <w:r w:rsidRPr="00D8446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4460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4C71958E" w14:textId="00961315" w:rsidR="00F63996" w:rsidRPr="00D84460" w:rsidRDefault="00CD1FC8" w:rsidP="00F6399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830E4A">
              <w:rPr>
                <w:rFonts w:ascii="Angsana New" w:hAnsi="Angsana New"/>
                <w:sz w:val="30"/>
                <w:szCs w:val="30"/>
              </w:rPr>
              <w:t>,</w:t>
            </w:r>
            <w:r w:rsidRPr="00CD1FC8">
              <w:rPr>
                <w:rFonts w:ascii="Angsana New" w:hAnsi="Angsana New"/>
                <w:sz w:val="30"/>
                <w:szCs w:val="30"/>
                <w:lang w:val="en-US"/>
              </w:rPr>
              <w:t>116</w:t>
            </w:r>
          </w:p>
        </w:tc>
        <w:tc>
          <w:tcPr>
            <w:tcW w:w="180" w:type="dxa"/>
          </w:tcPr>
          <w:p w14:paraId="3C83469F" w14:textId="77777777" w:rsidR="00F63996" w:rsidRPr="00D84460" w:rsidRDefault="00F63996" w:rsidP="00F6399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13391A08" w14:textId="2D4E91C0" w:rsidR="00F63996" w:rsidRPr="00D84460" w:rsidRDefault="00CD1FC8" w:rsidP="00F6399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F639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742</w:t>
            </w:r>
          </w:p>
        </w:tc>
        <w:tc>
          <w:tcPr>
            <w:tcW w:w="178" w:type="dxa"/>
          </w:tcPr>
          <w:p w14:paraId="10A85756" w14:textId="77777777" w:rsidR="00F63996" w:rsidRPr="00D84460" w:rsidRDefault="00F63996" w:rsidP="00F6399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52B3B16" w14:textId="7AC14B34" w:rsidR="00F63996" w:rsidRPr="00D84460" w:rsidRDefault="00CD1FC8" w:rsidP="00F6399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/>
              </w:rPr>
              <w:t>245</w:t>
            </w:r>
          </w:p>
        </w:tc>
        <w:tc>
          <w:tcPr>
            <w:tcW w:w="180" w:type="dxa"/>
          </w:tcPr>
          <w:p w14:paraId="0686815B" w14:textId="77777777" w:rsidR="00F63996" w:rsidRPr="00D84460" w:rsidRDefault="00F63996" w:rsidP="00F6399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11D22AC" w14:textId="37802D85" w:rsidR="00F63996" w:rsidRPr="00D84460" w:rsidRDefault="00CD1FC8" w:rsidP="00F6399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Theme="majorBidi" w:hAnsiTheme="majorBidi"/>
                <w:sz w:val="30"/>
                <w:szCs w:val="30"/>
                <w:lang w:val="en-US"/>
              </w:rPr>
              <w:t>651</w:t>
            </w:r>
          </w:p>
        </w:tc>
      </w:tr>
      <w:tr w:rsidR="00F63996" w:rsidRPr="00D84460" w14:paraId="261C2472" w14:textId="77777777" w:rsidTr="00BD3B22">
        <w:trPr>
          <w:cantSplit/>
        </w:trPr>
        <w:tc>
          <w:tcPr>
            <w:tcW w:w="3780" w:type="dxa"/>
            <w:hideMark/>
          </w:tcPr>
          <w:p w14:paraId="6922171D" w14:textId="6979303B" w:rsidR="00F63996" w:rsidRPr="00D84460" w:rsidRDefault="00F63996" w:rsidP="00F63996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D84460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="00CD1FC8" w:rsidRPr="00CD1FC8">
              <w:rPr>
                <w:rFonts w:ascii="Angsana New" w:hAnsi="Angsana New"/>
                <w:sz w:val="30"/>
                <w:szCs w:val="30"/>
              </w:rPr>
              <w:t>90</w:t>
            </w:r>
            <w:r w:rsidRPr="00D84460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DDA786" w14:textId="461406BA" w:rsidR="00F63996" w:rsidRPr="00D84460" w:rsidRDefault="00CD1FC8" w:rsidP="00F6399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830E4A">
              <w:rPr>
                <w:rFonts w:ascii="Angsana New" w:hAnsi="Angsana New"/>
                <w:sz w:val="30"/>
                <w:szCs w:val="30"/>
              </w:rPr>
              <w:t>,</w:t>
            </w:r>
            <w:r w:rsidRPr="00CD1FC8">
              <w:rPr>
                <w:rFonts w:ascii="Angsana New" w:hAnsi="Angsana New"/>
                <w:sz w:val="30"/>
                <w:szCs w:val="30"/>
                <w:lang w:val="en-US"/>
              </w:rPr>
              <w:t>978</w:t>
            </w:r>
          </w:p>
        </w:tc>
        <w:tc>
          <w:tcPr>
            <w:tcW w:w="180" w:type="dxa"/>
          </w:tcPr>
          <w:p w14:paraId="6170A069" w14:textId="77777777" w:rsidR="00F63996" w:rsidRPr="00D84460" w:rsidRDefault="00F63996" w:rsidP="00F6399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C6C917" w14:textId="4C311C91" w:rsidR="00F63996" w:rsidRPr="00D84460" w:rsidRDefault="00CD1FC8" w:rsidP="00F6399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F639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690</w:t>
            </w:r>
          </w:p>
        </w:tc>
        <w:tc>
          <w:tcPr>
            <w:tcW w:w="178" w:type="dxa"/>
          </w:tcPr>
          <w:p w14:paraId="3D1D553E" w14:textId="77777777" w:rsidR="00F63996" w:rsidRPr="00D84460" w:rsidRDefault="00F63996" w:rsidP="00F6399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5BF5DB" w14:textId="3DDEABFD" w:rsidR="00F63996" w:rsidRPr="00D84460" w:rsidRDefault="00CD1FC8" w:rsidP="00F6399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/>
              </w:rPr>
              <w:t>487</w:t>
            </w:r>
          </w:p>
        </w:tc>
        <w:tc>
          <w:tcPr>
            <w:tcW w:w="180" w:type="dxa"/>
          </w:tcPr>
          <w:p w14:paraId="47F38D3A" w14:textId="77777777" w:rsidR="00F63996" w:rsidRPr="00D84460" w:rsidRDefault="00F63996" w:rsidP="00F6399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7DCC86" w14:textId="1032CD5C" w:rsidR="00F63996" w:rsidRPr="00D84460" w:rsidRDefault="00CD1FC8" w:rsidP="00F6399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Theme="majorBidi" w:hAnsiTheme="majorBidi"/>
                <w:sz w:val="30"/>
                <w:szCs w:val="30"/>
                <w:lang w:val="en-US"/>
              </w:rPr>
              <w:t>481</w:t>
            </w:r>
          </w:p>
        </w:tc>
      </w:tr>
      <w:tr w:rsidR="00F63996" w:rsidRPr="00D84460" w14:paraId="6FD6CA37" w14:textId="77777777" w:rsidTr="00BD3B22">
        <w:trPr>
          <w:cantSplit/>
        </w:trPr>
        <w:tc>
          <w:tcPr>
            <w:tcW w:w="3780" w:type="dxa"/>
            <w:hideMark/>
          </w:tcPr>
          <w:p w14:paraId="20AEF53E" w14:textId="77777777" w:rsidR="00F63996" w:rsidRPr="00D84460" w:rsidRDefault="00F63996" w:rsidP="00F6399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44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031E77" w14:textId="117BB2C6" w:rsidR="00F63996" w:rsidRPr="001E2D36" w:rsidRDefault="00CD1FC8" w:rsidP="00F6399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CD1FC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</w:t>
            </w:r>
            <w:r w:rsidR="001E2D3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1FC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572</w:t>
            </w:r>
          </w:p>
        </w:tc>
        <w:tc>
          <w:tcPr>
            <w:tcW w:w="180" w:type="dxa"/>
          </w:tcPr>
          <w:p w14:paraId="59B4BE5B" w14:textId="77777777" w:rsidR="00F63996" w:rsidRPr="00D84460" w:rsidRDefault="00F63996" w:rsidP="00F6399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F77E1B" w14:textId="1FD5B8ED" w:rsidR="00F63996" w:rsidRPr="00D84460" w:rsidRDefault="00CD1FC8" w:rsidP="00F6399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328</w:t>
            </w:r>
            <w:r w:rsidR="00F639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459</w:t>
            </w:r>
          </w:p>
        </w:tc>
        <w:tc>
          <w:tcPr>
            <w:tcW w:w="178" w:type="dxa"/>
          </w:tcPr>
          <w:p w14:paraId="02AD8B82" w14:textId="77777777" w:rsidR="00F63996" w:rsidRPr="00D84460" w:rsidRDefault="00F63996" w:rsidP="00F6399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CDA875" w14:textId="0D83F622" w:rsidR="00F63996" w:rsidRPr="00D84460" w:rsidRDefault="00CD1FC8" w:rsidP="00F6399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1F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</w:t>
            </w:r>
            <w:r w:rsidR="00F639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1F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210</w:t>
            </w:r>
          </w:p>
        </w:tc>
        <w:tc>
          <w:tcPr>
            <w:tcW w:w="180" w:type="dxa"/>
          </w:tcPr>
          <w:p w14:paraId="2AC46D1F" w14:textId="77777777" w:rsidR="00F63996" w:rsidRPr="00D84460" w:rsidRDefault="00F63996" w:rsidP="00F6399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C9AF5DC" w14:textId="465C8129" w:rsidR="00F63996" w:rsidRPr="00D84460" w:rsidRDefault="00CD1FC8" w:rsidP="00F6399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</w:t>
            </w:r>
            <w:r w:rsidR="00F639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983</w:t>
            </w:r>
          </w:p>
        </w:tc>
      </w:tr>
      <w:tr w:rsidR="00F63996" w:rsidRPr="00D84460" w14:paraId="6AE6F7B1" w14:textId="77777777" w:rsidTr="00BD3B22">
        <w:trPr>
          <w:cantSplit/>
          <w:trHeight w:val="71"/>
        </w:trPr>
        <w:tc>
          <w:tcPr>
            <w:tcW w:w="3780" w:type="dxa"/>
            <w:vAlign w:val="bottom"/>
            <w:hideMark/>
          </w:tcPr>
          <w:p w14:paraId="1E18A342" w14:textId="3C273896" w:rsidR="00F63996" w:rsidRPr="00D84460" w:rsidRDefault="00F63996" w:rsidP="00BD3B22">
            <w:pPr>
              <w:tabs>
                <w:tab w:val="clear" w:pos="227"/>
                <w:tab w:val="clear" w:pos="454"/>
                <w:tab w:val="left" w:pos="460"/>
              </w:tabs>
              <w:spacing w:line="240" w:lineRule="auto"/>
              <w:ind w:left="370" w:hanging="360"/>
              <w:rPr>
                <w:rFonts w:ascii="Angsana New" w:hAnsi="Angsana New"/>
                <w:sz w:val="30"/>
                <w:szCs w:val="30"/>
              </w:rPr>
            </w:pPr>
            <w:r w:rsidRPr="00D8446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84460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="00BD3B22">
              <w:rPr>
                <w:rFonts w:ascii="Angsana New" w:hAnsi="Angsana New"/>
                <w:sz w:val="30"/>
                <w:szCs w:val="30"/>
              </w:rPr>
              <w:br/>
            </w:r>
            <w:r w:rsidRPr="00F81655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3BD772" w14:textId="469A1FC4" w:rsidR="00F63996" w:rsidRPr="00D84460" w:rsidRDefault="00F63996" w:rsidP="00F6399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D1FC8" w:rsidRPr="00CD1FC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D1FC8" w:rsidRPr="00CD1FC8">
              <w:rPr>
                <w:rFonts w:ascii="Angsana New" w:hAnsi="Angsana New"/>
                <w:sz w:val="30"/>
                <w:szCs w:val="30"/>
                <w:lang w:val="en-US"/>
              </w:rPr>
              <w:t>261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CC4FA4B" w14:textId="77777777" w:rsidR="00F63996" w:rsidRPr="00D84460" w:rsidRDefault="00F63996" w:rsidP="00F6399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5A3E23" w14:textId="77777777" w:rsidR="00F63996" w:rsidRPr="00D84460" w:rsidRDefault="00F63996" w:rsidP="00F63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6BC2ECD4" w14:textId="34293C92" w:rsidR="00F63996" w:rsidRPr="00D84460" w:rsidRDefault="00F63996" w:rsidP="00F6399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D1FC8" w:rsidRPr="00CD1F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D1FC8" w:rsidRPr="00CD1F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30047C33" w14:textId="77777777" w:rsidR="00F63996" w:rsidRPr="00D84460" w:rsidRDefault="00F63996" w:rsidP="00F6399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1D7BAE" w14:textId="32EC55E8" w:rsidR="00F63996" w:rsidRPr="00D84460" w:rsidRDefault="00F63996" w:rsidP="00F6399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D1FC8" w:rsidRPr="00CD1FC8">
              <w:rPr>
                <w:rFonts w:ascii="Angsana New" w:hAnsi="Angsana New"/>
                <w:sz w:val="30"/>
                <w:szCs w:val="30"/>
                <w:lang w:val="en-US"/>
              </w:rPr>
              <w:t>217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11EA32C" w14:textId="77777777" w:rsidR="00F63996" w:rsidRPr="00D84460" w:rsidRDefault="00F63996" w:rsidP="00F63996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</w:tcPr>
          <w:p w14:paraId="38CF158B" w14:textId="77777777" w:rsidR="00F63996" w:rsidRDefault="00F63996" w:rsidP="00F63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66841D" w14:textId="65B3A233" w:rsidR="00F63996" w:rsidRPr="00D84460" w:rsidRDefault="00F63996" w:rsidP="00F6399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D1FC8" w:rsidRPr="00CD1F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0720F" w:rsidRPr="00D84460" w14:paraId="7235EAA1" w14:textId="77777777" w:rsidTr="0020720F">
        <w:trPr>
          <w:cantSplit/>
        </w:trPr>
        <w:tc>
          <w:tcPr>
            <w:tcW w:w="3780" w:type="dxa"/>
          </w:tcPr>
          <w:p w14:paraId="210A7D9E" w14:textId="2CA9B827" w:rsidR="0020720F" w:rsidRDefault="001E2D36" w:rsidP="00F6399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81D7BD" w14:textId="23363FCD" w:rsidR="0020720F" w:rsidRDefault="00CD1FC8" w:rsidP="00F6399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D1F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351</w:t>
            </w:r>
            <w:r w:rsidR="002072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D1F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311</w:t>
            </w:r>
          </w:p>
        </w:tc>
        <w:tc>
          <w:tcPr>
            <w:tcW w:w="180" w:type="dxa"/>
          </w:tcPr>
          <w:p w14:paraId="523E301F" w14:textId="77777777" w:rsidR="0020720F" w:rsidRPr="00D84460" w:rsidRDefault="0020720F" w:rsidP="00F6399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C8F386" w14:textId="09150A54" w:rsidR="0020720F" w:rsidRPr="00013FFD" w:rsidRDefault="00CD1FC8" w:rsidP="00F6399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320</w:t>
            </w:r>
            <w:r w:rsidR="002072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291</w:t>
            </w:r>
          </w:p>
        </w:tc>
        <w:tc>
          <w:tcPr>
            <w:tcW w:w="178" w:type="dxa"/>
          </w:tcPr>
          <w:p w14:paraId="5633227C" w14:textId="77777777" w:rsidR="0020720F" w:rsidRPr="00D84460" w:rsidRDefault="0020720F" w:rsidP="00F6399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BEE1D7" w14:textId="57910C05" w:rsidR="0020720F" w:rsidRDefault="00CD1FC8" w:rsidP="00F6399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1F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486B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1,993</w:t>
            </w:r>
          </w:p>
        </w:tc>
        <w:tc>
          <w:tcPr>
            <w:tcW w:w="180" w:type="dxa"/>
          </w:tcPr>
          <w:p w14:paraId="6FEAB312" w14:textId="77777777" w:rsidR="0020720F" w:rsidRPr="00D84460" w:rsidRDefault="0020720F" w:rsidP="00F6399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9E49BB3" w14:textId="235014AB" w:rsidR="0020720F" w:rsidRPr="00013FFD" w:rsidRDefault="00CD1FC8" w:rsidP="00F6399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D1F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486B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9,781</w:t>
            </w:r>
          </w:p>
        </w:tc>
      </w:tr>
    </w:tbl>
    <w:p w14:paraId="3C99202F" w14:textId="77777777" w:rsidR="00D84460" w:rsidRPr="00D84460" w:rsidRDefault="00D84460" w:rsidP="00D84460">
      <w:pPr>
        <w:ind w:left="547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170"/>
        <w:gridCol w:w="180"/>
        <w:gridCol w:w="1170"/>
        <w:gridCol w:w="178"/>
        <w:gridCol w:w="1172"/>
        <w:gridCol w:w="180"/>
        <w:gridCol w:w="1170"/>
      </w:tblGrid>
      <w:tr w:rsidR="00D84460" w:rsidRPr="00D84460" w14:paraId="55304169" w14:textId="77777777" w:rsidTr="00BD3B22">
        <w:trPr>
          <w:cantSplit/>
          <w:tblHeader/>
        </w:trPr>
        <w:tc>
          <w:tcPr>
            <w:tcW w:w="3780" w:type="dxa"/>
            <w:vAlign w:val="bottom"/>
            <w:hideMark/>
          </w:tcPr>
          <w:p w14:paraId="59A613A1" w14:textId="2E64197D" w:rsidR="00D84460" w:rsidRPr="00D84460" w:rsidRDefault="00D84460" w:rsidP="000F0613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D8446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D844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  <w:r w:rsidRPr="00D8446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3"/>
            <w:vAlign w:val="bottom"/>
          </w:tcPr>
          <w:p w14:paraId="534BDB1B" w14:textId="045AF816" w:rsidR="00D84460" w:rsidRPr="00D84460" w:rsidRDefault="00D84460" w:rsidP="000F061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84460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20218FEC" w14:textId="77777777" w:rsidR="00D84460" w:rsidRPr="00D84460" w:rsidRDefault="00D84460" w:rsidP="000F06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429B26E7" w14:textId="190F3072" w:rsidR="00D84460" w:rsidRPr="00D84460" w:rsidRDefault="00D84460" w:rsidP="000F06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D8446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4460" w:rsidRPr="00D84460" w14:paraId="416BAAB8" w14:textId="77777777" w:rsidTr="00BD3B22">
        <w:trPr>
          <w:cantSplit/>
          <w:tblHeader/>
        </w:trPr>
        <w:tc>
          <w:tcPr>
            <w:tcW w:w="3780" w:type="dxa"/>
            <w:vAlign w:val="bottom"/>
          </w:tcPr>
          <w:p w14:paraId="374A3CA6" w14:textId="2BBBFE51" w:rsidR="00D84460" w:rsidRPr="00D84460" w:rsidRDefault="00D84460" w:rsidP="000F061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D844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F6399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D844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CD1FC8" w:rsidRPr="00CD1F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D844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D8446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36058E89" w14:textId="13BCAEB0" w:rsidR="00D84460" w:rsidRPr="00D84460" w:rsidRDefault="00CD1FC8" w:rsidP="000F06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0E39FCA2" w14:textId="77777777" w:rsidR="00D84460" w:rsidRPr="00D84460" w:rsidRDefault="00D84460" w:rsidP="000F061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9D84AD" w14:textId="623B4EEF" w:rsidR="00D84460" w:rsidRPr="00D84460" w:rsidRDefault="00CD1FC8" w:rsidP="000F0613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72F7D908" w14:textId="77777777" w:rsidR="00D84460" w:rsidRPr="00D84460" w:rsidRDefault="00D84460" w:rsidP="000F06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94DEF3C" w14:textId="51C019B6" w:rsidR="00D84460" w:rsidRPr="00D84460" w:rsidRDefault="00CD1FC8" w:rsidP="000F0613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D1FC8">
              <w:rPr>
                <w:rFonts w:asciiTheme="majorBidi" w:hAnsiTheme="majorBidi" w:cstheme="majorBidi"/>
                <w:b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2DDF96DB" w14:textId="77777777" w:rsidR="00D84460" w:rsidRPr="00D84460" w:rsidRDefault="00D84460" w:rsidP="000F061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AB2307" w14:textId="1836FAB4" w:rsidR="00D84460" w:rsidRPr="00D84460" w:rsidRDefault="00CD1FC8" w:rsidP="000F061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D84460" w:rsidRPr="00D84460" w14:paraId="39580C7F" w14:textId="77777777" w:rsidTr="00BD3B22">
        <w:trPr>
          <w:cantSplit/>
          <w:tblHeader/>
        </w:trPr>
        <w:tc>
          <w:tcPr>
            <w:tcW w:w="3780" w:type="dxa"/>
            <w:vAlign w:val="bottom"/>
            <w:hideMark/>
          </w:tcPr>
          <w:p w14:paraId="5A813354" w14:textId="505A4D00" w:rsidR="00D84460" w:rsidRPr="00D84460" w:rsidRDefault="00D84460" w:rsidP="000F061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299AF93B" w14:textId="14829053" w:rsidR="00D84460" w:rsidRPr="00D84460" w:rsidRDefault="00D84460" w:rsidP="000F06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D8446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8446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84460" w:rsidRPr="00D84460" w14:paraId="1AF85DCC" w14:textId="77777777" w:rsidTr="00BD3B22">
        <w:trPr>
          <w:cantSplit/>
        </w:trPr>
        <w:tc>
          <w:tcPr>
            <w:tcW w:w="3780" w:type="dxa"/>
          </w:tcPr>
          <w:p w14:paraId="01E44998" w14:textId="77777777" w:rsidR="00D84460" w:rsidRPr="00BD3B22" w:rsidRDefault="00D84460" w:rsidP="00BD3B22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3B2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2DE7FD73" w14:textId="0039E24A" w:rsidR="00D84460" w:rsidRPr="00D84460" w:rsidRDefault="00CD1FC8" w:rsidP="000F061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</w:t>
            </w:r>
          </w:p>
        </w:tc>
        <w:tc>
          <w:tcPr>
            <w:tcW w:w="180" w:type="dxa"/>
          </w:tcPr>
          <w:p w14:paraId="37F2E538" w14:textId="77777777" w:rsidR="00D84460" w:rsidRPr="00D84460" w:rsidRDefault="00D84460" w:rsidP="000F061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5067E9" w14:textId="7F35EF8D" w:rsidR="00D84460" w:rsidRPr="00D84460" w:rsidRDefault="00CD1FC8" w:rsidP="000F061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639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493</w:t>
            </w:r>
          </w:p>
        </w:tc>
        <w:tc>
          <w:tcPr>
            <w:tcW w:w="178" w:type="dxa"/>
          </w:tcPr>
          <w:p w14:paraId="33AF5C4B" w14:textId="77777777" w:rsidR="00D84460" w:rsidRPr="00D84460" w:rsidRDefault="00D84460" w:rsidP="000F06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9746C74" w14:textId="1F9FE59B" w:rsidR="00D84460" w:rsidRPr="00F63996" w:rsidRDefault="00CD1FC8" w:rsidP="000F061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180" w:type="dxa"/>
          </w:tcPr>
          <w:p w14:paraId="32719BB9" w14:textId="77777777" w:rsidR="00D84460" w:rsidRPr="00D84460" w:rsidRDefault="00D84460" w:rsidP="000F061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6FCC2B" w14:textId="6CE28849" w:rsidR="00D84460" w:rsidRPr="00D84460" w:rsidRDefault="00CD1FC8" w:rsidP="000F061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173</w:t>
            </w:r>
          </w:p>
        </w:tc>
      </w:tr>
    </w:tbl>
    <w:p w14:paraId="6527F1C4" w14:textId="77777777" w:rsidR="00D84460" w:rsidRPr="00D84460" w:rsidRDefault="00D84460" w:rsidP="00D84460">
      <w:pPr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59ACFB61" w14:textId="77777777" w:rsidR="0020720F" w:rsidRDefault="0020720F" w:rsidP="00B2460C">
      <w:pPr>
        <w:pStyle w:val="block"/>
        <w:spacing w:after="0" w:line="240" w:lineRule="atLeast"/>
        <w:ind w:left="562"/>
        <w:jc w:val="thaiDistribute"/>
        <w:rPr>
          <w:rFonts w:ascii="Angsana New" w:hAnsi="Angsana New"/>
          <w:b/>
          <w:sz w:val="30"/>
          <w:szCs w:val="30"/>
          <w:lang w:bidi="th-TH"/>
        </w:rPr>
      </w:pPr>
    </w:p>
    <w:p w14:paraId="6494DA72" w14:textId="4C43A20F" w:rsidR="0020720F" w:rsidRPr="0020720F" w:rsidRDefault="0020720F" w:rsidP="00B2460C">
      <w:pPr>
        <w:pStyle w:val="block"/>
        <w:spacing w:after="0" w:line="240" w:lineRule="atLeast"/>
        <w:ind w:left="562"/>
        <w:jc w:val="thaiDistribute"/>
        <w:rPr>
          <w:rFonts w:ascii="Angsana New" w:hAnsi="Angsana New"/>
          <w:b/>
          <w:sz w:val="30"/>
          <w:szCs w:val="30"/>
          <w:cs/>
          <w:lang w:val="en-US" w:bidi="th-TH"/>
        </w:rPr>
        <w:sectPr w:rsidR="0020720F" w:rsidRPr="0020720F" w:rsidSect="001C41B1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691" w:right="1152" w:bottom="576" w:left="1152" w:header="720" w:footer="630" w:gutter="0"/>
          <w:pgNumType w:start="14"/>
          <w:cols w:space="708"/>
          <w:docGrid w:linePitch="360"/>
        </w:sectPr>
      </w:pPr>
    </w:p>
    <w:p w14:paraId="3D8D2EAA" w14:textId="77777777" w:rsidR="005B1067" w:rsidRPr="004B13DF" w:rsidRDefault="005B1067" w:rsidP="00002B10">
      <w:pPr>
        <w:pStyle w:val="index"/>
        <w:numPr>
          <w:ilvl w:val="0"/>
          <w:numId w:val="19"/>
        </w:numPr>
        <w:spacing w:after="0" w:line="240" w:lineRule="atLeast"/>
        <w:ind w:left="351" w:hanging="333"/>
        <w:outlineLvl w:val="0"/>
        <w:rPr>
          <w:rFonts w:ascii="Angsana New" w:hAnsi="Angsana New"/>
          <w:b/>
          <w:bCs/>
          <w:sz w:val="30"/>
          <w:szCs w:val="30"/>
          <w:rtl/>
          <w:cs/>
          <w:lang w:val="en-US"/>
        </w:rPr>
      </w:pPr>
      <w:r w:rsidRPr="004B13DF">
        <w:rPr>
          <w:rFonts w:ascii="Angsana New" w:hAnsi="Angsana New"/>
          <w:b/>
          <w:bCs/>
          <w:sz w:val="30"/>
          <w:szCs w:val="30"/>
          <w:cs/>
          <w:lang w:val="en-US" w:bidi="th-TH"/>
        </w:rPr>
        <w:lastRenderedPageBreak/>
        <w:t>เงินลงทุน</w:t>
      </w:r>
      <w:r w:rsidRPr="004B13DF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ในบริษัทร่วม</w:t>
      </w:r>
      <w:r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และการร่วมค้า</w:t>
      </w:r>
    </w:p>
    <w:p w14:paraId="6C441522" w14:textId="77777777" w:rsidR="005B1067" w:rsidRDefault="005B1067" w:rsidP="00C64C3A">
      <w:pPr>
        <w:pStyle w:val="block"/>
        <w:spacing w:after="0" w:line="240" w:lineRule="atLeast"/>
        <w:ind w:left="540" w:hanging="540"/>
        <w:jc w:val="both"/>
        <w:rPr>
          <w:rFonts w:ascii="Angsana New" w:hAnsi="Angsana New"/>
          <w:sz w:val="30"/>
          <w:szCs w:val="30"/>
          <w:lang w:bidi="th-TH"/>
        </w:rPr>
      </w:pPr>
    </w:p>
    <w:p w14:paraId="0AEBB057" w14:textId="65155D1F" w:rsidR="00FB6C2F" w:rsidRDefault="00FB6C2F" w:rsidP="00002B10">
      <w:pPr>
        <w:pStyle w:val="block"/>
        <w:spacing w:after="0" w:line="240" w:lineRule="atLeast"/>
        <w:ind w:left="360"/>
        <w:jc w:val="both"/>
        <w:rPr>
          <w:rFonts w:ascii="Angsana New" w:hAnsi="Angsana New"/>
          <w:sz w:val="30"/>
          <w:szCs w:val="30"/>
          <w:lang w:bidi="th-TH"/>
        </w:rPr>
      </w:pPr>
      <w:r w:rsidRPr="0026205B">
        <w:rPr>
          <w:rFonts w:ascii="Angsana New" w:hAnsi="Angsana New"/>
          <w:sz w:val="30"/>
          <w:szCs w:val="30"/>
          <w:cs/>
          <w:lang w:bidi="th-TH"/>
        </w:rPr>
        <w:t>เงินลงทุนใน</w:t>
      </w:r>
      <w:r w:rsidRPr="0026205B">
        <w:rPr>
          <w:rFonts w:ascii="Angsana New" w:hAnsi="Angsana New" w:hint="cs"/>
          <w:sz w:val="30"/>
          <w:szCs w:val="30"/>
          <w:cs/>
          <w:lang w:bidi="th-TH"/>
        </w:rPr>
        <w:t>บริษัทร่วม</w:t>
      </w:r>
      <w:r w:rsidRPr="0026205B">
        <w:rPr>
          <w:rFonts w:ascii="Angsana New" w:hAnsi="Angsana New"/>
          <w:sz w:val="30"/>
          <w:szCs w:val="30"/>
          <w:cs/>
          <w:lang w:bidi="th-TH"/>
        </w:rPr>
        <w:t xml:space="preserve"> ณ วันที่ </w:t>
      </w:r>
      <w:r w:rsidR="00CD1FC8" w:rsidRPr="00CD1FC8">
        <w:rPr>
          <w:rFonts w:ascii="Angsana New" w:hAnsi="Angsana New"/>
          <w:sz w:val="30"/>
          <w:szCs w:val="30"/>
          <w:lang w:val="en-US"/>
        </w:rPr>
        <w:t>31</w:t>
      </w:r>
      <w:r w:rsidR="0006034B" w:rsidRPr="00A7124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AA45E2">
        <w:rPr>
          <w:rFonts w:ascii="Angsana New" w:hAnsi="Angsana New" w:hint="cs"/>
          <w:sz w:val="30"/>
          <w:szCs w:val="30"/>
          <w:cs/>
          <w:lang w:bidi="th-TH"/>
        </w:rPr>
        <w:t>มีนาคม</w:t>
      </w:r>
      <w:r w:rsidR="0006034B" w:rsidRPr="00A7124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CD1FC8" w:rsidRPr="00CD1FC8">
        <w:rPr>
          <w:rFonts w:ascii="Angsana New" w:hAnsi="Angsana New"/>
          <w:sz w:val="30"/>
          <w:szCs w:val="30"/>
          <w:lang w:val="en-US" w:bidi="th-TH"/>
        </w:rPr>
        <w:t>2564</w:t>
      </w:r>
      <w:r w:rsidR="006F7608" w:rsidRPr="0026205B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26205B">
        <w:rPr>
          <w:rFonts w:ascii="Angsana New" w:hAnsi="Angsana New"/>
          <w:sz w:val="30"/>
          <w:szCs w:val="30"/>
          <w:cs/>
          <w:lang w:bidi="th-TH"/>
        </w:rPr>
        <w:t xml:space="preserve">และ </w:t>
      </w:r>
      <w:r w:rsidR="00CD1FC8" w:rsidRPr="00CD1FC8">
        <w:rPr>
          <w:rFonts w:ascii="Angsana New" w:hAnsi="Angsana New"/>
          <w:sz w:val="30"/>
          <w:szCs w:val="30"/>
          <w:lang w:val="en-US" w:bidi="th-TH"/>
        </w:rPr>
        <w:t>31</w:t>
      </w:r>
      <w:r w:rsidRPr="0026205B">
        <w:rPr>
          <w:rFonts w:ascii="Angsana New" w:hAnsi="Angsana New"/>
          <w:sz w:val="30"/>
          <w:szCs w:val="30"/>
          <w:lang w:bidi="th-TH"/>
        </w:rPr>
        <w:t xml:space="preserve"> </w:t>
      </w:r>
      <w:r w:rsidRPr="0026205B">
        <w:rPr>
          <w:rFonts w:ascii="Angsana New" w:hAnsi="Angsana New"/>
          <w:sz w:val="30"/>
          <w:szCs w:val="30"/>
          <w:cs/>
          <w:lang w:bidi="th-TH"/>
        </w:rPr>
        <w:t>ธันวาคม</w:t>
      </w:r>
      <w:r w:rsidRPr="0026205B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CD1FC8" w:rsidRPr="00CD1FC8">
        <w:rPr>
          <w:rFonts w:ascii="Angsana New" w:hAnsi="Angsana New"/>
          <w:sz w:val="30"/>
          <w:szCs w:val="30"/>
          <w:lang w:val="en-US" w:bidi="th-TH"/>
        </w:rPr>
        <w:t>2563</w:t>
      </w:r>
      <w:r w:rsidR="006F7608" w:rsidRPr="0026205B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26205B">
        <w:rPr>
          <w:rFonts w:ascii="Angsana New" w:hAnsi="Angsana New"/>
          <w:sz w:val="30"/>
          <w:szCs w:val="30"/>
          <w:cs/>
          <w:lang w:bidi="th-TH"/>
        </w:rPr>
        <w:t>และเงินปันผลรับ</w:t>
      </w:r>
      <w:r w:rsidRPr="0026205B">
        <w:rPr>
          <w:rFonts w:ascii="Angsana New" w:hAnsi="Angsana New" w:hint="cs"/>
          <w:sz w:val="30"/>
          <w:szCs w:val="30"/>
          <w:cs/>
          <w:lang w:bidi="th-TH"/>
        </w:rPr>
        <w:t>จากเงินลงทุน</w:t>
      </w:r>
      <w:r w:rsidR="002B7D0A" w:rsidRPr="0026205B">
        <w:rPr>
          <w:rFonts w:ascii="Angsana New" w:hAnsi="Angsana New"/>
          <w:sz w:val="30"/>
          <w:szCs w:val="30"/>
          <w:cs/>
          <w:lang w:bidi="th-TH"/>
        </w:rPr>
        <w:t>สำหรับงวด</w:t>
      </w:r>
      <w:r w:rsidR="00DC7B31">
        <w:rPr>
          <w:rFonts w:ascii="Angsana New" w:hAnsi="Angsana New" w:hint="cs"/>
          <w:sz w:val="30"/>
          <w:szCs w:val="30"/>
          <w:cs/>
          <w:lang w:bidi="th-TH"/>
        </w:rPr>
        <w:t>สาม</w:t>
      </w:r>
      <w:r w:rsidRPr="0026205B">
        <w:rPr>
          <w:rFonts w:ascii="Angsana New" w:hAnsi="Angsana New"/>
          <w:sz w:val="30"/>
          <w:szCs w:val="30"/>
          <w:cs/>
          <w:lang w:bidi="th-TH"/>
        </w:rPr>
        <w:t xml:space="preserve">เดือนสิ้นสุดวันที่ </w:t>
      </w:r>
      <w:r w:rsidR="00CD1FC8" w:rsidRPr="00CD1FC8">
        <w:rPr>
          <w:rFonts w:ascii="Angsana New" w:hAnsi="Angsana New"/>
          <w:sz w:val="30"/>
          <w:szCs w:val="30"/>
          <w:lang w:val="en-US"/>
        </w:rPr>
        <w:t>31</w:t>
      </w:r>
      <w:r w:rsidR="00AA45E2" w:rsidRPr="00A7124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AA45E2">
        <w:rPr>
          <w:rFonts w:ascii="Angsana New" w:hAnsi="Angsana New" w:hint="cs"/>
          <w:sz w:val="30"/>
          <w:szCs w:val="30"/>
          <w:cs/>
          <w:lang w:bidi="th-TH"/>
        </w:rPr>
        <w:t>มีนาคม</w:t>
      </w:r>
      <w:r w:rsidR="00AA45E2" w:rsidRPr="00A7124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CD1FC8" w:rsidRPr="00CD1FC8">
        <w:rPr>
          <w:rFonts w:ascii="Angsana New" w:hAnsi="Angsana New"/>
          <w:sz w:val="30"/>
          <w:szCs w:val="30"/>
          <w:lang w:val="en-US" w:bidi="th-TH"/>
        </w:rPr>
        <w:t>2564</w:t>
      </w:r>
      <w:r w:rsidR="00AA45E2" w:rsidRPr="0026205B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26205B">
        <w:rPr>
          <w:rFonts w:ascii="Angsana New" w:hAnsi="Angsana New"/>
          <w:sz w:val="30"/>
          <w:szCs w:val="30"/>
          <w:cs/>
          <w:lang w:val="en-US" w:eastAsia="ja-JP" w:bidi="th-TH"/>
        </w:rPr>
        <w:t xml:space="preserve">และ </w:t>
      </w:r>
      <w:r w:rsidR="00CD1FC8" w:rsidRPr="00CD1FC8">
        <w:rPr>
          <w:rFonts w:ascii="Angsana New" w:hAnsi="Angsana New"/>
          <w:sz w:val="30"/>
          <w:szCs w:val="30"/>
          <w:lang w:val="en-US" w:eastAsia="ja-JP" w:bidi="th-TH"/>
        </w:rPr>
        <w:t>2563</w:t>
      </w:r>
      <w:r w:rsidR="006F7608" w:rsidRPr="0026205B">
        <w:rPr>
          <w:rFonts w:ascii="Angsana New" w:hAnsi="Angsana New" w:hint="cs"/>
          <w:sz w:val="30"/>
          <w:szCs w:val="30"/>
          <w:cs/>
          <w:lang w:val="en-US" w:eastAsia="ja-JP" w:bidi="th-TH"/>
        </w:rPr>
        <w:t xml:space="preserve"> </w:t>
      </w:r>
      <w:r w:rsidRPr="0026205B">
        <w:rPr>
          <w:rFonts w:ascii="Angsana New" w:hAnsi="Angsana New"/>
          <w:sz w:val="30"/>
          <w:szCs w:val="30"/>
          <w:cs/>
          <w:lang w:bidi="th-TH"/>
        </w:rPr>
        <w:t>มีดังนี้</w:t>
      </w:r>
    </w:p>
    <w:p w14:paraId="0ED8BE2B" w14:textId="77777777" w:rsidR="00834308" w:rsidRPr="00E037A3" w:rsidRDefault="00834308" w:rsidP="00C64C3A">
      <w:pPr>
        <w:pStyle w:val="block"/>
        <w:spacing w:after="0" w:line="240" w:lineRule="atLeast"/>
        <w:ind w:left="540" w:hanging="540"/>
        <w:jc w:val="both"/>
        <w:rPr>
          <w:rFonts w:ascii="Angsana New" w:hAnsi="Angsana New"/>
          <w:sz w:val="30"/>
          <w:szCs w:val="30"/>
          <w:lang w:bidi="th-TH"/>
        </w:rPr>
      </w:pPr>
    </w:p>
    <w:tbl>
      <w:tblPr>
        <w:tblW w:w="14688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2087"/>
        <w:gridCol w:w="1869"/>
        <w:gridCol w:w="720"/>
        <w:gridCol w:w="630"/>
        <w:gridCol w:w="630"/>
        <w:gridCol w:w="706"/>
        <w:gridCol w:w="675"/>
        <w:gridCol w:w="385"/>
        <w:gridCol w:w="218"/>
        <w:gridCol w:w="25"/>
        <w:gridCol w:w="211"/>
        <w:gridCol w:w="583"/>
        <w:gridCol w:w="236"/>
        <w:gridCol w:w="691"/>
        <w:gridCol w:w="236"/>
        <w:gridCol w:w="106"/>
        <w:gridCol w:w="612"/>
        <w:gridCol w:w="236"/>
        <w:gridCol w:w="862"/>
        <w:gridCol w:w="236"/>
        <w:gridCol w:w="466"/>
        <w:gridCol w:w="405"/>
        <w:gridCol w:w="236"/>
        <w:gridCol w:w="637"/>
        <w:gridCol w:w="236"/>
        <w:gridCol w:w="754"/>
      </w:tblGrid>
      <w:tr w:rsidR="00834308" w:rsidRPr="00E037A3" w14:paraId="1EDF275C" w14:textId="77777777" w:rsidTr="00002B10">
        <w:tc>
          <w:tcPr>
            <w:tcW w:w="2087" w:type="dxa"/>
          </w:tcPr>
          <w:p w14:paraId="2C0432D1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69" w:type="dxa"/>
          </w:tcPr>
          <w:p w14:paraId="381E426F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7BE7733D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793CDFF8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2F693431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52" w:type="dxa"/>
            <w:gridSpan w:val="21"/>
          </w:tcPr>
          <w:p w14:paraId="72040275" w14:textId="77777777" w:rsidR="00834308" w:rsidRPr="00834308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3430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400C4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/ </w:t>
            </w:r>
            <w:r w:rsidR="00400C4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34308" w:rsidRPr="00E037A3" w14:paraId="4360C8E3" w14:textId="77777777" w:rsidTr="00002B10">
        <w:tc>
          <w:tcPr>
            <w:tcW w:w="2087" w:type="dxa"/>
          </w:tcPr>
          <w:p w14:paraId="71F5BAC7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69" w:type="dxa"/>
          </w:tcPr>
          <w:p w14:paraId="7B0B53A2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7C946B0E" w14:textId="77777777" w:rsidR="00834308" w:rsidRPr="00834308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260" w:type="dxa"/>
            <w:gridSpan w:val="2"/>
          </w:tcPr>
          <w:p w14:paraId="64DBE601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1" w:type="dxa"/>
            <w:gridSpan w:val="2"/>
          </w:tcPr>
          <w:p w14:paraId="6313A02F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85" w:type="dxa"/>
          </w:tcPr>
          <w:p w14:paraId="02F51387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3" w:type="dxa"/>
            <w:gridSpan w:val="2"/>
          </w:tcPr>
          <w:p w14:paraId="0EFADD77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21" w:type="dxa"/>
            <w:gridSpan w:val="4"/>
          </w:tcPr>
          <w:p w14:paraId="490ED348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42" w:type="dxa"/>
            <w:gridSpan w:val="2"/>
          </w:tcPr>
          <w:p w14:paraId="58CC52B6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318DFCFD" w14:textId="77777777" w:rsidR="00834308" w:rsidRPr="00834308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gridSpan w:val="2"/>
          </w:tcPr>
          <w:p w14:paraId="2F2F4CD4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5"/>
          </w:tcPr>
          <w:p w14:paraId="44A32F77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34308" w:rsidRPr="00E037A3" w14:paraId="1C60163E" w14:textId="77777777" w:rsidTr="00002B10">
        <w:tc>
          <w:tcPr>
            <w:tcW w:w="2087" w:type="dxa"/>
          </w:tcPr>
          <w:p w14:paraId="73079271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69" w:type="dxa"/>
          </w:tcPr>
          <w:p w14:paraId="0489DB10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ลักษณะ</w:t>
            </w:r>
          </w:p>
        </w:tc>
        <w:tc>
          <w:tcPr>
            <w:tcW w:w="720" w:type="dxa"/>
          </w:tcPr>
          <w:p w14:paraId="37A59867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กิจการ</w:t>
            </w:r>
          </w:p>
        </w:tc>
        <w:tc>
          <w:tcPr>
            <w:tcW w:w="1260" w:type="dxa"/>
            <w:gridSpan w:val="2"/>
          </w:tcPr>
          <w:p w14:paraId="66D48BF8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</w:t>
            </w:r>
          </w:p>
        </w:tc>
        <w:tc>
          <w:tcPr>
            <w:tcW w:w="1381" w:type="dxa"/>
            <w:gridSpan w:val="2"/>
          </w:tcPr>
          <w:p w14:paraId="030AA029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2" w:type="dxa"/>
            <w:gridSpan w:val="5"/>
          </w:tcPr>
          <w:p w14:paraId="49AEEA0F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6561EE3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5" w:type="dxa"/>
            <w:gridSpan w:val="4"/>
          </w:tcPr>
          <w:p w14:paraId="40EBC85A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236" w:type="dxa"/>
          </w:tcPr>
          <w:p w14:paraId="3071EF07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69" w:type="dxa"/>
            <w:gridSpan w:val="4"/>
          </w:tcPr>
          <w:p w14:paraId="1DEB9A37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34308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มูลค่ายุติธรรมสำหรับ</w:t>
            </w:r>
          </w:p>
        </w:tc>
        <w:tc>
          <w:tcPr>
            <w:tcW w:w="236" w:type="dxa"/>
          </w:tcPr>
          <w:p w14:paraId="7287EC12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7" w:type="dxa"/>
            <w:gridSpan w:val="3"/>
          </w:tcPr>
          <w:p w14:paraId="6378624D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สำหรับ</w:t>
            </w:r>
          </w:p>
        </w:tc>
      </w:tr>
      <w:tr w:rsidR="00834308" w:rsidRPr="00E037A3" w14:paraId="79B8C979" w14:textId="77777777" w:rsidTr="00002B10">
        <w:tc>
          <w:tcPr>
            <w:tcW w:w="2087" w:type="dxa"/>
          </w:tcPr>
          <w:p w14:paraId="2D41FC13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69" w:type="dxa"/>
          </w:tcPr>
          <w:p w14:paraId="57703D8B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720" w:type="dxa"/>
          </w:tcPr>
          <w:p w14:paraId="07F5D2C5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จัดตั้ง</w:t>
            </w:r>
          </w:p>
        </w:tc>
        <w:tc>
          <w:tcPr>
            <w:tcW w:w="1260" w:type="dxa"/>
            <w:gridSpan w:val="2"/>
          </w:tcPr>
          <w:p w14:paraId="7CA377CD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34308">
              <w:rPr>
                <w:rFonts w:ascii="Angsana New" w:hAnsi="Angsana New" w:hint="cs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381" w:type="dxa"/>
            <w:gridSpan w:val="2"/>
          </w:tcPr>
          <w:p w14:paraId="2637E212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34308">
              <w:rPr>
                <w:rFonts w:ascii="Angsana New" w:hAnsi="Angsana New" w:hint="cs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422" w:type="dxa"/>
            <w:gridSpan w:val="5"/>
          </w:tcPr>
          <w:p w14:paraId="48E883E9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</w:tcPr>
          <w:p w14:paraId="1B196467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5" w:type="dxa"/>
            <w:gridSpan w:val="4"/>
          </w:tcPr>
          <w:p w14:paraId="382D8654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วิธี</w:t>
            </w:r>
            <w:r w:rsidRPr="00E037A3">
              <w:rPr>
                <w:rFonts w:ascii="Angsana New" w:hAnsi="Angsana New"/>
                <w:sz w:val="24"/>
                <w:szCs w:val="24"/>
                <w:cs/>
              </w:rPr>
              <w:t>ส่วนได้เสีย</w:t>
            </w:r>
          </w:p>
        </w:tc>
        <w:tc>
          <w:tcPr>
            <w:tcW w:w="236" w:type="dxa"/>
          </w:tcPr>
          <w:p w14:paraId="45872639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69" w:type="dxa"/>
            <w:gridSpan w:val="4"/>
          </w:tcPr>
          <w:p w14:paraId="6CD22D26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34308">
              <w:rPr>
                <w:rFonts w:ascii="Angsana New" w:hAnsi="Angsana New"/>
                <w:sz w:val="24"/>
                <w:szCs w:val="24"/>
                <w:cs/>
              </w:rPr>
              <w:t>หลักทรัพย์จดทะเบียนฯ</w:t>
            </w:r>
          </w:p>
        </w:tc>
        <w:tc>
          <w:tcPr>
            <w:tcW w:w="236" w:type="dxa"/>
          </w:tcPr>
          <w:p w14:paraId="561AFFD7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7" w:type="dxa"/>
            <w:gridSpan w:val="3"/>
          </w:tcPr>
          <w:p w14:paraId="64D5D0D1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งวดสาม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002B10" w:rsidRPr="00E037A3" w14:paraId="25E9306A" w14:textId="77777777" w:rsidTr="00002B10">
        <w:tc>
          <w:tcPr>
            <w:tcW w:w="2087" w:type="dxa"/>
          </w:tcPr>
          <w:p w14:paraId="41162835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69" w:type="dxa"/>
          </w:tcPr>
          <w:p w14:paraId="0A115FD6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7963B67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971D422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5EE3DD8A" w14:textId="4A935622" w:rsidR="00834308" w:rsidRPr="00E037A3" w:rsidRDefault="00CD1FC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31</w:t>
            </w:r>
            <w:r w:rsidR="00834308"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630" w:type="dxa"/>
          </w:tcPr>
          <w:p w14:paraId="66B6D205" w14:textId="1802415D" w:rsidR="00834308" w:rsidRPr="00E037A3" w:rsidRDefault="00CD1FC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31</w:t>
            </w:r>
            <w:r w:rsidR="00834308"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34308"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06" w:type="dxa"/>
          </w:tcPr>
          <w:p w14:paraId="0EA3F052" w14:textId="6DD45830" w:rsidR="00287857" w:rsidRDefault="00CD1FC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31</w:t>
            </w:r>
            <w:r w:rsidR="00834308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  <w:p w14:paraId="42473FD9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675" w:type="dxa"/>
          </w:tcPr>
          <w:p w14:paraId="42693B4D" w14:textId="15089D3A" w:rsidR="00287857" w:rsidRDefault="00CD1FC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31</w:t>
            </w:r>
            <w:r w:rsidR="00834308"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5A14E026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603" w:type="dxa"/>
            <w:gridSpan w:val="2"/>
          </w:tcPr>
          <w:p w14:paraId="6DE7F036" w14:textId="24AFDFE6" w:rsidR="00834308" w:rsidRPr="00E037A3" w:rsidRDefault="00CD1FC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31</w:t>
            </w:r>
            <w:r w:rsidR="00834308"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36" w:type="dxa"/>
            <w:gridSpan w:val="2"/>
          </w:tcPr>
          <w:p w14:paraId="75F742B9" w14:textId="77777777"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3" w:type="dxa"/>
          </w:tcPr>
          <w:p w14:paraId="29C79DD5" w14:textId="067BEA58" w:rsidR="00834308" w:rsidRPr="00E037A3" w:rsidRDefault="00CD1FC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31</w:t>
            </w:r>
            <w:r w:rsidR="00834308"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34308"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14:paraId="69FEBA23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6C37AEAC" w14:textId="73CE3D63" w:rsidR="008B5F45" w:rsidRDefault="00CD1FC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31</w:t>
            </w:r>
            <w:r w:rsidR="00834308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  <w:p w14:paraId="2F34F425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36" w:type="dxa"/>
          </w:tcPr>
          <w:p w14:paraId="1D870C6E" w14:textId="77777777"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gridSpan w:val="2"/>
          </w:tcPr>
          <w:p w14:paraId="60F49B65" w14:textId="456CEE83" w:rsidR="008B5F45" w:rsidRDefault="00CD1FC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31</w:t>
            </w:r>
            <w:r w:rsidR="00834308"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22FA5DD1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14:paraId="79EDD285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</w:tcPr>
          <w:p w14:paraId="33B22FFA" w14:textId="4AB06061" w:rsidR="008B5F45" w:rsidRDefault="00CD1FC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31</w:t>
            </w:r>
            <w:r w:rsidR="00834308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  <w:p w14:paraId="55E766CE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36" w:type="dxa"/>
          </w:tcPr>
          <w:p w14:paraId="295FD6A3" w14:textId="77777777"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gridSpan w:val="2"/>
          </w:tcPr>
          <w:p w14:paraId="5CB9F0F9" w14:textId="011E5BC9" w:rsidR="00C2543E" w:rsidRDefault="00CD1FC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31</w:t>
            </w:r>
            <w:r w:rsidR="00834308"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645E5E6A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14:paraId="1359002C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7" w:type="dxa"/>
          </w:tcPr>
          <w:p w14:paraId="58684E88" w14:textId="033D9E0E" w:rsidR="00834308" w:rsidRDefault="00CD1FC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31</w:t>
            </w:r>
            <w:r w:rsidR="00834308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  <w:p w14:paraId="34999A3D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36" w:type="dxa"/>
          </w:tcPr>
          <w:p w14:paraId="03BEE00B" w14:textId="77777777"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4CA5BD38" w14:textId="0E905DE3" w:rsidR="00834308" w:rsidRDefault="00CD1FC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31</w:t>
            </w:r>
            <w:r w:rsidR="00834308"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0D58E22A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</w:tr>
      <w:tr w:rsidR="00002B10" w:rsidRPr="00E037A3" w14:paraId="4877A0BC" w14:textId="77777777" w:rsidTr="00002B10">
        <w:tc>
          <w:tcPr>
            <w:tcW w:w="2087" w:type="dxa"/>
          </w:tcPr>
          <w:p w14:paraId="7DF30D19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69" w:type="dxa"/>
          </w:tcPr>
          <w:p w14:paraId="704A79EE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434976B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20A1DCBC" w14:textId="1515C12C" w:rsidR="00834308" w:rsidRPr="00E037A3" w:rsidRDefault="00CD1FC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630" w:type="dxa"/>
          </w:tcPr>
          <w:p w14:paraId="7C9DCB52" w14:textId="6DE7E51A" w:rsidR="00834308" w:rsidRPr="00E037A3" w:rsidRDefault="00CD1FC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706" w:type="dxa"/>
          </w:tcPr>
          <w:p w14:paraId="4C8DFD61" w14:textId="49DB4D8A" w:rsidR="00834308" w:rsidRPr="00E037A3" w:rsidRDefault="00CD1FC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675" w:type="dxa"/>
          </w:tcPr>
          <w:p w14:paraId="7E3E3DFD" w14:textId="4684385F" w:rsidR="00834308" w:rsidRPr="00E037A3" w:rsidRDefault="00CD1FC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603" w:type="dxa"/>
            <w:gridSpan w:val="2"/>
          </w:tcPr>
          <w:p w14:paraId="34DD0540" w14:textId="3F0F2554" w:rsidR="00834308" w:rsidRPr="00E037A3" w:rsidRDefault="00CD1FC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36" w:type="dxa"/>
            <w:gridSpan w:val="2"/>
          </w:tcPr>
          <w:p w14:paraId="1E1F4949" w14:textId="77777777"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3" w:type="dxa"/>
          </w:tcPr>
          <w:p w14:paraId="314B319D" w14:textId="075DE407" w:rsidR="00834308" w:rsidRPr="00E037A3" w:rsidRDefault="00CD1FC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36" w:type="dxa"/>
          </w:tcPr>
          <w:p w14:paraId="2CBB2170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21FE9184" w14:textId="2D4DEFDF" w:rsidR="00834308" w:rsidRPr="00E037A3" w:rsidRDefault="00CD1FC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36" w:type="dxa"/>
          </w:tcPr>
          <w:p w14:paraId="3E2147E6" w14:textId="77777777"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gridSpan w:val="2"/>
          </w:tcPr>
          <w:p w14:paraId="1DD01F51" w14:textId="45281E55" w:rsidR="00834308" w:rsidRPr="00E037A3" w:rsidRDefault="00CD1FC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36" w:type="dxa"/>
          </w:tcPr>
          <w:p w14:paraId="544E3B52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</w:tcPr>
          <w:p w14:paraId="58468AE9" w14:textId="0E6E58B9" w:rsidR="00834308" w:rsidRPr="00E037A3" w:rsidRDefault="00CD1FC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36" w:type="dxa"/>
          </w:tcPr>
          <w:p w14:paraId="254BE97C" w14:textId="77777777"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gridSpan w:val="2"/>
          </w:tcPr>
          <w:p w14:paraId="6C48EF8B" w14:textId="6DC11080" w:rsidR="00834308" w:rsidRPr="00E037A3" w:rsidRDefault="00CD1FC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36" w:type="dxa"/>
          </w:tcPr>
          <w:p w14:paraId="451A9BDC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7" w:type="dxa"/>
          </w:tcPr>
          <w:p w14:paraId="28DA2436" w14:textId="6096A235" w:rsidR="00834308" w:rsidRPr="00E037A3" w:rsidRDefault="00CD1FC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36" w:type="dxa"/>
          </w:tcPr>
          <w:p w14:paraId="53ABE490" w14:textId="77777777"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046C43F4" w14:textId="73A1E43D" w:rsidR="00834308" w:rsidRPr="00E037A3" w:rsidRDefault="00CD1FC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A56C91" w:rsidRPr="00E037A3" w14:paraId="7B39997F" w14:textId="77777777" w:rsidTr="00002B10">
        <w:trPr>
          <w:trHeight w:val="272"/>
        </w:trPr>
        <w:tc>
          <w:tcPr>
            <w:tcW w:w="2087" w:type="dxa"/>
          </w:tcPr>
          <w:p w14:paraId="305E35DF" w14:textId="77777777" w:rsidR="00A56C91" w:rsidRPr="00E037A3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69" w:type="dxa"/>
          </w:tcPr>
          <w:p w14:paraId="2945833B" w14:textId="77777777" w:rsidR="00A56C91" w:rsidRPr="00E037A3" w:rsidRDefault="00A56C91" w:rsidP="008343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6AC83264" w14:textId="77777777" w:rsidR="00A56C91" w:rsidRPr="00A2264C" w:rsidRDefault="00A56C91" w:rsidP="0083430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1D421CDE" w14:textId="77777777" w:rsidR="00A56C91" w:rsidRPr="00EE38EA" w:rsidRDefault="00EE38EA" w:rsidP="00834308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EE38EA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="00A56C91" w:rsidRPr="00EE38EA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ร้อยละ</w:t>
            </w:r>
            <w:r w:rsidRPr="00EE38EA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8752" w:type="dxa"/>
            <w:gridSpan w:val="21"/>
          </w:tcPr>
          <w:p w14:paraId="0C5A31EA" w14:textId="77777777" w:rsidR="00A56C91" w:rsidRPr="00EE38EA" w:rsidRDefault="00EE38EA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EE38EA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="00A56C91" w:rsidRPr="00EE38EA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 w:rsidRPr="00EE38EA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002B10" w:rsidRPr="00E037A3" w14:paraId="5B3727FF" w14:textId="77777777" w:rsidTr="00002B10">
        <w:trPr>
          <w:trHeight w:val="272"/>
        </w:trPr>
        <w:tc>
          <w:tcPr>
            <w:tcW w:w="2087" w:type="dxa"/>
          </w:tcPr>
          <w:p w14:paraId="6BC2A5E1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E037A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869" w:type="dxa"/>
          </w:tcPr>
          <w:p w14:paraId="2562959C" w14:textId="77777777"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521258AA" w14:textId="77777777" w:rsidR="00834308" w:rsidRPr="00A2264C" w:rsidRDefault="00834308" w:rsidP="0083430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4E0472E" w14:textId="77777777" w:rsidR="00834308" w:rsidRPr="00C761BE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B1765E2" w14:textId="77777777" w:rsidR="00834308" w:rsidRPr="00A2264C" w:rsidRDefault="00834308" w:rsidP="0083430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6" w:type="dxa"/>
          </w:tcPr>
          <w:p w14:paraId="5BAC7574" w14:textId="77777777"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5" w:type="dxa"/>
          </w:tcPr>
          <w:p w14:paraId="0222C1A1" w14:textId="77777777"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03" w:type="dxa"/>
            <w:gridSpan w:val="2"/>
          </w:tcPr>
          <w:p w14:paraId="0A6AF2D7" w14:textId="77777777"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43F2E22C" w14:textId="77777777"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3" w:type="dxa"/>
          </w:tcPr>
          <w:p w14:paraId="57DB8811" w14:textId="77777777"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BFFD9C8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1" w:type="dxa"/>
          </w:tcPr>
          <w:p w14:paraId="41528CD2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6F132DA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gridSpan w:val="2"/>
          </w:tcPr>
          <w:p w14:paraId="3E389183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B3330E6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</w:tcPr>
          <w:p w14:paraId="15E7A706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2FF3EE2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1" w:type="dxa"/>
            <w:gridSpan w:val="2"/>
          </w:tcPr>
          <w:p w14:paraId="451C5CA9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C1BA346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14:paraId="7B539323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0409655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</w:tcPr>
          <w:p w14:paraId="58D41504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002B10" w:rsidRPr="00E037A3" w14:paraId="59B43E3C" w14:textId="77777777" w:rsidTr="00002B10">
        <w:tc>
          <w:tcPr>
            <w:tcW w:w="2087" w:type="dxa"/>
          </w:tcPr>
          <w:p w14:paraId="6E0650E7" w14:textId="77777777" w:rsidR="0077534F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C2543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ซินเน็ค</w:t>
            </w:r>
            <w:r w:rsidRPr="00C2543E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  <w:r w:rsidRPr="00C2543E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  <w:p w14:paraId="035AA402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 w:rsidRPr="00C2543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  <w:r w:rsidRPr="00C2543E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มหาชน</w:t>
            </w:r>
            <w:r w:rsidRPr="00C2543E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869" w:type="dxa"/>
          </w:tcPr>
          <w:p w14:paraId="47529E64" w14:textId="77777777" w:rsidR="0077534F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นำเข้าและจำหน่ายอุปกรณ์</w:t>
            </w:r>
          </w:p>
          <w:p w14:paraId="47934EF9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720" w:type="dxa"/>
          </w:tcPr>
          <w:p w14:paraId="79498ED4" w14:textId="77777777" w:rsidR="0077534F" w:rsidRDefault="0077534F" w:rsidP="0077534F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5F95C32" w14:textId="77777777" w:rsidR="0077534F" w:rsidRPr="00C2543E" w:rsidRDefault="0077534F" w:rsidP="0077534F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630" w:type="dxa"/>
          </w:tcPr>
          <w:p w14:paraId="1A52A356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  <w:p w14:paraId="6F50E46B" w14:textId="6B9BF089" w:rsidR="0077534F" w:rsidRPr="00C2543E" w:rsidRDefault="00CD1FC8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 w:hint="cs"/>
                <w:sz w:val="24"/>
                <w:szCs w:val="24"/>
              </w:rPr>
              <w:t>38</w:t>
            </w:r>
            <w:r w:rsidR="0077534F" w:rsidRPr="00C2543E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CD1FC8">
              <w:rPr>
                <w:rFonts w:ascii="Angsana New" w:hAnsi="Angsana New" w:hint="cs"/>
                <w:sz w:val="24"/>
                <w:szCs w:val="24"/>
              </w:rPr>
              <w:t>51</w:t>
            </w:r>
          </w:p>
        </w:tc>
        <w:tc>
          <w:tcPr>
            <w:tcW w:w="630" w:type="dxa"/>
          </w:tcPr>
          <w:p w14:paraId="0D57D655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  <w:p w14:paraId="7DC63F49" w14:textId="1D3AA685" w:rsidR="0077534F" w:rsidRPr="00C2543E" w:rsidRDefault="00CD1FC8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 w:hint="cs"/>
                <w:sz w:val="24"/>
                <w:szCs w:val="24"/>
              </w:rPr>
              <w:t>38</w:t>
            </w:r>
            <w:r w:rsidR="0077534F" w:rsidRPr="00C2543E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CD1FC8">
              <w:rPr>
                <w:rFonts w:ascii="Angsana New" w:hAnsi="Angsana New" w:hint="cs"/>
                <w:sz w:val="24"/>
                <w:szCs w:val="24"/>
              </w:rPr>
              <w:t>51</w:t>
            </w:r>
          </w:p>
        </w:tc>
        <w:tc>
          <w:tcPr>
            <w:tcW w:w="706" w:type="dxa"/>
            <w:shd w:val="clear" w:color="auto" w:fill="auto"/>
          </w:tcPr>
          <w:p w14:paraId="3976CD81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  <w:p w14:paraId="1DB69C9E" w14:textId="66F936C1" w:rsidR="0077534F" w:rsidRPr="00C2543E" w:rsidRDefault="00CD1FC8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847</w:t>
            </w:r>
            <w:r w:rsidR="005152E9">
              <w:rPr>
                <w:rFonts w:ascii="Angsana New" w:hAnsi="Angsana New"/>
                <w:sz w:val="24"/>
                <w:szCs w:val="24"/>
              </w:rPr>
              <w:t>,</w:t>
            </w:r>
            <w:r w:rsidRPr="00CD1FC8">
              <w:rPr>
                <w:rFonts w:ascii="Angsana New" w:hAnsi="Angsana New"/>
                <w:sz w:val="24"/>
                <w:szCs w:val="24"/>
              </w:rPr>
              <w:t>361</w:t>
            </w:r>
          </w:p>
        </w:tc>
        <w:tc>
          <w:tcPr>
            <w:tcW w:w="675" w:type="dxa"/>
            <w:shd w:val="clear" w:color="auto" w:fill="auto"/>
          </w:tcPr>
          <w:p w14:paraId="01A30935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  <w:p w14:paraId="66A4E562" w14:textId="4E9B0880" w:rsidR="0077534F" w:rsidRPr="00C2543E" w:rsidRDefault="00CD1FC8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847</w:t>
            </w:r>
            <w:r w:rsidR="005152E9">
              <w:rPr>
                <w:rFonts w:ascii="Angsana New" w:hAnsi="Angsana New"/>
                <w:sz w:val="24"/>
                <w:szCs w:val="24"/>
              </w:rPr>
              <w:t>,</w:t>
            </w:r>
            <w:r w:rsidRPr="00CD1FC8">
              <w:rPr>
                <w:rFonts w:ascii="Angsana New" w:hAnsi="Angsana New"/>
                <w:sz w:val="24"/>
                <w:szCs w:val="24"/>
              </w:rPr>
              <w:t>361</w:t>
            </w:r>
          </w:p>
        </w:tc>
        <w:tc>
          <w:tcPr>
            <w:tcW w:w="603" w:type="dxa"/>
            <w:gridSpan w:val="2"/>
            <w:tcBorders>
              <w:bottom w:val="double" w:sz="4" w:space="0" w:color="auto"/>
            </w:tcBorders>
          </w:tcPr>
          <w:p w14:paraId="5F00C41B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B702D81" w14:textId="0D14D5D3" w:rsidR="0077534F" w:rsidRPr="00C2543E" w:rsidRDefault="00CD1FC8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298</w:t>
            </w:r>
            <w:r w:rsidR="0077534F" w:rsidRPr="00C2543E">
              <w:rPr>
                <w:rFonts w:ascii="Angsana New" w:hAnsi="Angsana New"/>
                <w:sz w:val="24"/>
                <w:szCs w:val="24"/>
              </w:rPr>
              <w:t>,</w:t>
            </w:r>
            <w:r w:rsidRPr="00CD1FC8">
              <w:rPr>
                <w:rFonts w:ascii="Angsana New" w:hAnsi="Angsana New"/>
                <w:sz w:val="24"/>
                <w:szCs w:val="24"/>
              </w:rPr>
              <w:t>518</w:t>
            </w:r>
          </w:p>
        </w:tc>
        <w:tc>
          <w:tcPr>
            <w:tcW w:w="236" w:type="dxa"/>
            <w:gridSpan w:val="2"/>
          </w:tcPr>
          <w:p w14:paraId="598E84B4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3" w:type="dxa"/>
            <w:tcBorders>
              <w:bottom w:val="double" w:sz="4" w:space="0" w:color="auto"/>
            </w:tcBorders>
          </w:tcPr>
          <w:p w14:paraId="4B85DB3C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9387193" w14:textId="22524F60" w:rsidR="0077534F" w:rsidRPr="00C2543E" w:rsidRDefault="00CD1FC8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298</w:t>
            </w:r>
            <w:r w:rsidR="0077534F" w:rsidRPr="00C2543E">
              <w:rPr>
                <w:rFonts w:ascii="Angsana New" w:hAnsi="Angsana New"/>
                <w:sz w:val="24"/>
                <w:szCs w:val="24"/>
              </w:rPr>
              <w:t>,</w:t>
            </w:r>
            <w:r w:rsidRPr="00CD1FC8">
              <w:rPr>
                <w:rFonts w:ascii="Angsana New" w:hAnsi="Angsana New"/>
                <w:sz w:val="24"/>
                <w:szCs w:val="24"/>
              </w:rPr>
              <w:t>518</w:t>
            </w:r>
          </w:p>
        </w:tc>
        <w:tc>
          <w:tcPr>
            <w:tcW w:w="236" w:type="dxa"/>
          </w:tcPr>
          <w:p w14:paraId="3569FA02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bottom w:val="double" w:sz="4" w:space="0" w:color="auto"/>
            </w:tcBorders>
            <w:shd w:val="clear" w:color="auto" w:fill="auto"/>
          </w:tcPr>
          <w:p w14:paraId="3DA8DDE4" w14:textId="77777777" w:rsidR="0077534F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2555264" w14:textId="49F2E039" w:rsidR="00FD4274" w:rsidRPr="00C2543E" w:rsidRDefault="00CD1FC8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1</w:t>
            </w:r>
            <w:r w:rsidR="00F63996">
              <w:rPr>
                <w:rFonts w:ascii="Angsana New" w:hAnsi="Angsana New"/>
                <w:sz w:val="24"/>
                <w:szCs w:val="24"/>
              </w:rPr>
              <w:t>,</w:t>
            </w:r>
            <w:r w:rsidRPr="00CD1FC8">
              <w:rPr>
                <w:rFonts w:ascii="Angsana New" w:hAnsi="Angsana New"/>
                <w:sz w:val="24"/>
                <w:szCs w:val="24"/>
              </w:rPr>
              <w:t>417</w:t>
            </w:r>
            <w:r w:rsidR="00F63996">
              <w:rPr>
                <w:rFonts w:ascii="Angsana New" w:hAnsi="Angsana New"/>
                <w:sz w:val="24"/>
                <w:szCs w:val="24"/>
              </w:rPr>
              <w:t>,</w:t>
            </w:r>
            <w:r w:rsidRPr="00CD1FC8">
              <w:rPr>
                <w:rFonts w:ascii="Angsana New" w:hAnsi="Angsana New"/>
                <w:sz w:val="24"/>
                <w:szCs w:val="24"/>
              </w:rPr>
              <w:t>266</w:t>
            </w:r>
          </w:p>
        </w:tc>
        <w:tc>
          <w:tcPr>
            <w:tcW w:w="236" w:type="dxa"/>
          </w:tcPr>
          <w:p w14:paraId="6E4682A5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tcBorders>
              <w:bottom w:val="double" w:sz="4" w:space="0" w:color="auto"/>
            </w:tcBorders>
          </w:tcPr>
          <w:p w14:paraId="220ED640" w14:textId="77777777" w:rsidR="0077534F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E3E14B7" w14:textId="0D76AF17" w:rsidR="00535F76" w:rsidRPr="00C2543E" w:rsidRDefault="00CD1FC8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1</w:t>
            </w:r>
            <w:r w:rsidR="00AB535E" w:rsidRPr="00AB535E">
              <w:rPr>
                <w:rFonts w:ascii="Angsana New" w:hAnsi="Angsana New"/>
                <w:sz w:val="24"/>
                <w:szCs w:val="24"/>
              </w:rPr>
              <w:t>,</w:t>
            </w:r>
            <w:r w:rsidRPr="00CD1FC8">
              <w:rPr>
                <w:rFonts w:ascii="Angsana New" w:hAnsi="Angsana New"/>
                <w:sz w:val="24"/>
                <w:szCs w:val="24"/>
              </w:rPr>
              <w:t>336</w:t>
            </w:r>
            <w:r w:rsidR="00AB535E" w:rsidRPr="00AB535E">
              <w:rPr>
                <w:rFonts w:ascii="Angsana New" w:hAnsi="Angsana New"/>
                <w:sz w:val="24"/>
                <w:szCs w:val="24"/>
              </w:rPr>
              <w:t>,</w:t>
            </w:r>
            <w:r w:rsidRPr="00CD1FC8">
              <w:rPr>
                <w:rFonts w:ascii="Angsana New" w:hAnsi="Angsana New"/>
                <w:sz w:val="24"/>
                <w:szCs w:val="24"/>
              </w:rPr>
              <w:t>266</w:t>
            </w:r>
          </w:p>
        </w:tc>
        <w:tc>
          <w:tcPr>
            <w:tcW w:w="236" w:type="dxa"/>
          </w:tcPr>
          <w:p w14:paraId="1EAD848D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  <w:shd w:val="clear" w:color="auto" w:fill="auto"/>
          </w:tcPr>
          <w:p w14:paraId="01C2E76C" w14:textId="77777777" w:rsidR="0077534F" w:rsidRDefault="0077534F" w:rsidP="0077534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D34D7AD" w14:textId="7BB61B59" w:rsidR="00FD4274" w:rsidRPr="00C2543E" w:rsidRDefault="00CD1FC8" w:rsidP="0077534F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7</w:t>
            </w:r>
            <w:r w:rsidR="00AD1CAF">
              <w:rPr>
                <w:rFonts w:ascii="Angsana New" w:hAnsi="Angsana New"/>
                <w:sz w:val="24"/>
                <w:szCs w:val="24"/>
              </w:rPr>
              <w:t>,</w:t>
            </w:r>
            <w:r w:rsidRPr="00CD1FC8">
              <w:rPr>
                <w:rFonts w:ascii="Angsana New" w:hAnsi="Angsana New"/>
                <w:sz w:val="24"/>
                <w:szCs w:val="24"/>
              </w:rPr>
              <w:t>767</w:t>
            </w:r>
            <w:r w:rsidR="00AD1CAF">
              <w:rPr>
                <w:rFonts w:ascii="Angsana New" w:hAnsi="Angsana New"/>
                <w:sz w:val="24"/>
                <w:szCs w:val="24"/>
              </w:rPr>
              <w:t>,</w:t>
            </w:r>
            <w:r w:rsidRPr="00CD1FC8">
              <w:rPr>
                <w:rFonts w:ascii="Angsana New" w:hAnsi="Angsana New"/>
                <w:sz w:val="24"/>
                <w:szCs w:val="24"/>
              </w:rPr>
              <w:t>270</w:t>
            </w:r>
          </w:p>
        </w:tc>
        <w:tc>
          <w:tcPr>
            <w:tcW w:w="236" w:type="dxa"/>
            <w:shd w:val="clear" w:color="auto" w:fill="auto"/>
          </w:tcPr>
          <w:p w14:paraId="5F42DF97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gridSpan w:val="2"/>
            <w:tcBorders>
              <w:bottom w:val="double" w:sz="4" w:space="0" w:color="auto"/>
            </w:tcBorders>
          </w:tcPr>
          <w:p w14:paraId="2388893C" w14:textId="77777777" w:rsidR="0077534F" w:rsidRDefault="0077534F" w:rsidP="0077534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805936B" w14:textId="23057DE7" w:rsidR="00535F76" w:rsidRPr="00C2543E" w:rsidRDefault="00CD1FC8" w:rsidP="0077534F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4</w:t>
            </w:r>
            <w:r w:rsidR="00AB535E" w:rsidRPr="00AB535E">
              <w:rPr>
                <w:rFonts w:ascii="Angsana New" w:hAnsi="Angsana New"/>
                <w:sz w:val="24"/>
                <w:szCs w:val="24"/>
              </w:rPr>
              <w:t>,</w:t>
            </w:r>
            <w:r w:rsidRPr="00CD1FC8">
              <w:rPr>
                <w:rFonts w:ascii="Angsana New" w:hAnsi="Angsana New"/>
                <w:sz w:val="24"/>
                <w:szCs w:val="24"/>
              </w:rPr>
              <w:t>895</w:t>
            </w:r>
            <w:r w:rsidR="00AB535E" w:rsidRPr="00AB535E">
              <w:rPr>
                <w:rFonts w:ascii="Angsana New" w:hAnsi="Angsana New"/>
                <w:sz w:val="24"/>
                <w:szCs w:val="24"/>
              </w:rPr>
              <w:t>,</w:t>
            </w:r>
            <w:r w:rsidRPr="00CD1FC8">
              <w:rPr>
                <w:rFonts w:ascii="Angsana New" w:hAnsi="Angsana New"/>
                <w:sz w:val="24"/>
                <w:szCs w:val="24"/>
              </w:rPr>
              <w:t>338</w:t>
            </w:r>
          </w:p>
        </w:tc>
        <w:tc>
          <w:tcPr>
            <w:tcW w:w="236" w:type="dxa"/>
          </w:tcPr>
          <w:p w14:paraId="18F55ACC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7" w:type="dxa"/>
            <w:tcBorders>
              <w:bottom w:val="double" w:sz="4" w:space="0" w:color="auto"/>
            </w:tcBorders>
            <w:shd w:val="clear" w:color="auto" w:fill="auto"/>
          </w:tcPr>
          <w:p w14:paraId="17A8FF4E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95719D8" w14:textId="77777777" w:rsidR="0077534F" w:rsidRPr="00C2543E" w:rsidRDefault="00FD4274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D874A63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</w:tcPr>
          <w:p w14:paraId="3A3D866A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55A712A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C2543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02B10" w:rsidRPr="00E037A3" w14:paraId="43495C24" w14:textId="77777777" w:rsidTr="00002B10">
        <w:tc>
          <w:tcPr>
            <w:tcW w:w="2087" w:type="dxa"/>
          </w:tcPr>
          <w:p w14:paraId="72C465CD" w14:textId="77777777" w:rsidR="00A56C91" w:rsidRPr="00277B4E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69" w:type="dxa"/>
          </w:tcPr>
          <w:p w14:paraId="738259CA" w14:textId="77777777" w:rsidR="00A56C91" w:rsidRPr="00277B4E" w:rsidRDefault="00A56C91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6ABB7F02" w14:textId="77777777" w:rsidR="00A56C91" w:rsidRPr="00A56C91" w:rsidRDefault="00A56C91" w:rsidP="00A56C91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36046DD5" w14:textId="77777777" w:rsidR="00A56C91" w:rsidRPr="00EC6E14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2F652C1" w14:textId="77777777" w:rsidR="00A56C91" w:rsidRPr="00EC6E14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</w:tcPr>
          <w:p w14:paraId="1ED18FCE" w14:textId="77777777" w:rsidR="00A56C91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5" w:type="dxa"/>
            <w:shd w:val="clear" w:color="auto" w:fill="auto"/>
          </w:tcPr>
          <w:p w14:paraId="68869592" w14:textId="77777777" w:rsidR="00A56C91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3" w:type="dxa"/>
            <w:gridSpan w:val="2"/>
            <w:tcBorders>
              <w:top w:val="double" w:sz="4" w:space="0" w:color="auto"/>
            </w:tcBorders>
          </w:tcPr>
          <w:p w14:paraId="0E24E3AD" w14:textId="77777777" w:rsidR="00A56C91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383F0AF6" w14:textId="77777777" w:rsidR="00A56C91" w:rsidRPr="00EC6E14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double" w:sz="4" w:space="0" w:color="auto"/>
            </w:tcBorders>
          </w:tcPr>
          <w:p w14:paraId="65945229" w14:textId="77777777" w:rsidR="00A56C91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620E416" w14:textId="77777777" w:rsidR="00A56C91" w:rsidRPr="00EC6E14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double" w:sz="4" w:space="0" w:color="auto"/>
            </w:tcBorders>
            <w:shd w:val="clear" w:color="auto" w:fill="auto"/>
          </w:tcPr>
          <w:p w14:paraId="36DAD6C4" w14:textId="77777777" w:rsidR="00A56C91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46DEE94" w14:textId="77777777" w:rsidR="00A56C91" w:rsidRPr="00EC6E14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tcBorders>
              <w:top w:val="double" w:sz="4" w:space="0" w:color="auto"/>
            </w:tcBorders>
          </w:tcPr>
          <w:p w14:paraId="08666149" w14:textId="77777777" w:rsidR="00A56C91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AAEE5DD" w14:textId="77777777" w:rsidR="00A56C91" w:rsidRPr="00EC6E14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double" w:sz="4" w:space="0" w:color="auto"/>
            </w:tcBorders>
            <w:shd w:val="clear" w:color="auto" w:fill="auto"/>
          </w:tcPr>
          <w:p w14:paraId="02B53FE8" w14:textId="77777777" w:rsidR="00A56C91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E615AFA" w14:textId="77777777" w:rsidR="00A56C91" w:rsidRPr="00EC6E14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gridSpan w:val="2"/>
            <w:tcBorders>
              <w:top w:val="double" w:sz="4" w:space="0" w:color="auto"/>
            </w:tcBorders>
          </w:tcPr>
          <w:p w14:paraId="77EC35C2" w14:textId="77777777" w:rsidR="00A56C91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BD75DDF" w14:textId="77777777" w:rsidR="00A56C91" w:rsidRPr="00EC6E14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double" w:sz="4" w:space="0" w:color="auto"/>
            </w:tcBorders>
            <w:shd w:val="clear" w:color="auto" w:fill="auto"/>
          </w:tcPr>
          <w:p w14:paraId="5038FA5E" w14:textId="77777777" w:rsidR="00A56C91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4E9D77E" w14:textId="77777777" w:rsidR="00A56C91" w:rsidRPr="00EC6E14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09FCD378" w14:textId="77777777" w:rsidR="00A56C91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706097BC" w14:textId="77777777" w:rsidR="00A3613D" w:rsidRDefault="00A3613D"/>
    <w:p w14:paraId="44A9EC27" w14:textId="5C97D633" w:rsidR="001B26DF" w:rsidRDefault="00BF0A8F" w:rsidP="00002B10">
      <w:pPr>
        <w:pStyle w:val="block"/>
        <w:spacing w:after="0" w:line="240" w:lineRule="atLeast"/>
        <w:ind w:left="360"/>
        <w:jc w:val="both"/>
        <w:rPr>
          <w:spacing w:val="6"/>
          <w:sz w:val="28"/>
          <w:szCs w:val="28"/>
        </w:rPr>
      </w:pPr>
      <w:r w:rsidRPr="00BF0A8F">
        <w:rPr>
          <w:rFonts w:hint="cs"/>
          <w:spacing w:val="6"/>
          <w:sz w:val="28"/>
          <w:szCs w:val="28"/>
          <w:cs/>
        </w:rPr>
        <w:t xml:space="preserve">ณ วันที่ </w:t>
      </w:r>
      <w:r w:rsidR="00CD1FC8" w:rsidRPr="00CD1FC8">
        <w:rPr>
          <w:rFonts w:asciiTheme="majorBidi" w:hAnsiTheme="majorBidi" w:cstheme="majorBidi"/>
          <w:spacing w:val="6"/>
          <w:sz w:val="30"/>
          <w:szCs w:val="30"/>
          <w:lang w:val="en-US"/>
        </w:rPr>
        <w:t>31</w:t>
      </w:r>
      <w:r w:rsidRPr="00BF0A8F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BF0A8F">
        <w:rPr>
          <w:rFonts w:hint="cs"/>
          <w:spacing w:val="6"/>
          <w:sz w:val="28"/>
          <w:szCs w:val="28"/>
          <w:cs/>
        </w:rPr>
        <w:t>มีนาคม</w:t>
      </w:r>
      <w:r w:rsidRPr="00BF0A8F">
        <w:rPr>
          <w:spacing w:val="6"/>
          <w:sz w:val="28"/>
          <w:szCs w:val="28"/>
        </w:rPr>
        <w:t xml:space="preserve"> </w:t>
      </w:r>
      <w:r w:rsidR="00CD1FC8" w:rsidRPr="00CD1FC8">
        <w:rPr>
          <w:rFonts w:asciiTheme="majorBidi" w:hAnsiTheme="majorBidi" w:cstheme="majorBidi"/>
          <w:spacing w:val="6"/>
          <w:sz w:val="30"/>
          <w:szCs w:val="30"/>
          <w:lang w:val="en-US"/>
        </w:rPr>
        <w:t>2564</w:t>
      </w:r>
      <w:r w:rsidRPr="00BF0A8F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BF0A8F"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และ </w:t>
      </w:r>
      <w:r w:rsidR="00CD1FC8" w:rsidRPr="00CD1FC8">
        <w:rPr>
          <w:rFonts w:asciiTheme="majorBidi" w:hAnsiTheme="majorBidi" w:cstheme="majorBidi"/>
          <w:spacing w:val="6"/>
          <w:sz w:val="30"/>
          <w:szCs w:val="30"/>
          <w:lang w:val="en-US"/>
        </w:rPr>
        <w:t>31</w:t>
      </w:r>
      <w:r w:rsidRPr="00BF0A8F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BF0A8F"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ธันวาคม </w:t>
      </w:r>
      <w:r w:rsidR="00CD1FC8" w:rsidRPr="00CD1FC8">
        <w:rPr>
          <w:rFonts w:asciiTheme="majorBidi" w:hAnsiTheme="majorBidi" w:cstheme="majorBidi"/>
          <w:spacing w:val="6"/>
          <w:sz w:val="30"/>
          <w:szCs w:val="30"/>
          <w:lang w:val="en-US"/>
        </w:rPr>
        <w:t>2563</w:t>
      </w:r>
      <w:r w:rsidRPr="00BF0A8F">
        <w:rPr>
          <w:rFonts w:hint="cs"/>
          <w:spacing w:val="6"/>
          <w:sz w:val="28"/>
          <w:szCs w:val="28"/>
          <w:cs/>
        </w:rPr>
        <w:t xml:space="preserve"> </w:t>
      </w:r>
      <w:r w:rsidR="00A3613D" w:rsidRPr="00BF0A8F">
        <w:rPr>
          <w:rFonts w:hint="cs"/>
          <w:spacing w:val="6"/>
          <w:sz w:val="28"/>
          <w:szCs w:val="28"/>
          <w:cs/>
        </w:rPr>
        <w:t xml:space="preserve">บริษัทนำหุ้นสามัญของบริษัท ซินเน็ค (ประเทศไทย) จำกัด </w:t>
      </w:r>
      <w:r w:rsidRPr="00BF0A8F">
        <w:rPr>
          <w:rFonts w:hint="cs"/>
          <w:spacing w:val="6"/>
          <w:sz w:val="28"/>
          <w:szCs w:val="28"/>
          <w:cs/>
        </w:rPr>
        <w:t>(</w:t>
      </w:r>
      <w:r w:rsidR="00A3613D" w:rsidRPr="00BF0A8F">
        <w:rPr>
          <w:rFonts w:hint="cs"/>
          <w:spacing w:val="6"/>
          <w:sz w:val="28"/>
          <w:szCs w:val="28"/>
          <w:cs/>
        </w:rPr>
        <w:t>มหาชน</w:t>
      </w:r>
      <w:r w:rsidRPr="00BF0A8F">
        <w:rPr>
          <w:rFonts w:hint="cs"/>
          <w:spacing w:val="6"/>
          <w:sz w:val="28"/>
          <w:szCs w:val="28"/>
          <w:cs/>
        </w:rPr>
        <w:t xml:space="preserve">) </w:t>
      </w:r>
      <w:r w:rsidRPr="00142707"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จำนวน </w:t>
      </w:r>
      <w:r w:rsidR="00CD1FC8" w:rsidRPr="00CD1FC8">
        <w:rPr>
          <w:rFonts w:asciiTheme="majorBidi" w:hAnsiTheme="majorBidi" w:cstheme="majorBidi"/>
          <w:spacing w:val="6"/>
          <w:sz w:val="30"/>
          <w:szCs w:val="30"/>
          <w:lang w:val="en-US"/>
        </w:rPr>
        <w:t>50</w:t>
      </w:r>
      <w:r w:rsidR="00142707" w:rsidRPr="00142707">
        <w:rPr>
          <w:rFonts w:asciiTheme="majorBidi" w:hAnsiTheme="majorBidi" w:cstheme="majorBidi"/>
          <w:spacing w:val="6"/>
          <w:sz w:val="30"/>
          <w:szCs w:val="30"/>
        </w:rPr>
        <w:t>.</w:t>
      </w:r>
      <w:r w:rsidR="00CD1FC8" w:rsidRPr="00CD1FC8">
        <w:rPr>
          <w:rFonts w:asciiTheme="majorBidi" w:hAnsiTheme="majorBidi" w:cstheme="majorBidi"/>
          <w:spacing w:val="6"/>
          <w:sz w:val="30"/>
          <w:szCs w:val="30"/>
          <w:lang w:val="en-US"/>
        </w:rPr>
        <w:t>42</w:t>
      </w:r>
      <w:r w:rsidR="00142707" w:rsidRPr="00142707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142707" w:rsidRPr="00142707">
        <w:rPr>
          <w:rFonts w:asciiTheme="majorBidi" w:hAnsiTheme="majorBidi" w:cstheme="majorBidi" w:hint="cs"/>
          <w:spacing w:val="6"/>
          <w:sz w:val="30"/>
          <w:szCs w:val="30"/>
          <w:cs/>
        </w:rPr>
        <w:t>ล้าน</w:t>
      </w:r>
      <w:r w:rsidR="00142707">
        <w:rPr>
          <w:rFonts w:hint="cs"/>
          <w:spacing w:val="6"/>
          <w:sz w:val="28"/>
          <w:szCs w:val="28"/>
          <w:cs/>
        </w:rPr>
        <w:t>หุ</w:t>
      </w:r>
      <w:r w:rsidR="00F81655">
        <w:rPr>
          <w:rFonts w:hint="cs"/>
          <w:spacing w:val="6"/>
          <w:sz w:val="28"/>
          <w:szCs w:val="28"/>
          <w:cs/>
        </w:rPr>
        <w:t>้</w:t>
      </w:r>
      <w:r w:rsidR="00142707">
        <w:rPr>
          <w:rFonts w:hint="cs"/>
          <w:spacing w:val="6"/>
          <w:sz w:val="28"/>
          <w:szCs w:val="28"/>
          <w:cs/>
        </w:rPr>
        <w:t xml:space="preserve">น และ </w:t>
      </w:r>
      <w:r w:rsidR="00CD1FC8" w:rsidRPr="00CD1FC8">
        <w:rPr>
          <w:rFonts w:asciiTheme="majorBidi" w:hAnsiTheme="majorBidi" w:cstheme="majorBidi"/>
          <w:spacing w:val="6"/>
          <w:sz w:val="30"/>
          <w:szCs w:val="30"/>
          <w:lang w:val="en-US"/>
        </w:rPr>
        <w:t>106</w:t>
      </w:r>
      <w:r w:rsidR="00DA52B2" w:rsidRPr="000B600B">
        <w:rPr>
          <w:rFonts w:asciiTheme="majorBidi" w:hAnsiTheme="majorBidi" w:cstheme="majorBidi"/>
          <w:spacing w:val="6"/>
          <w:sz w:val="30"/>
          <w:szCs w:val="30"/>
        </w:rPr>
        <w:t>.</w:t>
      </w:r>
      <w:r w:rsidR="00CD1FC8" w:rsidRPr="00CD1FC8">
        <w:rPr>
          <w:rFonts w:asciiTheme="majorBidi" w:hAnsiTheme="majorBidi" w:cstheme="majorBidi"/>
          <w:spacing w:val="6"/>
          <w:sz w:val="30"/>
          <w:szCs w:val="30"/>
          <w:lang w:val="en-US"/>
        </w:rPr>
        <w:t>06</w:t>
      </w:r>
      <w:r w:rsidRPr="000B600B">
        <w:rPr>
          <w:rFonts w:hint="cs"/>
          <w:spacing w:val="6"/>
          <w:sz w:val="28"/>
          <w:szCs w:val="28"/>
          <w:cs/>
        </w:rPr>
        <w:t xml:space="preserve"> ล้าน</w:t>
      </w:r>
      <w:r w:rsidRPr="00BF0A8F">
        <w:rPr>
          <w:rFonts w:hint="cs"/>
          <w:spacing w:val="6"/>
          <w:sz w:val="28"/>
          <w:szCs w:val="28"/>
          <w:cs/>
        </w:rPr>
        <w:t>หุ้น</w:t>
      </w:r>
      <w:r w:rsidR="00142707">
        <w:rPr>
          <w:rFonts w:hint="cs"/>
          <w:spacing w:val="6"/>
          <w:sz w:val="28"/>
          <w:szCs w:val="28"/>
          <w:cs/>
        </w:rPr>
        <w:t xml:space="preserve"> ตามลำดับ</w:t>
      </w:r>
      <w:r w:rsidRPr="00BF0A8F">
        <w:rPr>
          <w:rFonts w:hint="cs"/>
          <w:spacing w:val="6"/>
          <w:sz w:val="28"/>
          <w:szCs w:val="28"/>
          <w:cs/>
        </w:rPr>
        <w:t>ไปเป็นหลัก</w:t>
      </w:r>
      <w:r w:rsidR="00A3613D" w:rsidRPr="00BF0A8F">
        <w:rPr>
          <w:rFonts w:hint="cs"/>
          <w:spacing w:val="6"/>
          <w:sz w:val="28"/>
          <w:szCs w:val="28"/>
          <w:cs/>
        </w:rPr>
        <w:t>ประกันวงเงินสินเชื่อ</w:t>
      </w:r>
      <w:r w:rsidRPr="00BF0A8F">
        <w:rPr>
          <w:rFonts w:hint="cs"/>
          <w:spacing w:val="6"/>
          <w:sz w:val="28"/>
          <w:szCs w:val="28"/>
          <w:cs/>
        </w:rPr>
        <w:t>ที่ได้รับ</w:t>
      </w:r>
      <w:r w:rsidR="00A3613D" w:rsidRPr="00BF0A8F">
        <w:rPr>
          <w:rFonts w:hint="cs"/>
          <w:spacing w:val="6"/>
          <w:sz w:val="28"/>
          <w:szCs w:val="28"/>
          <w:cs/>
        </w:rPr>
        <w:t>จาก</w:t>
      </w:r>
      <w:r w:rsidR="000321A8">
        <w:rPr>
          <w:rFonts w:hint="cs"/>
          <w:spacing w:val="6"/>
          <w:sz w:val="28"/>
          <w:szCs w:val="28"/>
          <w:cs/>
        </w:rPr>
        <w:t>สถาบันการเงิน</w:t>
      </w:r>
      <w:r w:rsidR="001B26DF" w:rsidRPr="00F72572">
        <w:rPr>
          <w:spacing w:val="6"/>
          <w:sz w:val="28"/>
          <w:szCs w:val="28"/>
        </w:rPr>
        <w:br w:type="page"/>
      </w:r>
    </w:p>
    <w:p w14:paraId="0CA54ECD" w14:textId="46549395" w:rsidR="00DB347A" w:rsidRPr="00BB1A05" w:rsidRDefault="00DB347A">
      <w:pPr>
        <w:rPr>
          <w:spacing w:val="6"/>
          <w:sz w:val="30"/>
          <w:szCs w:val="30"/>
        </w:rPr>
      </w:pPr>
      <w:r w:rsidRPr="00BB1A05">
        <w:rPr>
          <w:rFonts w:hint="cs"/>
          <w:spacing w:val="6"/>
          <w:sz w:val="30"/>
          <w:szCs w:val="30"/>
          <w:cs/>
        </w:rPr>
        <w:lastRenderedPageBreak/>
        <w:t>เงินลงทุนในการร่วมค้า</w:t>
      </w:r>
      <w:r w:rsidRPr="00BB1A05">
        <w:rPr>
          <w:spacing w:val="6"/>
          <w:sz w:val="30"/>
          <w:szCs w:val="30"/>
          <w:cs/>
        </w:rPr>
        <w:t xml:space="preserve"> </w:t>
      </w:r>
      <w:r w:rsidRPr="00BB1A05">
        <w:rPr>
          <w:rFonts w:hint="cs"/>
          <w:spacing w:val="6"/>
          <w:sz w:val="30"/>
          <w:szCs w:val="30"/>
          <w:cs/>
        </w:rPr>
        <w:t>ณ</w:t>
      </w:r>
      <w:r w:rsidRPr="00BB1A05">
        <w:rPr>
          <w:spacing w:val="6"/>
          <w:sz w:val="30"/>
          <w:szCs w:val="30"/>
          <w:cs/>
        </w:rPr>
        <w:t xml:space="preserve"> </w:t>
      </w:r>
      <w:r w:rsidRPr="00BB1A05">
        <w:rPr>
          <w:rFonts w:hint="cs"/>
          <w:spacing w:val="6"/>
          <w:sz w:val="30"/>
          <w:szCs w:val="30"/>
          <w:cs/>
        </w:rPr>
        <w:t>วันที่</w:t>
      </w:r>
      <w:r w:rsidRPr="00BB1A05">
        <w:rPr>
          <w:spacing w:val="6"/>
          <w:sz w:val="30"/>
          <w:szCs w:val="30"/>
          <w:cs/>
        </w:rPr>
        <w:t xml:space="preserve"> </w:t>
      </w:r>
      <w:r w:rsidR="00CD1FC8" w:rsidRPr="00CD1FC8">
        <w:rPr>
          <w:rFonts w:ascii="Angsana New" w:hAnsi="Angsana New"/>
          <w:sz w:val="30"/>
          <w:szCs w:val="30"/>
          <w:lang w:bidi="ar-SA"/>
        </w:rPr>
        <w:t>31</w:t>
      </w:r>
      <w:r w:rsidRPr="00BB1A05">
        <w:rPr>
          <w:spacing w:val="6"/>
          <w:sz w:val="30"/>
          <w:szCs w:val="30"/>
        </w:rPr>
        <w:t xml:space="preserve"> </w:t>
      </w:r>
      <w:r w:rsidRPr="00BB1A05">
        <w:rPr>
          <w:rFonts w:hint="cs"/>
          <w:spacing w:val="6"/>
          <w:sz w:val="30"/>
          <w:szCs w:val="30"/>
          <w:cs/>
        </w:rPr>
        <w:t>มีนาคม</w:t>
      </w:r>
      <w:r w:rsidRPr="00BB1A05">
        <w:rPr>
          <w:spacing w:val="6"/>
          <w:sz w:val="30"/>
          <w:szCs w:val="30"/>
          <w:cs/>
        </w:rPr>
        <w:t xml:space="preserve"> </w:t>
      </w:r>
      <w:r w:rsidR="00CD1FC8" w:rsidRPr="00CD1FC8">
        <w:rPr>
          <w:rFonts w:ascii="Angsana New" w:hAnsi="Angsana New"/>
          <w:sz w:val="30"/>
          <w:szCs w:val="30"/>
          <w:lang w:bidi="ar-SA"/>
        </w:rPr>
        <w:t>2564</w:t>
      </w:r>
      <w:r w:rsidRPr="00BB1A05">
        <w:rPr>
          <w:rFonts w:ascii="Angsana New" w:hAnsi="Angsana New"/>
          <w:sz w:val="30"/>
          <w:szCs w:val="30"/>
          <w:lang w:bidi="ar-SA"/>
        </w:rPr>
        <w:t xml:space="preserve"> </w:t>
      </w:r>
      <w:r w:rsidRPr="00BB1A05">
        <w:rPr>
          <w:rFonts w:ascii="Angsana New" w:hAnsi="Angsana New" w:hint="cs"/>
          <w:sz w:val="30"/>
          <w:szCs w:val="30"/>
          <w:cs/>
        </w:rPr>
        <w:t>และ</w:t>
      </w:r>
      <w:r w:rsidRPr="00BB1A05">
        <w:rPr>
          <w:rFonts w:ascii="Angsana New" w:hAnsi="Angsana New"/>
          <w:sz w:val="30"/>
          <w:szCs w:val="30"/>
          <w:cs/>
        </w:rPr>
        <w:t xml:space="preserve"> </w:t>
      </w:r>
      <w:r w:rsidR="00CD1FC8" w:rsidRPr="00CD1FC8">
        <w:rPr>
          <w:rFonts w:ascii="Angsana New" w:hAnsi="Angsana New"/>
          <w:sz w:val="30"/>
          <w:szCs w:val="30"/>
          <w:lang w:bidi="ar-SA"/>
        </w:rPr>
        <w:t>31</w:t>
      </w:r>
      <w:r w:rsidRPr="00BB1A05">
        <w:rPr>
          <w:rFonts w:ascii="Angsana New" w:hAnsi="Angsana New"/>
          <w:sz w:val="30"/>
          <w:szCs w:val="30"/>
          <w:lang w:bidi="ar-SA"/>
        </w:rPr>
        <w:t xml:space="preserve"> </w:t>
      </w:r>
      <w:r w:rsidRPr="00BB1A05">
        <w:rPr>
          <w:rFonts w:ascii="Angsana New" w:hAnsi="Angsana New" w:hint="cs"/>
          <w:sz w:val="30"/>
          <w:szCs w:val="30"/>
          <w:cs/>
        </w:rPr>
        <w:t>ธันวาคม</w:t>
      </w:r>
      <w:r w:rsidRPr="00BB1A05">
        <w:rPr>
          <w:rFonts w:ascii="Angsana New" w:hAnsi="Angsana New"/>
          <w:sz w:val="30"/>
          <w:szCs w:val="30"/>
          <w:cs/>
        </w:rPr>
        <w:t xml:space="preserve"> </w:t>
      </w:r>
      <w:r w:rsidR="00CD1FC8" w:rsidRPr="00CD1FC8">
        <w:rPr>
          <w:rFonts w:ascii="Angsana New" w:hAnsi="Angsana New"/>
          <w:sz w:val="30"/>
          <w:szCs w:val="30"/>
          <w:lang w:bidi="ar-SA"/>
        </w:rPr>
        <w:t>2563</w:t>
      </w:r>
      <w:r w:rsidRPr="00BB1A05">
        <w:rPr>
          <w:rFonts w:ascii="Angsana New" w:hAnsi="Angsana New"/>
          <w:sz w:val="30"/>
          <w:szCs w:val="30"/>
          <w:lang w:bidi="ar-SA"/>
        </w:rPr>
        <w:t xml:space="preserve"> </w:t>
      </w:r>
      <w:r w:rsidRPr="00BB1A05">
        <w:rPr>
          <w:rFonts w:ascii="Angsana New" w:hAnsi="Angsana New" w:hint="cs"/>
          <w:sz w:val="30"/>
          <w:szCs w:val="30"/>
          <w:cs/>
        </w:rPr>
        <w:t>และเงินปันผลรับจากเงินลงทุนสำหรับงวดสามเดือนสิ้นสุดวันที่</w:t>
      </w:r>
      <w:r w:rsidRPr="00BB1A05">
        <w:rPr>
          <w:rFonts w:ascii="Angsana New" w:hAnsi="Angsana New"/>
          <w:sz w:val="30"/>
          <w:szCs w:val="30"/>
          <w:cs/>
        </w:rPr>
        <w:t xml:space="preserve"> </w:t>
      </w:r>
      <w:r w:rsidR="00CD1FC8" w:rsidRPr="00CD1FC8">
        <w:rPr>
          <w:rFonts w:ascii="Angsana New" w:hAnsi="Angsana New"/>
          <w:sz w:val="30"/>
          <w:szCs w:val="30"/>
          <w:lang w:bidi="ar-SA"/>
        </w:rPr>
        <w:t>31</w:t>
      </w:r>
      <w:r w:rsidRPr="00BB1A05">
        <w:rPr>
          <w:rFonts w:ascii="Angsana New" w:hAnsi="Angsana New"/>
          <w:sz w:val="30"/>
          <w:szCs w:val="30"/>
          <w:lang w:bidi="ar-SA"/>
        </w:rPr>
        <w:t xml:space="preserve"> </w:t>
      </w:r>
      <w:r w:rsidRPr="00BB1A05">
        <w:rPr>
          <w:rFonts w:ascii="Angsana New" w:hAnsi="Angsana New" w:hint="cs"/>
          <w:sz w:val="30"/>
          <w:szCs w:val="30"/>
          <w:cs/>
        </w:rPr>
        <w:t>มีนาคม</w:t>
      </w:r>
      <w:r w:rsidRPr="00BB1A05">
        <w:rPr>
          <w:rFonts w:ascii="Angsana New" w:hAnsi="Angsana New"/>
          <w:sz w:val="30"/>
          <w:szCs w:val="30"/>
          <w:cs/>
        </w:rPr>
        <w:t xml:space="preserve"> </w:t>
      </w:r>
      <w:r w:rsidR="00CD1FC8" w:rsidRPr="00CD1FC8">
        <w:rPr>
          <w:rFonts w:ascii="Angsana New" w:hAnsi="Angsana New"/>
          <w:sz w:val="30"/>
          <w:szCs w:val="30"/>
          <w:lang w:bidi="ar-SA"/>
        </w:rPr>
        <w:t>2564</w:t>
      </w:r>
      <w:r w:rsidRPr="00BB1A05">
        <w:rPr>
          <w:rFonts w:ascii="Angsana New" w:hAnsi="Angsana New"/>
          <w:sz w:val="30"/>
          <w:szCs w:val="30"/>
          <w:lang w:bidi="ar-SA"/>
        </w:rPr>
        <w:t xml:space="preserve"> </w:t>
      </w:r>
      <w:r w:rsidRPr="00BB1A05">
        <w:rPr>
          <w:rFonts w:ascii="Angsana New" w:hAnsi="Angsana New" w:hint="cs"/>
          <w:sz w:val="30"/>
          <w:szCs w:val="30"/>
          <w:cs/>
        </w:rPr>
        <w:t>และ</w:t>
      </w:r>
      <w:r w:rsidRPr="00BB1A05">
        <w:rPr>
          <w:rFonts w:ascii="Angsana New" w:hAnsi="Angsana New"/>
          <w:sz w:val="30"/>
          <w:szCs w:val="30"/>
          <w:cs/>
        </w:rPr>
        <w:t xml:space="preserve"> </w:t>
      </w:r>
      <w:r w:rsidR="00CD1FC8" w:rsidRPr="00CD1FC8">
        <w:rPr>
          <w:rFonts w:ascii="Angsana New" w:hAnsi="Angsana New"/>
          <w:sz w:val="30"/>
          <w:szCs w:val="30"/>
          <w:lang w:bidi="ar-SA"/>
        </w:rPr>
        <w:t>2563</w:t>
      </w:r>
      <w:r w:rsidRPr="00BB1A05">
        <w:rPr>
          <w:spacing w:val="6"/>
          <w:sz w:val="30"/>
          <w:szCs w:val="30"/>
        </w:rPr>
        <w:t xml:space="preserve"> </w:t>
      </w:r>
      <w:r w:rsidRPr="00BB1A05">
        <w:rPr>
          <w:rFonts w:hint="cs"/>
          <w:spacing w:val="6"/>
          <w:sz w:val="30"/>
          <w:szCs w:val="30"/>
          <w:cs/>
        </w:rPr>
        <w:t>มีดังนี้</w:t>
      </w:r>
    </w:p>
    <w:p w14:paraId="158A00D7" w14:textId="77777777" w:rsidR="00DB347A" w:rsidRPr="00F72572" w:rsidRDefault="00DB347A">
      <w:pPr>
        <w:rPr>
          <w:spacing w:val="6"/>
          <w:sz w:val="28"/>
          <w:szCs w:val="28"/>
        </w:rPr>
      </w:pPr>
    </w:p>
    <w:tbl>
      <w:tblPr>
        <w:tblW w:w="14531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610"/>
        <w:gridCol w:w="2067"/>
        <w:gridCol w:w="810"/>
        <w:gridCol w:w="723"/>
        <w:gridCol w:w="720"/>
        <w:gridCol w:w="807"/>
        <w:gridCol w:w="813"/>
        <w:gridCol w:w="761"/>
        <w:gridCol w:w="236"/>
        <w:gridCol w:w="7"/>
        <w:gridCol w:w="747"/>
        <w:gridCol w:w="243"/>
        <w:gridCol w:w="747"/>
        <w:gridCol w:w="266"/>
        <w:gridCol w:w="814"/>
        <w:gridCol w:w="270"/>
        <w:gridCol w:w="810"/>
        <w:gridCol w:w="249"/>
        <w:gridCol w:w="21"/>
        <w:gridCol w:w="810"/>
      </w:tblGrid>
      <w:tr w:rsidR="003A2C1B" w:rsidRPr="00E037A3" w14:paraId="38BB3064" w14:textId="77777777" w:rsidTr="00B1232D">
        <w:tc>
          <w:tcPr>
            <w:tcW w:w="2610" w:type="dxa"/>
          </w:tcPr>
          <w:p w14:paraId="45D55A87" w14:textId="77777777" w:rsidR="003A2C1B" w:rsidRPr="00E037A3" w:rsidRDefault="003A2C1B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67" w:type="dxa"/>
          </w:tcPr>
          <w:p w14:paraId="24FEB606" w14:textId="77777777" w:rsidR="003A2C1B" w:rsidRPr="00E037A3" w:rsidRDefault="003A2C1B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A99DADF" w14:textId="77777777" w:rsidR="003A2C1B" w:rsidRPr="00E037A3" w:rsidRDefault="003A2C1B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44" w:type="dxa"/>
            <w:gridSpan w:val="17"/>
          </w:tcPr>
          <w:p w14:paraId="5B6E7CEB" w14:textId="77777777" w:rsidR="003A2C1B" w:rsidRPr="00834308" w:rsidRDefault="003A2C1B" w:rsidP="00EE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3430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B26DF" w:rsidRPr="00E037A3" w14:paraId="60BCB09C" w14:textId="77777777" w:rsidTr="00B1232D">
        <w:tc>
          <w:tcPr>
            <w:tcW w:w="2610" w:type="dxa"/>
          </w:tcPr>
          <w:p w14:paraId="003C5130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67" w:type="dxa"/>
          </w:tcPr>
          <w:p w14:paraId="25033E49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8793191" w14:textId="77777777" w:rsidR="001B26DF" w:rsidRPr="00834308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443" w:type="dxa"/>
            <w:gridSpan w:val="2"/>
          </w:tcPr>
          <w:p w14:paraId="2C6F4EA2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2"/>
          </w:tcPr>
          <w:p w14:paraId="45287737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1" w:type="dxa"/>
            <w:gridSpan w:val="4"/>
          </w:tcPr>
          <w:p w14:paraId="3C725511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09365016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7" w:type="dxa"/>
            <w:gridSpan w:val="3"/>
          </w:tcPr>
          <w:p w14:paraId="03AB067B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3244FC9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4"/>
          </w:tcPr>
          <w:p w14:paraId="3315A737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1B26DF" w:rsidRPr="00E037A3" w14:paraId="72E2EEAF" w14:textId="77777777" w:rsidTr="00B1232D">
        <w:tc>
          <w:tcPr>
            <w:tcW w:w="2610" w:type="dxa"/>
          </w:tcPr>
          <w:p w14:paraId="41D04363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67" w:type="dxa"/>
          </w:tcPr>
          <w:p w14:paraId="6DB60A53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ลักษณะ</w:t>
            </w:r>
          </w:p>
        </w:tc>
        <w:tc>
          <w:tcPr>
            <w:tcW w:w="810" w:type="dxa"/>
          </w:tcPr>
          <w:p w14:paraId="7BB6F86D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กิจการ</w:t>
            </w:r>
          </w:p>
        </w:tc>
        <w:tc>
          <w:tcPr>
            <w:tcW w:w="1443" w:type="dxa"/>
            <w:gridSpan w:val="2"/>
          </w:tcPr>
          <w:p w14:paraId="35656B8E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</w:t>
            </w:r>
          </w:p>
        </w:tc>
        <w:tc>
          <w:tcPr>
            <w:tcW w:w="1620" w:type="dxa"/>
            <w:gridSpan w:val="2"/>
          </w:tcPr>
          <w:p w14:paraId="0EDBE71A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1" w:type="dxa"/>
            <w:gridSpan w:val="4"/>
          </w:tcPr>
          <w:p w14:paraId="253D92FC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463C8C69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7" w:type="dxa"/>
            <w:gridSpan w:val="3"/>
          </w:tcPr>
          <w:p w14:paraId="1BE38132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270" w:type="dxa"/>
          </w:tcPr>
          <w:p w14:paraId="01E027F8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4"/>
          </w:tcPr>
          <w:p w14:paraId="0F6A0F8B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สำหรับ</w:t>
            </w:r>
          </w:p>
        </w:tc>
      </w:tr>
      <w:tr w:rsidR="001B26DF" w:rsidRPr="00E037A3" w14:paraId="1123BF6F" w14:textId="77777777" w:rsidTr="00B1232D">
        <w:tc>
          <w:tcPr>
            <w:tcW w:w="2610" w:type="dxa"/>
          </w:tcPr>
          <w:p w14:paraId="06EBA058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67" w:type="dxa"/>
          </w:tcPr>
          <w:p w14:paraId="187311AF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810" w:type="dxa"/>
          </w:tcPr>
          <w:p w14:paraId="117A2584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จัดตั้ง</w:t>
            </w:r>
          </w:p>
        </w:tc>
        <w:tc>
          <w:tcPr>
            <w:tcW w:w="1443" w:type="dxa"/>
            <w:gridSpan w:val="2"/>
          </w:tcPr>
          <w:p w14:paraId="15FE029C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34308">
              <w:rPr>
                <w:rFonts w:ascii="Angsana New" w:hAnsi="Angsana New" w:hint="cs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620" w:type="dxa"/>
            <w:gridSpan w:val="2"/>
          </w:tcPr>
          <w:p w14:paraId="4CB6E35A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34308">
              <w:rPr>
                <w:rFonts w:ascii="Angsana New" w:hAnsi="Angsana New" w:hint="cs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751" w:type="dxa"/>
            <w:gridSpan w:val="4"/>
          </w:tcPr>
          <w:p w14:paraId="1F3CD4E1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43" w:type="dxa"/>
          </w:tcPr>
          <w:p w14:paraId="7BBF85C4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7" w:type="dxa"/>
            <w:gridSpan w:val="3"/>
          </w:tcPr>
          <w:p w14:paraId="7D7B9BB9" w14:textId="46AB642A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วิธี</w:t>
            </w:r>
            <w:r w:rsidRPr="00E037A3">
              <w:rPr>
                <w:rFonts w:ascii="Angsana New" w:hAnsi="Angsana New"/>
                <w:sz w:val="24"/>
                <w:szCs w:val="24"/>
                <w:cs/>
              </w:rPr>
              <w:t>ส่วนได้เสีย</w:t>
            </w:r>
            <w:r w:rsidR="00BD3B22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="00BD3B22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0A11FB3A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4"/>
          </w:tcPr>
          <w:p w14:paraId="6EDF8CA6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งวดสาม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1B26DF" w:rsidRPr="00E037A3" w14:paraId="4AEDFD80" w14:textId="77777777" w:rsidTr="00B1232D">
        <w:tc>
          <w:tcPr>
            <w:tcW w:w="2610" w:type="dxa"/>
          </w:tcPr>
          <w:p w14:paraId="2373B402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67" w:type="dxa"/>
          </w:tcPr>
          <w:p w14:paraId="28CD6A6C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B7885D3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9B2F2A1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</w:tcPr>
          <w:p w14:paraId="3112D172" w14:textId="129EBA6F" w:rsidR="004C4C3F" w:rsidRDefault="00CD1FC8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31</w:t>
            </w:r>
          </w:p>
          <w:p w14:paraId="39F9DCC7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720" w:type="dxa"/>
          </w:tcPr>
          <w:p w14:paraId="41979A61" w14:textId="660F965D" w:rsidR="001B26DF" w:rsidRPr="00E037A3" w:rsidRDefault="00CD1FC8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31</w:t>
            </w:r>
            <w:r w:rsidR="001B26DF"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B26DF"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07" w:type="dxa"/>
          </w:tcPr>
          <w:p w14:paraId="700A5E24" w14:textId="7E1D7ADC" w:rsidR="001B26DF" w:rsidRDefault="00CD1FC8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31</w:t>
            </w:r>
            <w:r w:rsidR="001B26D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  <w:p w14:paraId="58CA824A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813" w:type="dxa"/>
          </w:tcPr>
          <w:p w14:paraId="6BF52A6B" w14:textId="1A950D57" w:rsidR="001B26DF" w:rsidRDefault="00CD1FC8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31</w:t>
            </w:r>
            <w:r w:rsidR="001B26DF"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37694D66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61" w:type="dxa"/>
          </w:tcPr>
          <w:p w14:paraId="5DCB05B7" w14:textId="66874237" w:rsidR="001E440B" w:rsidRDefault="00CD1FC8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31</w:t>
            </w:r>
            <w:r w:rsidR="001B26D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  <w:p w14:paraId="50A71825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43" w:type="dxa"/>
            <w:gridSpan w:val="2"/>
          </w:tcPr>
          <w:p w14:paraId="3556150A" w14:textId="77777777" w:rsidR="001B26DF" w:rsidRPr="00E037A3" w:rsidRDefault="001B26DF" w:rsidP="000D5347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</w:tcPr>
          <w:p w14:paraId="4271F30E" w14:textId="305FB21B" w:rsidR="004C4C3F" w:rsidRDefault="00CD1FC8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31</w:t>
            </w:r>
          </w:p>
          <w:p w14:paraId="2886326F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3" w:type="dxa"/>
          </w:tcPr>
          <w:p w14:paraId="3F4997B4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</w:tcPr>
          <w:p w14:paraId="054DA3E5" w14:textId="5E3BCE5C" w:rsidR="001B26DF" w:rsidRDefault="00CD1FC8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31</w:t>
            </w:r>
            <w:r w:rsidR="001B26D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  <w:p w14:paraId="0E9530F5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66" w:type="dxa"/>
          </w:tcPr>
          <w:p w14:paraId="0C83D34A" w14:textId="77777777" w:rsidR="001B26DF" w:rsidRPr="00E037A3" w:rsidRDefault="001B26DF" w:rsidP="000D5347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384D7EC6" w14:textId="401778F5" w:rsidR="001B26DF" w:rsidRDefault="00CD1FC8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31</w:t>
            </w:r>
            <w:r w:rsidR="001B26DF"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100530F3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3233848A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D7066B0" w14:textId="059F37A1" w:rsidR="001B26DF" w:rsidRDefault="00CD1FC8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31</w:t>
            </w:r>
            <w:r w:rsidR="001B26D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  <w:p w14:paraId="5C2075DB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49" w:type="dxa"/>
          </w:tcPr>
          <w:p w14:paraId="64563F94" w14:textId="77777777" w:rsidR="001B26DF" w:rsidRPr="00E037A3" w:rsidRDefault="001B26DF" w:rsidP="000D5347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gridSpan w:val="2"/>
          </w:tcPr>
          <w:p w14:paraId="5BD1F59E" w14:textId="6AF808A1" w:rsidR="001B26DF" w:rsidRDefault="00CD1FC8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31</w:t>
            </w:r>
            <w:r w:rsidR="001B26DF"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20C89AF9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</w:tr>
      <w:tr w:rsidR="001B26DF" w:rsidRPr="00E037A3" w14:paraId="5ABF601F" w14:textId="77777777" w:rsidTr="00B1232D">
        <w:tc>
          <w:tcPr>
            <w:tcW w:w="2610" w:type="dxa"/>
          </w:tcPr>
          <w:p w14:paraId="2722F670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67" w:type="dxa"/>
          </w:tcPr>
          <w:p w14:paraId="0354DF7D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A0E65BF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</w:tcPr>
          <w:p w14:paraId="45623817" w14:textId="05B55E59" w:rsidR="001B26DF" w:rsidRPr="00E037A3" w:rsidRDefault="00CD1FC8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720" w:type="dxa"/>
          </w:tcPr>
          <w:p w14:paraId="640EA3D1" w14:textId="53A756AC" w:rsidR="001B26DF" w:rsidRPr="00E037A3" w:rsidRDefault="00CD1FC8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807" w:type="dxa"/>
          </w:tcPr>
          <w:p w14:paraId="20AF847C" w14:textId="1A56DE92" w:rsidR="001B26DF" w:rsidRPr="00E037A3" w:rsidRDefault="00CD1FC8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813" w:type="dxa"/>
          </w:tcPr>
          <w:p w14:paraId="087A50AF" w14:textId="0EE75BE8" w:rsidR="001B26DF" w:rsidRPr="00E037A3" w:rsidRDefault="00CD1FC8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761" w:type="dxa"/>
          </w:tcPr>
          <w:p w14:paraId="5775EF90" w14:textId="6FEA1AFF" w:rsidR="001B26DF" w:rsidRPr="00E037A3" w:rsidRDefault="00CD1FC8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43" w:type="dxa"/>
            <w:gridSpan w:val="2"/>
          </w:tcPr>
          <w:p w14:paraId="627444AC" w14:textId="77777777" w:rsidR="001B26DF" w:rsidRPr="00E037A3" w:rsidRDefault="001B26DF" w:rsidP="000D5347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</w:tcPr>
          <w:p w14:paraId="217B60C4" w14:textId="2F6A81B0" w:rsidR="001B26DF" w:rsidRPr="00E037A3" w:rsidRDefault="00CD1FC8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43" w:type="dxa"/>
          </w:tcPr>
          <w:p w14:paraId="153BF05C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</w:tcPr>
          <w:p w14:paraId="3780B2E5" w14:textId="61250DDC" w:rsidR="001B26DF" w:rsidRPr="00E037A3" w:rsidRDefault="00CD1FC8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66" w:type="dxa"/>
          </w:tcPr>
          <w:p w14:paraId="5F5BBAE1" w14:textId="77777777" w:rsidR="001B26DF" w:rsidRPr="00E037A3" w:rsidRDefault="001B26DF" w:rsidP="000D5347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5D1D32B6" w14:textId="1F78FEFE" w:rsidR="001B26DF" w:rsidRPr="00E037A3" w:rsidRDefault="00CD1FC8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442F5C50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7F54DFD" w14:textId="121490C9" w:rsidR="001B26DF" w:rsidRPr="00E037A3" w:rsidRDefault="00CD1FC8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49" w:type="dxa"/>
          </w:tcPr>
          <w:p w14:paraId="48BDD673" w14:textId="77777777" w:rsidR="001B26DF" w:rsidRPr="00E037A3" w:rsidRDefault="001B26DF" w:rsidP="000D5347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gridSpan w:val="2"/>
          </w:tcPr>
          <w:p w14:paraId="35D8D710" w14:textId="27269E9A" w:rsidR="001B26DF" w:rsidRPr="00E037A3" w:rsidRDefault="00CD1FC8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D6507E" w:rsidRPr="0077534F" w14:paraId="4E70FE3C" w14:textId="77777777" w:rsidTr="00B1232D">
        <w:trPr>
          <w:trHeight w:val="272"/>
        </w:trPr>
        <w:tc>
          <w:tcPr>
            <w:tcW w:w="2610" w:type="dxa"/>
          </w:tcPr>
          <w:p w14:paraId="7AD760E5" w14:textId="77777777" w:rsidR="00D6507E" w:rsidRPr="0077534F" w:rsidRDefault="00D6507E" w:rsidP="00D65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67" w:type="dxa"/>
          </w:tcPr>
          <w:p w14:paraId="33AD3704" w14:textId="77777777" w:rsidR="00D6507E" w:rsidRPr="0077534F" w:rsidRDefault="00D6507E" w:rsidP="00D6507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172457D1" w14:textId="77777777" w:rsidR="00D6507E" w:rsidRPr="0077534F" w:rsidRDefault="00D6507E" w:rsidP="00D6507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3" w:type="dxa"/>
            <w:gridSpan w:val="2"/>
          </w:tcPr>
          <w:p w14:paraId="6849ABB7" w14:textId="77777777" w:rsidR="00D6507E" w:rsidRPr="0077534F" w:rsidRDefault="00D6507E" w:rsidP="00D6507E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77534F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Pr="0077534F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ร้อยละ</w:t>
            </w:r>
            <w:r w:rsidRPr="0077534F">
              <w:rPr>
                <w:rFonts w:ascii="Angsana New" w:hAnsi="Angsana New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7601" w:type="dxa"/>
            <w:gridSpan w:val="15"/>
          </w:tcPr>
          <w:p w14:paraId="6D4D6D8F" w14:textId="77777777" w:rsidR="00D6507E" w:rsidRPr="0077534F" w:rsidRDefault="00B1232D" w:rsidP="00D65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>
              <w:rPr>
                <w:rFonts w:ascii="Angsana New" w:hAnsi="Angsana New"/>
                <w:i/>
                <w:iCs/>
                <w:sz w:val="22"/>
                <w:szCs w:val="22"/>
              </w:rPr>
              <w:t xml:space="preserve">                                          </w:t>
            </w:r>
            <w:r w:rsidR="00D6507E" w:rsidRPr="0077534F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="00D6507E" w:rsidRPr="0077534F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พันบาท</w:t>
            </w:r>
            <w:r w:rsidR="00D6507E" w:rsidRPr="0077534F">
              <w:rPr>
                <w:rFonts w:ascii="Angsana New" w:hAnsi="Angsana New"/>
                <w:i/>
                <w:iCs/>
                <w:sz w:val="22"/>
                <w:szCs w:val="22"/>
              </w:rPr>
              <w:t>)</w:t>
            </w:r>
          </w:p>
        </w:tc>
      </w:tr>
      <w:tr w:rsidR="001B26DF" w:rsidRPr="00E037A3" w14:paraId="1626B723" w14:textId="77777777" w:rsidTr="00B1232D">
        <w:tc>
          <w:tcPr>
            <w:tcW w:w="2610" w:type="dxa"/>
          </w:tcPr>
          <w:p w14:paraId="5FD6243A" w14:textId="77777777" w:rsidR="001B26DF" w:rsidRPr="00A56C91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</w:t>
            </w:r>
            <w:r w:rsidRPr="00A56C91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ร่วม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ค้า</w:t>
            </w:r>
          </w:p>
        </w:tc>
        <w:tc>
          <w:tcPr>
            <w:tcW w:w="2067" w:type="dxa"/>
          </w:tcPr>
          <w:p w14:paraId="3538BC82" w14:textId="77777777" w:rsidR="001B26DF" w:rsidRPr="00277B4E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CA48F3B" w14:textId="77777777" w:rsidR="001B26DF" w:rsidRPr="00EC6E14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53" w:right="-4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</w:tcPr>
          <w:p w14:paraId="3017B9A1" w14:textId="77777777" w:rsidR="001B26DF" w:rsidRPr="00EC6E14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9391E3F" w14:textId="77777777" w:rsidR="001B26DF" w:rsidRPr="00EC6E14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3F4A18AD" w14:textId="77777777" w:rsidR="001B26DF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18A16AC2" w14:textId="77777777" w:rsidR="001B26DF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1" w:type="dxa"/>
          </w:tcPr>
          <w:p w14:paraId="03895A04" w14:textId="77777777" w:rsidR="001B26DF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4EEE25" w14:textId="77777777" w:rsidR="001B26DF" w:rsidRPr="00EC6E14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gridSpan w:val="2"/>
          </w:tcPr>
          <w:p w14:paraId="3A12DF1A" w14:textId="77777777" w:rsidR="001B26DF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0105C43D" w14:textId="77777777" w:rsidR="001B26DF" w:rsidRPr="00EC6E14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14:paraId="5545F8D4" w14:textId="77777777" w:rsidR="001B26DF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7867BE58" w14:textId="77777777" w:rsidR="001B26DF" w:rsidRPr="00EC6E14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3EFE3FC3" w14:textId="77777777" w:rsidR="001B26DF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AE0F72E" w14:textId="77777777" w:rsidR="001B26DF" w:rsidRPr="00EC6E14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377634B" w14:textId="77777777" w:rsidR="001B26DF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6292E4D" w14:textId="77777777" w:rsidR="001B26DF" w:rsidRPr="00EC6E14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4E23C0E" w14:textId="77777777" w:rsidR="001B26DF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D4C70" w:rsidRPr="00BE1DE6" w14:paraId="21893349" w14:textId="77777777" w:rsidTr="00B1232D">
        <w:tc>
          <w:tcPr>
            <w:tcW w:w="2610" w:type="dxa"/>
          </w:tcPr>
          <w:p w14:paraId="77943A65" w14:textId="77777777" w:rsidR="00CD4C70" w:rsidRPr="00E20610" w:rsidRDefault="00CD4C70" w:rsidP="00CD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2061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ทาง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อ้อม</w:t>
            </w:r>
          </w:p>
        </w:tc>
        <w:tc>
          <w:tcPr>
            <w:tcW w:w="2067" w:type="dxa"/>
          </w:tcPr>
          <w:p w14:paraId="0C911A39" w14:textId="77777777" w:rsidR="00CD4C70" w:rsidRPr="00BE1DE6" w:rsidRDefault="00CD4C70" w:rsidP="00CD4C70">
            <w:pPr>
              <w:ind w:left="165" w:hanging="165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10" w:type="dxa"/>
          </w:tcPr>
          <w:p w14:paraId="35A7B4FB" w14:textId="77777777" w:rsidR="00CD4C70" w:rsidRPr="00BE1DE6" w:rsidRDefault="00CD4C70" w:rsidP="00CD4C70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23" w:type="dxa"/>
          </w:tcPr>
          <w:p w14:paraId="7DD6C477" w14:textId="77777777" w:rsidR="00CD4C70" w:rsidRPr="00BE1DE6" w:rsidRDefault="00CD4C70" w:rsidP="00CD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20" w:type="dxa"/>
          </w:tcPr>
          <w:p w14:paraId="333C0DC8" w14:textId="77777777" w:rsidR="00CD4C70" w:rsidRPr="00BE1DE6" w:rsidRDefault="00CD4C70" w:rsidP="00CD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53" w:right="-189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21E97192" w14:textId="77777777" w:rsidR="00CD4C70" w:rsidRPr="00BE1DE6" w:rsidRDefault="00CD4C70" w:rsidP="00CD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3" w:type="dxa"/>
            <w:shd w:val="clear" w:color="auto" w:fill="auto"/>
          </w:tcPr>
          <w:p w14:paraId="13B6C58F" w14:textId="77777777" w:rsidR="00CD4C70" w:rsidRPr="00BE1DE6" w:rsidRDefault="00CD4C70" w:rsidP="00CD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61" w:type="dxa"/>
          </w:tcPr>
          <w:p w14:paraId="65C5B86B" w14:textId="77777777" w:rsidR="00CD4C70" w:rsidRPr="00BE1DE6" w:rsidRDefault="00CD4C70" w:rsidP="00CD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36" w:type="dxa"/>
          </w:tcPr>
          <w:p w14:paraId="6D40C6EC" w14:textId="77777777" w:rsidR="00CD4C70" w:rsidRPr="00BE1DE6" w:rsidRDefault="00CD4C70" w:rsidP="00CD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54" w:type="dxa"/>
            <w:gridSpan w:val="2"/>
          </w:tcPr>
          <w:p w14:paraId="691C34B5" w14:textId="77777777" w:rsidR="00CD4C70" w:rsidRPr="00BE1DE6" w:rsidRDefault="00CD4C70" w:rsidP="00CD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43" w:type="dxa"/>
          </w:tcPr>
          <w:p w14:paraId="7A1EF006" w14:textId="77777777" w:rsidR="00CD4C70" w:rsidRPr="00BE1DE6" w:rsidRDefault="00CD4C70" w:rsidP="00CD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47" w:type="dxa"/>
            <w:shd w:val="clear" w:color="auto" w:fill="auto"/>
          </w:tcPr>
          <w:p w14:paraId="0FEB0214" w14:textId="77777777" w:rsidR="00CD4C70" w:rsidRPr="00BE1DE6" w:rsidRDefault="00CD4C70" w:rsidP="00CD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66" w:type="dxa"/>
          </w:tcPr>
          <w:p w14:paraId="45BB8252" w14:textId="77777777" w:rsidR="00CD4C70" w:rsidRPr="00BE1DE6" w:rsidRDefault="00CD4C70" w:rsidP="00CD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4" w:type="dxa"/>
          </w:tcPr>
          <w:p w14:paraId="45836173" w14:textId="77777777" w:rsidR="00CD4C70" w:rsidRPr="00BE1DE6" w:rsidRDefault="00CD4C70" w:rsidP="00CD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5C3E5490" w14:textId="77777777" w:rsidR="00CD4C70" w:rsidRPr="00BE1DE6" w:rsidRDefault="00CD4C70" w:rsidP="00CD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0" w:type="dxa"/>
            <w:shd w:val="clear" w:color="auto" w:fill="auto"/>
          </w:tcPr>
          <w:p w14:paraId="5E3F05B5" w14:textId="77777777" w:rsidR="00CD4C70" w:rsidRPr="00BE1DE6" w:rsidRDefault="00CD4C70" w:rsidP="00CD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2CAD216" w14:textId="77777777" w:rsidR="00CD4C70" w:rsidRPr="00BE1DE6" w:rsidRDefault="00CD4C70" w:rsidP="00CD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29EA6DF6" w14:textId="77777777" w:rsidR="00CD4C70" w:rsidRPr="00BE1DE6" w:rsidRDefault="00CD4C70" w:rsidP="00CD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535F76" w:rsidRPr="00E037A3" w14:paraId="1CD3CF1B" w14:textId="77777777" w:rsidTr="00B1232D">
        <w:tc>
          <w:tcPr>
            <w:tcW w:w="2610" w:type="dxa"/>
          </w:tcPr>
          <w:p w14:paraId="278144D9" w14:textId="77777777" w:rsidR="00535F7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 w:rsidRPr="006315A4">
              <w:rPr>
                <w:rFonts w:ascii="Angsana New" w:hAnsi="Angsana New"/>
                <w:sz w:val="24"/>
                <w:szCs w:val="24"/>
              </w:rPr>
              <w:t xml:space="preserve">Myanmar Deco-TBSP </w:t>
            </w:r>
          </w:p>
          <w:p w14:paraId="253AFDB1" w14:textId="77777777" w:rsidR="00535F76" w:rsidRPr="00A56C91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6315A4">
              <w:rPr>
                <w:rFonts w:ascii="Angsana New" w:hAnsi="Angsana New"/>
                <w:sz w:val="24"/>
                <w:szCs w:val="24"/>
              </w:rPr>
              <w:t>Special Products Company Limited</w:t>
            </w:r>
          </w:p>
        </w:tc>
        <w:tc>
          <w:tcPr>
            <w:tcW w:w="2067" w:type="dxa"/>
          </w:tcPr>
          <w:p w14:paraId="6323465E" w14:textId="77777777" w:rsidR="00535F76" w:rsidRPr="00A56C91" w:rsidRDefault="00535F76" w:rsidP="00535F76">
            <w:pPr>
              <w:rPr>
                <w:rFonts w:ascii="Angsana New" w:hAnsi="Angsana New"/>
                <w:sz w:val="24"/>
                <w:szCs w:val="24"/>
              </w:rPr>
            </w:pPr>
            <w:r w:rsidRPr="00A56C91">
              <w:rPr>
                <w:rFonts w:ascii="Angsana New" w:hAnsi="Angsana New" w:hint="cs"/>
                <w:sz w:val="24"/>
                <w:szCs w:val="24"/>
                <w:cs/>
              </w:rPr>
              <w:t>พิมพ์เอกสารปลอด</w:t>
            </w:r>
          </w:p>
          <w:p w14:paraId="5B4F6089" w14:textId="77777777" w:rsidR="00535F76" w:rsidRPr="00A56C91" w:rsidRDefault="00535F76" w:rsidP="00535F76">
            <w:pPr>
              <w:ind w:left="164"/>
              <w:rPr>
                <w:rFonts w:ascii="Angsana New" w:hAnsi="Angsana New"/>
                <w:sz w:val="24"/>
                <w:szCs w:val="24"/>
                <w:cs/>
              </w:rPr>
            </w:pPr>
            <w:r w:rsidRPr="00A56C91">
              <w:rPr>
                <w:rFonts w:ascii="Angsana New" w:hAnsi="Angsana New" w:hint="cs"/>
                <w:sz w:val="24"/>
                <w:szCs w:val="24"/>
                <w:cs/>
              </w:rPr>
              <w:t>การทำเทียม</w:t>
            </w:r>
          </w:p>
        </w:tc>
        <w:tc>
          <w:tcPr>
            <w:tcW w:w="810" w:type="dxa"/>
          </w:tcPr>
          <w:p w14:paraId="0F374030" w14:textId="08E48921" w:rsidR="00535F76" w:rsidRPr="00A56C91" w:rsidRDefault="00BB1A05" w:rsidP="00535F76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พม่า</w:t>
            </w:r>
          </w:p>
        </w:tc>
        <w:tc>
          <w:tcPr>
            <w:tcW w:w="723" w:type="dxa"/>
          </w:tcPr>
          <w:p w14:paraId="55A631CD" w14:textId="52998A97" w:rsidR="00535F76" w:rsidRPr="00EC6E14" w:rsidRDefault="00CD1FC8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40</w:t>
            </w:r>
            <w:r w:rsidR="00535F76">
              <w:rPr>
                <w:rFonts w:ascii="Angsana New" w:hAnsi="Angsana New"/>
                <w:sz w:val="24"/>
                <w:szCs w:val="24"/>
              </w:rPr>
              <w:t>.</w:t>
            </w:r>
            <w:r w:rsidRPr="00CD1FC8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20" w:type="dxa"/>
          </w:tcPr>
          <w:p w14:paraId="63D1606F" w14:textId="682E57F8" w:rsidR="00535F76" w:rsidRPr="00EC6E14" w:rsidRDefault="00CD1FC8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53" w:right="-189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40</w:t>
            </w:r>
            <w:r w:rsidR="00535F76">
              <w:rPr>
                <w:rFonts w:ascii="Angsana New" w:hAnsi="Angsana New"/>
                <w:sz w:val="24"/>
                <w:szCs w:val="24"/>
              </w:rPr>
              <w:t>.</w:t>
            </w:r>
            <w:r w:rsidRPr="00CD1FC8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07" w:type="dxa"/>
            <w:shd w:val="clear" w:color="auto" w:fill="auto"/>
          </w:tcPr>
          <w:p w14:paraId="726D6FCB" w14:textId="77777777" w:rsidR="00535F7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USD</w:t>
            </w:r>
          </w:p>
          <w:p w14:paraId="6B66A70B" w14:textId="5BD4D11E" w:rsidR="00535F76" w:rsidRDefault="00CD1FC8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2</w:t>
            </w:r>
            <w:r w:rsidR="00535F76">
              <w:rPr>
                <w:rFonts w:ascii="Angsana New" w:hAnsi="Angsana New"/>
                <w:sz w:val="24"/>
                <w:szCs w:val="24"/>
              </w:rPr>
              <w:t>.</w:t>
            </w:r>
            <w:r w:rsidRPr="00CD1FC8">
              <w:rPr>
                <w:rFonts w:ascii="Angsana New" w:hAnsi="Angsana New"/>
                <w:sz w:val="24"/>
                <w:szCs w:val="24"/>
              </w:rPr>
              <w:t>5</w:t>
            </w:r>
            <w:r w:rsidR="00535F7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535F76">
              <w:rPr>
                <w:rFonts w:ascii="Angsana New" w:hAnsi="Angsana New" w:hint="cs"/>
                <w:sz w:val="24"/>
                <w:szCs w:val="24"/>
                <w:cs/>
              </w:rPr>
              <w:t>ล้าน</w:t>
            </w:r>
          </w:p>
        </w:tc>
        <w:tc>
          <w:tcPr>
            <w:tcW w:w="813" w:type="dxa"/>
            <w:shd w:val="clear" w:color="auto" w:fill="auto"/>
          </w:tcPr>
          <w:p w14:paraId="5C234B34" w14:textId="77777777" w:rsidR="00535F7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USD</w:t>
            </w:r>
          </w:p>
          <w:p w14:paraId="5108ED9F" w14:textId="2B9A8D72" w:rsidR="00535F76" w:rsidRDefault="00CD1FC8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2</w:t>
            </w:r>
            <w:r w:rsidR="00535F76">
              <w:rPr>
                <w:rFonts w:ascii="Angsana New" w:hAnsi="Angsana New"/>
                <w:sz w:val="24"/>
                <w:szCs w:val="24"/>
              </w:rPr>
              <w:t>.</w:t>
            </w:r>
            <w:r w:rsidRPr="00CD1FC8">
              <w:rPr>
                <w:rFonts w:ascii="Angsana New" w:hAnsi="Angsana New"/>
                <w:sz w:val="24"/>
                <w:szCs w:val="24"/>
              </w:rPr>
              <w:t>5</w:t>
            </w:r>
            <w:r w:rsidR="00535F7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535F76">
              <w:rPr>
                <w:rFonts w:ascii="Angsana New" w:hAnsi="Angsana New" w:hint="cs"/>
                <w:sz w:val="24"/>
                <w:szCs w:val="24"/>
                <w:cs/>
              </w:rPr>
              <w:t>ล้าน</w:t>
            </w:r>
          </w:p>
        </w:tc>
        <w:tc>
          <w:tcPr>
            <w:tcW w:w="761" w:type="dxa"/>
          </w:tcPr>
          <w:p w14:paraId="2E08BAD7" w14:textId="77777777" w:rsidR="00CF0B1F" w:rsidRDefault="00CF0B1F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E90BD88" w14:textId="1EE202DF" w:rsidR="00535F76" w:rsidRDefault="00CD1FC8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34</w:t>
            </w:r>
            <w:r w:rsidR="00FD4274" w:rsidRPr="00FD4274">
              <w:rPr>
                <w:rFonts w:ascii="Angsana New" w:hAnsi="Angsana New"/>
                <w:sz w:val="24"/>
                <w:szCs w:val="24"/>
              </w:rPr>
              <w:t>,</w:t>
            </w:r>
            <w:r w:rsidRPr="00CD1FC8">
              <w:rPr>
                <w:rFonts w:ascii="Angsana New" w:hAnsi="Angsana New"/>
                <w:sz w:val="24"/>
                <w:szCs w:val="24"/>
              </w:rPr>
              <w:t>485</w:t>
            </w:r>
          </w:p>
        </w:tc>
        <w:tc>
          <w:tcPr>
            <w:tcW w:w="236" w:type="dxa"/>
          </w:tcPr>
          <w:p w14:paraId="71C40343" w14:textId="77777777" w:rsidR="00535F7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7BE2105" w14:textId="77777777" w:rsidR="00535F7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gridSpan w:val="2"/>
          </w:tcPr>
          <w:p w14:paraId="07FA4450" w14:textId="77777777" w:rsidR="00CF0B1F" w:rsidRDefault="00CF0B1F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4058413" w14:textId="6ECE87B9" w:rsidR="00535F76" w:rsidRDefault="00CD1FC8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34</w:t>
            </w:r>
            <w:r w:rsidR="00535F76">
              <w:rPr>
                <w:rFonts w:ascii="Angsana New" w:hAnsi="Angsana New"/>
                <w:sz w:val="24"/>
                <w:szCs w:val="24"/>
              </w:rPr>
              <w:t>,</w:t>
            </w:r>
            <w:r w:rsidRPr="00CD1FC8">
              <w:rPr>
                <w:rFonts w:ascii="Angsana New" w:hAnsi="Angsana New"/>
                <w:sz w:val="24"/>
                <w:szCs w:val="24"/>
              </w:rPr>
              <w:t>485</w:t>
            </w:r>
          </w:p>
        </w:tc>
        <w:tc>
          <w:tcPr>
            <w:tcW w:w="243" w:type="dxa"/>
          </w:tcPr>
          <w:p w14:paraId="02A89CC8" w14:textId="77777777" w:rsidR="00535F7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99349E6" w14:textId="77777777" w:rsidR="00535F7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14:paraId="4286BA99" w14:textId="6494F92B" w:rsidR="00535F76" w:rsidRDefault="00AD1CAF" w:rsidP="00AD1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  <w:t>-</w:t>
            </w:r>
          </w:p>
        </w:tc>
        <w:tc>
          <w:tcPr>
            <w:tcW w:w="266" w:type="dxa"/>
          </w:tcPr>
          <w:p w14:paraId="45B15959" w14:textId="77777777" w:rsidR="00535F76" w:rsidRPr="00EC6E14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154A2E0F" w14:textId="77777777" w:rsidR="00CF0B1F" w:rsidRDefault="00CF0B1F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FBD7609" w14:textId="49869C59" w:rsidR="00535F76" w:rsidRDefault="00AD1CAF" w:rsidP="00AD1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26614C7" w14:textId="77777777" w:rsidR="00535F76" w:rsidRPr="00EC6E14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1380A83" w14:textId="1E3790AC" w:rsidR="00535F76" w:rsidRDefault="00AD1CAF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="00535F76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DF7EC80" w14:textId="77777777" w:rsidR="00535F76" w:rsidRPr="00EC6E14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B38CB16" w14:textId="54B5E5D5" w:rsidR="00535F76" w:rsidRDefault="00AD1CAF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="00535F76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535F76" w:rsidRPr="00E037A3" w14:paraId="74833E44" w14:textId="77777777" w:rsidTr="00B1232D">
        <w:trPr>
          <w:trHeight w:val="325"/>
        </w:trPr>
        <w:tc>
          <w:tcPr>
            <w:tcW w:w="2610" w:type="dxa"/>
          </w:tcPr>
          <w:p w14:paraId="04BCF68F" w14:textId="77777777" w:rsidR="00535F76" w:rsidRPr="00A56C91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56C9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67" w:type="dxa"/>
          </w:tcPr>
          <w:p w14:paraId="604B84D1" w14:textId="77777777" w:rsidR="00535F76" w:rsidRPr="00277B4E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C3340F5" w14:textId="77777777" w:rsidR="00535F76" w:rsidRPr="00031A4E" w:rsidRDefault="00535F76" w:rsidP="00535F7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6"/>
                <w:szCs w:val="26"/>
                <w:rtl/>
                <w:cs/>
              </w:rPr>
            </w:pPr>
          </w:p>
        </w:tc>
        <w:tc>
          <w:tcPr>
            <w:tcW w:w="723" w:type="dxa"/>
          </w:tcPr>
          <w:p w14:paraId="654FDA95" w14:textId="77777777" w:rsidR="00535F76" w:rsidRDefault="00535F76" w:rsidP="00535F76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3816F54" w14:textId="77777777" w:rsidR="00535F76" w:rsidRDefault="00535F76" w:rsidP="00535F76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5798C441" w14:textId="77777777" w:rsidR="00535F7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1AADCA2E" w14:textId="77777777" w:rsidR="00535F7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double" w:sz="4" w:space="0" w:color="auto"/>
            </w:tcBorders>
          </w:tcPr>
          <w:p w14:paraId="18321504" w14:textId="34E93C12" w:rsidR="00535F76" w:rsidRPr="0077534F" w:rsidRDefault="00CD1FC8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1FC8">
              <w:rPr>
                <w:rFonts w:ascii="Angsana New" w:hAnsi="Angsana New"/>
                <w:b/>
                <w:bCs/>
                <w:sz w:val="24"/>
                <w:szCs w:val="24"/>
              </w:rPr>
              <w:t>34</w:t>
            </w:r>
            <w:r w:rsidR="00FD4274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D1FC8">
              <w:rPr>
                <w:rFonts w:ascii="Angsana New" w:hAnsi="Angsana New"/>
                <w:b/>
                <w:bCs/>
                <w:sz w:val="24"/>
                <w:szCs w:val="24"/>
              </w:rPr>
              <w:t>485</w:t>
            </w:r>
          </w:p>
        </w:tc>
        <w:tc>
          <w:tcPr>
            <w:tcW w:w="236" w:type="dxa"/>
          </w:tcPr>
          <w:p w14:paraId="545CE6CF" w14:textId="77777777" w:rsidR="00535F76" w:rsidRPr="001E440B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0F816C" w14:textId="3DC7807D" w:rsidR="00535F76" w:rsidRPr="001E440B" w:rsidRDefault="00CD1FC8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1FC8">
              <w:rPr>
                <w:rFonts w:ascii="Angsana New" w:hAnsi="Angsana New"/>
                <w:b/>
                <w:bCs/>
                <w:sz w:val="24"/>
                <w:szCs w:val="24"/>
              </w:rPr>
              <w:t>34</w:t>
            </w:r>
            <w:r w:rsidR="00535F76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D1FC8">
              <w:rPr>
                <w:rFonts w:ascii="Angsana New" w:hAnsi="Angsana New"/>
                <w:b/>
                <w:bCs/>
                <w:sz w:val="24"/>
                <w:szCs w:val="24"/>
              </w:rPr>
              <w:t>485</w:t>
            </w:r>
          </w:p>
        </w:tc>
        <w:tc>
          <w:tcPr>
            <w:tcW w:w="243" w:type="dxa"/>
          </w:tcPr>
          <w:p w14:paraId="6CE4C720" w14:textId="77777777" w:rsidR="00535F76" w:rsidRPr="001E440B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B80DFD" w14:textId="4227CFAC" w:rsidR="00535F76" w:rsidRPr="001E440B" w:rsidRDefault="00AD1CAF" w:rsidP="00AD1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72FD6405" w14:textId="77777777" w:rsidR="00535F76" w:rsidRPr="001E440B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7DF30E19" w14:textId="58791FCD" w:rsidR="00535F76" w:rsidRPr="001E440B" w:rsidRDefault="00AD1CAF" w:rsidP="00AD1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070BFB4" w14:textId="77777777" w:rsidR="00535F76" w:rsidRPr="001E440B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774883" w14:textId="77777777" w:rsidR="00535F76" w:rsidRPr="001E440B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440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B25A79F" w14:textId="77777777" w:rsidR="00535F76" w:rsidRPr="001E440B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E9C7D65" w14:textId="77777777" w:rsidR="00535F76" w:rsidRPr="001E440B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440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</w:tr>
    </w:tbl>
    <w:p w14:paraId="1DC7E929" w14:textId="2BADF255" w:rsidR="00A44C81" w:rsidRDefault="00A44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lang w:val="en-GB"/>
        </w:rPr>
      </w:pPr>
    </w:p>
    <w:p w14:paraId="4F844012" w14:textId="13E27BCB" w:rsidR="00535F76" w:rsidRDefault="00D12FCE" w:rsidP="00535F76">
      <w:pPr>
        <w:spacing w:line="0" w:lineRule="atLeast"/>
        <w:ind w:right="-134"/>
        <w:jc w:val="thaiDistribute"/>
        <w:rPr>
          <w:rFonts w:ascii="Angsana New" w:hAnsi="Angsana New"/>
          <w:sz w:val="30"/>
          <w:szCs w:val="30"/>
          <w:lang w:val="en-GB"/>
        </w:rPr>
      </w:pPr>
      <w:r w:rsidRPr="00D12FCE">
        <w:rPr>
          <w:rFonts w:ascii="Angsana New" w:hAnsi="Angsana New" w:hint="cs"/>
          <w:sz w:val="30"/>
          <w:szCs w:val="30"/>
          <w:cs/>
        </w:rPr>
        <w:t>กลุ่มบริษัทไม่ได้รับรู้ส่วนแบ่งขาดทุนของเงินลงทุนที่บันทึกตามวิธีส่วนได้เสียสำหรับส่วนแบ่งในผลขาดทุนที่เกินกว่ามูลค่าเงินลงทุนในการร่วมค้า</w:t>
      </w:r>
      <w:r w:rsidRPr="00D12FCE">
        <w:rPr>
          <w:rFonts w:ascii="Angsana New" w:hAnsi="Angsana New"/>
          <w:sz w:val="30"/>
          <w:szCs w:val="30"/>
          <w:cs/>
        </w:rPr>
        <w:t xml:space="preserve"> </w:t>
      </w:r>
      <w:r w:rsidRPr="00D12FCE">
        <w:rPr>
          <w:rFonts w:ascii="Angsana New" w:hAnsi="Angsana New" w:hint="cs"/>
          <w:sz w:val="30"/>
          <w:szCs w:val="30"/>
          <w:cs/>
        </w:rPr>
        <w:t>กลุ่มบริษัทมีส่วนแบ่งผลขาดทุนสำหรับงวดสามเดือนสิ้นสุดวันที่</w:t>
      </w:r>
      <w:r w:rsidRPr="00D12FCE">
        <w:rPr>
          <w:rFonts w:ascii="Angsana New" w:hAnsi="Angsana New"/>
          <w:sz w:val="30"/>
          <w:szCs w:val="30"/>
          <w:cs/>
        </w:rPr>
        <w:t xml:space="preserve"> </w:t>
      </w:r>
      <w:r w:rsidR="00CD1FC8" w:rsidRPr="00CD1FC8">
        <w:rPr>
          <w:rFonts w:ascii="Angsana New" w:hAnsi="Angsana New"/>
          <w:sz w:val="30"/>
          <w:szCs w:val="30"/>
        </w:rPr>
        <w:t>31</w:t>
      </w:r>
      <w:r w:rsidRPr="00D12FCE">
        <w:rPr>
          <w:rFonts w:ascii="Angsana New" w:hAnsi="Angsana New"/>
          <w:sz w:val="30"/>
          <w:szCs w:val="30"/>
          <w:cs/>
        </w:rPr>
        <w:t xml:space="preserve"> </w:t>
      </w:r>
      <w:r w:rsidRPr="00D12FCE">
        <w:rPr>
          <w:rFonts w:ascii="Angsana New" w:hAnsi="Angsana New" w:hint="cs"/>
          <w:sz w:val="30"/>
          <w:szCs w:val="30"/>
          <w:cs/>
        </w:rPr>
        <w:t>มีนาคม</w:t>
      </w:r>
      <w:r w:rsidRPr="00D12FCE">
        <w:rPr>
          <w:rFonts w:ascii="Angsana New" w:hAnsi="Angsana New"/>
          <w:sz w:val="30"/>
          <w:szCs w:val="30"/>
          <w:cs/>
        </w:rPr>
        <w:t xml:space="preserve"> </w:t>
      </w:r>
      <w:r w:rsidR="00CD1FC8" w:rsidRPr="00CD1FC8">
        <w:rPr>
          <w:rFonts w:ascii="Angsana New" w:hAnsi="Angsana New"/>
          <w:sz w:val="30"/>
          <w:szCs w:val="30"/>
        </w:rPr>
        <w:t>2564</w:t>
      </w:r>
      <w:r w:rsidRPr="00D12FCE">
        <w:rPr>
          <w:rFonts w:ascii="Angsana New" w:hAnsi="Angsana New"/>
          <w:sz w:val="30"/>
          <w:szCs w:val="30"/>
          <w:cs/>
        </w:rPr>
        <w:t xml:space="preserve"> </w:t>
      </w:r>
      <w:r w:rsidRPr="00D12FCE">
        <w:rPr>
          <w:rFonts w:ascii="Angsana New" w:hAnsi="Angsana New" w:hint="cs"/>
          <w:sz w:val="30"/>
          <w:szCs w:val="30"/>
          <w:cs/>
        </w:rPr>
        <w:t>และผลขาดทุนสะสมที่ยังไม่รับรู้</w:t>
      </w:r>
      <w:r w:rsidRPr="00D12FCE">
        <w:rPr>
          <w:rFonts w:ascii="Angsana New" w:hAnsi="Angsana New"/>
          <w:sz w:val="30"/>
          <w:szCs w:val="30"/>
          <w:cs/>
        </w:rPr>
        <w:t xml:space="preserve"> </w:t>
      </w:r>
      <w:r w:rsidRPr="00D12FCE">
        <w:rPr>
          <w:rFonts w:ascii="Angsana New" w:hAnsi="Angsana New" w:hint="cs"/>
          <w:sz w:val="30"/>
          <w:szCs w:val="30"/>
          <w:cs/>
        </w:rPr>
        <w:t>ณ</w:t>
      </w:r>
      <w:r w:rsidRPr="00D12FCE">
        <w:rPr>
          <w:rFonts w:ascii="Angsana New" w:hAnsi="Angsana New"/>
          <w:sz w:val="30"/>
          <w:szCs w:val="30"/>
          <w:cs/>
        </w:rPr>
        <w:t xml:space="preserve"> </w:t>
      </w:r>
      <w:r w:rsidRPr="00D12FCE">
        <w:rPr>
          <w:rFonts w:ascii="Angsana New" w:hAnsi="Angsana New" w:hint="cs"/>
          <w:sz w:val="30"/>
          <w:szCs w:val="30"/>
          <w:cs/>
        </w:rPr>
        <w:t>วันที่</w:t>
      </w:r>
      <w:r w:rsidRPr="00D12FCE">
        <w:rPr>
          <w:rFonts w:ascii="Angsana New" w:hAnsi="Angsana New"/>
          <w:sz w:val="30"/>
          <w:szCs w:val="30"/>
          <w:cs/>
        </w:rPr>
        <w:t xml:space="preserve"> </w:t>
      </w:r>
      <w:r w:rsidR="00CD1FC8" w:rsidRPr="00CD1FC8">
        <w:rPr>
          <w:rFonts w:ascii="Angsana New" w:hAnsi="Angsana New"/>
          <w:sz w:val="30"/>
          <w:szCs w:val="30"/>
        </w:rPr>
        <w:t>31</w:t>
      </w:r>
      <w:r w:rsidRPr="00D12FCE">
        <w:rPr>
          <w:rFonts w:ascii="Angsana New" w:hAnsi="Angsana New"/>
          <w:sz w:val="30"/>
          <w:szCs w:val="30"/>
          <w:cs/>
        </w:rPr>
        <w:t xml:space="preserve"> </w:t>
      </w:r>
      <w:r w:rsidRPr="00D12FCE">
        <w:rPr>
          <w:rFonts w:ascii="Angsana New" w:hAnsi="Angsana New" w:hint="cs"/>
          <w:sz w:val="30"/>
          <w:szCs w:val="30"/>
          <w:cs/>
        </w:rPr>
        <w:t>มีนาคม</w:t>
      </w:r>
      <w:r w:rsidRPr="00D12FCE">
        <w:rPr>
          <w:rFonts w:ascii="Angsana New" w:hAnsi="Angsana New"/>
          <w:sz w:val="30"/>
          <w:szCs w:val="30"/>
          <w:cs/>
        </w:rPr>
        <w:t xml:space="preserve"> </w:t>
      </w:r>
      <w:r w:rsidR="00CD1FC8" w:rsidRPr="00CD1FC8">
        <w:rPr>
          <w:rFonts w:ascii="Angsana New" w:hAnsi="Angsana New"/>
          <w:sz w:val="30"/>
          <w:szCs w:val="30"/>
        </w:rPr>
        <w:t>2564</w:t>
      </w:r>
      <w:r w:rsidRPr="00D12FCE">
        <w:rPr>
          <w:rFonts w:ascii="Angsana New" w:hAnsi="Angsana New"/>
          <w:sz w:val="30"/>
          <w:szCs w:val="30"/>
          <w:cs/>
        </w:rPr>
        <w:t xml:space="preserve"> </w:t>
      </w:r>
      <w:r w:rsidRPr="00D12FCE">
        <w:rPr>
          <w:rFonts w:ascii="Angsana New" w:hAnsi="Angsana New" w:hint="cs"/>
          <w:sz w:val="30"/>
          <w:szCs w:val="30"/>
          <w:cs/>
        </w:rPr>
        <w:t>จำนวน</w:t>
      </w:r>
      <w:r w:rsidRPr="00D12FCE">
        <w:rPr>
          <w:rFonts w:ascii="Angsana New" w:hAnsi="Angsana New"/>
          <w:sz w:val="30"/>
          <w:szCs w:val="30"/>
          <w:cs/>
        </w:rPr>
        <w:t xml:space="preserve"> </w:t>
      </w:r>
      <w:r w:rsidR="00CD1FC8" w:rsidRPr="00CD1FC8">
        <w:rPr>
          <w:rFonts w:ascii="Angsana New" w:hAnsi="Angsana New"/>
          <w:sz w:val="30"/>
          <w:szCs w:val="30"/>
        </w:rPr>
        <w:t>1</w:t>
      </w:r>
      <w:r w:rsidRPr="00D12FCE">
        <w:rPr>
          <w:rFonts w:ascii="Angsana New" w:hAnsi="Angsana New"/>
          <w:sz w:val="30"/>
          <w:szCs w:val="30"/>
          <w:cs/>
        </w:rPr>
        <w:t>.</w:t>
      </w:r>
      <w:r w:rsidR="00CD1FC8" w:rsidRPr="00CD1FC8">
        <w:rPr>
          <w:rFonts w:ascii="Angsana New" w:hAnsi="Angsana New"/>
          <w:sz w:val="30"/>
          <w:szCs w:val="30"/>
        </w:rPr>
        <w:t>7</w:t>
      </w:r>
      <w:r w:rsidRPr="00D12FCE">
        <w:rPr>
          <w:rFonts w:ascii="Angsana New" w:hAnsi="Angsana New"/>
          <w:sz w:val="30"/>
          <w:szCs w:val="30"/>
          <w:cs/>
        </w:rPr>
        <w:t xml:space="preserve"> </w:t>
      </w:r>
      <w:r w:rsidRPr="00D12FCE">
        <w:rPr>
          <w:rFonts w:ascii="Angsana New" w:hAnsi="Angsana New" w:hint="cs"/>
          <w:sz w:val="30"/>
          <w:szCs w:val="30"/>
          <w:cs/>
        </w:rPr>
        <w:t>ล้านบาท</w:t>
      </w:r>
      <w:r w:rsidRPr="00D12FCE">
        <w:rPr>
          <w:rFonts w:ascii="Angsana New" w:hAnsi="Angsana New"/>
          <w:sz w:val="30"/>
          <w:szCs w:val="30"/>
          <w:cs/>
        </w:rPr>
        <w:t xml:space="preserve"> </w:t>
      </w:r>
    </w:p>
    <w:p w14:paraId="1F9AE375" w14:textId="77777777" w:rsidR="009630E5" w:rsidRDefault="009630E5" w:rsidP="007D34DF">
      <w:pPr>
        <w:rPr>
          <w:rFonts w:ascii="Angsana New" w:hAnsi="Angsana New"/>
          <w:sz w:val="28"/>
          <w:szCs w:val="28"/>
          <w:cs/>
          <w:lang w:val="en-GB"/>
        </w:rPr>
        <w:sectPr w:rsidR="009630E5" w:rsidSect="00002B10">
          <w:headerReference w:type="even" r:id="rId13"/>
          <w:headerReference w:type="firs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1414CF15" w14:textId="77777777" w:rsidR="00A44C81" w:rsidRDefault="00A44C81" w:rsidP="009B2FD4">
      <w:pPr>
        <w:pStyle w:val="index"/>
        <w:numPr>
          <w:ilvl w:val="0"/>
          <w:numId w:val="19"/>
        </w:numPr>
        <w:spacing w:after="0" w:line="240" w:lineRule="atLeast"/>
        <w:ind w:left="351" w:hanging="333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A52379"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เงินลงทุนในบริษัทย่อย</w:t>
      </w:r>
    </w:p>
    <w:p w14:paraId="7D59085B" w14:textId="77777777" w:rsidR="00A44C81" w:rsidRDefault="00A44C81" w:rsidP="009B2FD4">
      <w:pPr>
        <w:pStyle w:val="block"/>
        <w:tabs>
          <w:tab w:val="left" w:pos="0"/>
        </w:tabs>
        <w:spacing w:after="120" w:line="240" w:lineRule="atLeast"/>
        <w:ind w:left="0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5BA27FF2" w14:textId="39C29C3E" w:rsidR="00E07D86" w:rsidRDefault="00E07D86" w:rsidP="009B2FD4">
      <w:pPr>
        <w:pStyle w:val="block"/>
        <w:spacing w:after="120" w:line="240" w:lineRule="atLeast"/>
        <w:ind w:left="360"/>
        <w:jc w:val="both"/>
        <w:rPr>
          <w:rFonts w:ascii="Angsana New" w:hAnsi="Angsana New"/>
          <w:sz w:val="30"/>
          <w:szCs w:val="30"/>
          <w:lang w:bidi="th-TH"/>
        </w:rPr>
      </w:pPr>
      <w:r w:rsidRPr="00E07D86">
        <w:rPr>
          <w:rFonts w:ascii="Angsana New" w:hAnsi="Angsana New"/>
          <w:sz w:val="30"/>
          <w:szCs w:val="30"/>
          <w:cs/>
          <w:lang w:bidi="th-TH"/>
        </w:rPr>
        <w:t xml:space="preserve">เงินลงทุนในบริษัทย่อย ณ วันที่ </w:t>
      </w:r>
      <w:r w:rsidR="00CD1FC8" w:rsidRPr="00CD1FC8">
        <w:rPr>
          <w:rFonts w:ascii="Angsana New" w:hAnsi="Angsana New"/>
          <w:sz w:val="30"/>
          <w:szCs w:val="30"/>
          <w:lang w:val="en-US"/>
        </w:rPr>
        <w:t>31</w:t>
      </w:r>
      <w:r w:rsidR="004F0947" w:rsidRPr="00A7124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AA45E2">
        <w:rPr>
          <w:rFonts w:ascii="Angsana New" w:hAnsi="Angsana New" w:hint="cs"/>
          <w:sz w:val="30"/>
          <w:szCs w:val="30"/>
          <w:cs/>
          <w:lang w:bidi="th-TH"/>
        </w:rPr>
        <w:t>มีนาคม</w:t>
      </w:r>
      <w:r w:rsidR="004F0947" w:rsidRPr="00A7124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CD1FC8" w:rsidRPr="00CD1FC8">
        <w:rPr>
          <w:rFonts w:ascii="Angsana New" w:hAnsi="Angsana New"/>
          <w:sz w:val="30"/>
          <w:szCs w:val="30"/>
          <w:lang w:val="en-US" w:bidi="th-TH"/>
        </w:rPr>
        <w:t>2564</w:t>
      </w:r>
      <w:r w:rsidR="00285652">
        <w:rPr>
          <w:rFonts w:ascii="Angsana New" w:hAnsi="Angsana New"/>
          <w:sz w:val="30"/>
          <w:szCs w:val="30"/>
          <w:lang w:bidi="th-TH"/>
        </w:rPr>
        <w:t xml:space="preserve"> </w:t>
      </w:r>
      <w:r w:rsidRPr="00E07D86">
        <w:rPr>
          <w:rFonts w:ascii="Angsana New" w:hAnsi="Angsana New"/>
          <w:sz w:val="30"/>
          <w:szCs w:val="30"/>
          <w:cs/>
          <w:lang w:bidi="th-TH"/>
        </w:rPr>
        <w:t xml:space="preserve">และ </w:t>
      </w:r>
      <w:r w:rsidR="00CD1FC8" w:rsidRPr="00CD1FC8">
        <w:rPr>
          <w:rFonts w:ascii="Angsana New" w:hAnsi="Angsana New"/>
          <w:sz w:val="30"/>
          <w:szCs w:val="30"/>
          <w:lang w:val="en-US" w:bidi="th-TH"/>
        </w:rPr>
        <w:t>31</w:t>
      </w:r>
      <w:r w:rsidRPr="00E07D86">
        <w:rPr>
          <w:rFonts w:ascii="Angsana New" w:hAnsi="Angsana New"/>
          <w:sz w:val="30"/>
          <w:szCs w:val="30"/>
          <w:lang w:bidi="th-TH"/>
        </w:rPr>
        <w:t xml:space="preserve"> </w:t>
      </w:r>
      <w:r w:rsidRPr="00E07D86">
        <w:rPr>
          <w:rFonts w:ascii="Angsana New" w:hAnsi="Angsana New"/>
          <w:sz w:val="30"/>
          <w:szCs w:val="30"/>
          <w:cs/>
          <w:lang w:bidi="th-TH"/>
        </w:rPr>
        <w:t>ธันวาคม</w:t>
      </w:r>
      <w:r w:rsidR="00B21F7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CD1FC8" w:rsidRPr="00CD1FC8">
        <w:rPr>
          <w:rFonts w:ascii="Angsana New" w:hAnsi="Angsana New"/>
          <w:sz w:val="30"/>
          <w:szCs w:val="30"/>
          <w:lang w:val="en-US" w:bidi="th-TH"/>
        </w:rPr>
        <w:t>2563</w:t>
      </w:r>
      <w:r w:rsidR="00A56284">
        <w:rPr>
          <w:rFonts w:ascii="Angsana New" w:hAnsi="Angsana New"/>
          <w:sz w:val="30"/>
          <w:szCs w:val="30"/>
          <w:lang w:bidi="th-TH"/>
        </w:rPr>
        <w:t xml:space="preserve"> </w:t>
      </w:r>
      <w:r w:rsidRPr="00E07D86">
        <w:rPr>
          <w:rFonts w:ascii="Angsana New" w:hAnsi="Angsana New"/>
          <w:sz w:val="30"/>
          <w:szCs w:val="30"/>
          <w:cs/>
          <w:lang w:bidi="th-TH"/>
        </w:rPr>
        <w:t>และเงินปันผลรับ</w:t>
      </w:r>
      <w:r w:rsidR="00D17035">
        <w:rPr>
          <w:rFonts w:ascii="Angsana New" w:hAnsi="Angsana New" w:hint="cs"/>
          <w:sz w:val="30"/>
          <w:szCs w:val="30"/>
          <w:cs/>
          <w:lang w:bidi="th-TH"/>
        </w:rPr>
        <w:t>จากเงินลงทุน</w:t>
      </w:r>
      <w:r w:rsidR="0015208D">
        <w:rPr>
          <w:rFonts w:ascii="Angsana New" w:hAnsi="Angsana New"/>
          <w:sz w:val="30"/>
          <w:szCs w:val="30"/>
          <w:cs/>
          <w:lang w:bidi="th-TH"/>
        </w:rPr>
        <w:t>สำหรับงวด</w:t>
      </w:r>
      <w:r w:rsidR="0010586C">
        <w:rPr>
          <w:rFonts w:ascii="Angsana New" w:hAnsi="Angsana New" w:hint="cs"/>
          <w:sz w:val="30"/>
          <w:szCs w:val="30"/>
          <w:cs/>
          <w:lang w:val="en-US" w:bidi="th-TH"/>
        </w:rPr>
        <w:t>สาม</w:t>
      </w:r>
      <w:r w:rsidRPr="00323863">
        <w:rPr>
          <w:rFonts w:ascii="Angsana New" w:hAnsi="Angsana New"/>
          <w:sz w:val="30"/>
          <w:szCs w:val="30"/>
          <w:cs/>
          <w:lang w:bidi="th-TH"/>
        </w:rPr>
        <w:t xml:space="preserve">เดือนสิ้นสุดวันที่ </w:t>
      </w:r>
      <w:r w:rsidR="00CD1FC8" w:rsidRPr="00CD1FC8">
        <w:rPr>
          <w:rFonts w:ascii="Angsana New" w:hAnsi="Angsana New"/>
          <w:sz w:val="30"/>
          <w:szCs w:val="30"/>
          <w:lang w:val="en-US"/>
        </w:rPr>
        <w:t>3</w:t>
      </w:r>
      <w:r w:rsidR="00CD1FC8" w:rsidRPr="00CD1FC8">
        <w:rPr>
          <w:rFonts w:ascii="Angsana New" w:hAnsi="Angsana New"/>
          <w:sz w:val="30"/>
          <w:szCs w:val="30"/>
          <w:lang w:val="en-US" w:bidi="th-TH"/>
        </w:rPr>
        <w:t>1</w:t>
      </w:r>
      <w:r w:rsidR="004F0947" w:rsidRPr="00A7124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AA45E2">
        <w:rPr>
          <w:rFonts w:ascii="Angsana New" w:hAnsi="Angsana New" w:hint="cs"/>
          <w:sz w:val="30"/>
          <w:szCs w:val="30"/>
          <w:cs/>
          <w:lang w:bidi="th-TH"/>
        </w:rPr>
        <w:t>มีนาคม</w:t>
      </w:r>
      <w:r w:rsidR="004F0947" w:rsidRPr="00A7124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CD1FC8" w:rsidRPr="00CD1FC8">
        <w:rPr>
          <w:rFonts w:ascii="Angsana New" w:hAnsi="Angsana New"/>
          <w:sz w:val="30"/>
          <w:szCs w:val="30"/>
          <w:lang w:val="en-US" w:eastAsia="ja-JP" w:bidi="th-TH"/>
        </w:rPr>
        <w:t>2564</w:t>
      </w:r>
      <w:r w:rsidR="00A56284">
        <w:rPr>
          <w:rFonts w:ascii="Angsana New" w:hAnsi="Angsana New"/>
          <w:sz w:val="30"/>
          <w:szCs w:val="30"/>
          <w:lang w:val="en-US" w:eastAsia="ja-JP" w:bidi="th-TH"/>
        </w:rPr>
        <w:t xml:space="preserve"> </w:t>
      </w:r>
      <w:r w:rsidR="00300440">
        <w:rPr>
          <w:rFonts w:ascii="Angsana New" w:hAnsi="Angsana New"/>
          <w:sz w:val="30"/>
          <w:szCs w:val="30"/>
          <w:cs/>
          <w:lang w:val="en-US" w:eastAsia="ja-JP" w:bidi="th-TH"/>
        </w:rPr>
        <w:t>แล</w:t>
      </w:r>
      <w:r w:rsidR="00300440">
        <w:rPr>
          <w:rFonts w:ascii="Angsana New" w:hAnsi="Angsana New" w:hint="cs"/>
          <w:sz w:val="30"/>
          <w:szCs w:val="30"/>
          <w:cs/>
          <w:lang w:val="en-US" w:eastAsia="ja-JP" w:bidi="th-TH"/>
        </w:rPr>
        <w:t xml:space="preserve">ะ </w:t>
      </w:r>
      <w:r w:rsidR="00CD1FC8" w:rsidRPr="00CD1FC8">
        <w:rPr>
          <w:rFonts w:ascii="Angsana New" w:hAnsi="Angsana New"/>
          <w:sz w:val="30"/>
          <w:szCs w:val="30"/>
          <w:lang w:val="en-US" w:eastAsia="ja-JP" w:bidi="th-TH"/>
        </w:rPr>
        <w:t>2563</w:t>
      </w:r>
      <w:r w:rsidR="00A56284">
        <w:rPr>
          <w:rFonts w:ascii="Angsana New" w:hAnsi="Angsana New"/>
          <w:sz w:val="30"/>
          <w:szCs w:val="30"/>
          <w:lang w:val="en-US" w:eastAsia="ja-JP" w:bidi="th-TH"/>
        </w:rPr>
        <w:t xml:space="preserve"> </w:t>
      </w:r>
      <w:r w:rsidRPr="00323863">
        <w:rPr>
          <w:rFonts w:ascii="Angsana New" w:hAnsi="Angsana New"/>
          <w:sz w:val="30"/>
          <w:szCs w:val="30"/>
          <w:cs/>
          <w:lang w:bidi="th-TH"/>
        </w:rPr>
        <w:t>มีดังนี้</w:t>
      </w:r>
    </w:p>
    <w:tbl>
      <w:tblPr>
        <w:tblW w:w="14086" w:type="dxa"/>
        <w:tblInd w:w="234" w:type="dxa"/>
        <w:tblLayout w:type="fixed"/>
        <w:tblLook w:val="01E0" w:firstRow="1" w:lastRow="1" w:firstColumn="1" w:lastColumn="1" w:noHBand="0" w:noVBand="0"/>
      </w:tblPr>
      <w:tblGrid>
        <w:gridCol w:w="1440"/>
        <w:gridCol w:w="1341"/>
        <w:gridCol w:w="657"/>
        <w:gridCol w:w="236"/>
        <w:gridCol w:w="574"/>
        <w:gridCol w:w="243"/>
        <w:gridCol w:w="657"/>
        <w:gridCol w:w="240"/>
        <w:gridCol w:w="642"/>
        <w:gridCol w:w="261"/>
        <w:gridCol w:w="720"/>
        <w:gridCol w:w="270"/>
        <w:gridCol w:w="702"/>
        <w:gridCol w:w="270"/>
        <w:gridCol w:w="801"/>
        <w:gridCol w:w="236"/>
        <w:gridCol w:w="772"/>
        <w:gridCol w:w="270"/>
        <w:gridCol w:w="720"/>
        <w:gridCol w:w="236"/>
        <w:gridCol w:w="754"/>
        <w:gridCol w:w="236"/>
        <w:gridCol w:w="720"/>
        <w:gridCol w:w="270"/>
        <w:gridCol w:w="818"/>
      </w:tblGrid>
      <w:tr w:rsidR="00193C9D" w:rsidRPr="00D92848" w14:paraId="07577F09" w14:textId="77777777" w:rsidTr="009B2FD4">
        <w:trPr>
          <w:trHeight w:hRule="exact" w:val="272"/>
        </w:trPr>
        <w:tc>
          <w:tcPr>
            <w:tcW w:w="1440" w:type="dxa"/>
          </w:tcPr>
          <w:p w14:paraId="04134E8B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41" w:type="dxa"/>
          </w:tcPr>
          <w:p w14:paraId="73B8E5FD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3" w:type="dxa"/>
            <w:gridSpan w:val="2"/>
          </w:tcPr>
          <w:p w14:paraId="175BFD4B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12" w:type="dxa"/>
            <w:gridSpan w:val="21"/>
          </w:tcPr>
          <w:p w14:paraId="3F10ECC1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93C9D" w:rsidRPr="00D92848" w14:paraId="3A368F9A" w14:textId="77777777" w:rsidTr="009B2FD4">
        <w:trPr>
          <w:trHeight w:hRule="exact" w:val="272"/>
        </w:trPr>
        <w:tc>
          <w:tcPr>
            <w:tcW w:w="1440" w:type="dxa"/>
          </w:tcPr>
          <w:p w14:paraId="42B1245B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41" w:type="dxa"/>
          </w:tcPr>
          <w:p w14:paraId="20CC97B8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67" w:type="dxa"/>
            <w:gridSpan w:val="3"/>
          </w:tcPr>
          <w:p w14:paraId="63E52D75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6A0DC382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9" w:type="dxa"/>
            <w:gridSpan w:val="3"/>
            <w:vAlign w:val="bottom"/>
          </w:tcPr>
          <w:p w14:paraId="2D12428C" w14:textId="77777777" w:rsidR="00193C9D" w:rsidRPr="00D92848" w:rsidDel="00685444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" w:type="dxa"/>
            <w:vAlign w:val="bottom"/>
          </w:tcPr>
          <w:p w14:paraId="308FB30D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92" w:type="dxa"/>
            <w:gridSpan w:val="3"/>
            <w:vAlign w:val="bottom"/>
          </w:tcPr>
          <w:p w14:paraId="13D4CA6C" w14:textId="77777777" w:rsidR="00193C9D" w:rsidRPr="00D92848" w:rsidDel="00685444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5665CC3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9" w:type="dxa"/>
            <w:gridSpan w:val="3"/>
            <w:vAlign w:val="bottom"/>
          </w:tcPr>
          <w:p w14:paraId="23018247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0BEFA4AE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038D543F" w14:textId="2B8AE3B0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FE5AEBB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8" w:type="dxa"/>
            <w:gridSpan w:val="3"/>
            <w:vAlign w:val="bottom"/>
          </w:tcPr>
          <w:p w14:paraId="096D1E78" w14:textId="6730F7DB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สำหรับ</w:t>
            </w:r>
          </w:p>
        </w:tc>
      </w:tr>
      <w:tr w:rsidR="00DB347A" w:rsidRPr="00D92848" w14:paraId="49BF38D3" w14:textId="77777777" w:rsidTr="009B2FD4">
        <w:trPr>
          <w:trHeight w:hRule="exact" w:val="272"/>
        </w:trPr>
        <w:tc>
          <w:tcPr>
            <w:tcW w:w="1440" w:type="dxa"/>
          </w:tcPr>
          <w:p w14:paraId="31CDD281" w14:textId="77777777" w:rsidR="00DB347A" w:rsidRPr="00D92848" w:rsidRDefault="00DB347A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41" w:type="dxa"/>
          </w:tcPr>
          <w:p w14:paraId="40117076" w14:textId="77777777" w:rsidR="00DB347A" w:rsidRPr="00D92848" w:rsidRDefault="00DB347A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67" w:type="dxa"/>
            <w:gridSpan w:val="3"/>
          </w:tcPr>
          <w:p w14:paraId="78143149" w14:textId="77777777" w:rsidR="00DB347A" w:rsidRPr="00D92848" w:rsidRDefault="00DB347A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39B3B63B" w14:textId="77777777" w:rsidR="00DB347A" w:rsidRPr="00D92848" w:rsidRDefault="00DB347A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9" w:type="dxa"/>
            <w:gridSpan w:val="3"/>
            <w:vAlign w:val="bottom"/>
          </w:tcPr>
          <w:p w14:paraId="3E62C0E3" w14:textId="77777777" w:rsidR="00DB347A" w:rsidRPr="00D92848" w:rsidDel="00685444" w:rsidRDefault="00DB347A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" w:type="dxa"/>
            <w:vAlign w:val="bottom"/>
          </w:tcPr>
          <w:p w14:paraId="6D8E9AEE" w14:textId="77777777" w:rsidR="00DB347A" w:rsidRPr="00D92848" w:rsidRDefault="00DB347A" w:rsidP="00193C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92" w:type="dxa"/>
            <w:gridSpan w:val="3"/>
            <w:vAlign w:val="bottom"/>
          </w:tcPr>
          <w:p w14:paraId="12DA8DD5" w14:textId="77777777" w:rsidR="00DB347A" w:rsidRPr="00D92848" w:rsidDel="00685444" w:rsidRDefault="00DB347A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57FD11C" w14:textId="77777777" w:rsidR="00DB347A" w:rsidRPr="00D92848" w:rsidRDefault="00DB347A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9" w:type="dxa"/>
            <w:gridSpan w:val="3"/>
            <w:vAlign w:val="bottom"/>
          </w:tcPr>
          <w:p w14:paraId="738609DE" w14:textId="77777777" w:rsidR="00DB347A" w:rsidRPr="00D92848" w:rsidRDefault="00DB347A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78357CA9" w14:textId="77777777" w:rsidR="00DB347A" w:rsidRPr="00D92848" w:rsidRDefault="00DB347A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36FC58B4" w14:textId="0B02B404" w:rsidR="00DB347A" w:rsidRPr="00271F4E" w:rsidRDefault="00497176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/>
                <w:sz w:val="22"/>
                <w:szCs w:val="22"/>
                <w:cs/>
              </w:rPr>
            </w:pPr>
            <w:r w:rsidRPr="00271F4E">
              <w:rPr>
                <w:rFonts w:asciiTheme="majorBidi" w:hAnsiTheme="majorBidi" w:hint="cs"/>
                <w:sz w:val="22"/>
                <w:szCs w:val="22"/>
                <w:cs/>
              </w:rPr>
              <w:t>มูลค่ายุติธรรมสำหรับ</w:t>
            </w:r>
          </w:p>
        </w:tc>
        <w:tc>
          <w:tcPr>
            <w:tcW w:w="236" w:type="dxa"/>
            <w:vAlign w:val="bottom"/>
          </w:tcPr>
          <w:p w14:paraId="09E3CE3B" w14:textId="77777777" w:rsidR="00DB347A" w:rsidRPr="00D92848" w:rsidRDefault="00DB347A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8" w:type="dxa"/>
            <w:gridSpan w:val="3"/>
            <w:vAlign w:val="bottom"/>
          </w:tcPr>
          <w:p w14:paraId="036B62F0" w14:textId="0FA0FE6C" w:rsidR="00DB347A" w:rsidRPr="00D92848" w:rsidRDefault="00DB347A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งวดสามเดือน</w:t>
            </w:r>
          </w:p>
        </w:tc>
      </w:tr>
      <w:tr w:rsidR="00193C9D" w:rsidRPr="00D92848" w14:paraId="767BAE79" w14:textId="77777777" w:rsidTr="009B2FD4">
        <w:trPr>
          <w:trHeight w:hRule="exact" w:val="263"/>
        </w:trPr>
        <w:tc>
          <w:tcPr>
            <w:tcW w:w="1440" w:type="dxa"/>
          </w:tcPr>
          <w:p w14:paraId="5A2FCEA7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41" w:type="dxa"/>
          </w:tcPr>
          <w:p w14:paraId="7717AFFC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467" w:type="dxa"/>
            <w:gridSpan w:val="3"/>
          </w:tcPr>
          <w:p w14:paraId="62C75626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43" w:type="dxa"/>
          </w:tcPr>
          <w:p w14:paraId="1440D689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9" w:type="dxa"/>
            <w:gridSpan w:val="3"/>
          </w:tcPr>
          <w:p w14:paraId="1672FA5F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61" w:type="dxa"/>
          </w:tcPr>
          <w:p w14:paraId="53FBD59E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92" w:type="dxa"/>
            <w:gridSpan w:val="3"/>
          </w:tcPr>
          <w:p w14:paraId="7F3EF6B2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</w:tcPr>
          <w:p w14:paraId="2D8B04E0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9" w:type="dxa"/>
            <w:gridSpan w:val="3"/>
          </w:tcPr>
          <w:p w14:paraId="4946C2BE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มูลค่าตามวิธีส่วนได้เสีย</w:t>
            </w:r>
          </w:p>
        </w:tc>
        <w:tc>
          <w:tcPr>
            <w:tcW w:w="270" w:type="dxa"/>
          </w:tcPr>
          <w:p w14:paraId="3AA9C3CC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</w:tcPr>
          <w:p w14:paraId="1DC93B9C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834BE">
              <w:rPr>
                <w:rFonts w:ascii="Angsana New" w:hAnsi="Angsana New"/>
                <w:sz w:val="24"/>
                <w:szCs w:val="24"/>
                <w:cs/>
              </w:rPr>
              <w:t>หลักทรัพย์จดทะเบียนฯ</w:t>
            </w:r>
          </w:p>
        </w:tc>
        <w:tc>
          <w:tcPr>
            <w:tcW w:w="236" w:type="dxa"/>
          </w:tcPr>
          <w:p w14:paraId="4C00829F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8" w:type="dxa"/>
            <w:gridSpan w:val="3"/>
          </w:tcPr>
          <w:p w14:paraId="4A9FFB62" w14:textId="77777777" w:rsidR="00193C9D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สิ้นสุดวันที่</w:t>
            </w:r>
          </w:p>
        </w:tc>
      </w:tr>
      <w:tr w:rsidR="00193C9D" w:rsidRPr="00D92848" w14:paraId="698133A5" w14:textId="77777777" w:rsidTr="009B2FD4">
        <w:trPr>
          <w:trHeight w:val="173"/>
        </w:trPr>
        <w:tc>
          <w:tcPr>
            <w:tcW w:w="1440" w:type="dxa"/>
          </w:tcPr>
          <w:p w14:paraId="01E149ED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341" w:type="dxa"/>
          </w:tcPr>
          <w:p w14:paraId="3ADDC737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7" w:type="dxa"/>
          </w:tcPr>
          <w:p w14:paraId="693052B6" w14:textId="7BCEA1C9" w:rsidR="00193C9D" w:rsidRDefault="00CD1FC8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D1FC8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193C9D"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7DE1F6C4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</w:t>
            </w: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นาคม</w:t>
            </w:r>
          </w:p>
        </w:tc>
        <w:tc>
          <w:tcPr>
            <w:tcW w:w="236" w:type="dxa"/>
          </w:tcPr>
          <w:p w14:paraId="60C4B78F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75C2DA9D" w14:textId="4258FE1C" w:rsidR="00193C9D" w:rsidRDefault="00CD1FC8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D1FC8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193C9D"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4F49A7EE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43" w:type="dxa"/>
          </w:tcPr>
          <w:p w14:paraId="57BC28B5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7" w:type="dxa"/>
          </w:tcPr>
          <w:p w14:paraId="68727A06" w14:textId="42FC4AD3" w:rsidR="00193C9D" w:rsidRDefault="00CD1FC8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D1FC8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193C9D"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0AC022F5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</w:t>
            </w: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นาคม</w:t>
            </w:r>
          </w:p>
        </w:tc>
        <w:tc>
          <w:tcPr>
            <w:tcW w:w="240" w:type="dxa"/>
          </w:tcPr>
          <w:p w14:paraId="0809BE44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2" w:type="dxa"/>
          </w:tcPr>
          <w:p w14:paraId="78D4DF16" w14:textId="268A1188" w:rsidR="00193C9D" w:rsidRDefault="00CD1FC8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D1FC8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193C9D"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197F4B87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61" w:type="dxa"/>
          </w:tcPr>
          <w:p w14:paraId="43812953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D1B203B" w14:textId="41AEAF4A" w:rsidR="00193C9D" w:rsidRDefault="00CD1FC8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D1FC8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193C9D"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24B0516D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</w:t>
            </w: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นาคม</w:t>
            </w:r>
          </w:p>
        </w:tc>
        <w:tc>
          <w:tcPr>
            <w:tcW w:w="270" w:type="dxa"/>
          </w:tcPr>
          <w:p w14:paraId="1B307BD8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2" w:type="dxa"/>
          </w:tcPr>
          <w:p w14:paraId="2E0BDE9E" w14:textId="17EF833F" w:rsidR="00193C9D" w:rsidRDefault="00CD1FC8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D1FC8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193C9D"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18682260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6DFB8195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1" w:type="dxa"/>
          </w:tcPr>
          <w:p w14:paraId="64A7209F" w14:textId="1B4D81E7" w:rsidR="00193C9D" w:rsidRDefault="00CD1FC8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D1FC8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193C9D"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7A9B5863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</w:t>
            </w: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นาคม</w:t>
            </w:r>
          </w:p>
        </w:tc>
        <w:tc>
          <w:tcPr>
            <w:tcW w:w="236" w:type="dxa"/>
          </w:tcPr>
          <w:p w14:paraId="349ACBFF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2" w:type="dxa"/>
          </w:tcPr>
          <w:p w14:paraId="3190BD32" w14:textId="6A3B5569" w:rsidR="00193C9D" w:rsidRDefault="00CD1FC8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D1FC8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193C9D"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18B6EC8D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3C9D9857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4EA2783" w14:textId="5767CC6B" w:rsidR="00193C9D" w:rsidRDefault="00CD1FC8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D1FC8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193C9D"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25FA8144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</w:t>
            </w: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นาคม</w:t>
            </w:r>
          </w:p>
        </w:tc>
        <w:tc>
          <w:tcPr>
            <w:tcW w:w="236" w:type="dxa"/>
          </w:tcPr>
          <w:p w14:paraId="163DDBC8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4" w:type="dxa"/>
          </w:tcPr>
          <w:p w14:paraId="5E254578" w14:textId="38AE76D1" w:rsidR="00193C9D" w:rsidRDefault="00CD1FC8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D1FC8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193C9D"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56E7072D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780B297A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F432F3F" w14:textId="6006DD81" w:rsidR="00193C9D" w:rsidRDefault="00CD1FC8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D1FC8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193C9D"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2F785C87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</w:t>
            </w: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นาคม</w:t>
            </w:r>
          </w:p>
        </w:tc>
        <w:tc>
          <w:tcPr>
            <w:tcW w:w="270" w:type="dxa"/>
          </w:tcPr>
          <w:p w14:paraId="37827C50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8" w:type="dxa"/>
          </w:tcPr>
          <w:p w14:paraId="23E7D7AA" w14:textId="18191078" w:rsidR="00193C9D" w:rsidRDefault="00CD1FC8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D1FC8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193C9D"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10495CFE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</w:t>
            </w: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นาคม</w:t>
            </w:r>
          </w:p>
        </w:tc>
      </w:tr>
      <w:tr w:rsidR="00193C9D" w:rsidRPr="00D92848" w14:paraId="4F9F42A2" w14:textId="77777777" w:rsidTr="009B2FD4">
        <w:trPr>
          <w:trHeight w:hRule="exact" w:val="236"/>
        </w:trPr>
        <w:tc>
          <w:tcPr>
            <w:tcW w:w="1440" w:type="dxa"/>
          </w:tcPr>
          <w:p w14:paraId="1CA723B3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41" w:type="dxa"/>
          </w:tcPr>
          <w:p w14:paraId="53114CF0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7" w:type="dxa"/>
          </w:tcPr>
          <w:p w14:paraId="59C174E5" w14:textId="25C1399B" w:rsidR="00193C9D" w:rsidRPr="00D92848" w:rsidRDefault="00CD1FC8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D1FC8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6DAE49A2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524BC0E4" w14:textId="238C1884" w:rsidR="00193C9D" w:rsidRPr="00D92848" w:rsidRDefault="00CD1FC8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D1FC8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243" w:type="dxa"/>
          </w:tcPr>
          <w:p w14:paraId="3F33BA2D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7" w:type="dxa"/>
          </w:tcPr>
          <w:p w14:paraId="3E7A37E6" w14:textId="08A90BB4" w:rsidR="00193C9D" w:rsidRPr="00D92848" w:rsidRDefault="00CD1FC8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D1FC8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40" w:type="dxa"/>
          </w:tcPr>
          <w:p w14:paraId="71BF4D71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2" w:type="dxa"/>
          </w:tcPr>
          <w:p w14:paraId="530ACE8D" w14:textId="2D3FBB12" w:rsidR="00193C9D" w:rsidRPr="00D92848" w:rsidRDefault="00CD1FC8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D1FC8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261" w:type="dxa"/>
          </w:tcPr>
          <w:p w14:paraId="60A2E3A4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4040469" w14:textId="52EDA019" w:rsidR="00193C9D" w:rsidRPr="00D92848" w:rsidRDefault="00CD1FC8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D1FC8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70" w:type="dxa"/>
          </w:tcPr>
          <w:p w14:paraId="092A1753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2" w:type="dxa"/>
          </w:tcPr>
          <w:p w14:paraId="2ECD8333" w14:textId="52773300" w:rsidR="00193C9D" w:rsidRPr="00D92848" w:rsidRDefault="00CD1FC8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D1FC8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270" w:type="dxa"/>
          </w:tcPr>
          <w:p w14:paraId="1D2F1046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1" w:type="dxa"/>
          </w:tcPr>
          <w:p w14:paraId="3190119E" w14:textId="23A53CBF" w:rsidR="00193C9D" w:rsidRPr="00D92848" w:rsidRDefault="00CD1FC8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D1FC8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7F00991C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2" w:type="dxa"/>
          </w:tcPr>
          <w:p w14:paraId="54FEC8A6" w14:textId="5973354F" w:rsidR="00193C9D" w:rsidRPr="00D92848" w:rsidRDefault="00CD1FC8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D1FC8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270" w:type="dxa"/>
          </w:tcPr>
          <w:p w14:paraId="4D645D59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E5DFF64" w14:textId="74670EED" w:rsidR="00193C9D" w:rsidRPr="00D92848" w:rsidRDefault="00CD1FC8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D1FC8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171B73ED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4" w:type="dxa"/>
          </w:tcPr>
          <w:p w14:paraId="133B0159" w14:textId="1C902223" w:rsidR="00193C9D" w:rsidRPr="00D92848" w:rsidRDefault="00CD1FC8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D1FC8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236" w:type="dxa"/>
          </w:tcPr>
          <w:p w14:paraId="59AF7A4A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BF3433F" w14:textId="513F4926" w:rsidR="00193C9D" w:rsidRPr="00D92848" w:rsidRDefault="00CD1FC8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D1FC8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70" w:type="dxa"/>
          </w:tcPr>
          <w:p w14:paraId="7E67A3F8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8" w:type="dxa"/>
          </w:tcPr>
          <w:p w14:paraId="690A6A5C" w14:textId="2EC29CF7" w:rsidR="00193C9D" w:rsidRPr="00D92848" w:rsidRDefault="00CD1FC8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D1FC8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193C9D" w:rsidRPr="00D92848" w14:paraId="78395855" w14:textId="77777777" w:rsidTr="009B2FD4">
        <w:trPr>
          <w:trHeight w:hRule="exact" w:val="216"/>
        </w:trPr>
        <w:tc>
          <w:tcPr>
            <w:tcW w:w="1440" w:type="dxa"/>
          </w:tcPr>
          <w:p w14:paraId="2BCC1A51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41" w:type="dxa"/>
          </w:tcPr>
          <w:p w14:paraId="501A6A9E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467" w:type="dxa"/>
            <w:gridSpan w:val="3"/>
          </w:tcPr>
          <w:p w14:paraId="20791D65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  <w:r w:rsidRPr="00D92848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43" w:type="dxa"/>
          </w:tcPr>
          <w:p w14:paraId="6169780B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595" w:type="dxa"/>
            <w:gridSpan w:val="19"/>
          </w:tcPr>
          <w:p w14:paraId="262F1B5C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D92848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193C9D" w:rsidRPr="00D92848" w14:paraId="1FAC8287" w14:textId="77777777" w:rsidTr="009B2FD4">
        <w:trPr>
          <w:trHeight w:hRule="exact" w:val="281"/>
        </w:trPr>
        <w:tc>
          <w:tcPr>
            <w:tcW w:w="1440" w:type="dxa"/>
          </w:tcPr>
          <w:p w14:paraId="4AFEB2C2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ทางตรง</w:t>
            </w:r>
          </w:p>
        </w:tc>
        <w:tc>
          <w:tcPr>
            <w:tcW w:w="1341" w:type="dxa"/>
          </w:tcPr>
          <w:p w14:paraId="281C9C50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57" w:type="dxa"/>
          </w:tcPr>
          <w:p w14:paraId="6CA568C0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20B076BA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74" w:type="dxa"/>
          </w:tcPr>
          <w:p w14:paraId="2CC7837B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3" w:type="dxa"/>
          </w:tcPr>
          <w:p w14:paraId="7D0BCB37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57" w:type="dxa"/>
          </w:tcPr>
          <w:p w14:paraId="487FEC66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0" w:type="dxa"/>
          </w:tcPr>
          <w:p w14:paraId="6E9CE2CA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42" w:type="dxa"/>
          </w:tcPr>
          <w:p w14:paraId="13B54224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dxa"/>
          </w:tcPr>
          <w:p w14:paraId="2BB72224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2BA5885C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086CFDA1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02" w:type="dxa"/>
          </w:tcPr>
          <w:p w14:paraId="584AB28C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44B09361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1" w:type="dxa"/>
          </w:tcPr>
          <w:p w14:paraId="4512C701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7C69583D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72" w:type="dxa"/>
          </w:tcPr>
          <w:p w14:paraId="706B050F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54ADF5AD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14:paraId="30B6D6F9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7161E239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4" w:type="dxa"/>
          </w:tcPr>
          <w:p w14:paraId="5330A7C1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0CA08B7B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14:paraId="0613A489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A9BCDBF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8" w:type="dxa"/>
          </w:tcPr>
          <w:p w14:paraId="0630F826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E662B8" w:rsidRPr="00D92848" w14:paraId="03503F57" w14:textId="77777777" w:rsidTr="009B2FD4">
        <w:trPr>
          <w:trHeight w:hRule="exact" w:val="272"/>
        </w:trPr>
        <w:tc>
          <w:tcPr>
            <w:tcW w:w="1440" w:type="dxa"/>
          </w:tcPr>
          <w:p w14:paraId="03004931" w14:textId="77777777" w:rsidR="00E662B8" w:rsidRPr="00D92848" w:rsidRDefault="00E662B8" w:rsidP="00E6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3F58B7">
              <w:rPr>
                <w:rFonts w:asciiTheme="majorBidi" w:hAnsiTheme="majorBidi" w:hint="cs"/>
                <w:sz w:val="22"/>
                <w:szCs w:val="22"/>
                <w:cs/>
              </w:rPr>
              <w:t>บริษัท</w:t>
            </w:r>
            <w:r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ทีบีเอสพี จำกัด</w:t>
            </w:r>
          </w:p>
        </w:tc>
        <w:tc>
          <w:tcPr>
            <w:tcW w:w="1341" w:type="dxa"/>
            <w:vAlign w:val="center"/>
          </w:tcPr>
          <w:p w14:paraId="3D048D94" w14:textId="77777777" w:rsidR="00E662B8" w:rsidRPr="00D92848" w:rsidRDefault="00E662B8" w:rsidP="00E662B8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พิมพ์เอกสารปลอด</w:t>
            </w:r>
          </w:p>
        </w:tc>
        <w:tc>
          <w:tcPr>
            <w:tcW w:w="657" w:type="dxa"/>
          </w:tcPr>
          <w:p w14:paraId="72B84A1F" w14:textId="51D07C04" w:rsidR="00E662B8" w:rsidRPr="00D92848" w:rsidRDefault="00CD1FC8" w:rsidP="00E662B8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D1FC8">
              <w:rPr>
                <w:rFonts w:asciiTheme="majorBidi" w:hAnsiTheme="majorBidi" w:cstheme="majorBidi"/>
                <w:szCs w:val="22"/>
                <w:lang w:val="en-US" w:bidi="th-TH"/>
              </w:rPr>
              <w:t>98</w:t>
            </w:r>
            <w:r w:rsidR="00E662B8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CD1FC8">
              <w:rPr>
                <w:rFonts w:asciiTheme="majorBidi" w:hAnsiTheme="majorBidi" w:cstheme="majorBidi"/>
                <w:szCs w:val="22"/>
                <w:lang w:val="en-US" w:bidi="th-TH"/>
              </w:rPr>
              <w:t>48</w:t>
            </w:r>
          </w:p>
        </w:tc>
        <w:tc>
          <w:tcPr>
            <w:tcW w:w="236" w:type="dxa"/>
          </w:tcPr>
          <w:p w14:paraId="23007290" w14:textId="77777777" w:rsidR="00E662B8" w:rsidRPr="00D92848" w:rsidRDefault="00E662B8" w:rsidP="00E662B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6337B5FB" w14:textId="1C8ED7CC" w:rsidR="00E662B8" w:rsidRPr="00D92848" w:rsidRDefault="00CD1FC8" w:rsidP="00E662B8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D1FC8">
              <w:rPr>
                <w:rFonts w:asciiTheme="majorBidi" w:hAnsiTheme="majorBidi" w:cstheme="majorBidi"/>
                <w:szCs w:val="22"/>
                <w:lang w:val="en-US" w:bidi="th-TH"/>
              </w:rPr>
              <w:t>98</w:t>
            </w:r>
            <w:r w:rsidR="00E662B8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CD1FC8">
              <w:rPr>
                <w:rFonts w:asciiTheme="majorBidi" w:hAnsiTheme="majorBidi" w:cstheme="majorBidi"/>
                <w:szCs w:val="22"/>
                <w:lang w:val="en-US" w:bidi="th-TH"/>
              </w:rPr>
              <w:t>48</w:t>
            </w:r>
          </w:p>
        </w:tc>
        <w:tc>
          <w:tcPr>
            <w:tcW w:w="243" w:type="dxa"/>
          </w:tcPr>
          <w:p w14:paraId="6B4D5CCF" w14:textId="77777777" w:rsidR="00E662B8" w:rsidRPr="00D92848" w:rsidRDefault="00E662B8" w:rsidP="00E662B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57" w:type="dxa"/>
          </w:tcPr>
          <w:p w14:paraId="11EE705B" w14:textId="05BA3D2C" w:rsidR="00E662B8" w:rsidRPr="00D92848" w:rsidRDefault="00CD1FC8" w:rsidP="00E662B8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D1FC8">
              <w:rPr>
                <w:rFonts w:asciiTheme="majorBidi" w:hAnsiTheme="majorBidi" w:cstheme="majorBidi"/>
                <w:szCs w:val="22"/>
                <w:lang w:val="en-US" w:bidi="th-TH"/>
              </w:rPr>
              <w:t>204</w:t>
            </w:r>
            <w:r w:rsidR="00E662B8" w:rsidRPr="00E662B8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CD1FC8">
              <w:rPr>
                <w:rFonts w:asciiTheme="majorBidi" w:hAnsiTheme="majorBidi" w:cstheme="majorBidi"/>
                <w:szCs w:val="22"/>
                <w:lang w:val="en-US" w:bidi="th-TH"/>
              </w:rPr>
              <w:t>220</w:t>
            </w:r>
          </w:p>
        </w:tc>
        <w:tc>
          <w:tcPr>
            <w:tcW w:w="240" w:type="dxa"/>
          </w:tcPr>
          <w:p w14:paraId="03590FFB" w14:textId="77777777" w:rsidR="00E662B8" w:rsidRPr="00D92848" w:rsidRDefault="00E662B8" w:rsidP="00E662B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2" w:type="dxa"/>
          </w:tcPr>
          <w:p w14:paraId="0AC6B726" w14:textId="4E71B0F4" w:rsidR="00E662B8" w:rsidRPr="00D92848" w:rsidRDefault="00CD1FC8" w:rsidP="00E662B8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D1FC8">
              <w:rPr>
                <w:rFonts w:asciiTheme="majorBidi" w:hAnsiTheme="majorBidi" w:cstheme="majorBidi"/>
                <w:szCs w:val="22"/>
                <w:lang w:val="en-US" w:bidi="th-TH"/>
              </w:rPr>
              <w:t>204</w:t>
            </w:r>
            <w:r w:rsidR="00E662B8" w:rsidRPr="00E662B8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CD1FC8">
              <w:rPr>
                <w:rFonts w:asciiTheme="majorBidi" w:hAnsiTheme="majorBidi" w:cstheme="majorBidi"/>
                <w:szCs w:val="22"/>
                <w:lang w:val="en-US" w:bidi="th-TH"/>
              </w:rPr>
              <w:t>220</w:t>
            </w:r>
          </w:p>
        </w:tc>
        <w:tc>
          <w:tcPr>
            <w:tcW w:w="261" w:type="dxa"/>
          </w:tcPr>
          <w:p w14:paraId="046CF1AB" w14:textId="77777777" w:rsidR="00E662B8" w:rsidRPr="00D92848" w:rsidRDefault="00E662B8" w:rsidP="00E662B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27FDDD3" w14:textId="31A49906" w:rsidR="00E662B8" w:rsidRPr="00D92848" w:rsidRDefault="00CD1FC8" w:rsidP="00E662B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CD1FC8">
              <w:rPr>
                <w:rFonts w:asciiTheme="majorBidi" w:hAnsiTheme="majorBidi"/>
                <w:szCs w:val="22"/>
                <w:lang w:val="en-US" w:bidi="th-TH"/>
              </w:rPr>
              <w:t>1</w:t>
            </w:r>
            <w:r w:rsidR="00E662B8" w:rsidRPr="00E662B8">
              <w:rPr>
                <w:rFonts w:asciiTheme="majorBidi" w:hAnsiTheme="majorBidi"/>
                <w:szCs w:val="22"/>
                <w:lang w:val="en-US" w:bidi="th-TH"/>
              </w:rPr>
              <w:t>,</w:t>
            </w:r>
            <w:r w:rsidRPr="00CD1FC8">
              <w:rPr>
                <w:rFonts w:asciiTheme="majorBidi" w:hAnsiTheme="majorBidi"/>
                <w:szCs w:val="22"/>
                <w:lang w:val="en-US" w:bidi="th-TH"/>
              </w:rPr>
              <w:t>962</w:t>
            </w:r>
            <w:r w:rsidR="00E662B8" w:rsidRPr="00E662B8">
              <w:rPr>
                <w:rFonts w:asciiTheme="majorBidi" w:hAnsiTheme="majorBidi"/>
                <w:szCs w:val="22"/>
                <w:lang w:val="en-US" w:bidi="th-TH"/>
              </w:rPr>
              <w:t>,</w:t>
            </w:r>
            <w:r w:rsidRPr="00CD1FC8">
              <w:rPr>
                <w:rFonts w:asciiTheme="majorBidi" w:hAnsiTheme="majorBidi"/>
                <w:szCs w:val="22"/>
                <w:lang w:val="en-US" w:bidi="th-TH"/>
              </w:rPr>
              <w:t>677</w:t>
            </w:r>
          </w:p>
        </w:tc>
        <w:tc>
          <w:tcPr>
            <w:tcW w:w="270" w:type="dxa"/>
          </w:tcPr>
          <w:p w14:paraId="5E6DC40A" w14:textId="77777777" w:rsidR="00E662B8" w:rsidRPr="00D92848" w:rsidRDefault="00E662B8" w:rsidP="00E662B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2" w:type="dxa"/>
          </w:tcPr>
          <w:p w14:paraId="34068C0D" w14:textId="2041AC8B" w:rsidR="00E662B8" w:rsidRPr="00D92848" w:rsidRDefault="00CD1FC8" w:rsidP="009B2FD4">
            <w:pPr>
              <w:pStyle w:val="acctfourfigures"/>
              <w:tabs>
                <w:tab w:val="clear" w:pos="765"/>
              </w:tabs>
              <w:spacing w:line="240" w:lineRule="auto"/>
              <w:ind w:right="-107"/>
              <w:rPr>
                <w:rFonts w:asciiTheme="majorBidi" w:hAnsiTheme="majorBidi" w:cstheme="majorBidi"/>
                <w:szCs w:val="22"/>
                <w:lang w:bidi="th-TH"/>
              </w:rPr>
            </w:pPr>
            <w:r w:rsidRPr="00CD1FC8">
              <w:rPr>
                <w:rFonts w:asciiTheme="majorBidi" w:hAnsiTheme="majorBidi"/>
                <w:szCs w:val="22"/>
                <w:lang w:val="en-US" w:bidi="th-TH"/>
              </w:rPr>
              <w:t>1</w:t>
            </w:r>
            <w:r w:rsidR="00E662B8" w:rsidRPr="00E662B8">
              <w:rPr>
                <w:rFonts w:asciiTheme="majorBidi" w:hAnsiTheme="majorBidi"/>
                <w:szCs w:val="22"/>
                <w:lang w:val="en-US" w:bidi="th-TH"/>
              </w:rPr>
              <w:t>,</w:t>
            </w:r>
            <w:r w:rsidRPr="00CD1FC8">
              <w:rPr>
                <w:rFonts w:asciiTheme="majorBidi" w:hAnsiTheme="majorBidi"/>
                <w:szCs w:val="22"/>
                <w:lang w:val="en-US" w:bidi="th-TH"/>
              </w:rPr>
              <w:t>962</w:t>
            </w:r>
            <w:r w:rsidR="00E662B8" w:rsidRPr="00E662B8">
              <w:rPr>
                <w:rFonts w:asciiTheme="majorBidi" w:hAnsiTheme="majorBidi"/>
                <w:szCs w:val="22"/>
                <w:lang w:val="en-US" w:bidi="th-TH"/>
              </w:rPr>
              <w:t>,</w:t>
            </w:r>
            <w:r w:rsidRPr="00CD1FC8">
              <w:rPr>
                <w:rFonts w:asciiTheme="majorBidi" w:hAnsiTheme="majorBidi"/>
                <w:szCs w:val="22"/>
                <w:lang w:val="en-US" w:bidi="th-TH"/>
              </w:rPr>
              <w:t>677</w:t>
            </w:r>
          </w:p>
        </w:tc>
        <w:tc>
          <w:tcPr>
            <w:tcW w:w="270" w:type="dxa"/>
          </w:tcPr>
          <w:p w14:paraId="7A378F15" w14:textId="77777777" w:rsidR="00E662B8" w:rsidRPr="00D92848" w:rsidRDefault="00E662B8" w:rsidP="00E6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1" w:type="dxa"/>
          </w:tcPr>
          <w:p w14:paraId="407919F5" w14:textId="6ED14A88" w:rsidR="00E662B8" w:rsidRPr="004B5B19" w:rsidRDefault="00CD1FC8" w:rsidP="00E662B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D1FC8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AD1CAF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CD1FC8">
              <w:rPr>
                <w:rFonts w:asciiTheme="majorBidi" w:hAnsiTheme="majorBidi" w:cstheme="majorBidi"/>
                <w:szCs w:val="22"/>
                <w:lang w:val="en-US" w:bidi="th-TH"/>
              </w:rPr>
              <w:t>706</w:t>
            </w:r>
            <w:r w:rsidR="00AD1CAF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CD1FC8">
              <w:rPr>
                <w:rFonts w:asciiTheme="majorBidi" w:hAnsiTheme="majorBidi" w:cstheme="majorBidi"/>
                <w:szCs w:val="22"/>
                <w:lang w:val="en-US" w:bidi="th-TH"/>
              </w:rPr>
              <w:t>237</w:t>
            </w:r>
          </w:p>
        </w:tc>
        <w:tc>
          <w:tcPr>
            <w:tcW w:w="236" w:type="dxa"/>
          </w:tcPr>
          <w:p w14:paraId="00E59344" w14:textId="77777777" w:rsidR="00E662B8" w:rsidRPr="00D92848" w:rsidRDefault="00E662B8" w:rsidP="00E662B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2" w:type="dxa"/>
          </w:tcPr>
          <w:p w14:paraId="024F4138" w14:textId="22107DED" w:rsidR="00E662B8" w:rsidRPr="004B5B19" w:rsidRDefault="00CD1FC8" w:rsidP="00E662B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D1FC8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E662B8" w:rsidRPr="00E662B8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CD1FC8">
              <w:rPr>
                <w:rFonts w:asciiTheme="majorBidi" w:hAnsiTheme="majorBidi" w:cstheme="majorBidi"/>
                <w:szCs w:val="22"/>
                <w:lang w:val="en-US" w:bidi="th-TH"/>
              </w:rPr>
              <w:t>675</w:t>
            </w:r>
            <w:r w:rsidR="00E662B8" w:rsidRPr="00E662B8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CD1FC8">
              <w:rPr>
                <w:rFonts w:asciiTheme="majorBidi" w:hAnsiTheme="majorBidi" w:cstheme="majorBidi"/>
                <w:szCs w:val="22"/>
                <w:lang w:val="en-US" w:bidi="th-TH"/>
              </w:rPr>
              <w:t>466</w:t>
            </w:r>
          </w:p>
        </w:tc>
        <w:tc>
          <w:tcPr>
            <w:tcW w:w="270" w:type="dxa"/>
          </w:tcPr>
          <w:p w14:paraId="3585A696" w14:textId="77777777" w:rsidR="00E662B8" w:rsidRPr="00D92848" w:rsidRDefault="00E662B8" w:rsidP="00E6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3549208" w14:textId="143B3607" w:rsidR="00E662B8" w:rsidRPr="00D92848" w:rsidRDefault="00CD1FC8" w:rsidP="00E662B8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CD1FC8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="006414E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CD1FC8">
              <w:rPr>
                <w:rFonts w:asciiTheme="majorBidi" w:hAnsiTheme="majorBidi" w:cstheme="majorBidi"/>
                <w:szCs w:val="22"/>
                <w:lang w:val="en-US" w:bidi="th-TH"/>
              </w:rPr>
              <w:t>433</w:t>
            </w:r>
            <w:r w:rsidR="006414E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CD1FC8">
              <w:rPr>
                <w:rFonts w:asciiTheme="majorBidi" w:hAnsiTheme="majorBidi" w:cstheme="majorBidi"/>
                <w:szCs w:val="22"/>
                <w:lang w:val="en-US" w:bidi="th-TH"/>
              </w:rPr>
              <w:t>409</w:t>
            </w:r>
          </w:p>
        </w:tc>
        <w:tc>
          <w:tcPr>
            <w:tcW w:w="236" w:type="dxa"/>
          </w:tcPr>
          <w:p w14:paraId="3E731DB7" w14:textId="77777777" w:rsidR="00E662B8" w:rsidRPr="00D92848" w:rsidRDefault="00E662B8" w:rsidP="00E662B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4" w:type="dxa"/>
          </w:tcPr>
          <w:p w14:paraId="6147C308" w14:textId="4BCCAEB0" w:rsidR="00E662B8" w:rsidRPr="00D92848" w:rsidRDefault="00CD1FC8" w:rsidP="00E662B8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CD1FC8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="00E662B8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CD1FC8">
              <w:rPr>
                <w:rFonts w:asciiTheme="majorBidi" w:hAnsiTheme="majorBidi" w:cstheme="majorBidi"/>
                <w:szCs w:val="22"/>
                <w:lang w:val="en-US" w:bidi="th-TH"/>
              </w:rPr>
              <w:t>513</w:t>
            </w:r>
            <w:r w:rsidR="00E662B8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CD1FC8">
              <w:rPr>
                <w:rFonts w:asciiTheme="majorBidi" w:hAnsiTheme="majorBidi" w:cstheme="majorBidi"/>
                <w:szCs w:val="22"/>
                <w:lang w:val="en-US" w:bidi="th-TH"/>
              </w:rPr>
              <w:t>852</w:t>
            </w:r>
          </w:p>
        </w:tc>
        <w:tc>
          <w:tcPr>
            <w:tcW w:w="236" w:type="dxa"/>
          </w:tcPr>
          <w:p w14:paraId="1911E3AC" w14:textId="77777777" w:rsidR="00E662B8" w:rsidRPr="00D92848" w:rsidRDefault="00E662B8" w:rsidP="00E6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E580830" w14:textId="77777777" w:rsidR="00E662B8" w:rsidRPr="00D92848" w:rsidRDefault="00E662B8" w:rsidP="00E662B8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723EF6F2" w14:textId="77777777" w:rsidR="00E662B8" w:rsidRPr="00D92848" w:rsidRDefault="00E662B8" w:rsidP="00E6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8" w:type="dxa"/>
          </w:tcPr>
          <w:p w14:paraId="74949620" w14:textId="77777777" w:rsidR="00E662B8" w:rsidRPr="008E7D25" w:rsidRDefault="00E662B8" w:rsidP="00E662B8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062E8E" w:rsidRPr="00D92848" w14:paraId="7D1594EA" w14:textId="77777777" w:rsidTr="009B2FD4">
        <w:trPr>
          <w:trHeight w:hRule="exact" w:val="290"/>
        </w:trPr>
        <w:tc>
          <w:tcPr>
            <w:tcW w:w="1440" w:type="dxa"/>
          </w:tcPr>
          <w:p w14:paraId="389AADDE" w14:textId="53C9F7FD" w:rsidR="00062E8E" w:rsidRPr="00271F4E" w:rsidRDefault="0085761A" w:rsidP="0085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sz w:val="22"/>
                <w:szCs w:val="22"/>
                <w:cs/>
              </w:rPr>
              <w:t>(มหาชน)</w:t>
            </w:r>
          </w:p>
        </w:tc>
        <w:tc>
          <w:tcPr>
            <w:tcW w:w="1341" w:type="dxa"/>
            <w:vAlign w:val="center"/>
          </w:tcPr>
          <w:p w14:paraId="210CFF82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   การทำเทียม</w:t>
            </w:r>
          </w:p>
        </w:tc>
        <w:tc>
          <w:tcPr>
            <w:tcW w:w="657" w:type="dxa"/>
          </w:tcPr>
          <w:p w14:paraId="0AB2F140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0DDDE19F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14253B2D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43" w:type="dxa"/>
          </w:tcPr>
          <w:p w14:paraId="735BD97A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57" w:type="dxa"/>
          </w:tcPr>
          <w:p w14:paraId="25B31D00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0" w:type="dxa"/>
          </w:tcPr>
          <w:p w14:paraId="636C5041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2" w:type="dxa"/>
          </w:tcPr>
          <w:p w14:paraId="4D4FC3DA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08194DCD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DCA6F83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A24DDB6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2" w:type="dxa"/>
          </w:tcPr>
          <w:p w14:paraId="235A8941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35038EF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1" w:type="dxa"/>
          </w:tcPr>
          <w:p w14:paraId="17A51D1E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345AB7C7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2" w:type="dxa"/>
          </w:tcPr>
          <w:p w14:paraId="174929C2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CD3B07F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026DABF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3DA2865D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4" w:type="dxa"/>
          </w:tcPr>
          <w:p w14:paraId="1F09615F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45E94D35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243BFF9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C288582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8" w:type="dxa"/>
          </w:tcPr>
          <w:p w14:paraId="59967BBB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062E8E" w:rsidRPr="00D92848" w14:paraId="1E682EDD" w14:textId="77777777" w:rsidTr="009B2FD4">
        <w:trPr>
          <w:trHeight w:hRule="exact" w:val="317"/>
        </w:trPr>
        <w:tc>
          <w:tcPr>
            <w:tcW w:w="1440" w:type="dxa"/>
          </w:tcPr>
          <w:p w14:paraId="3FFEC8FF" w14:textId="77777777" w:rsidR="00062E8E" w:rsidRPr="00271F4E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 w:rsidRPr="00271F4E">
              <w:rPr>
                <w:rFonts w:asciiTheme="majorBidi" w:hAnsiTheme="majorBidi"/>
                <w:sz w:val="22"/>
                <w:szCs w:val="22"/>
                <w:cs/>
              </w:rPr>
              <w:t>บริษัท โกไฟว์ จำกัด</w:t>
            </w:r>
          </w:p>
        </w:tc>
        <w:tc>
          <w:tcPr>
            <w:tcW w:w="1341" w:type="dxa"/>
            <w:vAlign w:val="center"/>
          </w:tcPr>
          <w:p w14:paraId="2C71BF5F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ให้คำปรึกษาและ</w:t>
            </w:r>
          </w:p>
        </w:tc>
        <w:tc>
          <w:tcPr>
            <w:tcW w:w="657" w:type="dxa"/>
          </w:tcPr>
          <w:p w14:paraId="22C76619" w14:textId="4F11C49D" w:rsidR="00062E8E" w:rsidRPr="00D92848" w:rsidRDefault="00CD1FC8" w:rsidP="00062E8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D1FC8">
              <w:rPr>
                <w:rFonts w:asciiTheme="majorBidi" w:hAnsiTheme="majorBidi" w:cstheme="majorBidi"/>
                <w:szCs w:val="22"/>
                <w:lang w:val="en-US" w:bidi="th-TH"/>
              </w:rPr>
              <w:t>60</w:t>
            </w:r>
            <w:r w:rsidR="00062E8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CD1FC8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56A4849A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007FF8A4" w14:textId="4B12D525" w:rsidR="00062E8E" w:rsidRPr="00D92848" w:rsidRDefault="00CD1FC8" w:rsidP="00062E8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D1FC8">
              <w:rPr>
                <w:rFonts w:asciiTheme="majorBidi" w:hAnsiTheme="majorBidi" w:cstheme="majorBidi"/>
                <w:szCs w:val="22"/>
                <w:lang w:val="en-US" w:bidi="th-TH"/>
              </w:rPr>
              <w:t>60</w:t>
            </w:r>
            <w:r w:rsidR="00062E8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CD1FC8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243" w:type="dxa"/>
          </w:tcPr>
          <w:p w14:paraId="4872663F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57" w:type="dxa"/>
          </w:tcPr>
          <w:p w14:paraId="67C96157" w14:textId="30D7B82A" w:rsidR="00062E8E" w:rsidRPr="00D92848" w:rsidRDefault="00CD1FC8" w:rsidP="00062E8E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D1FC8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="00062E8E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CD1FC8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40" w:type="dxa"/>
          </w:tcPr>
          <w:p w14:paraId="33A845D6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2" w:type="dxa"/>
          </w:tcPr>
          <w:p w14:paraId="598BE68D" w14:textId="28B5680E" w:rsidR="00062E8E" w:rsidRPr="00D92848" w:rsidRDefault="00CD1FC8" w:rsidP="00062E8E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D1FC8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="00062E8E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CD1FC8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61" w:type="dxa"/>
          </w:tcPr>
          <w:p w14:paraId="671897D2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5854302" w14:textId="26631A37" w:rsidR="00062E8E" w:rsidRPr="00D92848" w:rsidRDefault="00CD1FC8" w:rsidP="00062E8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CD1FC8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="00062E8E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CD1FC8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546876E5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2" w:type="dxa"/>
          </w:tcPr>
          <w:p w14:paraId="46A620DC" w14:textId="46D0F401" w:rsidR="00062E8E" w:rsidRPr="00D92848" w:rsidRDefault="00CD1FC8" w:rsidP="00062E8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CD1FC8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="00062E8E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CD1FC8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6E476073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1" w:type="dxa"/>
          </w:tcPr>
          <w:p w14:paraId="434C1563" w14:textId="5F435C54" w:rsidR="00062E8E" w:rsidRPr="003E045B" w:rsidRDefault="00CD1FC8" w:rsidP="00062E8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D1FC8">
              <w:rPr>
                <w:rFonts w:asciiTheme="majorBidi" w:hAnsiTheme="majorBidi" w:cstheme="majorBidi"/>
                <w:szCs w:val="22"/>
                <w:lang w:val="en-US" w:bidi="th-TH"/>
              </w:rPr>
              <w:t>9</w:t>
            </w:r>
            <w:r w:rsidR="00AD1CAF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CD1FC8">
              <w:rPr>
                <w:rFonts w:asciiTheme="majorBidi" w:hAnsiTheme="majorBidi" w:cstheme="majorBidi"/>
                <w:szCs w:val="22"/>
                <w:lang w:val="en-US" w:bidi="th-TH"/>
              </w:rPr>
              <w:t>567</w:t>
            </w:r>
          </w:p>
        </w:tc>
        <w:tc>
          <w:tcPr>
            <w:tcW w:w="236" w:type="dxa"/>
          </w:tcPr>
          <w:p w14:paraId="58DD494F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2" w:type="dxa"/>
          </w:tcPr>
          <w:p w14:paraId="3C524D71" w14:textId="673FC447" w:rsidR="00062E8E" w:rsidRPr="003E045B" w:rsidRDefault="00CD1FC8" w:rsidP="00062E8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D1FC8"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  <w:r w:rsidR="00E662B8" w:rsidRPr="00E662B8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CD1FC8">
              <w:rPr>
                <w:rFonts w:asciiTheme="majorBidi" w:hAnsiTheme="majorBidi" w:cstheme="majorBidi"/>
                <w:szCs w:val="22"/>
                <w:lang w:val="en-US" w:bidi="th-TH"/>
              </w:rPr>
              <w:t>379</w:t>
            </w:r>
          </w:p>
        </w:tc>
        <w:tc>
          <w:tcPr>
            <w:tcW w:w="270" w:type="dxa"/>
          </w:tcPr>
          <w:p w14:paraId="3C71B78D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19B6B58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</w:tcPr>
          <w:p w14:paraId="727207FA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4" w:type="dxa"/>
          </w:tcPr>
          <w:p w14:paraId="1BA8E926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</w:tcPr>
          <w:p w14:paraId="3A051CDD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1311DC1" w14:textId="77777777" w:rsidR="00062E8E" w:rsidRPr="00D92848" w:rsidRDefault="00984A83" w:rsidP="00984A83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044F5C4B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8" w:type="dxa"/>
          </w:tcPr>
          <w:p w14:paraId="7394615D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062E8E" w:rsidRPr="00D92848" w14:paraId="2683F2F2" w14:textId="77777777" w:rsidTr="009B2FD4">
        <w:trPr>
          <w:trHeight w:hRule="exact" w:val="317"/>
        </w:trPr>
        <w:tc>
          <w:tcPr>
            <w:tcW w:w="1440" w:type="dxa"/>
          </w:tcPr>
          <w:p w14:paraId="1DDA945A" w14:textId="77777777" w:rsidR="00062E8E" w:rsidRPr="00271F4E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1341" w:type="dxa"/>
            <w:vAlign w:val="center"/>
          </w:tcPr>
          <w:p w14:paraId="6579FFC8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  ให้บริการด้าน</w:t>
            </w:r>
          </w:p>
        </w:tc>
        <w:tc>
          <w:tcPr>
            <w:tcW w:w="657" w:type="dxa"/>
          </w:tcPr>
          <w:p w14:paraId="1456999D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594FDC79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67C9EFE3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3" w:type="dxa"/>
          </w:tcPr>
          <w:p w14:paraId="4904C0D0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57" w:type="dxa"/>
          </w:tcPr>
          <w:p w14:paraId="5665D43C" w14:textId="77777777" w:rsidR="00062E8E" w:rsidRDefault="00062E8E" w:rsidP="00062E8E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0" w:type="dxa"/>
          </w:tcPr>
          <w:p w14:paraId="1B8BF87C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2" w:type="dxa"/>
          </w:tcPr>
          <w:p w14:paraId="63C87C18" w14:textId="77777777" w:rsidR="00062E8E" w:rsidRDefault="00062E8E" w:rsidP="00062E8E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1D4D96C3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49D7BD9" w14:textId="77777777" w:rsidR="00062E8E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8A518D5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2" w:type="dxa"/>
          </w:tcPr>
          <w:p w14:paraId="20B69DE4" w14:textId="77777777" w:rsidR="00062E8E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8D3E6A2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1" w:type="dxa"/>
          </w:tcPr>
          <w:p w14:paraId="14438E2D" w14:textId="77777777" w:rsidR="00062E8E" w:rsidRDefault="00062E8E" w:rsidP="00062E8E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7EB20619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2" w:type="dxa"/>
          </w:tcPr>
          <w:p w14:paraId="0EA0DE4D" w14:textId="77777777" w:rsidR="00062E8E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C7CF522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0D4E5ED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3285A75D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4" w:type="dxa"/>
          </w:tcPr>
          <w:p w14:paraId="4C7274C6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5DF6AF89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BB91247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5FF2321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8" w:type="dxa"/>
          </w:tcPr>
          <w:p w14:paraId="07F39411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062E8E" w:rsidRPr="00D92848" w14:paraId="11D63BD8" w14:textId="77777777" w:rsidTr="009B2FD4">
        <w:trPr>
          <w:trHeight w:hRule="exact" w:val="317"/>
        </w:trPr>
        <w:tc>
          <w:tcPr>
            <w:tcW w:w="1440" w:type="dxa"/>
          </w:tcPr>
          <w:p w14:paraId="2F0BEC2E" w14:textId="77777777" w:rsidR="00062E8E" w:rsidRPr="00271F4E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1341" w:type="dxa"/>
            <w:vAlign w:val="center"/>
          </w:tcPr>
          <w:p w14:paraId="77707860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  ระบบเทคโนโลยี</w:t>
            </w:r>
          </w:p>
        </w:tc>
        <w:tc>
          <w:tcPr>
            <w:tcW w:w="657" w:type="dxa"/>
          </w:tcPr>
          <w:p w14:paraId="30C6E8A5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59D7DFD3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49B29258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3" w:type="dxa"/>
          </w:tcPr>
          <w:p w14:paraId="62A51B00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57" w:type="dxa"/>
          </w:tcPr>
          <w:p w14:paraId="7309B174" w14:textId="77777777" w:rsidR="00062E8E" w:rsidRDefault="00062E8E" w:rsidP="00062E8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0" w:type="dxa"/>
          </w:tcPr>
          <w:p w14:paraId="55E9A2E7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2" w:type="dxa"/>
          </w:tcPr>
          <w:p w14:paraId="7F1B6A2E" w14:textId="77777777" w:rsidR="00062E8E" w:rsidRDefault="00062E8E" w:rsidP="00062E8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59C566FD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50CD08E" w14:textId="77777777" w:rsidR="00062E8E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7A9867D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2" w:type="dxa"/>
          </w:tcPr>
          <w:p w14:paraId="1D995E60" w14:textId="77777777" w:rsidR="00062E8E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FC6511C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1" w:type="dxa"/>
          </w:tcPr>
          <w:p w14:paraId="1622568C" w14:textId="77777777" w:rsidR="00062E8E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3E5EF541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2" w:type="dxa"/>
          </w:tcPr>
          <w:p w14:paraId="5BF38186" w14:textId="77777777" w:rsidR="00062E8E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7BCD363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206516A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176DF7D2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4" w:type="dxa"/>
          </w:tcPr>
          <w:p w14:paraId="70C9027C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6A714F06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7F17C50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63AC874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8" w:type="dxa"/>
          </w:tcPr>
          <w:p w14:paraId="3828D73E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062E8E" w:rsidRPr="00D92848" w14:paraId="6F896A8C" w14:textId="77777777" w:rsidTr="009B2FD4">
        <w:trPr>
          <w:trHeight w:hRule="exact" w:val="317"/>
        </w:trPr>
        <w:tc>
          <w:tcPr>
            <w:tcW w:w="1440" w:type="dxa"/>
          </w:tcPr>
          <w:p w14:paraId="62C28A89" w14:textId="77777777" w:rsidR="00062E8E" w:rsidRPr="00271F4E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1341" w:type="dxa"/>
            <w:vAlign w:val="center"/>
          </w:tcPr>
          <w:p w14:paraId="5C498508" w14:textId="77777777" w:rsidR="00062E8E" w:rsidRDefault="00062E8E" w:rsidP="00062E8E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  สารสนเทศ </w:t>
            </w:r>
          </w:p>
        </w:tc>
        <w:tc>
          <w:tcPr>
            <w:tcW w:w="657" w:type="dxa"/>
          </w:tcPr>
          <w:p w14:paraId="0B8166E4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7E54EA47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1AACA181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3" w:type="dxa"/>
          </w:tcPr>
          <w:p w14:paraId="6BBC8124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57" w:type="dxa"/>
          </w:tcPr>
          <w:p w14:paraId="39B33385" w14:textId="77777777" w:rsidR="00062E8E" w:rsidRDefault="00062E8E" w:rsidP="00062E8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0" w:type="dxa"/>
          </w:tcPr>
          <w:p w14:paraId="2ACC4F75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2" w:type="dxa"/>
          </w:tcPr>
          <w:p w14:paraId="7B1102AF" w14:textId="77777777" w:rsidR="00062E8E" w:rsidRDefault="00062E8E" w:rsidP="00062E8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56A0E2D7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52B4844" w14:textId="77777777" w:rsidR="00062E8E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88043B4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02" w:type="dxa"/>
          </w:tcPr>
          <w:p w14:paraId="0BB2128E" w14:textId="77777777" w:rsidR="00062E8E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97E93F9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1" w:type="dxa"/>
          </w:tcPr>
          <w:p w14:paraId="17FF8EC0" w14:textId="77777777" w:rsidR="00062E8E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421426AE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2" w:type="dxa"/>
          </w:tcPr>
          <w:p w14:paraId="1A1CAD44" w14:textId="77777777" w:rsidR="00062E8E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92FCB30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992E734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33BC658C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4" w:type="dxa"/>
          </w:tcPr>
          <w:p w14:paraId="5D90736A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09A89542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372C019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4403EA0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8" w:type="dxa"/>
          </w:tcPr>
          <w:p w14:paraId="2FAF34CD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062E8E" w:rsidRPr="00D92848" w14:paraId="24BB16A7" w14:textId="77777777" w:rsidTr="009B2FD4">
        <w:trPr>
          <w:trHeight w:hRule="exact" w:val="317"/>
        </w:trPr>
        <w:tc>
          <w:tcPr>
            <w:tcW w:w="1440" w:type="dxa"/>
          </w:tcPr>
          <w:p w14:paraId="05C9610B" w14:textId="77777777" w:rsidR="00062E8E" w:rsidRPr="00271F4E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1341" w:type="dxa"/>
            <w:vAlign w:val="center"/>
          </w:tcPr>
          <w:p w14:paraId="199C90EE" w14:textId="77777777" w:rsidR="00062E8E" w:rsidRDefault="00062E8E" w:rsidP="00062E8E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  และซอฟต์แวร์</w:t>
            </w:r>
          </w:p>
        </w:tc>
        <w:tc>
          <w:tcPr>
            <w:tcW w:w="657" w:type="dxa"/>
          </w:tcPr>
          <w:p w14:paraId="2670BB33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4DCA6AF8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697684F5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3" w:type="dxa"/>
          </w:tcPr>
          <w:p w14:paraId="02D7952E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57" w:type="dxa"/>
          </w:tcPr>
          <w:p w14:paraId="2382C7F3" w14:textId="77777777" w:rsidR="00062E8E" w:rsidRDefault="00062E8E" w:rsidP="00062E8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0" w:type="dxa"/>
          </w:tcPr>
          <w:p w14:paraId="6B3D7EA2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2" w:type="dxa"/>
          </w:tcPr>
          <w:p w14:paraId="312FF707" w14:textId="77777777" w:rsidR="00062E8E" w:rsidRDefault="00062E8E" w:rsidP="00062E8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182489DB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CC966E2" w14:textId="77777777" w:rsidR="00062E8E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57CBB26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2" w:type="dxa"/>
          </w:tcPr>
          <w:p w14:paraId="7D2492D8" w14:textId="77777777" w:rsidR="00062E8E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7F2253D6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1" w:type="dxa"/>
          </w:tcPr>
          <w:p w14:paraId="62F7442F" w14:textId="77777777" w:rsidR="00062E8E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42FF9A43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2" w:type="dxa"/>
          </w:tcPr>
          <w:p w14:paraId="62CDD85A" w14:textId="77777777" w:rsidR="00062E8E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DF1D0A3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0DDABD3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23157062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4" w:type="dxa"/>
          </w:tcPr>
          <w:p w14:paraId="088511F5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740E99E0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F321737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FB18819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8" w:type="dxa"/>
          </w:tcPr>
          <w:p w14:paraId="08BF0F50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062E8E" w:rsidRPr="00D92848" w14:paraId="1526A533" w14:textId="77777777" w:rsidTr="009B2FD4">
        <w:trPr>
          <w:trHeight w:hRule="exact" w:val="255"/>
        </w:trPr>
        <w:tc>
          <w:tcPr>
            <w:tcW w:w="1440" w:type="dxa"/>
          </w:tcPr>
          <w:p w14:paraId="3860CD0D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341" w:type="dxa"/>
          </w:tcPr>
          <w:p w14:paraId="74A73107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7" w:type="dxa"/>
          </w:tcPr>
          <w:p w14:paraId="4D10DA6B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1A9824E6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59CC3FDA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3" w:type="dxa"/>
          </w:tcPr>
          <w:p w14:paraId="0BBA8629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57" w:type="dxa"/>
          </w:tcPr>
          <w:p w14:paraId="0DB97EF5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40" w:type="dxa"/>
          </w:tcPr>
          <w:p w14:paraId="204828FD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2" w:type="dxa"/>
          </w:tcPr>
          <w:p w14:paraId="0B593D4B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1" w:type="dxa"/>
          </w:tcPr>
          <w:p w14:paraId="79910F61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D07F1BA" w14:textId="520B8DFC" w:rsidR="00062E8E" w:rsidRPr="00D92848" w:rsidRDefault="00CD1FC8" w:rsidP="00062E8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CD1FC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  <w:r w:rsidR="00062E8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CD1FC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965</w:t>
            </w:r>
            <w:r w:rsidR="00062E8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CD1FC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677</w:t>
            </w:r>
          </w:p>
        </w:tc>
        <w:tc>
          <w:tcPr>
            <w:tcW w:w="270" w:type="dxa"/>
          </w:tcPr>
          <w:p w14:paraId="44D13F37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</w:tcPr>
          <w:p w14:paraId="2A73083C" w14:textId="277B48AB" w:rsidR="00062E8E" w:rsidRPr="00D92848" w:rsidRDefault="00CD1FC8" w:rsidP="00062E8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CD1FC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  <w:r w:rsidR="006639D3" w:rsidRPr="006639D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CD1FC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965</w:t>
            </w:r>
            <w:r w:rsidR="006639D3" w:rsidRPr="006639D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CD1FC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677</w:t>
            </w:r>
          </w:p>
        </w:tc>
        <w:tc>
          <w:tcPr>
            <w:tcW w:w="270" w:type="dxa"/>
          </w:tcPr>
          <w:p w14:paraId="1A0FA4D0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6532902F" w14:textId="6DA92277" w:rsidR="00062E8E" w:rsidRPr="00D92848" w:rsidRDefault="00CD1FC8" w:rsidP="00062E8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D1FC8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="006E3ECE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CD1FC8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715</w:t>
            </w:r>
            <w:r w:rsidR="00AD1CAF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CD1FC8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804</w:t>
            </w:r>
          </w:p>
        </w:tc>
        <w:tc>
          <w:tcPr>
            <w:tcW w:w="236" w:type="dxa"/>
          </w:tcPr>
          <w:p w14:paraId="5FD245FF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</w:tcPr>
          <w:p w14:paraId="20D42932" w14:textId="242F64CF" w:rsidR="00062E8E" w:rsidRPr="00D92848" w:rsidRDefault="00CD1FC8" w:rsidP="00062E8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D1FC8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="00062E8E" w:rsidRPr="00710B9A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CD1FC8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683</w:t>
            </w:r>
            <w:r w:rsidR="00062E8E" w:rsidRPr="00710B9A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CD1FC8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845</w:t>
            </w:r>
          </w:p>
        </w:tc>
        <w:tc>
          <w:tcPr>
            <w:tcW w:w="270" w:type="dxa"/>
          </w:tcPr>
          <w:p w14:paraId="063D29AD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14:paraId="73748266" w14:textId="77777777" w:rsidR="00062E8E" w:rsidRPr="005324D1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57BB77DE" w14:textId="77777777" w:rsidR="00062E8E" w:rsidRPr="005324D1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54" w:type="dxa"/>
          </w:tcPr>
          <w:p w14:paraId="4DF26061" w14:textId="77777777" w:rsidR="00062E8E" w:rsidRPr="005324D1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6668562F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BBF26F5" w14:textId="77777777" w:rsidR="00062E8E" w:rsidRPr="00D92848" w:rsidRDefault="00984A83" w:rsidP="00984A83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7F4675B1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4D1E0EB2" w14:textId="77777777" w:rsidR="00062E8E" w:rsidRPr="00193C9D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193C9D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</w:tr>
    </w:tbl>
    <w:p w14:paraId="069C438A" w14:textId="77777777" w:rsidR="00193C9D" w:rsidRPr="00193C9D" w:rsidRDefault="00193C9D" w:rsidP="00193C9D">
      <w:pPr>
        <w:spacing w:line="0" w:lineRule="atLeast"/>
        <w:rPr>
          <w:rFonts w:ascii="Angsana New" w:hAnsi="Angsana New"/>
          <w:sz w:val="14"/>
          <w:szCs w:val="14"/>
          <w:lang w:val="en-GB"/>
        </w:rPr>
      </w:pPr>
    </w:p>
    <w:p w14:paraId="731A69A3" w14:textId="77777777" w:rsidR="00193C9D" w:rsidRPr="00BE1DE6" w:rsidRDefault="00193C9D" w:rsidP="00193C9D">
      <w:pPr>
        <w:spacing w:line="0" w:lineRule="atLeast"/>
        <w:rPr>
          <w:rFonts w:ascii="Angsana New" w:hAnsi="Angsana New"/>
          <w:sz w:val="12"/>
          <w:szCs w:val="12"/>
          <w:lang w:val="en-GB"/>
        </w:rPr>
      </w:pPr>
      <w:bookmarkStart w:id="0" w:name="_Hlk38318782"/>
    </w:p>
    <w:p w14:paraId="7EE2538A" w14:textId="4717059F" w:rsidR="009B2FD4" w:rsidRDefault="009B2FD4" w:rsidP="009B2FD4">
      <w:pPr>
        <w:pStyle w:val="BodyText2"/>
        <w:ind w:left="90" w:right="-117" w:firstLine="0"/>
        <w:jc w:val="thaiDistribute"/>
        <w:rPr>
          <w:rFonts w:asciiTheme="majorBidi" w:hAnsiTheme="majorBidi"/>
          <w:sz w:val="30"/>
          <w:szCs w:val="30"/>
        </w:rPr>
      </w:pPr>
      <w:r w:rsidRPr="00062E8E">
        <w:rPr>
          <w:rFonts w:asciiTheme="majorBidi" w:hAnsiTheme="majorBidi" w:hint="cs"/>
          <w:sz w:val="30"/>
          <w:szCs w:val="30"/>
          <w:cs/>
        </w:rPr>
        <w:t>บริษัทย่อยทั้งหมดดำเนินธุรกิจในประเทศไทย</w:t>
      </w:r>
      <w:r w:rsidRPr="00062E8E">
        <w:rPr>
          <w:rFonts w:asciiTheme="majorBidi" w:hAnsiTheme="majorBidi"/>
          <w:sz w:val="30"/>
          <w:szCs w:val="30"/>
          <w:cs/>
        </w:rPr>
        <w:t xml:space="preserve"> </w:t>
      </w:r>
      <w:r w:rsidRPr="00062E8E">
        <w:rPr>
          <w:rFonts w:asciiTheme="majorBidi" w:hAnsiTheme="majorBidi" w:hint="cs"/>
          <w:sz w:val="30"/>
          <w:szCs w:val="30"/>
          <w:cs/>
        </w:rPr>
        <w:t>และ</w:t>
      </w:r>
      <w:r w:rsidRPr="00062E8E">
        <w:rPr>
          <w:rFonts w:asciiTheme="majorBidi" w:hAnsiTheme="majorBidi"/>
          <w:sz w:val="30"/>
          <w:szCs w:val="30"/>
          <w:cs/>
        </w:rPr>
        <w:t xml:space="preserve"> </w:t>
      </w:r>
      <w:r w:rsidRPr="00062E8E">
        <w:rPr>
          <w:rFonts w:asciiTheme="majorBidi" w:hAnsiTheme="majorBidi" w:hint="cs"/>
          <w:sz w:val="30"/>
          <w:szCs w:val="30"/>
          <w:cs/>
        </w:rPr>
        <w:t>ณ</w:t>
      </w:r>
      <w:r w:rsidRPr="00062E8E">
        <w:rPr>
          <w:rFonts w:asciiTheme="majorBidi" w:hAnsiTheme="majorBidi"/>
          <w:sz w:val="30"/>
          <w:szCs w:val="30"/>
          <w:cs/>
        </w:rPr>
        <w:t xml:space="preserve"> </w:t>
      </w:r>
      <w:r w:rsidRPr="00062E8E">
        <w:rPr>
          <w:rFonts w:asciiTheme="majorBidi" w:hAnsiTheme="majorBidi" w:hint="cs"/>
          <w:sz w:val="30"/>
          <w:szCs w:val="30"/>
          <w:cs/>
        </w:rPr>
        <w:t>วันที่</w:t>
      </w:r>
      <w:r w:rsidRPr="00062E8E">
        <w:rPr>
          <w:rFonts w:asciiTheme="majorBidi" w:hAnsiTheme="majorBidi"/>
          <w:sz w:val="30"/>
          <w:szCs w:val="30"/>
          <w:cs/>
        </w:rPr>
        <w:t xml:space="preserve"> </w:t>
      </w:r>
      <w:r w:rsidR="00CD1FC8" w:rsidRPr="00CD1FC8">
        <w:rPr>
          <w:rFonts w:asciiTheme="majorBidi" w:hAnsiTheme="majorBidi"/>
          <w:sz w:val="30"/>
          <w:szCs w:val="30"/>
        </w:rPr>
        <w:t>31</w:t>
      </w:r>
      <w:r w:rsidRPr="00062E8E">
        <w:rPr>
          <w:rFonts w:asciiTheme="majorBidi" w:hAnsiTheme="majorBidi"/>
          <w:sz w:val="30"/>
          <w:szCs w:val="30"/>
          <w:cs/>
        </w:rPr>
        <w:t xml:space="preserve"> </w:t>
      </w:r>
      <w:r w:rsidRPr="00062E8E">
        <w:rPr>
          <w:rFonts w:asciiTheme="majorBidi" w:hAnsiTheme="majorBidi" w:hint="cs"/>
          <w:sz w:val="30"/>
          <w:szCs w:val="30"/>
          <w:cs/>
        </w:rPr>
        <w:t>มีนาคม</w:t>
      </w:r>
      <w:r w:rsidRPr="00062E8E">
        <w:rPr>
          <w:rFonts w:asciiTheme="majorBidi" w:hAnsiTheme="majorBidi"/>
          <w:sz w:val="30"/>
          <w:szCs w:val="30"/>
          <w:cs/>
        </w:rPr>
        <w:t xml:space="preserve"> </w:t>
      </w:r>
      <w:r w:rsidR="00CD1FC8" w:rsidRPr="00CD1FC8">
        <w:rPr>
          <w:rFonts w:asciiTheme="majorBidi" w:hAnsiTheme="majorBidi"/>
          <w:sz w:val="30"/>
          <w:szCs w:val="30"/>
        </w:rPr>
        <w:t>2564</w:t>
      </w:r>
      <w:r w:rsidRPr="00062E8E">
        <w:rPr>
          <w:rFonts w:asciiTheme="majorBidi" w:hAnsiTheme="majorBidi"/>
          <w:sz w:val="30"/>
          <w:szCs w:val="30"/>
          <w:cs/>
        </w:rPr>
        <w:t xml:space="preserve"> </w:t>
      </w:r>
      <w:r w:rsidRPr="00062E8E">
        <w:rPr>
          <w:rFonts w:asciiTheme="majorBidi" w:hAnsiTheme="majorBidi" w:hint="cs"/>
          <w:sz w:val="30"/>
          <w:szCs w:val="30"/>
          <w:cs/>
        </w:rPr>
        <w:t>และ</w:t>
      </w:r>
      <w:r w:rsidRPr="00062E8E">
        <w:rPr>
          <w:rFonts w:asciiTheme="majorBidi" w:hAnsiTheme="majorBidi"/>
          <w:sz w:val="30"/>
          <w:szCs w:val="30"/>
          <w:cs/>
        </w:rPr>
        <w:t xml:space="preserve"> </w:t>
      </w:r>
      <w:r w:rsidR="00CD1FC8" w:rsidRPr="00CD1FC8">
        <w:rPr>
          <w:rFonts w:asciiTheme="majorBidi" w:hAnsiTheme="majorBidi"/>
          <w:sz w:val="30"/>
          <w:szCs w:val="30"/>
        </w:rPr>
        <w:t>31</w:t>
      </w:r>
      <w:r w:rsidRPr="00062E8E">
        <w:rPr>
          <w:rFonts w:asciiTheme="majorBidi" w:hAnsiTheme="majorBidi"/>
          <w:sz w:val="30"/>
          <w:szCs w:val="30"/>
          <w:cs/>
        </w:rPr>
        <w:t xml:space="preserve"> </w:t>
      </w:r>
      <w:r w:rsidRPr="00062E8E">
        <w:rPr>
          <w:rFonts w:asciiTheme="majorBidi" w:hAnsiTheme="majorBidi" w:hint="cs"/>
          <w:sz w:val="30"/>
          <w:szCs w:val="30"/>
          <w:cs/>
        </w:rPr>
        <w:t>ธันวาคม</w:t>
      </w:r>
      <w:r w:rsidRPr="00062E8E">
        <w:rPr>
          <w:rFonts w:asciiTheme="majorBidi" w:hAnsiTheme="majorBidi"/>
          <w:sz w:val="30"/>
          <w:szCs w:val="30"/>
          <w:cs/>
        </w:rPr>
        <w:t xml:space="preserve"> </w:t>
      </w:r>
      <w:r w:rsidR="00CD1FC8" w:rsidRPr="00CD1FC8">
        <w:rPr>
          <w:rFonts w:asciiTheme="majorBidi" w:hAnsiTheme="majorBidi"/>
          <w:sz w:val="30"/>
          <w:szCs w:val="30"/>
        </w:rPr>
        <w:t>2563</w:t>
      </w:r>
      <w:r w:rsidRPr="00062E8E">
        <w:rPr>
          <w:rFonts w:asciiTheme="majorBidi" w:hAnsiTheme="majorBidi"/>
          <w:sz w:val="30"/>
          <w:szCs w:val="30"/>
          <w:cs/>
        </w:rPr>
        <w:t xml:space="preserve"> </w:t>
      </w:r>
      <w:r w:rsidRPr="00062E8E">
        <w:rPr>
          <w:rFonts w:asciiTheme="majorBidi" w:hAnsiTheme="majorBidi" w:hint="cs"/>
          <w:sz w:val="30"/>
          <w:szCs w:val="30"/>
          <w:cs/>
        </w:rPr>
        <w:t>บริษัทนำหุ้นสามัญของบริษัท</w:t>
      </w:r>
      <w:r w:rsidRPr="00062E8E">
        <w:rPr>
          <w:rFonts w:asciiTheme="majorBidi" w:hAnsiTheme="majorBidi"/>
          <w:sz w:val="30"/>
          <w:szCs w:val="30"/>
          <w:cs/>
        </w:rPr>
        <w:t xml:space="preserve"> </w:t>
      </w:r>
      <w:r w:rsidRPr="00062E8E">
        <w:rPr>
          <w:rFonts w:asciiTheme="majorBidi" w:hAnsiTheme="majorBidi" w:hint="cs"/>
          <w:sz w:val="30"/>
          <w:szCs w:val="30"/>
          <w:cs/>
        </w:rPr>
        <w:t>ทีบีเอสพี</w:t>
      </w:r>
      <w:r w:rsidRPr="00062E8E">
        <w:rPr>
          <w:rFonts w:asciiTheme="majorBidi" w:hAnsiTheme="majorBidi"/>
          <w:sz w:val="30"/>
          <w:szCs w:val="30"/>
          <w:cs/>
        </w:rPr>
        <w:t xml:space="preserve"> </w:t>
      </w:r>
      <w:r w:rsidRPr="00062E8E">
        <w:rPr>
          <w:rFonts w:asciiTheme="majorBidi" w:hAnsiTheme="majorBidi" w:hint="cs"/>
          <w:sz w:val="30"/>
          <w:szCs w:val="30"/>
          <w:cs/>
        </w:rPr>
        <w:t>จำกัด</w:t>
      </w:r>
      <w:r w:rsidRPr="00062E8E">
        <w:rPr>
          <w:rFonts w:asciiTheme="majorBidi" w:hAnsiTheme="majorBidi"/>
          <w:sz w:val="30"/>
          <w:szCs w:val="30"/>
          <w:cs/>
        </w:rPr>
        <w:t xml:space="preserve"> (</w:t>
      </w:r>
      <w:r w:rsidRPr="00062E8E">
        <w:rPr>
          <w:rFonts w:asciiTheme="majorBidi" w:hAnsiTheme="majorBidi" w:hint="cs"/>
          <w:sz w:val="30"/>
          <w:szCs w:val="30"/>
          <w:cs/>
        </w:rPr>
        <w:t>มหาชน</w:t>
      </w:r>
      <w:r w:rsidRPr="00062E8E">
        <w:rPr>
          <w:rFonts w:asciiTheme="majorBidi" w:hAnsiTheme="majorBidi"/>
          <w:sz w:val="30"/>
          <w:szCs w:val="30"/>
          <w:cs/>
        </w:rPr>
        <w:t xml:space="preserve">) </w:t>
      </w:r>
      <w:r w:rsidRPr="000C50F0">
        <w:rPr>
          <w:rFonts w:asciiTheme="majorBidi" w:hAnsiTheme="majorBidi" w:hint="cs"/>
          <w:sz w:val="30"/>
          <w:szCs w:val="30"/>
          <w:cs/>
        </w:rPr>
        <w:t>โดยคิดคำนวณมูลค่าตามราคาตลาดที่มีการซื้อขายในตลาดหลักทรัพย์แห่งประเทศไทยไม่ต่ำกว่า</w:t>
      </w:r>
      <w:r w:rsidRPr="000C50F0">
        <w:rPr>
          <w:rFonts w:asciiTheme="majorBidi" w:hAnsiTheme="majorBidi"/>
          <w:sz w:val="30"/>
          <w:szCs w:val="30"/>
          <w:cs/>
        </w:rPr>
        <w:t xml:space="preserve"> </w:t>
      </w:r>
      <w:r w:rsidR="00CD1FC8" w:rsidRPr="00CD1FC8">
        <w:rPr>
          <w:rFonts w:asciiTheme="majorBidi" w:hAnsiTheme="majorBidi"/>
          <w:sz w:val="30"/>
          <w:szCs w:val="30"/>
        </w:rPr>
        <w:t>1</w:t>
      </w:r>
      <w:r w:rsidRPr="000C50F0">
        <w:rPr>
          <w:rFonts w:asciiTheme="majorBidi" w:hAnsiTheme="majorBidi"/>
          <w:sz w:val="30"/>
          <w:szCs w:val="30"/>
          <w:cs/>
        </w:rPr>
        <w:t xml:space="preserve"> </w:t>
      </w:r>
      <w:r w:rsidRPr="000C50F0">
        <w:rPr>
          <w:rFonts w:asciiTheme="majorBidi" w:hAnsiTheme="majorBidi" w:hint="cs"/>
          <w:sz w:val="30"/>
          <w:szCs w:val="30"/>
          <w:cs/>
        </w:rPr>
        <w:t>เท่าของต้นเงินกู้คงค้างไปเป็นหลักประกันวงเงินสินเชื่อที่ได้รับจากสถาบันการเงิน</w:t>
      </w:r>
    </w:p>
    <w:p w14:paraId="575391D1" w14:textId="4BABD868" w:rsidR="00E07EA3" w:rsidRPr="00193C9D" w:rsidRDefault="00E07EA3" w:rsidP="00D173E1">
      <w:pPr>
        <w:spacing w:line="0" w:lineRule="atLeast"/>
        <w:jc w:val="thaiDistribute"/>
        <w:rPr>
          <w:rFonts w:ascii="Angsana New" w:hAnsi="Angsana New"/>
          <w:sz w:val="20"/>
        </w:rPr>
        <w:sectPr w:rsidR="00E07EA3" w:rsidRPr="00193C9D" w:rsidSect="009B701F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bookmarkEnd w:id="0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431"/>
        <w:gridCol w:w="2065"/>
        <w:gridCol w:w="971"/>
        <w:gridCol w:w="364"/>
        <w:gridCol w:w="972"/>
        <w:gridCol w:w="364"/>
        <w:gridCol w:w="1093"/>
        <w:gridCol w:w="364"/>
        <w:gridCol w:w="1216"/>
        <w:gridCol w:w="364"/>
      </w:tblGrid>
      <w:tr w:rsidR="000C50F0" w:rsidRPr="00127833" w14:paraId="50C36305" w14:textId="77777777" w:rsidTr="007E1DD1">
        <w:trPr>
          <w:trHeight w:hRule="exact" w:val="352"/>
        </w:trPr>
        <w:tc>
          <w:tcPr>
            <w:tcW w:w="2431" w:type="dxa"/>
          </w:tcPr>
          <w:p w14:paraId="3E3FA6F7" w14:textId="77777777" w:rsidR="000C50F0" w:rsidRPr="00127833" w:rsidRDefault="000C50F0" w:rsidP="007E1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65" w:type="dxa"/>
          </w:tcPr>
          <w:p w14:paraId="2AF52AAC" w14:textId="77777777" w:rsidR="000C50F0" w:rsidRPr="00127833" w:rsidRDefault="000C50F0" w:rsidP="007E1D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344" w:type="dxa"/>
            <w:gridSpan w:val="7"/>
          </w:tcPr>
          <w:p w14:paraId="1A72D344" w14:textId="77777777" w:rsidR="000C50F0" w:rsidRPr="00606396" w:rsidRDefault="000C50F0" w:rsidP="007E1DD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063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  <w:tc>
          <w:tcPr>
            <w:tcW w:w="364" w:type="dxa"/>
          </w:tcPr>
          <w:p w14:paraId="421F95D2" w14:textId="77777777" w:rsidR="000C50F0" w:rsidRPr="00127833" w:rsidRDefault="000C50F0" w:rsidP="007E1D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C50F0" w:rsidRPr="00127833" w14:paraId="2A639297" w14:textId="77777777" w:rsidTr="007E1DD1">
        <w:trPr>
          <w:trHeight w:hRule="exact" w:val="352"/>
        </w:trPr>
        <w:tc>
          <w:tcPr>
            <w:tcW w:w="2431" w:type="dxa"/>
          </w:tcPr>
          <w:p w14:paraId="72BA8676" w14:textId="77777777" w:rsidR="000C50F0" w:rsidRPr="00127833" w:rsidRDefault="000C50F0" w:rsidP="007E1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65" w:type="dxa"/>
          </w:tcPr>
          <w:p w14:paraId="78C5604A" w14:textId="77777777" w:rsidR="000C50F0" w:rsidRPr="008B3E8E" w:rsidRDefault="000C50F0" w:rsidP="007E1DD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B3E8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ลักษณะธุรกิจ</w:t>
            </w:r>
          </w:p>
        </w:tc>
        <w:tc>
          <w:tcPr>
            <w:tcW w:w="2307" w:type="dxa"/>
            <w:gridSpan w:val="3"/>
          </w:tcPr>
          <w:p w14:paraId="470BE7CD" w14:textId="77777777" w:rsidR="000C50F0" w:rsidRPr="00127833" w:rsidRDefault="000C50F0" w:rsidP="007E1DD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364" w:type="dxa"/>
          </w:tcPr>
          <w:p w14:paraId="2EC8731F" w14:textId="77777777" w:rsidR="000C50F0" w:rsidRPr="00127833" w:rsidRDefault="000C50F0" w:rsidP="007E1D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3" w:type="dxa"/>
            <w:gridSpan w:val="3"/>
          </w:tcPr>
          <w:p w14:paraId="5AF54952" w14:textId="77777777" w:rsidR="000C50F0" w:rsidRPr="00127833" w:rsidRDefault="000C50F0" w:rsidP="007E1DD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ทุนชำระแล้ว</w:t>
            </w:r>
          </w:p>
        </w:tc>
        <w:tc>
          <w:tcPr>
            <w:tcW w:w="364" w:type="dxa"/>
          </w:tcPr>
          <w:p w14:paraId="0F0ABF8F" w14:textId="77777777" w:rsidR="000C50F0" w:rsidRPr="00127833" w:rsidRDefault="000C50F0" w:rsidP="007E1D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C50F0" w:rsidRPr="00127833" w14:paraId="668412F9" w14:textId="77777777" w:rsidTr="007E1DD1">
        <w:trPr>
          <w:trHeight w:hRule="exact" w:val="749"/>
        </w:trPr>
        <w:tc>
          <w:tcPr>
            <w:tcW w:w="2431" w:type="dxa"/>
          </w:tcPr>
          <w:p w14:paraId="48FB62D4" w14:textId="77777777" w:rsidR="000C50F0" w:rsidRPr="00127833" w:rsidRDefault="000C50F0" w:rsidP="007E1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65" w:type="dxa"/>
          </w:tcPr>
          <w:p w14:paraId="6F0B2CCA" w14:textId="77777777" w:rsidR="000C50F0" w:rsidRPr="00127833" w:rsidRDefault="000C50F0" w:rsidP="007E1D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1" w:type="dxa"/>
          </w:tcPr>
          <w:p w14:paraId="1AC2300E" w14:textId="563722F1" w:rsidR="000C50F0" w:rsidRPr="00127833" w:rsidRDefault="00CD1FC8" w:rsidP="007E1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</w:rPr>
              <w:t>31</w:t>
            </w:r>
          </w:p>
          <w:p w14:paraId="26BA4781" w14:textId="72F62397" w:rsidR="000C50F0" w:rsidRPr="00127833" w:rsidRDefault="000C50F0" w:rsidP="007E1DD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364" w:type="dxa"/>
          </w:tcPr>
          <w:p w14:paraId="5355DF1A" w14:textId="77777777" w:rsidR="000C50F0" w:rsidRPr="00127833" w:rsidRDefault="000C50F0" w:rsidP="007E1D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205CCDFA" w14:textId="029A4A86" w:rsidR="000C50F0" w:rsidRPr="00127833" w:rsidRDefault="00CD1FC8" w:rsidP="007E1DD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0C50F0" w:rsidRPr="00127833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364" w:type="dxa"/>
          </w:tcPr>
          <w:p w14:paraId="2356A805" w14:textId="77777777" w:rsidR="000C50F0" w:rsidRPr="00127833" w:rsidRDefault="000C50F0" w:rsidP="007E1D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</w:tcPr>
          <w:p w14:paraId="4E788422" w14:textId="7CBF5A38" w:rsidR="000C50F0" w:rsidRPr="00127833" w:rsidRDefault="00CD1FC8" w:rsidP="007E1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</w:rPr>
              <w:t>31</w:t>
            </w:r>
          </w:p>
          <w:p w14:paraId="0071EEA9" w14:textId="089283A9" w:rsidR="000C50F0" w:rsidRPr="00127833" w:rsidRDefault="000C50F0" w:rsidP="007E1DD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364" w:type="dxa"/>
          </w:tcPr>
          <w:p w14:paraId="2DDD88DC" w14:textId="77777777" w:rsidR="000C50F0" w:rsidRPr="00127833" w:rsidRDefault="000C50F0" w:rsidP="007E1D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6" w:type="dxa"/>
          </w:tcPr>
          <w:p w14:paraId="26D833FF" w14:textId="7DDEBA0D" w:rsidR="000C50F0" w:rsidRPr="00127833" w:rsidRDefault="00CD1FC8" w:rsidP="007E1DD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  <w:p w14:paraId="4F4F74F8" w14:textId="77777777" w:rsidR="000C50F0" w:rsidRPr="00127833" w:rsidRDefault="000C50F0" w:rsidP="007E1DD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364" w:type="dxa"/>
          </w:tcPr>
          <w:p w14:paraId="3647408C" w14:textId="77777777" w:rsidR="000C50F0" w:rsidRPr="00127833" w:rsidRDefault="000C50F0" w:rsidP="007E1D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C50F0" w:rsidRPr="00127833" w14:paraId="6C17A785" w14:textId="77777777" w:rsidTr="007E1DD1">
        <w:trPr>
          <w:trHeight w:hRule="exact" w:val="352"/>
        </w:trPr>
        <w:tc>
          <w:tcPr>
            <w:tcW w:w="2431" w:type="dxa"/>
          </w:tcPr>
          <w:p w14:paraId="73D8CBAC" w14:textId="77777777" w:rsidR="000C50F0" w:rsidRPr="00127833" w:rsidRDefault="000C50F0" w:rsidP="007E1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65" w:type="dxa"/>
          </w:tcPr>
          <w:p w14:paraId="5F0A70EE" w14:textId="77777777" w:rsidR="000C50F0" w:rsidRPr="00127833" w:rsidRDefault="000C50F0" w:rsidP="007E1D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1" w:type="dxa"/>
          </w:tcPr>
          <w:p w14:paraId="2E9B4695" w14:textId="7230DF67" w:rsidR="000C50F0" w:rsidRPr="00127833" w:rsidRDefault="00CD1FC8" w:rsidP="007E1DD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364" w:type="dxa"/>
          </w:tcPr>
          <w:p w14:paraId="15EFA018" w14:textId="77777777" w:rsidR="000C50F0" w:rsidRPr="00127833" w:rsidRDefault="000C50F0" w:rsidP="007E1D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24DD63A8" w14:textId="47A51596" w:rsidR="000C50F0" w:rsidRPr="00127833" w:rsidRDefault="00CD1FC8" w:rsidP="007E1DD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364" w:type="dxa"/>
          </w:tcPr>
          <w:p w14:paraId="5C44DA94" w14:textId="77777777" w:rsidR="000C50F0" w:rsidRPr="00127833" w:rsidRDefault="000C50F0" w:rsidP="007E1D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</w:tcPr>
          <w:p w14:paraId="58824298" w14:textId="7FAB44E3" w:rsidR="000C50F0" w:rsidRPr="00127833" w:rsidRDefault="00CD1FC8" w:rsidP="007E1DD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364" w:type="dxa"/>
          </w:tcPr>
          <w:p w14:paraId="1841B177" w14:textId="77777777" w:rsidR="000C50F0" w:rsidRPr="00127833" w:rsidRDefault="000C50F0" w:rsidP="007E1D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6" w:type="dxa"/>
          </w:tcPr>
          <w:p w14:paraId="2B41D974" w14:textId="5ED8BCCD" w:rsidR="000C50F0" w:rsidRPr="00127833" w:rsidRDefault="00CD1FC8" w:rsidP="007E1DD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364" w:type="dxa"/>
          </w:tcPr>
          <w:p w14:paraId="18400BF6" w14:textId="77777777" w:rsidR="000C50F0" w:rsidRPr="00127833" w:rsidRDefault="000C50F0" w:rsidP="007E1D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C50F0" w:rsidRPr="00127833" w14:paraId="39689BA4" w14:textId="77777777" w:rsidTr="007E1DD1">
        <w:trPr>
          <w:trHeight w:hRule="exact" w:val="352"/>
        </w:trPr>
        <w:tc>
          <w:tcPr>
            <w:tcW w:w="2431" w:type="dxa"/>
          </w:tcPr>
          <w:p w14:paraId="62827A46" w14:textId="77777777" w:rsidR="000C50F0" w:rsidRPr="00127833" w:rsidRDefault="000C50F0" w:rsidP="007E1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65" w:type="dxa"/>
          </w:tcPr>
          <w:p w14:paraId="4299AB11" w14:textId="77777777" w:rsidR="000C50F0" w:rsidRPr="00127833" w:rsidRDefault="000C50F0" w:rsidP="007E1D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07" w:type="dxa"/>
            <w:gridSpan w:val="3"/>
          </w:tcPr>
          <w:p w14:paraId="1C448AA3" w14:textId="77777777" w:rsidR="000C50F0" w:rsidRPr="00127833" w:rsidRDefault="000C50F0" w:rsidP="007E1DD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783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364" w:type="dxa"/>
          </w:tcPr>
          <w:p w14:paraId="0C87526E" w14:textId="77777777" w:rsidR="000C50F0" w:rsidRPr="00127833" w:rsidRDefault="000C50F0" w:rsidP="007E1DD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3" w:type="dxa"/>
            <w:gridSpan w:val="3"/>
          </w:tcPr>
          <w:p w14:paraId="3E71F6D1" w14:textId="77777777" w:rsidR="000C50F0" w:rsidRPr="008B3E8E" w:rsidRDefault="000C50F0" w:rsidP="007E1DD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8B3E8E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8B3E8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B3E8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364" w:type="dxa"/>
          </w:tcPr>
          <w:p w14:paraId="351673E3" w14:textId="77777777" w:rsidR="000C50F0" w:rsidRPr="00127833" w:rsidRDefault="000C50F0" w:rsidP="007E1D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C50F0" w:rsidRPr="00127833" w14:paraId="0444E048" w14:textId="77777777" w:rsidTr="007E1DD1">
        <w:trPr>
          <w:trHeight w:hRule="exact" w:val="352"/>
        </w:trPr>
        <w:tc>
          <w:tcPr>
            <w:tcW w:w="2431" w:type="dxa"/>
          </w:tcPr>
          <w:p w14:paraId="7D27A3B0" w14:textId="77777777" w:rsidR="000C50F0" w:rsidRPr="00127833" w:rsidRDefault="000C50F0" w:rsidP="007E1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278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2065" w:type="dxa"/>
          </w:tcPr>
          <w:p w14:paraId="74BF9138" w14:textId="77777777" w:rsidR="000C50F0" w:rsidRPr="00127833" w:rsidRDefault="000C50F0" w:rsidP="007E1D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1" w:type="dxa"/>
          </w:tcPr>
          <w:p w14:paraId="7432FBF7" w14:textId="77777777" w:rsidR="000C50F0" w:rsidRPr="00127833" w:rsidRDefault="000C50F0" w:rsidP="007E1D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62F91EDA" w14:textId="77777777" w:rsidR="000C50F0" w:rsidRPr="00127833" w:rsidRDefault="000C50F0" w:rsidP="007E1D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0A216F3C" w14:textId="77777777" w:rsidR="000C50F0" w:rsidRPr="00127833" w:rsidRDefault="000C50F0" w:rsidP="007E1D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4" w:type="dxa"/>
          </w:tcPr>
          <w:p w14:paraId="3FB502B3" w14:textId="77777777" w:rsidR="000C50F0" w:rsidRPr="00127833" w:rsidRDefault="000C50F0" w:rsidP="007E1D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</w:tcPr>
          <w:p w14:paraId="1E3565D2" w14:textId="77777777" w:rsidR="000C50F0" w:rsidRPr="00127833" w:rsidRDefault="000C50F0" w:rsidP="007E1D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4" w:type="dxa"/>
          </w:tcPr>
          <w:p w14:paraId="018FE623" w14:textId="77777777" w:rsidR="000C50F0" w:rsidRPr="00127833" w:rsidRDefault="000C50F0" w:rsidP="007E1D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6" w:type="dxa"/>
          </w:tcPr>
          <w:p w14:paraId="087C6CB7" w14:textId="77777777" w:rsidR="000C50F0" w:rsidRPr="00127833" w:rsidRDefault="000C50F0" w:rsidP="007E1D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4" w:type="dxa"/>
          </w:tcPr>
          <w:p w14:paraId="28634B1A" w14:textId="77777777" w:rsidR="000C50F0" w:rsidRPr="00127833" w:rsidRDefault="000C50F0" w:rsidP="007E1D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C50F0" w:rsidRPr="00127833" w14:paraId="4FD1CA63" w14:textId="77777777" w:rsidTr="007E1DD1">
        <w:trPr>
          <w:trHeight w:hRule="exact" w:val="173"/>
        </w:trPr>
        <w:tc>
          <w:tcPr>
            <w:tcW w:w="2431" w:type="dxa"/>
          </w:tcPr>
          <w:p w14:paraId="615CCBFC" w14:textId="77777777" w:rsidR="000C50F0" w:rsidRPr="00127833" w:rsidRDefault="000C50F0" w:rsidP="007E1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65" w:type="dxa"/>
          </w:tcPr>
          <w:p w14:paraId="400A6FFB" w14:textId="77777777" w:rsidR="000C50F0" w:rsidRPr="00127833" w:rsidRDefault="000C50F0" w:rsidP="007E1D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1" w:type="dxa"/>
          </w:tcPr>
          <w:p w14:paraId="6B76C1DA" w14:textId="77777777" w:rsidR="000C50F0" w:rsidRPr="00127833" w:rsidRDefault="000C50F0" w:rsidP="007E1D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45F7C7F3" w14:textId="77777777" w:rsidR="000C50F0" w:rsidRPr="00127833" w:rsidRDefault="000C50F0" w:rsidP="007E1D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4DBE8394" w14:textId="77777777" w:rsidR="000C50F0" w:rsidRPr="00127833" w:rsidRDefault="000C50F0" w:rsidP="007E1D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4" w:type="dxa"/>
          </w:tcPr>
          <w:p w14:paraId="20CA977D" w14:textId="77777777" w:rsidR="000C50F0" w:rsidRPr="00127833" w:rsidRDefault="000C50F0" w:rsidP="007E1D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</w:tcPr>
          <w:p w14:paraId="17225E45" w14:textId="77777777" w:rsidR="000C50F0" w:rsidRPr="00127833" w:rsidRDefault="000C50F0" w:rsidP="007E1D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4" w:type="dxa"/>
          </w:tcPr>
          <w:p w14:paraId="1C8737F6" w14:textId="77777777" w:rsidR="000C50F0" w:rsidRPr="00127833" w:rsidRDefault="000C50F0" w:rsidP="007E1D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6" w:type="dxa"/>
          </w:tcPr>
          <w:p w14:paraId="0A7AA95E" w14:textId="77777777" w:rsidR="000C50F0" w:rsidRPr="00127833" w:rsidRDefault="000C50F0" w:rsidP="007E1D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4" w:type="dxa"/>
          </w:tcPr>
          <w:p w14:paraId="1EC03C30" w14:textId="77777777" w:rsidR="000C50F0" w:rsidRPr="00127833" w:rsidRDefault="000C50F0" w:rsidP="007E1D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C50F0" w:rsidRPr="00127833" w14:paraId="23A1A8DB" w14:textId="77777777" w:rsidTr="007E1DD1">
        <w:trPr>
          <w:trHeight w:hRule="exact" w:val="352"/>
        </w:trPr>
        <w:tc>
          <w:tcPr>
            <w:tcW w:w="2431" w:type="dxa"/>
          </w:tcPr>
          <w:p w14:paraId="3E4E26B6" w14:textId="77777777" w:rsidR="000C50F0" w:rsidRPr="00127833" w:rsidRDefault="000C50F0" w:rsidP="000C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30"/>
                <w:szCs w:val="30"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ไทยบริติช ดีโพสต์ </w:t>
            </w:r>
          </w:p>
        </w:tc>
        <w:tc>
          <w:tcPr>
            <w:tcW w:w="2065" w:type="dxa"/>
            <w:vAlign w:val="center"/>
          </w:tcPr>
          <w:p w14:paraId="572FD96D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บริการจัดพิมพ์ข้อมูลพร้อมส่ง</w:t>
            </w:r>
          </w:p>
        </w:tc>
        <w:tc>
          <w:tcPr>
            <w:tcW w:w="971" w:type="dxa"/>
          </w:tcPr>
          <w:p w14:paraId="61B5051C" w14:textId="69A7F0F4" w:rsidR="000C50F0" w:rsidRPr="00127833" w:rsidRDefault="00CD1FC8" w:rsidP="000C50F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98</w:t>
            </w:r>
            <w:r w:rsidR="000C50F0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364" w:type="dxa"/>
          </w:tcPr>
          <w:p w14:paraId="7891ED31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</w:tcPr>
          <w:p w14:paraId="114571D5" w14:textId="5341ADB3" w:rsidR="000C50F0" w:rsidRPr="00127833" w:rsidRDefault="00CD1FC8" w:rsidP="000C50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98</w:t>
            </w:r>
            <w:r w:rsidR="000C50F0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364" w:type="dxa"/>
          </w:tcPr>
          <w:p w14:paraId="302CA3C4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3B935033" w14:textId="47F99FBF" w:rsidR="000C50F0" w:rsidRPr="00127833" w:rsidRDefault="00CD1FC8" w:rsidP="000C50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  <w:r w:rsidR="000C50F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364" w:type="dxa"/>
          </w:tcPr>
          <w:p w14:paraId="1D787EA2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6" w:type="dxa"/>
          </w:tcPr>
          <w:p w14:paraId="329ED8FB" w14:textId="0F88CE3A" w:rsidR="000C50F0" w:rsidRPr="00127833" w:rsidRDefault="00CD1FC8" w:rsidP="000C50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  <w:r w:rsidR="000C50F0" w:rsidRPr="0012783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364" w:type="dxa"/>
          </w:tcPr>
          <w:p w14:paraId="12F6DDA4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C50F0" w:rsidRPr="00127833" w14:paraId="1414AA14" w14:textId="77777777" w:rsidTr="007E1DD1">
        <w:trPr>
          <w:trHeight w:hRule="exact" w:val="352"/>
        </w:trPr>
        <w:tc>
          <w:tcPr>
            <w:tcW w:w="2431" w:type="dxa"/>
          </w:tcPr>
          <w:p w14:paraId="0BD7AFF4" w14:textId="77777777" w:rsidR="000C50F0" w:rsidRPr="00127833" w:rsidRDefault="000C50F0" w:rsidP="000C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065" w:type="dxa"/>
            <w:vAlign w:val="center"/>
          </w:tcPr>
          <w:p w14:paraId="6C85E7AC" w14:textId="77777777" w:rsidR="000C50F0" w:rsidRPr="00127833" w:rsidRDefault="000C50F0" w:rsidP="000C50F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การจัดพิมพ์เอกสาร</w:t>
            </w:r>
          </w:p>
        </w:tc>
        <w:tc>
          <w:tcPr>
            <w:tcW w:w="971" w:type="dxa"/>
          </w:tcPr>
          <w:p w14:paraId="6815AEFD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22E70358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</w:tcPr>
          <w:p w14:paraId="1377FBDF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7D0656A0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7736364D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75CE23AD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6" w:type="dxa"/>
          </w:tcPr>
          <w:p w14:paraId="003B9FDC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0A705FB7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C50F0" w:rsidRPr="00127833" w14:paraId="61955536" w14:textId="77777777" w:rsidTr="007E1DD1">
        <w:trPr>
          <w:trHeight w:hRule="exact" w:val="352"/>
        </w:trPr>
        <w:tc>
          <w:tcPr>
            <w:tcW w:w="2431" w:type="dxa"/>
          </w:tcPr>
          <w:p w14:paraId="77CD84C3" w14:textId="77777777" w:rsidR="000C50F0" w:rsidRPr="00127833" w:rsidRDefault="000C50F0" w:rsidP="000C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5" w:type="dxa"/>
            <w:vAlign w:val="center"/>
          </w:tcPr>
          <w:p w14:paraId="226B370C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สำคัญและบริการ</w:t>
            </w:r>
          </w:p>
        </w:tc>
        <w:tc>
          <w:tcPr>
            <w:tcW w:w="971" w:type="dxa"/>
          </w:tcPr>
          <w:p w14:paraId="062B8F85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502D91B8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</w:tcPr>
          <w:p w14:paraId="7F3C26B7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41A649BE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2367E341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6385F74C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6" w:type="dxa"/>
          </w:tcPr>
          <w:p w14:paraId="256D11C7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644FB9BC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C50F0" w:rsidRPr="00127833" w14:paraId="274552D2" w14:textId="77777777" w:rsidTr="007E1DD1">
        <w:trPr>
          <w:trHeight w:hRule="exact" w:val="352"/>
        </w:trPr>
        <w:tc>
          <w:tcPr>
            <w:tcW w:w="2431" w:type="dxa"/>
          </w:tcPr>
          <w:p w14:paraId="38F2D262" w14:textId="77777777" w:rsidR="000C50F0" w:rsidRPr="00127833" w:rsidRDefault="000C50F0" w:rsidP="000C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5" w:type="dxa"/>
            <w:vAlign w:val="center"/>
          </w:tcPr>
          <w:p w14:paraId="567DC44E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ที่เกี่ยวข้อง</w:t>
            </w:r>
          </w:p>
        </w:tc>
        <w:tc>
          <w:tcPr>
            <w:tcW w:w="971" w:type="dxa"/>
          </w:tcPr>
          <w:p w14:paraId="31E0C1D9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16796FAF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</w:tcPr>
          <w:p w14:paraId="4BBE5BD9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60D6746A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1E3CE585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213DDF15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6" w:type="dxa"/>
          </w:tcPr>
          <w:p w14:paraId="5DA3F235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758FC354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C50F0" w:rsidRPr="00127833" w14:paraId="6C99CCBA" w14:textId="77777777" w:rsidTr="007E1DD1">
        <w:trPr>
          <w:trHeight w:hRule="exact" w:val="173"/>
        </w:trPr>
        <w:tc>
          <w:tcPr>
            <w:tcW w:w="2431" w:type="dxa"/>
          </w:tcPr>
          <w:p w14:paraId="29870BF2" w14:textId="77777777" w:rsidR="000C50F0" w:rsidRPr="00127833" w:rsidRDefault="000C50F0" w:rsidP="000C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5" w:type="dxa"/>
            <w:vAlign w:val="center"/>
          </w:tcPr>
          <w:p w14:paraId="3CE20B98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71" w:type="dxa"/>
          </w:tcPr>
          <w:p w14:paraId="46E3A767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2699E473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</w:tcPr>
          <w:p w14:paraId="78DDD4EF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713EC7C3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10827642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77FF8389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6" w:type="dxa"/>
          </w:tcPr>
          <w:p w14:paraId="20661C80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08602C8D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C50F0" w:rsidRPr="00127833" w14:paraId="56ADBC96" w14:textId="77777777" w:rsidTr="007E1DD1">
        <w:trPr>
          <w:trHeight w:hRule="exact" w:val="352"/>
        </w:trPr>
        <w:tc>
          <w:tcPr>
            <w:tcW w:w="2431" w:type="dxa"/>
          </w:tcPr>
          <w:p w14:paraId="634FDB8D" w14:textId="77777777" w:rsidR="000C50F0" w:rsidRPr="00127833" w:rsidRDefault="000C50F0" w:rsidP="000C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</w:rPr>
              <w:t>บริษัท ไทยบริติชซีเคียวริตี้</w:t>
            </w:r>
          </w:p>
        </w:tc>
        <w:tc>
          <w:tcPr>
            <w:tcW w:w="2065" w:type="dxa"/>
            <w:vAlign w:val="center"/>
          </w:tcPr>
          <w:p w14:paraId="09A6A44A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ดำเนินธุรกิจเกี่ยวกับ</w:t>
            </w:r>
          </w:p>
        </w:tc>
        <w:tc>
          <w:tcPr>
            <w:tcW w:w="971" w:type="dxa"/>
          </w:tcPr>
          <w:p w14:paraId="58F96C38" w14:textId="4B215F0B" w:rsidR="000C50F0" w:rsidRPr="00127833" w:rsidRDefault="00CD1FC8" w:rsidP="000C50F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98</w:t>
            </w:r>
            <w:r w:rsidR="000C50F0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364" w:type="dxa"/>
          </w:tcPr>
          <w:p w14:paraId="73B9892A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</w:tcPr>
          <w:p w14:paraId="2FD014E2" w14:textId="184855EA" w:rsidR="000C50F0" w:rsidRPr="00127833" w:rsidRDefault="00CD1FC8" w:rsidP="000C50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98</w:t>
            </w:r>
            <w:r w:rsidR="000C50F0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364" w:type="dxa"/>
          </w:tcPr>
          <w:p w14:paraId="5CBDE90F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7CA2BECF" w14:textId="7991378E" w:rsidR="000C50F0" w:rsidRPr="00127833" w:rsidRDefault="00CD1FC8" w:rsidP="000C50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  <w:r w:rsidR="000C50F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364" w:type="dxa"/>
          </w:tcPr>
          <w:p w14:paraId="0A7F0DA7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6" w:type="dxa"/>
          </w:tcPr>
          <w:p w14:paraId="473B7C49" w14:textId="3E973367" w:rsidR="000C50F0" w:rsidRPr="00127833" w:rsidRDefault="00CD1FC8" w:rsidP="000C50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  <w:r w:rsidR="000C50F0" w:rsidRPr="0012783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364" w:type="dxa"/>
          </w:tcPr>
          <w:p w14:paraId="501BD456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C50F0" w:rsidRPr="00127833" w14:paraId="28F7FEC7" w14:textId="77777777" w:rsidTr="007E1DD1">
        <w:trPr>
          <w:trHeight w:hRule="exact" w:val="352"/>
        </w:trPr>
        <w:tc>
          <w:tcPr>
            <w:tcW w:w="2431" w:type="dxa"/>
          </w:tcPr>
          <w:p w14:paraId="62289C0F" w14:textId="77777777" w:rsidR="000C50F0" w:rsidRPr="00127833" w:rsidRDefault="000C50F0" w:rsidP="000C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</w:rPr>
              <w:t>พริ้นติ้ง โอเวอร์ซีส์ จำกัด</w:t>
            </w:r>
          </w:p>
        </w:tc>
        <w:tc>
          <w:tcPr>
            <w:tcW w:w="2065" w:type="dxa"/>
            <w:vAlign w:val="center"/>
          </w:tcPr>
          <w:p w14:paraId="4AF7D5EC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การลงทุน</w:t>
            </w:r>
          </w:p>
        </w:tc>
        <w:tc>
          <w:tcPr>
            <w:tcW w:w="971" w:type="dxa"/>
          </w:tcPr>
          <w:p w14:paraId="20D69CD9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644BE9B3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4F51730F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02B7EA08" w14:textId="77777777" w:rsidR="000C50F0" w:rsidRPr="005B0B75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6499F7BE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01C20EC5" w14:textId="77777777" w:rsidR="000C50F0" w:rsidRPr="005B0B75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6" w:type="dxa"/>
          </w:tcPr>
          <w:p w14:paraId="0CBD3E69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53100761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C50F0" w:rsidRPr="00127833" w14:paraId="6661C73F" w14:textId="77777777" w:rsidTr="007E1DD1">
        <w:trPr>
          <w:trHeight w:hRule="exact" w:val="173"/>
        </w:trPr>
        <w:tc>
          <w:tcPr>
            <w:tcW w:w="2431" w:type="dxa"/>
          </w:tcPr>
          <w:p w14:paraId="4CF5EE16" w14:textId="77777777" w:rsidR="000C50F0" w:rsidRPr="00127833" w:rsidRDefault="000C50F0" w:rsidP="000C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5" w:type="dxa"/>
            <w:vAlign w:val="center"/>
          </w:tcPr>
          <w:p w14:paraId="11BB9B03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71" w:type="dxa"/>
          </w:tcPr>
          <w:p w14:paraId="65366D79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74129B50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08DD3C89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2A67F99C" w14:textId="77777777" w:rsidR="000C50F0" w:rsidRPr="005B0B75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71DFA518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2BCD783D" w14:textId="77777777" w:rsidR="000C50F0" w:rsidRPr="005B0B75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6" w:type="dxa"/>
          </w:tcPr>
          <w:p w14:paraId="048A9302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533654D8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C50F0" w:rsidRPr="00127833" w14:paraId="27BC6C07" w14:textId="77777777" w:rsidTr="007E1DD1">
        <w:trPr>
          <w:trHeight w:hRule="exact" w:val="352"/>
        </w:trPr>
        <w:tc>
          <w:tcPr>
            <w:tcW w:w="2431" w:type="dxa"/>
          </w:tcPr>
          <w:p w14:paraId="5025A17D" w14:textId="77777777" w:rsidR="000C50F0" w:rsidRPr="00127833" w:rsidRDefault="000C50F0" w:rsidP="000C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127833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</w:t>
            </w:r>
            <w:r w:rsidRPr="00127833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127833">
              <w:rPr>
                <w:rFonts w:ascii="Angsana New" w:hAnsi="Angsana New"/>
                <w:spacing w:val="-2"/>
                <w:sz w:val="30"/>
                <w:szCs w:val="30"/>
                <w:cs/>
              </w:rPr>
              <w:t>ที.เค.เอส. สยามเพรส</w:t>
            </w:r>
          </w:p>
        </w:tc>
        <w:tc>
          <w:tcPr>
            <w:tcW w:w="2065" w:type="dxa"/>
            <w:vAlign w:val="center"/>
          </w:tcPr>
          <w:p w14:paraId="4EB11DF0" w14:textId="77777777" w:rsidR="000C50F0" w:rsidRPr="00127833" w:rsidRDefault="000C50F0" w:rsidP="000C50F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pacing w:val="-2"/>
                <w:sz w:val="30"/>
                <w:szCs w:val="30"/>
                <w:cs/>
                <w:lang w:val="en-US" w:bidi="th-TH"/>
              </w:rPr>
            </w:pPr>
            <w:r w:rsidRPr="00127833">
              <w:rPr>
                <w:rFonts w:ascii="Angsana New" w:hAnsi="Angsana New"/>
                <w:spacing w:val="-2"/>
                <w:sz w:val="30"/>
                <w:szCs w:val="30"/>
                <w:cs/>
                <w:lang w:val="en-US" w:bidi="th-TH"/>
              </w:rPr>
              <w:t xml:space="preserve">พิมพ์แบบฟอร์ม </w:t>
            </w:r>
          </w:p>
        </w:tc>
        <w:tc>
          <w:tcPr>
            <w:tcW w:w="971" w:type="dxa"/>
          </w:tcPr>
          <w:p w14:paraId="7BD65EBE" w14:textId="7978A589" w:rsidR="000C50F0" w:rsidRPr="00127833" w:rsidRDefault="00CD1FC8" w:rsidP="000C50F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98</w:t>
            </w:r>
            <w:r w:rsidR="000C50F0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364" w:type="dxa"/>
          </w:tcPr>
          <w:p w14:paraId="69FDA811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4325768F" w14:textId="7EBAE5C4" w:rsidR="000C50F0" w:rsidRPr="00127833" w:rsidRDefault="00CD1FC8" w:rsidP="000C50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98</w:t>
            </w:r>
            <w:r w:rsidR="000C50F0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364" w:type="dxa"/>
          </w:tcPr>
          <w:p w14:paraId="0F421263" w14:textId="77777777" w:rsidR="000C50F0" w:rsidRPr="00127833" w:rsidRDefault="000C50F0" w:rsidP="000C50F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74C8098C" w14:textId="2E860E11" w:rsidR="000C50F0" w:rsidRPr="00127833" w:rsidRDefault="00CD1FC8" w:rsidP="000C50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300</w:t>
            </w:r>
            <w:r w:rsidR="000C50F0" w:rsidRPr="0012783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364" w:type="dxa"/>
          </w:tcPr>
          <w:p w14:paraId="392338CB" w14:textId="77777777" w:rsidR="000C50F0" w:rsidRPr="005B0B75" w:rsidRDefault="000C50F0" w:rsidP="000C50F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6" w:type="dxa"/>
          </w:tcPr>
          <w:p w14:paraId="1746A42E" w14:textId="2891ABF3" w:rsidR="000C50F0" w:rsidRPr="00127833" w:rsidRDefault="00CD1FC8" w:rsidP="000C50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300</w:t>
            </w:r>
            <w:r w:rsidR="000C50F0" w:rsidRPr="0012783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364" w:type="dxa"/>
          </w:tcPr>
          <w:p w14:paraId="0C1549C9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50F0" w:rsidRPr="00127833" w14:paraId="4BF9DE08" w14:textId="77777777" w:rsidTr="007E1DD1">
        <w:trPr>
          <w:trHeight w:hRule="exact" w:val="352"/>
        </w:trPr>
        <w:tc>
          <w:tcPr>
            <w:tcW w:w="2431" w:type="dxa"/>
          </w:tcPr>
          <w:p w14:paraId="02891161" w14:textId="77777777" w:rsidR="000C50F0" w:rsidRPr="00127833" w:rsidRDefault="000C50F0" w:rsidP="000C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27833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แมเนจเม้นท์ จำกัด</w:t>
            </w:r>
          </w:p>
        </w:tc>
        <w:tc>
          <w:tcPr>
            <w:tcW w:w="2065" w:type="dxa"/>
            <w:vAlign w:val="center"/>
          </w:tcPr>
          <w:p w14:paraId="5F6C58A1" w14:textId="77777777" w:rsidR="000C50F0" w:rsidRPr="00127833" w:rsidRDefault="000C50F0" w:rsidP="000C50F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สื่อสิ่งพิมพ์ และ</w:t>
            </w:r>
          </w:p>
        </w:tc>
        <w:tc>
          <w:tcPr>
            <w:tcW w:w="971" w:type="dxa"/>
          </w:tcPr>
          <w:p w14:paraId="5A9100A4" w14:textId="77777777" w:rsidR="000C50F0" w:rsidRPr="00127833" w:rsidRDefault="000C50F0" w:rsidP="000C50F0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4" w:type="dxa"/>
          </w:tcPr>
          <w:p w14:paraId="07D2707E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2F324E3E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4" w:type="dxa"/>
          </w:tcPr>
          <w:p w14:paraId="37F06A67" w14:textId="77777777" w:rsidR="000C50F0" w:rsidRPr="00127833" w:rsidRDefault="000C50F0" w:rsidP="000C50F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1D2ECF01" w14:textId="77777777" w:rsidR="000C50F0" w:rsidRPr="00127833" w:rsidRDefault="000C50F0" w:rsidP="000C50F0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27C82E2F" w14:textId="77777777" w:rsidR="000C50F0" w:rsidRPr="005B0B75" w:rsidRDefault="000C50F0" w:rsidP="000C50F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6" w:type="dxa"/>
          </w:tcPr>
          <w:p w14:paraId="45A08C3A" w14:textId="77777777" w:rsidR="000C50F0" w:rsidRPr="00127833" w:rsidRDefault="000C50F0" w:rsidP="000C50F0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3B306E07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50F0" w:rsidRPr="00127833" w14:paraId="2B5B507F" w14:textId="77777777" w:rsidTr="007E1DD1">
        <w:trPr>
          <w:trHeight w:hRule="exact" w:val="352"/>
        </w:trPr>
        <w:tc>
          <w:tcPr>
            <w:tcW w:w="2431" w:type="dxa"/>
          </w:tcPr>
          <w:p w14:paraId="4BC7AA6E" w14:textId="77777777" w:rsidR="000C50F0" w:rsidRPr="00127833" w:rsidRDefault="000C50F0" w:rsidP="000C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2065" w:type="dxa"/>
            <w:vAlign w:val="center"/>
          </w:tcPr>
          <w:p w14:paraId="45E2096A" w14:textId="77777777" w:rsidR="000C50F0" w:rsidRPr="00127833" w:rsidRDefault="000C50F0" w:rsidP="000C50F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ให้บริการบริหาร</w:t>
            </w:r>
          </w:p>
        </w:tc>
        <w:tc>
          <w:tcPr>
            <w:tcW w:w="971" w:type="dxa"/>
          </w:tcPr>
          <w:p w14:paraId="0B8FFDFB" w14:textId="77777777" w:rsidR="000C50F0" w:rsidRPr="00127833" w:rsidRDefault="000C50F0" w:rsidP="000C50F0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4" w:type="dxa"/>
          </w:tcPr>
          <w:p w14:paraId="2E0F2AD3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6EAB3AD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4" w:type="dxa"/>
          </w:tcPr>
          <w:p w14:paraId="44FBB137" w14:textId="77777777" w:rsidR="000C50F0" w:rsidRPr="00127833" w:rsidRDefault="000C50F0" w:rsidP="000C50F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06CA5BC2" w14:textId="77777777" w:rsidR="000C50F0" w:rsidRPr="00127833" w:rsidRDefault="000C50F0" w:rsidP="000C50F0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1C2ECD9D" w14:textId="77777777" w:rsidR="000C50F0" w:rsidRPr="005B0B75" w:rsidRDefault="000C50F0" w:rsidP="000C50F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6" w:type="dxa"/>
          </w:tcPr>
          <w:p w14:paraId="4A92B2FC" w14:textId="77777777" w:rsidR="000C50F0" w:rsidRPr="00127833" w:rsidRDefault="000C50F0" w:rsidP="000C50F0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78E95B2A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50F0" w:rsidRPr="00127833" w14:paraId="1E1B9580" w14:textId="77777777" w:rsidTr="007E1DD1">
        <w:trPr>
          <w:trHeight w:hRule="exact" w:val="352"/>
        </w:trPr>
        <w:tc>
          <w:tcPr>
            <w:tcW w:w="2431" w:type="dxa"/>
          </w:tcPr>
          <w:p w14:paraId="692BE3E3" w14:textId="77777777" w:rsidR="000C50F0" w:rsidRPr="00127833" w:rsidRDefault="000C50F0" w:rsidP="000C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2065" w:type="dxa"/>
            <w:vAlign w:val="center"/>
          </w:tcPr>
          <w:p w14:paraId="53D26DCE" w14:textId="77777777" w:rsidR="000C50F0" w:rsidRPr="00127833" w:rsidRDefault="000C50F0" w:rsidP="000C50F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คลังสินค้า</w:t>
            </w:r>
          </w:p>
        </w:tc>
        <w:tc>
          <w:tcPr>
            <w:tcW w:w="971" w:type="dxa"/>
          </w:tcPr>
          <w:p w14:paraId="4ACB58B8" w14:textId="77777777" w:rsidR="000C50F0" w:rsidRPr="00127833" w:rsidRDefault="000C50F0" w:rsidP="000C50F0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4" w:type="dxa"/>
          </w:tcPr>
          <w:p w14:paraId="76175F5C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79B2486D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4" w:type="dxa"/>
          </w:tcPr>
          <w:p w14:paraId="47916F1D" w14:textId="77777777" w:rsidR="000C50F0" w:rsidRPr="00127833" w:rsidRDefault="000C50F0" w:rsidP="000C50F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31608C92" w14:textId="77777777" w:rsidR="000C50F0" w:rsidRPr="00127833" w:rsidRDefault="000C50F0" w:rsidP="000C50F0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5FFD7921" w14:textId="77777777" w:rsidR="000C50F0" w:rsidRPr="005B0B75" w:rsidRDefault="000C50F0" w:rsidP="000C50F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6" w:type="dxa"/>
          </w:tcPr>
          <w:p w14:paraId="1A1CDAC1" w14:textId="77777777" w:rsidR="000C50F0" w:rsidRPr="00127833" w:rsidRDefault="000C50F0" w:rsidP="000C50F0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6000E9F0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50F0" w:rsidRPr="00127833" w14:paraId="6235609D" w14:textId="77777777" w:rsidTr="007E1DD1">
        <w:trPr>
          <w:trHeight w:hRule="exact" w:val="173"/>
        </w:trPr>
        <w:tc>
          <w:tcPr>
            <w:tcW w:w="2431" w:type="dxa"/>
          </w:tcPr>
          <w:p w14:paraId="234305E6" w14:textId="77777777" w:rsidR="000C50F0" w:rsidRPr="00127833" w:rsidRDefault="000C50F0" w:rsidP="000C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2065" w:type="dxa"/>
            <w:vAlign w:val="center"/>
          </w:tcPr>
          <w:p w14:paraId="5D461D72" w14:textId="77777777" w:rsidR="000C50F0" w:rsidRPr="00127833" w:rsidRDefault="000C50F0" w:rsidP="000C50F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71" w:type="dxa"/>
          </w:tcPr>
          <w:p w14:paraId="65E496E6" w14:textId="77777777" w:rsidR="000C50F0" w:rsidRPr="00127833" w:rsidRDefault="000C50F0" w:rsidP="000C50F0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4" w:type="dxa"/>
          </w:tcPr>
          <w:p w14:paraId="0D7DD265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2EFD2231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4" w:type="dxa"/>
          </w:tcPr>
          <w:p w14:paraId="40157FCD" w14:textId="77777777" w:rsidR="000C50F0" w:rsidRPr="00127833" w:rsidRDefault="000C50F0" w:rsidP="000C50F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13D4B8B0" w14:textId="77777777" w:rsidR="000C50F0" w:rsidRPr="00127833" w:rsidRDefault="000C50F0" w:rsidP="000C50F0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62BDE9EA" w14:textId="77777777" w:rsidR="000C50F0" w:rsidRPr="005B0B75" w:rsidRDefault="000C50F0" w:rsidP="000C50F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6" w:type="dxa"/>
          </w:tcPr>
          <w:p w14:paraId="2AC395C5" w14:textId="77777777" w:rsidR="000C50F0" w:rsidRPr="00127833" w:rsidRDefault="000C50F0" w:rsidP="000C50F0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2C555F4A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50F0" w:rsidRPr="00127833" w14:paraId="7D7DF82F" w14:textId="77777777" w:rsidTr="007E1DD1">
        <w:trPr>
          <w:trHeight w:hRule="exact" w:val="352"/>
        </w:trPr>
        <w:tc>
          <w:tcPr>
            <w:tcW w:w="2431" w:type="dxa"/>
          </w:tcPr>
          <w:p w14:paraId="34C852DC" w14:textId="77777777" w:rsidR="000C50F0" w:rsidRPr="00127833" w:rsidRDefault="000C50F0" w:rsidP="000C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</w:rPr>
              <w:t>บริษัท มาร์เวลแพค จำกัด</w:t>
            </w:r>
          </w:p>
        </w:tc>
        <w:tc>
          <w:tcPr>
            <w:tcW w:w="2065" w:type="dxa"/>
            <w:vAlign w:val="center"/>
          </w:tcPr>
          <w:p w14:paraId="041F8403" w14:textId="77777777" w:rsidR="000C50F0" w:rsidRPr="00127833" w:rsidRDefault="000C50F0" w:rsidP="000C50F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พิมพ์ฉลากสินค้า</w:t>
            </w:r>
          </w:p>
        </w:tc>
        <w:tc>
          <w:tcPr>
            <w:tcW w:w="971" w:type="dxa"/>
          </w:tcPr>
          <w:p w14:paraId="48182282" w14:textId="1B8C0A65" w:rsidR="000C50F0" w:rsidRPr="00127833" w:rsidRDefault="00CD1FC8" w:rsidP="000C50F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98</w:t>
            </w:r>
            <w:r w:rsidR="000C50F0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364" w:type="dxa"/>
          </w:tcPr>
          <w:p w14:paraId="60F0B0A3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0CB54E23" w14:textId="1115F21D" w:rsidR="000C50F0" w:rsidRPr="00127833" w:rsidRDefault="00CD1FC8" w:rsidP="000C50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98</w:t>
            </w:r>
            <w:r w:rsidR="000C50F0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364" w:type="dxa"/>
          </w:tcPr>
          <w:p w14:paraId="22833DED" w14:textId="77777777" w:rsidR="000C50F0" w:rsidRPr="00127833" w:rsidRDefault="000C50F0" w:rsidP="000C50F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1FEB8331" w14:textId="25FF6AD7" w:rsidR="000C50F0" w:rsidRPr="00127833" w:rsidRDefault="00CD1FC8" w:rsidP="000C50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90</w:t>
            </w:r>
            <w:r w:rsidR="000C50F0" w:rsidRPr="0012783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364" w:type="dxa"/>
          </w:tcPr>
          <w:p w14:paraId="2914BD54" w14:textId="77777777" w:rsidR="000C50F0" w:rsidRPr="005B0B75" w:rsidRDefault="000C50F0" w:rsidP="000C50F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6" w:type="dxa"/>
          </w:tcPr>
          <w:p w14:paraId="1BB000C8" w14:textId="22CC572C" w:rsidR="000C50F0" w:rsidRPr="00127833" w:rsidRDefault="00CD1FC8" w:rsidP="000C50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90</w:t>
            </w:r>
            <w:r w:rsidR="000C50F0" w:rsidRPr="0012783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364" w:type="dxa"/>
          </w:tcPr>
          <w:p w14:paraId="4A1AB426" w14:textId="77777777" w:rsidR="000C50F0" w:rsidRPr="00127833" w:rsidRDefault="000C50F0" w:rsidP="000C50F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72503F9E" w14:textId="77777777" w:rsidR="000C50F0" w:rsidRDefault="000C50F0" w:rsidP="00193C9D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/>
          <w:sz w:val="30"/>
          <w:szCs w:val="30"/>
        </w:rPr>
      </w:pPr>
    </w:p>
    <w:p w14:paraId="5C2BF3FB" w14:textId="1D3BBF26" w:rsidR="00D173E1" w:rsidRDefault="00D173E1" w:rsidP="00193C9D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/>
          <w:sz w:val="30"/>
          <w:szCs w:val="30"/>
        </w:rPr>
      </w:pPr>
    </w:p>
    <w:p w14:paraId="1820DBEA" w14:textId="77777777" w:rsidR="00D173E1" w:rsidRDefault="00D173E1" w:rsidP="00193C9D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/>
          <w:sz w:val="30"/>
          <w:szCs w:val="30"/>
        </w:rPr>
      </w:pPr>
    </w:p>
    <w:p w14:paraId="7C3012A1" w14:textId="320EBE5E" w:rsidR="000C50F0" w:rsidRDefault="000C50F0" w:rsidP="00193C9D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5B4797F5" w14:textId="77777777" w:rsidR="000C6EEE" w:rsidRPr="00EE1DAF" w:rsidRDefault="000C6EEE" w:rsidP="00EE1DAF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EE1DAF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lastRenderedPageBreak/>
        <w:t>ที่ดิน อาคารและอุปกรณ์</w:t>
      </w:r>
    </w:p>
    <w:p w14:paraId="649D7A61" w14:textId="77777777" w:rsidR="000C6EEE" w:rsidRPr="00382E4A" w:rsidRDefault="000C6EEE" w:rsidP="00EE1D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</w:rPr>
      </w:pPr>
    </w:p>
    <w:p w14:paraId="086CB60E" w14:textId="350B6122" w:rsidR="00F44F41" w:rsidRDefault="00F44F41" w:rsidP="00F44F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b/>
          <w:spacing w:val="-4"/>
          <w:sz w:val="30"/>
          <w:szCs w:val="30"/>
        </w:rPr>
      </w:pP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>ก</w:t>
      </w:r>
      <w:r w:rsidRPr="003E7B64">
        <w:rPr>
          <w:rFonts w:ascii="Angsana New" w:hAnsi="Angsana New"/>
          <w:b/>
          <w:spacing w:val="-4"/>
          <w:sz w:val="30"/>
          <w:szCs w:val="30"/>
          <w:cs/>
        </w:rPr>
        <w:t>ารซื้อ</w:t>
      </w: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3E7B64">
        <w:rPr>
          <w:rFonts w:ascii="Angsana New" w:hAnsi="Angsana New"/>
          <w:b/>
          <w:spacing w:val="-4"/>
          <w:sz w:val="30"/>
          <w:szCs w:val="30"/>
          <w:cs/>
        </w:rPr>
        <w:t>จำหน่าย</w:t>
      </w: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3E7B64">
        <w:rPr>
          <w:rFonts w:ascii="Angsana New" w:hAnsi="Angsana New"/>
          <w:b/>
          <w:spacing w:val="-4"/>
          <w:sz w:val="30"/>
          <w:szCs w:val="30"/>
          <w:cs/>
        </w:rPr>
        <w:t>และโอน</w:t>
      </w: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 xml:space="preserve">ที่ดิน </w:t>
      </w:r>
      <w:r w:rsidRPr="003E7B64">
        <w:rPr>
          <w:rFonts w:ascii="Angsana New" w:hAnsi="Angsana New"/>
          <w:b/>
          <w:spacing w:val="-4"/>
          <w:sz w:val="30"/>
          <w:szCs w:val="30"/>
          <w:cs/>
        </w:rPr>
        <w:t>อาคารและอุปกรณ์ระหว่างงวด</w:t>
      </w:r>
      <w:r w:rsidR="00C03BE5">
        <w:rPr>
          <w:rFonts w:ascii="Angsana New" w:hAnsi="Angsana New" w:hint="cs"/>
          <w:b/>
          <w:spacing w:val="-4"/>
          <w:sz w:val="30"/>
          <w:szCs w:val="30"/>
          <w:cs/>
        </w:rPr>
        <w:t>สาม</w:t>
      </w:r>
      <w:r w:rsidRPr="003E7B64">
        <w:rPr>
          <w:rFonts w:ascii="Angsana New" w:hAnsi="Angsana New"/>
          <w:b/>
          <w:spacing w:val="-4"/>
          <w:sz w:val="30"/>
          <w:szCs w:val="30"/>
          <w:cs/>
        </w:rPr>
        <w:t>เดือนสิ้นสุดวันที่</w:t>
      </w:r>
      <w:r w:rsidRPr="00F44F41">
        <w:rPr>
          <w:rFonts w:ascii="Angsana New" w:hAnsi="Angsana New"/>
          <w:bCs/>
          <w:spacing w:val="-4"/>
          <w:sz w:val="30"/>
          <w:szCs w:val="30"/>
        </w:rPr>
        <w:t xml:space="preserve"> </w:t>
      </w:r>
      <w:r w:rsidR="00CD1FC8" w:rsidRPr="00CD1FC8">
        <w:rPr>
          <w:rFonts w:ascii="Angsana New" w:hAnsi="Angsana New"/>
          <w:bCs/>
          <w:spacing w:val="-4"/>
          <w:sz w:val="30"/>
          <w:szCs w:val="30"/>
        </w:rPr>
        <w:t>31</w:t>
      </w: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="00C03BE5">
        <w:rPr>
          <w:rFonts w:ascii="Angsana New" w:hAnsi="Angsana New" w:hint="cs"/>
          <w:b/>
          <w:spacing w:val="-4"/>
          <w:sz w:val="30"/>
          <w:szCs w:val="30"/>
          <w:cs/>
        </w:rPr>
        <w:t>มีนาคม</w:t>
      </w: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="00CD1FC8" w:rsidRPr="00CD1FC8">
        <w:rPr>
          <w:rFonts w:ascii="Angsana New" w:hAnsi="Angsana New"/>
          <w:bCs/>
          <w:spacing w:val="-4"/>
          <w:sz w:val="30"/>
          <w:szCs w:val="30"/>
        </w:rPr>
        <w:t>2564</w:t>
      </w:r>
      <w:r w:rsidRPr="00F44F41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>มีดังนี้</w:t>
      </w:r>
    </w:p>
    <w:p w14:paraId="4D90F041" w14:textId="77777777" w:rsidR="00F44F41" w:rsidRPr="00014F2D" w:rsidRDefault="00F44F41" w:rsidP="00F44F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distribute"/>
        <w:rPr>
          <w:rFonts w:ascii="Angsana New" w:hAnsi="Angsana New"/>
          <w:b/>
          <w:spacing w:val="-4"/>
          <w:sz w:val="10"/>
          <w:szCs w:val="1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238"/>
        <w:gridCol w:w="1181"/>
        <w:gridCol w:w="246"/>
        <w:gridCol w:w="1217"/>
        <w:gridCol w:w="266"/>
        <w:gridCol w:w="1172"/>
        <w:gridCol w:w="268"/>
        <w:gridCol w:w="1263"/>
      </w:tblGrid>
      <w:tr w:rsidR="00034274" w:rsidRPr="00821891" w14:paraId="1502B936" w14:textId="77777777" w:rsidTr="006A1C4F">
        <w:trPr>
          <w:tblHeader/>
        </w:trPr>
        <w:tc>
          <w:tcPr>
            <w:tcW w:w="2030" w:type="pct"/>
            <w:gridSpan w:val="2"/>
            <w:shd w:val="clear" w:color="auto" w:fill="auto"/>
          </w:tcPr>
          <w:p w14:paraId="4C5DDE28" w14:textId="77777777" w:rsidR="00034274" w:rsidRPr="00034274" w:rsidRDefault="00034274" w:rsidP="009E3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9" w:type="pct"/>
            <w:gridSpan w:val="3"/>
            <w:shd w:val="clear" w:color="auto" w:fill="auto"/>
          </w:tcPr>
          <w:p w14:paraId="482077A0" w14:textId="77777777" w:rsidR="00034274" w:rsidRPr="009B2FD4" w:rsidRDefault="005B7161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F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  <w:shd w:val="clear" w:color="auto" w:fill="auto"/>
          </w:tcPr>
          <w:p w14:paraId="209A1FD3" w14:textId="77777777" w:rsidR="00034274" w:rsidRPr="009B2FD4" w:rsidRDefault="00034274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0" w:type="pct"/>
            <w:gridSpan w:val="3"/>
            <w:shd w:val="clear" w:color="auto" w:fill="auto"/>
          </w:tcPr>
          <w:p w14:paraId="53C3AE4E" w14:textId="77777777" w:rsidR="00034274" w:rsidRPr="009B2FD4" w:rsidRDefault="005B7161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F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749C" w:rsidRPr="00821891" w14:paraId="6C7E34DA" w14:textId="77777777" w:rsidTr="006A1C4F">
        <w:trPr>
          <w:tblHeader/>
        </w:trPr>
        <w:tc>
          <w:tcPr>
            <w:tcW w:w="1904" w:type="pct"/>
            <w:shd w:val="clear" w:color="auto" w:fill="auto"/>
          </w:tcPr>
          <w:p w14:paraId="2487FC0C" w14:textId="77777777" w:rsidR="00F44F41" w:rsidRPr="00821891" w:rsidRDefault="00F44F4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FDD3161" w14:textId="77777777" w:rsidR="00F44F41" w:rsidRPr="00821891" w:rsidRDefault="00F44F4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3BC019F" w14:textId="77777777" w:rsidR="00F44F41" w:rsidRPr="00821891" w:rsidRDefault="00F44F4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pct"/>
            <w:shd w:val="clear" w:color="auto" w:fill="auto"/>
          </w:tcPr>
          <w:p w14:paraId="4E97111E" w14:textId="77777777" w:rsidR="00F44F41" w:rsidRPr="00821891" w:rsidRDefault="00F44F4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14789C5E" w14:textId="77777777" w:rsidR="006A1C4F" w:rsidRDefault="006A1C4F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2138E46" w14:textId="77777777"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7346023F" w14:textId="77777777"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034274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03427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0" w:type="pct"/>
            <w:shd w:val="clear" w:color="auto" w:fill="auto"/>
          </w:tcPr>
          <w:p w14:paraId="5FD11D9A" w14:textId="77777777"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74697A61" w14:textId="77777777"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0D88C87D" w14:textId="77777777"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034274">
              <w:rPr>
                <w:rFonts w:ascii="Angsana New" w:hAnsi="Angsana New"/>
                <w:sz w:val="30"/>
                <w:szCs w:val="30"/>
              </w:rPr>
              <w:t>-</w:t>
            </w:r>
            <w:r w:rsidR="00605E43" w:rsidRPr="00034274">
              <w:rPr>
                <w:rFonts w:ascii="Angsana New" w:hAnsi="Angsana New"/>
                <w:sz w:val="30"/>
                <w:szCs w:val="30"/>
                <w:cs/>
              </w:rPr>
              <w:t>ราค</w:t>
            </w:r>
            <w:r w:rsidR="00605E43" w:rsidRPr="00034274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034274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41" w:type="pct"/>
            <w:shd w:val="clear" w:color="auto" w:fill="auto"/>
          </w:tcPr>
          <w:p w14:paraId="53801097" w14:textId="77777777"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73095EFF" w14:textId="77777777" w:rsidR="006A1C4F" w:rsidRDefault="006A1C4F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98E5D4A" w14:textId="77777777"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759DB513" w14:textId="77777777"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034274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03427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2" w:type="pct"/>
            <w:shd w:val="clear" w:color="auto" w:fill="auto"/>
          </w:tcPr>
          <w:p w14:paraId="3E3887E6" w14:textId="77777777"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19C24EE9" w14:textId="77777777"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4E59F7A4" w14:textId="77777777" w:rsidR="00F44F41" w:rsidRPr="00034274" w:rsidRDefault="00F44F41" w:rsidP="00F51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034274">
              <w:rPr>
                <w:rFonts w:ascii="Angsana New" w:hAnsi="Angsana New"/>
                <w:sz w:val="30"/>
                <w:szCs w:val="30"/>
              </w:rPr>
              <w:t>-</w:t>
            </w:r>
            <w:r w:rsidRPr="00034274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F44F41" w:rsidRPr="00821891" w14:paraId="0CC2024F" w14:textId="77777777" w:rsidTr="006A1C4F">
        <w:trPr>
          <w:tblHeader/>
        </w:trPr>
        <w:tc>
          <w:tcPr>
            <w:tcW w:w="1904" w:type="pct"/>
            <w:shd w:val="clear" w:color="auto" w:fill="auto"/>
          </w:tcPr>
          <w:p w14:paraId="40BE8D13" w14:textId="77777777" w:rsidR="00F44F41" w:rsidRPr="00821891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pct"/>
            <w:shd w:val="clear" w:color="auto" w:fill="auto"/>
          </w:tcPr>
          <w:p w14:paraId="6936F1BC" w14:textId="77777777" w:rsidR="00F44F41" w:rsidRPr="00821891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70" w:type="pct"/>
            <w:gridSpan w:val="7"/>
            <w:shd w:val="clear" w:color="auto" w:fill="auto"/>
          </w:tcPr>
          <w:p w14:paraId="7BE49F59" w14:textId="77777777"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173E1" w:rsidRPr="00034274" w14:paraId="2123AAF8" w14:textId="77777777" w:rsidTr="006A1C4F">
        <w:trPr>
          <w:tblHeader/>
        </w:trPr>
        <w:tc>
          <w:tcPr>
            <w:tcW w:w="1904" w:type="pct"/>
            <w:shd w:val="clear" w:color="auto" w:fill="auto"/>
          </w:tcPr>
          <w:p w14:paraId="09DF569C" w14:textId="75AD9DA4" w:rsidR="00D173E1" w:rsidRPr="00034274" w:rsidRDefault="00D173E1" w:rsidP="00D1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  <w:r w:rsidR="009B2FD4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26" w:type="pct"/>
            <w:shd w:val="clear" w:color="auto" w:fill="auto"/>
          </w:tcPr>
          <w:p w14:paraId="580A6434" w14:textId="77777777" w:rsidR="00D173E1" w:rsidRPr="00034274" w:rsidRDefault="00D173E1" w:rsidP="00D1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21B30E50" w14:textId="69AB4379" w:rsidR="00D173E1" w:rsidRPr="00034274" w:rsidRDefault="00CD1FC8" w:rsidP="00D1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</w:rPr>
              <w:t>9</w:t>
            </w:r>
            <w:r w:rsidR="00081F13">
              <w:rPr>
                <w:rFonts w:ascii="Angsana New" w:hAnsi="Angsana New"/>
                <w:sz w:val="30"/>
                <w:szCs w:val="30"/>
              </w:rPr>
              <w:t>,</w:t>
            </w:r>
            <w:r w:rsidRPr="00CD1FC8">
              <w:rPr>
                <w:rFonts w:ascii="Angsana New" w:hAnsi="Angsana New"/>
                <w:sz w:val="30"/>
                <w:szCs w:val="30"/>
              </w:rPr>
              <w:t>228</w:t>
            </w:r>
          </w:p>
        </w:tc>
        <w:tc>
          <w:tcPr>
            <w:tcW w:w="130" w:type="pct"/>
            <w:shd w:val="clear" w:color="auto" w:fill="auto"/>
          </w:tcPr>
          <w:p w14:paraId="6D38CA5B" w14:textId="77777777" w:rsidR="00D173E1" w:rsidRPr="00034274" w:rsidRDefault="00D173E1" w:rsidP="00D1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36B80736" w14:textId="6DAA68A6" w:rsidR="00D173E1" w:rsidRPr="00034274" w:rsidRDefault="005E2A67" w:rsidP="005E2A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4CF969B9" w14:textId="77777777" w:rsidR="00D173E1" w:rsidRPr="00034274" w:rsidRDefault="00D173E1" w:rsidP="00D1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1759C683" w14:textId="56F935C2" w:rsidR="00D173E1" w:rsidRPr="00034274" w:rsidRDefault="00CD1FC8" w:rsidP="00D1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</w:rPr>
              <w:t>686</w:t>
            </w:r>
          </w:p>
        </w:tc>
        <w:tc>
          <w:tcPr>
            <w:tcW w:w="142" w:type="pct"/>
            <w:shd w:val="clear" w:color="auto" w:fill="auto"/>
          </w:tcPr>
          <w:p w14:paraId="6A213D12" w14:textId="77777777" w:rsidR="00D173E1" w:rsidRPr="00034274" w:rsidRDefault="00D173E1" w:rsidP="00D1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1830BF32" w14:textId="4C5FBDCF" w:rsidR="00D173E1" w:rsidRPr="00034274" w:rsidRDefault="00D173E1" w:rsidP="00D1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173E1" w:rsidRPr="00034274" w14:paraId="2B290E3A" w14:textId="77777777" w:rsidTr="006A1C4F">
        <w:trPr>
          <w:tblHeader/>
        </w:trPr>
        <w:tc>
          <w:tcPr>
            <w:tcW w:w="1904" w:type="pct"/>
            <w:shd w:val="clear" w:color="auto" w:fill="auto"/>
          </w:tcPr>
          <w:p w14:paraId="7062C2B5" w14:textId="77777777" w:rsidR="00D173E1" w:rsidRPr="00034274" w:rsidRDefault="00D173E1" w:rsidP="00D1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6" w:type="pct"/>
            <w:shd w:val="clear" w:color="auto" w:fill="auto"/>
          </w:tcPr>
          <w:p w14:paraId="17D4990F" w14:textId="77777777" w:rsidR="00D173E1" w:rsidRPr="00034274" w:rsidRDefault="00D173E1" w:rsidP="00D1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52009F4D" w14:textId="5D131C59" w:rsidR="00D173E1" w:rsidRPr="00034274" w:rsidRDefault="00CD1FC8" w:rsidP="00D1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</w:rPr>
              <w:t>1</w:t>
            </w:r>
            <w:r w:rsidR="00081F13">
              <w:rPr>
                <w:rFonts w:ascii="Angsana New" w:hAnsi="Angsana New"/>
                <w:sz w:val="30"/>
                <w:szCs w:val="30"/>
              </w:rPr>
              <w:t>,</w:t>
            </w:r>
            <w:r w:rsidRPr="00CD1FC8">
              <w:rPr>
                <w:rFonts w:ascii="Angsana New" w:hAnsi="Angsana New"/>
                <w:sz w:val="30"/>
                <w:szCs w:val="30"/>
              </w:rPr>
              <w:t>040</w:t>
            </w:r>
          </w:p>
        </w:tc>
        <w:tc>
          <w:tcPr>
            <w:tcW w:w="130" w:type="pct"/>
            <w:shd w:val="clear" w:color="auto" w:fill="auto"/>
          </w:tcPr>
          <w:p w14:paraId="7CEC386B" w14:textId="77777777" w:rsidR="00D173E1" w:rsidRPr="00034274" w:rsidRDefault="00D173E1" w:rsidP="00D1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0D3D4CD9" w14:textId="48FDABC7" w:rsidR="00D173E1" w:rsidRPr="00034274" w:rsidRDefault="00D173E1" w:rsidP="00BD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D1FC8" w:rsidRPr="00CD1FC8">
              <w:rPr>
                <w:rFonts w:ascii="Angsana New" w:hAnsi="Angsana New"/>
                <w:sz w:val="30"/>
                <w:szCs w:val="30"/>
              </w:rPr>
              <w:t>522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" w:type="pct"/>
            <w:shd w:val="clear" w:color="auto" w:fill="auto"/>
          </w:tcPr>
          <w:p w14:paraId="03B9CA92" w14:textId="77777777" w:rsidR="00D173E1" w:rsidRPr="00034274" w:rsidRDefault="00D173E1" w:rsidP="00D1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099CFD30" w14:textId="73268364" w:rsidR="00D173E1" w:rsidRPr="00034274" w:rsidRDefault="00D173E1" w:rsidP="00D1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66A9CC1D" w14:textId="77777777" w:rsidR="00D173E1" w:rsidRPr="00034274" w:rsidRDefault="00D173E1" w:rsidP="00D1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1B085EC9" w14:textId="278B976E" w:rsidR="00D173E1" w:rsidRPr="00034274" w:rsidRDefault="00D173E1" w:rsidP="00D1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221D5" w:rsidRPr="00034274" w14:paraId="5CD3E687" w14:textId="77777777" w:rsidTr="006A1C4F">
        <w:trPr>
          <w:tblHeader/>
        </w:trPr>
        <w:tc>
          <w:tcPr>
            <w:tcW w:w="1904" w:type="pct"/>
            <w:shd w:val="clear" w:color="auto" w:fill="auto"/>
          </w:tcPr>
          <w:p w14:paraId="46DC7F68" w14:textId="16093FF1" w:rsidR="003221D5" w:rsidRPr="00034274" w:rsidRDefault="003221D5" w:rsidP="00322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" w:type="pct"/>
            <w:shd w:val="clear" w:color="auto" w:fill="auto"/>
          </w:tcPr>
          <w:p w14:paraId="1410A3A2" w14:textId="77777777" w:rsidR="003221D5" w:rsidRPr="00034274" w:rsidRDefault="003221D5" w:rsidP="00322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5D623213" w14:textId="40876ED6" w:rsidR="003221D5" w:rsidRDefault="003221D5" w:rsidP="00322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1B27F3E6" w14:textId="77777777" w:rsidR="003221D5" w:rsidRPr="00034274" w:rsidRDefault="003221D5" w:rsidP="00322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66C46EBB" w14:textId="5D069E49" w:rsidR="003221D5" w:rsidRDefault="003221D5" w:rsidP="00322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D1FC8" w:rsidRPr="00CD1FC8">
              <w:rPr>
                <w:rFonts w:ascii="Angsana New" w:hAnsi="Angsana New"/>
                <w:sz w:val="30"/>
                <w:szCs w:val="30"/>
              </w:rPr>
              <w:t>612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" w:type="pct"/>
            <w:shd w:val="clear" w:color="auto" w:fill="auto"/>
          </w:tcPr>
          <w:p w14:paraId="18D8F445" w14:textId="77777777" w:rsidR="003221D5" w:rsidRPr="00034274" w:rsidRDefault="003221D5" w:rsidP="00322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561FC9F7" w14:textId="795328C6" w:rsidR="003221D5" w:rsidRDefault="003221D5" w:rsidP="00322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1C93ECD6" w14:textId="77777777" w:rsidR="003221D5" w:rsidRPr="00034274" w:rsidRDefault="003221D5" w:rsidP="00322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71F19AFE" w14:textId="4BA3F34C" w:rsidR="003221D5" w:rsidRDefault="003221D5" w:rsidP="00322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D1FC8" w:rsidRPr="00CD1FC8">
              <w:rPr>
                <w:rFonts w:ascii="Angsana New" w:hAnsi="Angsana New"/>
                <w:sz w:val="30"/>
                <w:szCs w:val="30"/>
              </w:rPr>
              <w:t>612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173E1" w:rsidRPr="00034274" w14:paraId="6DA7D0D2" w14:textId="77777777" w:rsidTr="006A1C4F">
        <w:trPr>
          <w:tblHeader/>
        </w:trPr>
        <w:tc>
          <w:tcPr>
            <w:tcW w:w="1904" w:type="pct"/>
            <w:shd w:val="clear" w:color="auto" w:fill="auto"/>
          </w:tcPr>
          <w:p w14:paraId="4C9CEFB5" w14:textId="77777777" w:rsidR="00D173E1" w:rsidRPr="00034274" w:rsidRDefault="00D173E1" w:rsidP="00D1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26" w:type="pct"/>
            <w:shd w:val="clear" w:color="auto" w:fill="auto"/>
          </w:tcPr>
          <w:p w14:paraId="3BA4D21A" w14:textId="77777777" w:rsidR="00D173E1" w:rsidRPr="00034274" w:rsidRDefault="00D173E1" w:rsidP="00D1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3D1CFB6C" w14:textId="74DC3F6C" w:rsidR="00D173E1" w:rsidRPr="00034274" w:rsidRDefault="00CD1FC8" w:rsidP="00081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</w:rPr>
              <w:t>4</w:t>
            </w:r>
            <w:r w:rsidR="00081F13">
              <w:rPr>
                <w:rFonts w:ascii="Angsana New" w:hAnsi="Angsana New"/>
                <w:sz w:val="30"/>
                <w:szCs w:val="30"/>
              </w:rPr>
              <w:t>,</w:t>
            </w:r>
            <w:r w:rsidRPr="00CD1FC8">
              <w:rPr>
                <w:rFonts w:ascii="Angsana New" w:hAnsi="Angsana New"/>
                <w:sz w:val="30"/>
                <w:szCs w:val="30"/>
              </w:rPr>
              <w:t>195</w:t>
            </w:r>
          </w:p>
        </w:tc>
        <w:tc>
          <w:tcPr>
            <w:tcW w:w="130" w:type="pct"/>
            <w:shd w:val="clear" w:color="auto" w:fill="auto"/>
          </w:tcPr>
          <w:p w14:paraId="1BE63F1F" w14:textId="77777777" w:rsidR="00D173E1" w:rsidRPr="00034274" w:rsidRDefault="00D173E1" w:rsidP="00D1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6B10366A" w14:textId="0A39B2C5" w:rsidR="00D173E1" w:rsidRPr="00034274" w:rsidRDefault="00081F13" w:rsidP="00081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68047C83" w14:textId="77777777" w:rsidR="00D173E1" w:rsidRPr="00034274" w:rsidRDefault="00D173E1" w:rsidP="00D1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0F299F1C" w14:textId="712E1FB7" w:rsidR="00D173E1" w:rsidRPr="00034274" w:rsidRDefault="00D173E1" w:rsidP="00D1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4AC9AFC4" w14:textId="77777777" w:rsidR="00D173E1" w:rsidRPr="00034274" w:rsidRDefault="00D173E1" w:rsidP="00D1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3668CDB1" w14:textId="0212B3C6" w:rsidR="00D173E1" w:rsidRPr="00034274" w:rsidRDefault="003221D5" w:rsidP="00322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173E1" w:rsidRPr="00034274" w14:paraId="6F5E24EB" w14:textId="77777777" w:rsidTr="006A1C4F">
        <w:trPr>
          <w:tblHeader/>
        </w:trPr>
        <w:tc>
          <w:tcPr>
            <w:tcW w:w="1904" w:type="pct"/>
            <w:shd w:val="clear" w:color="auto" w:fill="auto"/>
          </w:tcPr>
          <w:p w14:paraId="5A02FA1B" w14:textId="77777777" w:rsidR="00D173E1" w:rsidRPr="00034274" w:rsidRDefault="00D173E1" w:rsidP="00D1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26" w:type="pct"/>
            <w:shd w:val="clear" w:color="auto" w:fill="auto"/>
          </w:tcPr>
          <w:p w14:paraId="3F41B45A" w14:textId="77777777" w:rsidR="00D173E1" w:rsidRPr="00034274" w:rsidRDefault="00D173E1" w:rsidP="00D1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56B0B2AA" w14:textId="19CEDA03" w:rsidR="00D173E1" w:rsidRPr="00034274" w:rsidRDefault="00CD1FC8" w:rsidP="00D1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D1FC8">
              <w:rPr>
                <w:rFonts w:ascii="Angsana New" w:hAnsi="Angsana New"/>
                <w:sz w:val="30"/>
                <w:szCs w:val="30"/>
              </w:rPr>
              <w:t>4</w:t>
            </w:r>
            <w:r w:rsidR="003271D5">
              <w:rPr>
                <w:rFonts w:ascii="Angsana New" w:hAnsi="Angsana New"/>
                <w:sz w:val="30"/>
                <w:szCs w:val="30"/>
              </w:rPr>
              <w:t>,</w:t>
            </w:r>
            <w:r w:rsidRPr="00CD1FC8">
              <w:rPr>
                <w:rFonts w:ascii="Angsana New" w:hAnsi="Angsana New"/>
                <w:sz w:val="30"/>
                <w:szCs w:val="30"/>
              </w:rPr>
              <w:t>772</w:t>
            </w:r>
          </w:p>
        </w:tc>
        <w:tc>
          <w:tcPr>
            <w:tcW w:w="130" w:type="pct"/>
            <w:shd w:val="clear" w:color="auto" w:fill="auto"/>
          </w:tcPr>
          <w:p w14:paraId="53C31905" w14:textId="77777777" w:rsidR="00D173E1" w:rsidRPr="00034274" w:rsidRDefault="00D173E1" w:rsidP="00D1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7EA3B8EB" w14:textId="13DC15FC" w:rsidR="00D173E1" w:rsidRPr="00034274" w:rsidRDefault="00D173E1" w:rsidP="00BD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D1FC8" w:rsidRPr="00CD1FC8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D1FC8" w:rsidRPr="00CD1FC8">
              <w:rPr>
                <w:rFonts w:ascii="Angsana New" w:hAnsi="Angsana New"/>
                <w:sz w:val="30"/>
                <w:szCs w:val="30"/>
              </w:rPr>
              <w:t>851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" w:type="pct"/>
            <w:shd w:val="clear" w:color="auto" w:fill="auto"/>
          </w:tcPr>
          <w:p w14:paraId="69FA02FC" w14:textId="77777777" w:rsidR="00D173E1" w:rsidRPr="00034274" w:rsidRDefault="00D173E1" w:rsidP="00D1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375161E0" w14:textId="22269B84" w:rsidR="00D173E1" w:rsidRPr="00034274" w:rsidRDefault="00D173E1" w:rsidP="00D1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4824B088" w14:textId="77777777" w:rsidR="00D173E1" w:rsidRPr="00034274" w:rsidRDefault="00D173E1" w:rsidP="00D1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</w:tcPr>
          <w:p w14:paraId="4295294C" w14:textId="3A379A62" w:rsidR="00D173E1" w:rsidRPr="00034274" w:rsidRDefault="00D173E1" w:rsidP="00BD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D1FC8" w:rsidRPr="00CD1FC8">
              <w:rPr>
                <w:rFonts w:ascii="Angsana New" w:hAnsi="Angsana New"/>
                <w:sz w:val="30"/>
                <w:szCs w:val="30"/>
              </w:rPr>
              <w:t>686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173E1" w:rsidRPr="00034274" w14:paraId="2A5F7477" w14:textId="77777777" w:rsidTr="006A1C4F">
        <w:trPr>
          <w:tblHeader/>
        </w:trPr>
        <w:tc>
          <w:tcPr>
            <w:tcW w:w="1904" w:type="pct"/>
            <w:shd w:val="clear" w:color="auto" w:fill="auto"/>
          </w:tcPr>
          <w:p w14:paraId="09BB432F" w14:textId="77777777" w:rsidR="00D173E1" w:rsidRPr="00034274" w:rsidRDefault="00D173E1" w:rsidP="00D1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42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" w:type="pct"/>
            <w:shd w:val="clear" w:color="auto" w:fill="auto"/>
          </w:tcPr>
          <w:p w14:paraId="700D26A2" w14:textId="77777777" w:rsidR="00D173E1" w:rsidRPr="00034274" w:rsidRDefault="00D173E1" w:rsidP="00D1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8FF669" w14:textId="26810018" w:rsidR="00D173E1" w:rsidRPr="00034274" w:rsidRDefault="00CD1FC8" w:rsidP="00D1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1FC8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081F1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1FC8">
              <w:rPr>
                <w:rFonts w:ascii="Angsana New" w:hAnsi="Angsana New"/>
                <w:b/>
                <w:bCs/>
                <w:sz w:val="30"/>
                <w:szCs w:val="30"/>
              </w:rPr>
              <w:t>235</w:t>
            </w:r>
          </w:p>
        </w:tc>
        <w:tc>
          <w:tcPr>
            <w:tcW w:w="130" w:type="pct"/>
            <w:shd w:val="clear" w:color="auto" w:fill="auto"/>
          </w:tcPr>
          <w:p w14:paraId="04ECE0CE" w14:textId="77777777" w:rsidR="00D173E1" w:rsidRPr="00034274" w:rsidRDefault="00D173E1" w:rsidP="00D1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78FD54" w14:textId="0137E69C" w:rsidR="00D173E1" w:rsidRPr="00034274" w:rsidRDefault="00D173E1" w:rsidP="00BD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D1FC8" w:rsidRPr="00CD1FC8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081F1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D1FC8" w:rsidRPr="00CD1FC8">
              <w:rPr>
                <w:rFonts w:ascii="Angsana New" w:hAnsi="Angsana New"/>
                <w:b/>
                <w:bCs/>
                <w:sz w:val="30"/>
                <w:szCs w:val="30"/>
              </w:rPr>
              <w:t>985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" w:type="pct"/>
            <w:shd w:val="clear" w:color="auto" w:fill="auto"/>
          </w:tcPr>
          <w:p w14:paraId="529B45B9" w14:textId="77777777" w:rsidR="00D173E1" w:rsidRPr="00034274" w:rsidRDefault="00D173E1" w:rsidP="00D1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CEAB9E" w14:textId="236E1409" w:rsidR="00D173E1" w:rsidRPr="00034274" w:rsidRDefault="00CD1FC8" w:rsidP="00D1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1FC8">
              <w:rPr>
                <w:rFonts w:ascii="Angsana New" w:hAnsi="Angsana New"/>
                <w:b/>
                <w:bCs/>
                <w:sz w:val="30"/>
                <w:szCs w:val="30"/>
              </w:rPr>
              <w:t>686</w:t>
            </w:r>
          </w:p>
        </w:tc>
        <w:tc>
          <w:tcPr>
            <w:tcW w:w="142" w:type="pct"/>
            <w:shd w:val="clear" w:color="auto" w:fill="auto"/>
          </w:tcPr>
          <w:p w14:paraId="789A84F7" w14:textId="77777777" w:rsidR="00D173E1" w:rsidRPr="00034274" w:rsidRDefault="00D173E1" w:rsidP="00D17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EBFD40" w14:textId="24A98B0F" w:rsidR="00D173E1" w:rsidRPr="00034274" w:rsidRDefault="00D173E1" w:rsidP="00BD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D1FC8" w:rsidRPr="00CD1FC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E2A6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D1FC8" w:rsidRPr="00CD1FC8">
              <w:rPr>
                <w:rFonts w:ascii="Angsana New" w:hAnsi="Angsana New"/>
                <w:b/>
                <w:bCs/>
                <w:sz w:val="30"/>
                <w:szCs w:val="30"/>
              </w:rPr>
              <w:t>298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2B03C882" w14:textId="77777777" w:rsidR="00F44F41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2"/>
          <w:szCs w:val="2"/>
        </w:rPr>
      </w:pPr>
      <w:r>
        <w:rPr>
          <w:sz w:val="2"/>
          <w:szCs w:val="2"/>
          <w:cs/>
        </w:rPr>
        <w:tab/>
      </w:r>
    </w:p>
    <w:p w14:paraId="4B2FDD72" w14:textId="77777777" w:rsidR="00221636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2"/>
          <w:szCs w:val="2"/>
        </w:rPr>
      </w:pPr>
    </w:p>
    <w:p w14:paraId="064F3D6D" w14:textId="77777777" w:rsidR="00221636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2"/>
          <w:szCs w:val="2"/>
        </w:rPr>
      </w:pPr>
    </w:p>
    <w:p w14:paraId="28F43E5D" w14:textId="77777777" w:rsidR="00221636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2"/>
          <w:szCs w:val="2"/>
        </w:rPr>
      </w:pPr>
    </w:p>
    <w:p w14:paraId="3D093F5E" w14:textId="77777777" w:rsidR="00221636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2"/>
          <w:szCs w:val="2"/>
        </w:rPr>
      </w:pPr>
    </w:p>
    <w:p w14:paraId="26D0BADD" w14:textId="77777777" w:rsidR="00221636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2"/>
          <w:szCs w:val="2"/>
        </w:rPr>
      </w:pPr>
    </w:p>
    <w:p w14:paraId="309D6F3A" w14:textId="77777777" w:rsidR="00221636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2"/>
          <w:szCs w:val="2"/>
        </w:rPr>
      </w:pPr>
    </w:p>
    <w:p w14:paraId="22C0CDBA" w14:textId="77777777" w:rsidR="00221636" w:rsidRPr="00F44F41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2"/>
          <w:szCs w:val="2"/>
        </w:rPr>
      </w:pPr>
    </w:p>
    <w:p w14:paraId="59A12140" w14:textId="77777777" w:rsidR="005B7161" w:rsidRDefault="005B7161" w:rsidP="009A5C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1585756F" w14:textId="0432434B" w:rsidR="009E5C6F" w:rsidRDefault="009A5C0B" w:rsidP="009A5C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9A5C0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D1FC8" w:rsidRPr="00CD1FC8">
        <w:rPr>
          <w:rFonts w:ascii="Angsana New" w:hAnsi="Angsana New"/>
          <w:sz w:val="30"/>
          <w:szCs w:val="30"/>
        </w:rPr>
        <w:t>31</w:t>
      </w:r>
      <w:r w:rsidRPr="009A5C0B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CD1FC8" w:rsidRPr="00CD1FC8">
        <w:rPr>
          <w:rFonts w:ascii="Angsana New" w:hAnsi="Angsana New" w:hint="cs"/>
          <w:sz w:val="30"/>
          <w:szCs w:val="30"/>
        </w:rPr>
        <w:t>256</w:t>
      </w:r>
      <w:r w:rsidR="00CD1FC8" w:rsidRPr="00CD1FC8">
        <w:rPr>
          <w:rFonts w:ascii="Angsana New" w:hAnsi="Angsana New"/>
          <w:sz w:val="30"/>
          <w:szCs w:val="30"/>
        </w:rPr>
        <w:t>4</w:t>
      </w:r>
      <w:r w:rsidRPr="009A5C0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CD1FC8" w:rsidRPr="00CD1FC8">
        <w:rPr>
          <w:rFonts w:ascii="Angsana New" w:hAnsi="Angsana New"/>
          <w:sz w:val="30"/>
          <w:szCs w:val="30"/>
        </w:rPr>
        <w:t>31</w:t>
      </w:r>
      <w:r w:rsidR="00061DFA">
        <w:rPr>
          <w:rFonts w:ascii="Angsana New" w:hAnsi="Angsana New"/>
          <w:sz w:val="30"/>
          <w:szCs w:val="30"/>
        </w:rPr>
        <w:t xml:space="preserve"> </w:t>
      </w:r>
      <w:r w:rsidR="00061DF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CD1FC8" w:rsidRPr="00CD1FC8">
        <w:rPr>
          <w:rFonts w:ascii="Angsana New" w:hAnsi="Angsana New" w:hint="cs"/>
          <w:sz w:val="30"/>
          <w:szCs w:val="30"/>
        </w:rPr>
        <w:t>256</w:t>
      </w:r>
      <w:r w:rsidR="00CD1FC8" w:rsidRPr="00CD1FC8">
        <w:rPr>
          <w:rFonts w:ascii="Angsana New" w:hAnsi="Angsana New"/>
          <w:sz w:val="30"/>
          <w:szCs w:val="30"/>
        </w:rPr>
        <w:t>3</w:t>
      </w:r>
      <w:r w:rsidRPr="009A5C0B">
        <w:rPr>
          <w:rFonts w:ascii="Angsana New" w:hAnsi="Angsana New" w:hint="cs"/>
          <w:sz w:val="30"/>
          <w:szCs w:val="30"/>
          <w:cs/>
        </w:rPr>
        <w:t xml:space="preserve"> บริษัทได้นำที่ดินและสิ่งปลูกสร้างของบริษัทและบริษัทย่อยไปเป็นหลักทรัพย์ค้ำประกันเงินกู้ยืมระยะสั้นและระยะยาวจากสถาบันการเงิน</w:t>
      </w:r>
    </w:p>
    <w:p w14:paraId="180C5B46" w14:textId="2D1650FE" w:rsidR="00BD3B22" w:rsidRDefault="00BD3B22" w:rsidP="009A5C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3BF6ED5B" w14:textId="77777777" w:rsidR="00A44C81" w:rsidRDefault="00A44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0AFC8139" w14:textId="77777777" w:rsidR="003F7D59" w:rsidRDefault="00C9741B" w:rsidP="00785C95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lastRenderedPageBreak/>
        <w:t>ส่วนงานดำเนินงาน</w:t>
      </w:r>
      <w:r w:rsidR="00547EC3" w:rsidRPr="00547EC3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และการจำแนกรายได้</w:t>
      </w:r>
    </w:p>
    <w:p w14:paraId="13F60DEC" w14:textId="3679E672" w:rsidR="00547EC3" w:rsidRPr="006A03F4" w:rsidRDefault="00547EC3" w:rsidP="00547EC3">
      <w:pPr>
        <w:pStyle w:val="index"/>
        <w:tabs>
          <w:tab w:val="clear" w:pos="1134"/>
        </w:tabs>
        <w:spacing w:after="0" w:line="240" w:lineRule="atLeast"/>
        <w:outlineLvl w:val="0"/>
        <w:rPr>
          <w:rFonts w:ascii="Angsana New" w:hAnsi="Angsana New"/>
          <w:b/>
          <w:bCs/>
          <w:sz w:val="16"/>
          <w:szCs w:val="16"/>
          <w:lang w:val="en-US" w:bidi="th-TH"/>
        </w:rPr>
      </w:pPr>
    </w:p>
    <w:p w14:paraId="20448AA8" w14:textId="023814A2" w:rsidR="00BD3B22" w:rsidRDefault="00BD3B22" w:rsidP="00BD3B22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ind w:left="540" w:firstLine="0"/>
        <w:jc w:val="thaiDistribute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  <w:r w:rsidRPr="009B2FD4">
        <w:rPr>
          <w:rFonts w:asciiTheme="majorBidi" w:hAnsiTheme="majorBidi" w:cstheme="majorBidi" w:hint="cs"/>
          <w:color w:val="000000"/>
          <w:sz w:val="30"/>
          <w:szCs w:val="30"/>
          <w:cs/>
          <w:lang w:bidi="th-TH"/>
        </w:rPr>
        <w:t>ผู้บริหาร</w:t>
      </w:r>
      <w:r w:rsidRPr="00E1715E">
        <w:rPr>
          <w:rFonts w:ascii="Angsana New" w:hAnsi="Angsana New" w:hint="cs"/>
          <w:sz w:val="30"/>
          <w:szCs w:val="30"/>
          <w:cs/>
          <w:lang w:val="th-TH" w:bidi="th-TH"/>
        </w:rPr>
        <w:t>พิจารณาว่าบริษัทดำเนินกิจการในส่วนงานเดียวคือ</w:t>
      </w:r>
      <w:r>
        <w:rPr>
          <w:rFonts w:ascii="Angsana New" w:hAnsi="Angsana New" w:hint="cs"/>
          <w:sz w:val="30"/>
          <w:szCs w:val="30"/>
          <w:cs/>
          <w:lang w:val="th-TH" w:bidi="th-TH"/>
        </w:rPr>
        <w:t xml:space="preserve"> </w:t>
      </w:r>
      <w:r w:rsidRPr="00E1715E">
        <w:rPr>
          <w:rFonts w:ascii="Angsana New" w:hAnsi="Angsana New" w:hint="cs"/>
          <w:sz w:val="30"/>
          <w:szCs w:val="30"/>
          <w:cs/>
          <w:lang w:val="th-TH" w:bidi="th-TH"/>
        </w:rPr>
        <w:t>ธุรกิจ</w:t>
      </w:r>
      <w:r w:rsidRPr="00442F82">
        <w:rPr>
          <w:rFonts w:asciiTheme="majorBidi" w:hAnsiTheme="majorBidi" w:cstheme="majorBidi" w:hint="cs"/>
          <w:color w:val="000000"/>
          <w:sz w:val="30"/>
          <w:szCs w:val="30"/>
          <w:cs/>
        </w:rPr>
        <w:t>ผลิตแบบฟอร์</w:t>
      </w:r>
      <w:r>
        <w:rPr>
          <w:rFonts w:asciiTheme="majorBidi" w:hAnsiTheme="majorBidi" w:cstheme="majorBidi" w:hint="cs"/>
          <w:color w:val="000000"/>
          <w:sz w:val="30"/>
          <w:szCs w:val="30"/>
          <w:cs/>
          <w:lang w:bidi="th-TH"/>
        </w:rPr>
        <w:t>มและ</w:t>
      </w:r>
      <w:r w:rsidRPr="00442F82">
        <w:rPr>
          <w:rFonts w:asciiTheme="majorBidi" w:hAnsiTheme="majorBidi" w:cstheme="majorBidi" w:hint="cs"/>
          <w:color w:val="000000"/>
          <w:sz w:val="30"/>
          <w:szCs w:val="30"/>
          <w:cs/>
        </w:rPr>
        <w:t>กระดาษพิมพ์ต่อเนื่อง</w:t>
      </w:r>
      <w:r>
        <w:rPr>
          <w:rFonts w:asciiTheme="majorBidi" w:hAnsiTheme="majorBidi" w:cstheme="majorBidi" w:hint="cs"/>
          <w:color w:val="000000"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 w:cstheme="majorBidi"/>
          <w:color w:val="000000"/>
          <w:sz w:val="30"/>
          <w:szCs w:val="30"/>
          <w:lang w:bidi="th-TH"/>
        </w:rPr>
        <w:br/>
      </w:r>
      <w:r>
        <w:rPr>
          <w:rFonts w:asciiTheme="majorBidi" w:hAnsiTheme="majorBidi" w:cstheme="majorBidi" w:hint="cs"/>
          <w:color w:val="000000"/>
          <w:sz w:val="30"/>
          <w:szCs w:val="30"/>
          <w:cs/>
          <w:lang w:bidi="th-TH"/>
        </w:rPr>
        <w:t xml:space="preserve">ส่วนกลุ่มบริษัทมี </w:t>
      </w:r>
      <w:r w:rsidR="00CD1FC8" w:rsidRPr="00CD1FC8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>2</w:t>
      </w:r>
      <w:r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 </w:t>
      </w:r>
      <w:r>
        <w:rPr>
          <w:rFonts w:asciiTheme="majorBidi" w:hAnsiTheme="majorBidi" w:cstheme="majorBidi" w:hint="cs"/>
          <w:color w:val="000000"/>
          <w:sz w:val="30"/>
          <w:szCs w:val="30"/>
          <w:cs/>
          <w:lang w:val="en-US" w:bidi="th-TH"/>
        </w:rPr>
        <w:t xml:space="preserve">ส่วนงานที่รายงาน ซึ่งเป็นส่วนงานที่สำคัญของกลุ่มบริษัทที่มีสินค้าและบริการที่แตกต่างกัน </w:t>
      </w:r>
      <w:r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br/>
      </w:r>
      <w:r>
        <w:rPr>
          <w:rFonts w:asciiTheme="majorBidi" w:hAnsiTheme="majorBidi" w:cstheme="majorBidi" w:hint="cs"/>
          <w:color w:val="000000"/>
          <w:sz w:val="30"/>
          <w:szCs w:val="30"/>
          <w:cs/>
          <w:lang w:val="en-US" w:bidi="th-TH"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0088110C" w14:textId="4FD41DC6" w:rsidR="00BD3B22" w:rsidRPr="00223A16" w:rsidRDefault="00BD3B22" w:rsidP="00BD3B22">
      <w:pPr>
        <w:pStyle w:val="index"/>
        <w:numPr>
          <w:ilvl w:val="0"/>
          <w:numId w:val="26"/>
        </w:numPr>
        <w:tabs>
          <w:tab w:val="left" w:pos="450"/>
          <w:tab w:val="left" w:pos="540"/>
        </w:tabs>
        <w:spacing w:after="0" w:line="240" w:lineRule="atLeast"/>
        <w:ind w:firstLine="200"/>
        <w:outlineLvl w:val="0"/>
        <w:rPr>
          <w:rFonts w:ascii="Angsana New" w:hAnsi="Angsana New"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color w:val="000000"/>
          <w:sz w:val="30"/>
          <w:szCs w:val="30"/>
          <w:cs/>
          <w:lang w:val="en-US" w:bidi="th-TH"/>
        </w:rPr>
        <w:t xml:space="preserve">ส่วนงานที่ </w:t>
      </w:r>
      <w:r w:rsidR="00CD1FC8" w:rsidRPr="00CD1FC8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>1</w:t>
      </w:r>
      <w:r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 </w:t>
      </w:r>
      <w:r w:rsidRPr="00223A16">
        <w:rPr>
          <w:rFonts w:asciiTheme="majorBidi" w:hAnsiTheme="majorBidi" w:hint="cs"/>
          <w:color w:val="000000"/>
          <w:sz w:val="30"/>
          <w:szCs w:val="30"/>
          <w:cs/>
          <w:lang w:val="en-US" w:bidi="th-TH"/>
        </w:rPr>
        <w:t>ผลิตแบบฟอร์ม</w:t>
      </w:r>
      <w:r>
        <w:rPr>
          <w:rFonts w:asciiTheme="majorBidi" w:hAnsiTheme="majorBidi" w:hint="cs"/>
          <w:color w:val="000000"/>
          <w:sz w:val="30"/>
          <w:szCs w:val="30"/>
          <w:cs/>
          <w:lang w:val="en-US" w:bidi="th-TH"/>
        </w:rPr>
        <w:t xml:space="preserve"> </w:t>
      </w:r>
      <w:r w:rsidRPr="00223A16">
        <w:rPr>
          <w:rFonts w:asciiTheme="majorBidi" w:hAnsiTheme="majorBidi" w:hint="cs"/>
          <w:color w:val="000000"/>
          <w:sz w:val="30"/>
          <w:szCs w:val="30"/>
          <w:cs/>
          <w:lang w:val="en-US" w:bidi="th-TH"/>
        </w:rPr>
        <w:t>กระดาษพิมพ์ต่อเนื่อง</w:t>
      </w:r>
      <w:r>
        <w:rPr>
          <w:rFonts w:asciiTheme="majorBidi" w:hAnsiTheme="majorBidi" w:hint="cs"/>
          <w:color w:val="000000"/>
          <w:sz w:val="30"/>
          <w:szCs w:val="30"/>
          <w:cs/>
          <w:lang w:val="en-US" w:bidi="th-TH"/>
        </w:rPr>
        <w:t xml:space="preserve"> </w:t>
      </w:r>
      <w:r w:rsidRPr="00223A16">
        <w:rPr>
          <w:rFonts w:asciiTheme="majorBidi" w:hAnsiTheme="majorBidi" w:hint="cs"/>
          <w:color w:val="000000"/>
          <w:sz w:val="30"/>
          <w:szCs w:val="30"/>
          <w:cs/>
          <w:lang w:val="en-US" w:bidi="th-TH"/>
        </w:rPr>
        <w:t>และ</w:t>
      </w:r>
      <w:r w:rsidRPr="00442F82">
        <w:rPr>
          <w:rFonts w:asciiTheme="majorBidi" w:hAnsiTheme="majorBidi" w:cstheme="majorBidi" w:hint="cs"/>
          <w:color w:val="000000"/>
          <w:sz w:val="30"/>
          <w:szCs w:val="30"/>
          <w:cs/>
        </w:rPr>
        <w:t>สิ่งพิมพ์ปลอดการท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ำ</w:t>
      </w:r>
      <w:r w:rsidRPr="00442F82">
        <w:rPr>
          <w:rFonts w:asciiTheme="majorBidi" w:hAnsiTheme="majorBidi" w:cstheme="majorBidi" w:hint="cs"/>
          <w:color w:val="000000"/>
          <w:sz w:val="30"/>
          <w:szCs w:val="30"/>
          <w:cs/>
        </w:rPr>
        <w:t>เทียม</w:t>
      </w:r>
    </w:p>
    <w:p w14:paraId="7F02ADCE" w14:textId="03FFFEBF" w:rsidR="00BD3B22" w:rsidRPr="00E1715E" w:rsidRDefault="00BD3B22" w:rsidP="00BD3B22">
      <w:pPr>
        <w:pStyle w:val="index"/>
        <w:numPr>
          <w:ilvl w:val="0"/>
          <w:numId w:val="26"/>
        </w:numPr>
        <w:tabs>
          <w:tab w:val="left" w:pos="450"/>
          <w:tab w:val="left" w:pos="540"/>
        </w:tabs>
        <w:spacing w:after="0" w:line="240" w:lineRule="atLeast"/>
        <w:ind w:firstLine="200"/>
        <w:outlineLvl w:val="0"/>
        <w:rPr>
          <w:rFonts w:ascii="Angsana New" w:hAnsi="Angsana New"/>
          <w:sz w:val="30"/>
          <w:szCs w:val="30"/>
          <w:lang w:val="en-US" w:bidi="th-TH"/>
        </w:rPr>
      </w:pPr>
      <w:r>
        <w:rPr>
          <w:rFonts w:asciiTheme="majorBidi" w:hAnsiTheme="majorBidi" w:hint="cs"/>
          <w:color w:val="000000"/>
          <w:sz w:val="30"/>
          <w:szCs w:val="30"/>
          <w:cs/>
          <w:lang w:val="en-US" w:bidi="th-TH"/>
        </w:rPr>
        <w:t xml:space="preserve">ส่วนงานที่ </w:t>
      </w:r>
      <w:r w:rsidR="00CD1FC8" w:rsidRPr="00CD1FC8">
        <w:rPr>
          <w:rFonts w:asciiTheme="majorBidi" w:hAnsiTheme="majorBidi"/>
          <w:color w:val="000000"/>
          <w:sz w:val="30"/>
          <w:szCs w:val="30"/>
          <w:lang w:val="en-US" w:bidi="th-TH"/>
        </w:rPr>
        <w:t>2</w:t>
      </w:r>
      <w:r>
        <w:rPr>
          <w:rFonts w:asciiTheme="majorBidi" w:hAnsiTheme="majorBidi"/>
          <w:color w:val="000000"/>
          <w:sz w:val="30"/>
          <w:szCs w:val="30"/>
          <w:lang w:val="en-US" w:bidi="th-TH"/>
        </w:rPr>
        <w:t xml:space="preserve"> </w:t>
      </w:r>
      <w:r w:rsidRPr="00223A16">
        <w:rPr>
          <w:rFonts w:asciiTheme="majorBidi" w:hAnsiTheme="majorBidi" w:hint="cs"/>
          <w:color w:val="000000"/>
          <w:sz w:val="30"/>
          <w:szCs w:val="30"/>
          <w:cs/>
          <w:lang w:val="en-US" w:bidi="th-TH"/>
        </w:rPr>
        <w:t>บริการด้านระบบเทคโนโลยีสารสนเทศและซอฟต์แวร์</w:t>
      </w:r>
    </w:p>
    <w:p w14:paraId="2BDE952E" w14:textId="77777777" w:rsidR="00BD3B22" w:rsidRPr="006A03F4" w:rsidRDefault="00BD3B22" w:rsidP="00547EC3">
      <w:pPr>
        <w:pStyle w:val="index"/>
        <w:tabs>
          <w:tab w:val="clear" w:pos="1134"/>
        </w:tabs>
        <w:spacing w:after="0" w:line="240" w:lineRule="atLeast"/>
        <w:outlineLvl w:val="0"/>
        <w:rPr>
          <w:rFonts w:ascii="Angsana New" w:hAnsi="Angsana New"/>
          <w:b/>
          <w:bCs/>
          <w:sz w:val="16"/>
          <w:szCs w:val="16"/>
          <w:lang w:val="en-US" w:bidi="th-TH"/>
        </w:rPr>
      </w:pPr>
    </w:p>
    <w:tbl>
      <w:tblPr>
        <w:tblW w:w="5103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634"/>
        <w:gridCol w:w="943"/>
        <w:gridCol w:w="239"/>
        <w:gridCol w:w="1041"/>
        <w:gridCol w:w="245"/>
        <w:gridCol w:w="22"/>
        <w:gridCol w:w="894"/>
        <w:gridCol w:w="236"/>
        <w:gridCol w:w="6"/>
        <w:gridCol w:w="1064"/>
        <w:gridCol w:w="243"/>
        <w:gridCol w:w="6"/>
        <w:gridCol w:w="994"/>
        <w:gridCol w:w="241"/>
        <w:gridCol w:w="31"/>
        <w:gridCol w:w="962"/>
      </w:tblGrid>
      <w:tr w:rsidR="00547EC3" w:rsidRPr="000F3736" w14:paraId="533207A1" w14:textId="77777777" w:rsidTr="00E77B74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6180E2A3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656" w:type="pct"/>
            <w:gridSpan w:val="15"/>
            <w:tcBorders>
              <w:top w:val="nil"/>
              <w:left w:val="nil"/>
              <w:bottom w:val="nil"/>
            </w:tcBorders>
          </w:tcPr>
          <w:p w14:paraId="28836121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0F3736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547EC3" w:rsidRPr="000F3736" w14:paraId="4AC9841A" w14:textId="77777777" w:rsidTr="004946AB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415B80C2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676113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42F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ผลิตแบบฟอร์ม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0F040480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82D59E0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บริการ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ด้านระบบ</w:t>
            </w:r>
          </w:p>
        </w:tc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DDA2C4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8" w:type="pct"/>
            <w:gridSpan w:val="4"/>
          </w:tcPr>
          <w:p w14:paraId="47BA227A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547EC3" w:rsidRPr="000F3736" w14:paraId="63C59D9E" w14:textId="77777777" w:rsidTr="004946AB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2FDDB4DC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702679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42F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กระดาษพิมพ์ต่อเนื่องและ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5480E5E5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0005848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เทคโนโลยีสารสนเทศ</w:t>
            </w:r>
          </w:p>
        </w:tc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47B70B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8" w:type="pct"/>
            <w:gridSpan w:val="4"/>
          </w:tcPr>
          <w:p w14:paraId="5246089F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547EC3" w:rsidRPr="000F3736" w14:paraId="58DD3FCF" w14:textId="77777777" w:rsidTr="004946AB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2F3C98C8" w14:textId="31D62170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 w:rsidR="00DB347A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งวดสามเดือน</w:t>
            </w: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BDF717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42F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สิ่งพิมพ์ปลอดการท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ำ</w:t>
            </w:r>
            <w:r w:rsidRPr="00442F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เทียม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0CBCFD4F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94E6BE8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และซอฟต์แวร์</w:t>
            </w:r>
          </w:p>
        </w:tc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8E8390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8" w:type="pct"/>
            <w:gridSpan w:val="4"/>
          </w:tcPr>
          <w:p w14:paraId="565A14CF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547EC3" w:rsidRPr="000F3736" w14:paraId="1FCE06BF" w14:textId="77777777" w:rsidTr="004946AB">
        <w:tc>
          <w:tcPr>
            <w:tcW w:w="134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AE5D6A5" w14:textId="189F2F1C" w:rsidR="00547EC3" w:rsidRPr="000F3736" w:rsidRDefault="00547EC3" w:rsidP="00547EC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 </w:t>
            </w: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วันที่</w:t>
            </w: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CD1FC8" w:rsidRPr="00CD1FC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</w:tcPr>
          <w:p w14:paraId="1E6847BE" w14:textId="6417D980" w:rsidR="00547EC3" w:rsidRPr="000F3736" w:rsidRDefault="00CD1FC8" w:rsidP="00547EC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219508A9" w14:textId="77777777" w:rsidR="00547EC3" w:rsidRPr="000F3736" w:rsidRDefault="00547EC3" w:rsidP="0054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</w:tcPr>
          <w:p w14:paraId="6D79FD8E" w14:textId="4FD56489" w:rsidR="00547EC3" w:rsidRPr="000F3736" w:rsidRDefault="00CD1FC8" w:rsidP="0054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CD1FC8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7C011955" w14:textId="77777777" w:rsidR="00547EC3" w:rsidRPr="000F3736" w:rsidRDefault="00547EC3" w:rsidP="0054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35CFAF" w14:textId="4134FCE6" w:rsidR="00547EC3" w:rsidRPr="000F3736" w:rsidRDefault="00CD1FC8" w:rsidP="00547EC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6D4584" w14:textId="77777777" w:rsidR="00547EC3" w:rsidRPr="000F3736" w:rsidRDefault="00547EC3" w:rsidP="0054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</w:tcPr>
          <w:p w14:paraId="3310A3BC" w14:textId="538E392B" w:rsidR="00547EC3" w:rsidRPr="000F3736" w:rsidRDefault="00CD1FC8" w:rsidP="0054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CD1FC8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</w:tcPr>
          <w:p w14:paraId="2066216A" w14:textId="77777777" w:rsidR="00547EC3" w:rsidRPr="000F3736" w:rsidRDefault="00547EC3" w:rsidP="0054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10" w:type="pct"/>
            <w:gridSpan w:val="2"/>
          </w:tcPr>
          <w:p w14:paraId="091CA93E" w14:textId="707E1AFA" w:rsidR="00547EC3" w:rsidRPr="000F3736" w:rsidRDefault="00CD1FC8" w:rsidP="00547EC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3" w:type="pct"/>
          </w:tcPr>
          <w:p w14:paraId="2B9558CF" w14:textId="77777777" w:rsidR="00547EC3" w:rsidRPr="000F3736" w:rsidRDefault="00547EC3" w:rsidP="0054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08" w:type="pct"/>
            <w:gridSpan w:val="2"/>
          </w:tcPr>
          <w:p w14:paraId="1B7CDA43" w14:textId="48A0E6A0" w:rsidR="00547EC3" w:rsidRPr="000F3736" w:rsidRDefault="00CD1FC8" w:rsidP="0054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CD1FC8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2563</w:t>
            </w:r>
          </w:p>
        </w:tc>
      </w:tr>
      <w:tr w:rsidR="00547EC3" w:rsidRPr="000F3736" w14:paraId="3F0910BB" w14:textId="77777777" w:rsidTr="00E77B74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3DE58F06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3656" w:type="pct"/>
            <w:gridSpan w:val="15"/>
            <w:tcBorders>
              <w:top w:val="nil"/>
              <w:left w:val="nil"/>
            </w:tcBorders>
          </w:tcPr>
          <w:p w14:paraId="2AACB784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0F373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547EC3" w:rsidRPr="000F3736" w14:paraId="5C2BF2EB" w14:textId="77777777" w:rsidTr="00E77B74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59D39E3D" w14:textId="77777777" w:rsidR="00547EC3" w:rsidRPr="00E84527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E84527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3656" w:type="pct"/>
            <w:gridSpan w:val="15"/>
            <w:tcBorders>
              <w:top w:val="nil"/>
              <w:left w:val="nil"/>
            </w:tcBorders>
          </w:tcPr>
          <w:p w14:paraId="266A6EDE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</w:tr>
      <w:tr w:rsidR="00D173E1" w:rsidRPr="000F3736" w14:paraId="41437F46" w14:textId="77777777" w:rsidTr="004946AB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1D130B06" w14:textId="77777777" w:rsidR="00D173E1" w:rsidRPr="000F3736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7E9A9CFF" w14:textId="5488FD44" w:rsidR="00D173E1" w:rsidRPr="007F5888" w:rsidRDefault="00CD1FC8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459</w:t>
            </w:r>
            <w:r w:rsidR="00D173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464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0C85EF35" w14:textId="77777777" w:rsidR="00D173E1" w:rsidRPr="007F5888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366E71" w14:textId="22627809" w:rsidR="00D173E1" w:rsidRPr="007F5888" w:rsidRDefault="00CD1FC8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482</w:t>
            </w:r>
            <w:r w:rsidR="00D173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194</w:t>
            </w:r>
          </w:p>
        </w:tc>
        <w:tc>
          <w:tcPr>
            <w:tcW w:w="125" w:type="pct"/>
            <w:tcBorders>
              <w:top w:val="nil"/>
              <w:left w:val="nil"/>
              <w:right w:val="nil"/>
            </w:tcBorders>
            <w:vAlign w:val="bottom"/>
          </w:tcPr>
          <w:p w14:paraId="0837A2A5" w14:textId="77777777" w:rsidR="00D173E1" w:rsidRPr="007F5888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675341" w14:textId="3F054448" w:rsidR="00D173E1" w:rsidRPr="007F5888" w:rsidRDefault="00CD1FC8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</w:t>
            </w:r>
            <w:r w:rsidR="00D173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967</w:t>
            </w:r>
          </w:p>
        </w:tc>
        <w:tc>
          <w:tcPr>
            <w:tcW w:w="123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BF1D11B" w14:textId="77777777" w:rsidR="00D173E1" w:rsidRPr="000F3736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EFF99C" w14:textId="4B0F4F44" w:rsidR="00D173E1" w:rsidRPr="000F3736" w:rsidRDefault="00CD1FC8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  <w:r w:rsidR="00D173E1" w:rsidRPr="007F588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979</w:t>
            </w:r>
          </w:p>
        </w:tc>
        <w:tc>
          <w:tcPr>
            <w:tcW w:w="124" w:type="pct"/>
            <w:tcBorders>
              <w:top w:val="nil"/>
              <w:left w:val="nil"/>
              <w:right w:val="nil"/>
            </w:tcBorders>
          </w:tcPr>
          <w:p w14:paraId="2F47B8CE" w14:textId="77777777" w:rsidR="00D173E1" w:rsidRPr="000F3736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6D897639" w14:textId="6EEBEE31" w:rsidR="00D173E1" w:rsidRPr="000F3736" w:rsidRDefault="00CD1FC8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470</w:t>
            </w:r>
            <w:r w:rsidR="00D173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431</w:t>
            </w:r>
          </w:p>
        </w:tc>
        <w:tc>
          <w:tcPr>
            <w:tcW w:w="123" w:type="pct"/>
            <w:vAlign w:val="bottom"/>
          </w:tcPr>
          <w:p w14:paraId="4D895C2C" w14:textId="77777777" w:rsidR="00D173E1" w:rsidRPr="000F3736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8" w:type="pct"/>
            <w:gridSpan w:val="2"/>
            <w:vAlign w:val="bottom"/>
          </w:tcPr>
          <w:p w14:paraId="29A1DA61" w14:textId="0E11AF9E" w:rsidR="00D173E1" w:rsidRPr="000F3736" w:rsidRDefault="00CD1FC8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491</w:t>
            </w:r>
            <w:r w:rsidR="00D173E1" w:rsidRPr="00313DA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173</w:t>
            </w:r>
          </w:p>
        </w:tc>
      </w:tr>
      <w:tr w:rsidR="00D173E1" w:rsidRPr="000F3736" w14:paraId="49B0114F" w14:textId="77777777" w:rsidTr="004946AB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55767792" w14:textId="77777777" w:rsidR="00D173E1" w:rsidRPr="000F3736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3CD5FF65" w14:textId="53B7FDAE" w:rsidR="00D173E1" w:rsidRPr="007F5888" w:rsidRDefault="00CD1FC8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84</w:t>
            </w:r>
            <w:r w:rsidR="00D173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842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78B399FC" w14:textId="77777777" w:rsidR="00D173E1" w:rsidRPr="007F5888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273FA7" w14:textId="240F47DD" w:rsidR="00D173E1" w:rsidRPr="007F5888" w:rsidRDefault="00CD1FC8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firstLine="10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</w:t>
            </w:r>
            <w:r w:rsidR="00D173E1" w:rsidRPr="007F588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319</w:t>
            </w:r>
          </w:p>
        </w:tc>
        <w:tc>
          <w:tcPr>
            <w:tcW w:w="125" w:type="pct"/>
            <w:tcBorders>
              <w:top w:val="nil"/>
              <w:left w:val="nil"/>
              <w:right w:val="nil"/>
            </w:tcBorders>
            <w:vAlign w:val="bottom"/>
          </w:tcPr>
          <w:p w14:paraId="05C19AC0" w14:textId="77777777" w:rsidR="00D173E1" w:rsidRPr="007F5888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5A6A40" w14:textId="63289B96" w:rsidR="00D173E1" w:rsidRPr="007F5888" w:rsidRDefault="00CD1FC8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</w:t>
            </w:r>
            <w:r w:rsidR="00D173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882</w:t>
            </w:r>
          </w:p>
        </w:tc>
        <w:tc>
          <w:tcPr>
            <w:tcW w:w="123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AAB036C" w14:textId="77777777" w:rsidR="00D173E1" w:rsidRPr="000F3736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AF2EEA" w14:textId="5C12E1E8" w:rsidR="00D173E1" w:rsidRPr="000F3736" w:rsidRDefault="00CD1FC8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D173E1" w:rsidRPr="007F588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764</w:t>
            </w:r>
          </w:p>
        </w:tc>
        <w:tc>
          <w:tcPr>
            <w:tcW w:w="124" w:type="pct"/>
            <w:tcBorders>
              <w:top w:val="nil"/>
              <w:left w:val="nil"/>
              <w:right w:val="nil"/>
            </w:tcBorders>
          </w:tcPr>
          <w:p w14:paraId="14A7710C" w14:textId="77777777" w:rsidR="00D173E1" w:rsidRPr="000F3736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bottom w:val="single" w:sz="4" w:space="0" w:color="auto"/>
            </w:tcBorders>
            <w:vAlign w:val="bottom"/>
          </w:tcPr>
          <w:p w14:paraId="76A88903" w14:textId="58CE700B" w:rsidR="00D173E1" w:rsidRPr="000F3736" w:rsidRDefault="00CD1FC8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96</w:t>
            </w:r>
            <w:r w:rsidR="00D173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724</w:t>
            </w:r>
          </w:p>
        </w:tc>
        <w:tc>
          <w:tcPr>
            <w:tcW w:w="123" w:type="pct"/>
            <w:vAlign w:val="bottom"/>
          </w:tcPr>
          <w:p w14:paraId="3A9D2603" w14:textId="77777777" w:rsidR="00D173E1" w:rsidRPr="000F3736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8" w:type="pct"/>
            <w:gridSpan w:val="2"/>
            <w:tcBorders>
              <w:bottom w:val="single" w:sz="4" w:space="0" w:color="auto"/>
            </w:tcBorders>
            <w:vAlign w:val="bottom"/>
          </w:tcPr>
          <w:p w14:paraId="39C8068D" w14:textId="3105368D" w:rsidR="00D173E1" w:rsidRPr="000F3736" w:rsidRDefault="00CD1FC8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</w:t>
            </w:r>
            <w:r w:rsidR="00D173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083</w:t>
            </w:r>
          </w:p>
        </w:tc>
      </w:tr>
      <w:tr w:rsidR="00D173E1" w:rsidRPr="000F3736" w14:paraId="7F6C1754" w14:textId="77777777" w:rsidTr="004946AB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94E57C" w14:textId="77777777" w:rsidR="00D173E1" w:rsidRPr="000F3736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347B19" w14:textId="7F5CA596" w:rsidR="00D173E1" w:rsidRPr="007F5888" w:rsidRDefault="00CD1FC8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544</w:t>
            </w:r>
            <w:r w:rsidR="0011214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306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696338A3" w14:textId="77777777" w:rsidR="00D173E1" w:rsidRPr="007F5888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1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80ABCB" w14:textId="2E23F2F4" w:rsidR="00D173E1" w:rsidRPr="007F5888" w:rsidRDefault="00CD1FC8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511</w:t>
            </w:r>
            <w:r w:rsidR="00D173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513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494B57C6" w14:textId="77777777" w:rsidR="00D173E1" w:rsidRPr="007F5888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67" w:type="pct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A731647" w14:textId="4C9D4D8C" w:rsidR="00D173E1" w:rsidRPr="007F5888" w:rsidRDefault="00CD1FC8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22</w:t>
            </w:r>
            <w:r w:rsidR="00D173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849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5C2A8958" w14:textId="77777777" w:rsidR="00D173E1" w:rsidRPr="000F3736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2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E3CFDB" w14:textId="4CFE9450" w:rsidR="00D173E1" w:rsidRPr="000F3736" w:rsidRDefault="00CD1FC8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15</w:t>
            </w:r>
            <w:r w:rsidR="00D173E1" w:rsidRPr="007F588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743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4CA9EB0F" w14:textId="77777777" w:rsidR="00D173E1" w:rsidRPr="000F3736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bottom w:val="double" w:sz="4" w:space="0" w:color="auto"/>
            </w:tcBorders>
            <w:vAlign w:val="bottom"/>
          </w:tcPr>
          <w:p w14:paraId="2DAB8ADF" w14:textId="74B531E2" w:rsidR="00D173E1" w:rsidRPr="000F3736" w:rsidRDefault="00CD1FC8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567</w:t>
            </w:r>
            <w:r w:rsidR="00D173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155</w:t>
            </w:r>
          </w:p>
        </w:tc>
        <w:tc>
          <w:tcPr>
            <w:tcW w:w="123" w:type="pct"/>
            <w:vAlign w:val="bottom"/>
          </w:tcPr>
          <w:p w14:paraId="28FB607C" w14:textId="77777777" w:rsidR="00D173E1" w:rsidRPr="000F3736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08" w:type="pct"/>
            <w:gridSpan w:val="2"/>
            <w:tcBorders>
              <w:bottom w:val="double" w:sz="4" w:space="0" w:color="auto"/>
            </w:tcBorders>
            <w:vAlign w:val="bottom"/>
          </w:tcPr>
          <w:p w14:paraId="4EB135DC" w14:textId="63C640A3" w:rsidR="00D173E1" w:rsidRPr="000F3736" w:rsidRDefault="00CD1FC8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527</w:t>
            </w:r>
            <w:r w:rsidR="00D173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</w:t>
            </w:r>
          </w:p>
        </w:tc>
      </w:tr>
      <w:tr w:rsidR="00D173E1" w:rsidRPr="000F3736" w14:paraId="49E1CF29" w14:textId="77777777" w:rsidTr="004946AB">
        <w:trPr>
          <w:trHeight w:val="197"/>
        </w:trPr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C7EC9F" w14:textId="77777777" w:rsidR="00D173E1" w:rsidRPr="000F3736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CD7A63" w14:textId="77777777" w:rsidR="00D173E1" w:rsidRPr="000F3736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25DCEDBA" w14:textId="77777777" w:rsidR="00D173E1" w:rsidRPr="000F3736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5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98B02B" w14:textId="77777777" w:rsidR="00D173E1" w:rsidRPr="000F3736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27AB32EC" w14:textId="77777777" w:rsidR="00D173E1" w:rsidRPr="000F3736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CD3E48" w14:textId="77777777" w:rsidR="00D173E1" w:rsidRPr="000F3736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75DB32FC" w14:textId="77777777" w:rsidR="00D173E1" w:rsidRPr="000F3736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3FDDDD" w14:textId="77777777" w:rsidR="00D173E1" w:rsidRPr="000F3736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2E2F4BEA" w14:textId="77777777" w:rsidR="00D173E1" w:rsidRPr="000F3736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678027BF" w14:textId="77777777" w:rsidR="00D173E1" w:rsidRPr="000F3736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3" w:type="pct"/>
            <w:vAlign w:val="bottom"/>
          </w:tcPr>
          <w:p w14:paraId="3A81BF20" w14:textId="77777777" w:rsidR="00D173E1" w:rsidRPr="000F3736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gridSpan w:val="2"/>
            <w:vAlign w:val="bottom"/>
          </w:tcPr>
          <w:p w14:paraId="1E8E0851" w14:textId="77777777" w:rsidR="00D173E1" w:rsidRPr="000F3736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173E1" w:rsidRPr="000F3736" w14:paraId="71E21C8E" w14:textId="77777777" w:rsidTr="004946AB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D53986" w14:textId="77777777" w:rsidR="00D173E1" w:rsidRPr="000F3736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6D0CBD84" w14:textId="77777777" w:rsidR="00D173E1" w:rsidRPr="000F3736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1CCF6A44" w14:textId="77777777" w:rsidR="00D173E1" w:rsidRPr="000F3736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2C692D" w14:textId="77777777" w:rsidR="00D173E1" w:rsidRPr="000F3736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2ECBBF36" w14:textId="77777777" w:rsidR="00D173E1" w:rsidRPr="000F3736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73489E" w14:textId="77777777" w:rsidR="00D173E1" w:rsidRPr="000F3736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36B5B29C" w14:textId="77777777" w:rsidR="00D173E1" w:rsidRPr="000F3736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91E302" w14:textId="77777777" w:rsidR="00D173E1" w:rsidRPr="000F3736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3EBEC9D9" w14:textId="77777777" w:rsidR="00D173E1" w:rsidRPr="000F3736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38526911" w14:textId="77777777" w:rsidR="00D173E1" w:rsidRPr="000F3736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vAlign w:val="bottom"/>
          </w:tcPr>
          <w:p w14:paraId="4C9585D8" w14:textId="77777777" w:rsidR="00D173E1" w:rsidRPr="000F3736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08" w:type="pct"/>
            <w:gridSpan w:val="2"/>
            <w:vAlign w:val="bottom"/>
          </w:tcPr>
          <w:p w14:paraId="1F3C930D" w14:textId="77777777" w:rsidR="00D173E1" w:rsidRPr="000F3736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D173E1" w:rsidRPr="000F3736" w14:paraId="728760C6" w14:textId="77777777" w:rsidTr="004946AB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6E74B1" w14:textId="77777777" w:rsidR="00D173E1" w:rsidRPr="00E84527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84527">
              <w:rPr>
                <w:rFonts w:asciiTheme="majorBidi" w:hAnsiTheme="majorBidi" w:hint="cs"/>
                <w:b/>
                <w:bCs/>
                <w:color w:val="000000"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4A7F5C94" w14:textId="77777777" w:rsidR="00D173E1" w:rsidRPr="000F3736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130F6F09" w14:textId="77777777" w:rsidR="00D173E1" w:rsidRPr="000F3736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237ADE" w14:textId="77777777" w:rsidR="00D173E1" w:rsidRPr="000F3736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362D853E" w14:textId="77777777" w:rsidR="00D173E1" w:rsidRPr="000F3736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5D7943" w14:textId="77777777" w:rsidR="00D173E1" w:rsidRPr="000F3736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1C01BBBC" w14:textId="77777777" w:rsidR="00D173E1" w:rsidRPr="000F3736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8BDE36" w14:textId="77777777" w:rsidR="00D173E1" w:rsidRPr="000F3736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55D878F6" w14:textId="77777777" w:rsidR="00D173E1" w:rsidRPr="000F3736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6CA549CF" w14:textId="77777777" w:rsidR="00D173E1" w:rsidRPr="000F3736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vAlign w:val="bottom"/>
          </w:tcPr>
          <w:p w14:paraId="1C0D7F3D" w14:textId="77777777" w:rsidR="00D173E1" w:rsidRPr="000F3736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08" w:type="pct"/>
            <w:gridSpan w:val="2"/>
            <w:vAlign w:val="bottom"/>
          </w:tcPr>
          <w:p w14:paraId="4CD71682" w14:textId="77777777" w:rsidR="00D173E1" w:rsidRPr="000F3736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D173E1" w:rsidRPr="000F3736" w14:paraId="76E66211" w14:textId="77777777" w:rsidTr="004946AB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E988D2E" w14:textId="77777777" w:rsidR="00D173E1" w:rsidRPr="00E84527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8452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4D6D044A" w14:textId="0AF36312" w:rsidR="00D173E1" w:rsidRPr="004946AB" w:rsidRDefault="00CD1FC8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440</w:t>
            </w:r>
            <w:r w:rsidR="004946AB" w:rsidRPr="004946A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555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6A4A57E8" w14:textId="77777777" w:rsidR="00D173E1" w:rsidRPr="00FF65E9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1B54FE" w14:textId="5802E7D8" w:rsidR="00D173E1" w:rsidRPr="00E761B2" w:rsidRDefault="00CD1FC8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450</w:t>
            </w:r>
            <w:r w:rsidR="004946A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585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50987BD3" w14:textId="77777777" w:rsidR="00D173E1" w:rsidRPr="000F3736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D3288B" w14:textId="388371DC" w:rsidR="00D173E1" w:rsidRPr="00872251" w:rsidRDefault="00CD1FC8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</w:t>
            </w:r>
            <w:r w:rsidR="00D173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967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33C71CA3" w14:textId="77777777" w:rsidR="00D173E1" w:rsidRPr="000F3736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A25F45" w14:textId="4F23DDF1" w:rsidR="00D173E1" w:rsidRPr="001B777C" w:rsidRDefault="00CD1FC8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  <w:r w:rsidR="00D173E1" w:rsidRPr="0031754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979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082DD3E7" w14:textId="77777777" w:rsidR="00D173E1" w:rsidRPr="000F3736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612705E1" w14:textId="0467A7F3" w:rsidR="00D173E1" w:rsidRPr="004946AB" w:rsidRDefault="00CD1FC8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451</w:t>
            </w:r>
            <w:r w:rsidR="004946AB" w:rsidRPr="004946A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522</w:t>
            </w:r>
          </w:p>
        </w:tc>
        <w:tc>
          <w:tcPr>
            <w:tcW w:w="123" w:type="pct"/>
            <w:vAlign w:val="bottom"/>
          </w:tcPr>
          <w:p w14:paraId="31197516" w14:textId="77777777" w:rsidR="00D173E1" w:rsidRPr="004946AB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08" w:type="pct"/>
            <w:gridSpan w:val="2"/>
            <w:vAlign w:val="bottom"/>
          </w:tcPr>
          <w:p w14:paraId="38AD997F" w14:textId="42FA95D1" w:rsidR="00D173E1" w:rsidRPr="004946AB" w:rsidRDefault="00CD1FC8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459</w:t>
            </w:r>
            <w:r w:rsidR="004946A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564</w:t>
            </w:r>
          </w:p>
        </w:tc>
      </w:tr>
      <w:tr w:rsidR="004946AB" w:rsidRPr="000F3736" w14:paraId="767AB10A" w14:textId="77777777" w:rsidTr="004946AB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F4D2A92" w14:textId="77777777" w:rsidR="004946AB" w:rsidRPr="00E84527" w:rsidRDefault="004946AB" w:rsidP="00494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8452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ประเทศในทวีปเอเชีย</w:t>
            </w:r>
          </w:p>
        </w:tc>
        <w:tc>
          <w:tcPr>
            <w:tcW w:w="481" w:type="pct"/>
            <w:tcBorders>
              <w:left w:val="nil"/>
              <w:right w:val="nil"/>
            </w:tcBorders>
          </w:tcPr>
          <w:p w14:paraId="4E6721BE" w14:textId="76559FC9" w:rsidR="004946AB" w:rsidRPr="007F5888" w:rsidRDefault="004946AB" w:rsidP="00494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F2B9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D1FC8" w:rsidRPr="00CD1FC8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D1FC8" w:rsidRPr="00CD1FC8">
              <w:rPr>
                <w:rFonts w:ascii="Angsana New" w:hAnsi="Angsana New"/>
                <w:sz w:val="30"/>
                <w:szCs w:val="30"/>
              </w:rPr>
              <w:t>560</w:t>
            </w:r>
            <w:r w:rsidRPr="008F2B9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658655DB" w14:textId="77777777" w:rsidR="004946AB" w:rsidRPr="000F3736" w:rsidRDefault="004946AB" w:rsidP="00494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98989C" w14:textId="4F609FA0" w:rsidR="004946AB" w:rsidRPr="00E761B2" w:rsidRDefault="00CD1FC8" w:rsidP="00494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</w:t>
            </w:r>
            <w:r w:rsidR="004946AB" w:rsidRPr="007F588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322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122381A6" w14:textId="77777777" w:rsidR="004946AB" w:rsidRPr="000F3736" w:rsidRDefault="004946AB" w:rsidP="00494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77318336" w14:textId="2CF77B6F" w:rsidR="004946AB" w:rsidRPr="00034274" w:rsidRDefault="004946AB" w:rsidP="00494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108" w:righ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41839A84" w14:textId="77777777" w:rsidR="004946AB" w:rsidRPr="000F3736" w:rsidRDefault="004946AB" w:rsidP="00494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2" w:type="pct"/>
            <w:tcBorders>
              <w:left w:val="nil"/>
              <w:right w:val="nil"/>
            </w:tcBorders>
            <w:shd w:val="clear" w:color="auto" w:fill="auto"/>
          </w:tcPr>
          <w:p w14:paraId="70CB8301" w14:textId="686F9885" w:rsidR="004946AB" w:rsidRPr="00034274" w:rsidRDefault="004946AB" w:rsidP="00494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108" w:righ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4A6DC163" w14:textId="77777777" w:rsidR="004946AB" w:rsidRPr="000F3736" w:rsidRDefault="004946AB" w:rsidP="00494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6FA0CEE6" w14:textId="1FE282DF" w:rsidR="004946AB" w:rsidRPr="00FF65E9" w:rsidRDefault="00CD1FC8" w:rsidP="00494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</w:t>
            </w:r>
            <w:r w:rsidR="004946A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560</w:t>
            </w:r>
          </w:p>
        </w:tc>
        <w:tc>
          <w:tcPr>
            <w:tcW w:w="123" w:type="pct"/>
            <w:vAlign w:val="bottom"/>
          </w:tcPr>
          <w:p w14:paraId="072E48E4" w14:textId="77777777" w:rsidR="004946AB" w:rsidRPr="000F3736" w:rsidRDefault="004946AB" w:rsidP="00494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08" w:type="pct"/>
            <w:gridSpan w:val="2"/>
            <w:vAlign w:val="bottom"/>
          </w:tcPr>
          <w:p w14:paraId="15AF05B5" w14:textId="37F7E25F" w:rsidR="004946AB" w:rsidRPr="009E1846" w:rsidRDefault="00CD1FC8" w:rsidP="00494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</w:t>
            </w:r>
            <w:r w:rsidR="004946AB" w:rsidRPr="007F588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322</w:t>
            </w:r>
          </w:p>
        </w:tc>
      </w:tr>
      <w:tr w:rsidR="004946AB" w:rsidRPr="000F3736" w14:paraId="5146B0E2" w14:textId="77777777" w:rsidTr="004946AB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BE6C6FD" w14:textId="77777777" w:rsidR="004946AB" w:rsidRPr="00E84527" w:rsidRDefault="004946AB" w:rsidP="00494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8452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อื่น</w:t>
            </w:r>
            <w:r w:rsidRPr="00E8452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Pr="00E8452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ๆ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</w:tcPr>
          <w:p w14:paraId="3F6CC994" w14:textId="49C53378" w:rsidR="004946AB" w:rsidRPr="00034274" w:rsidRDefault="004946AB" w:rsidP="004946A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2B9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D1FC8" w:rsidRPr="00CD1FC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D1FC8" w:rsidRPr="00CD1FC8">
              <w:rPr>
                <w:rFonts w:ascii="Angsana New" w:hAnsi="Angsana New"/>
                <w:sz w:val="30"/>
                <w:szCs w:val="30"/>
              </w:rPr>
              <w:t>349</w:t>
            </w:r>
            <w:r w:rsidRPr="008F2B9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B7DFB4C" w14:textId="77777777" w:rsidR="004946AB" w:rsidRPr="00E841B7" w:rsidRDefault="004946AB" w:rsidP="00494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1E65DB" w14:textId="33394B55" w:rsidR="004946AB" w:rsidRPr="00E761B2" w:rsidRDefault="00CD1FC8" w:rsidP="004946A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</w:rPr>
              <w:t>11</w:t>
            </w:r>
            <w:r w:rsidR="004946AB" w:rsidRPr="008F2B95">
              <w:rPr>
                <w:rFonts w:ascii="Angsana New" w:hAnsi="Angsana New"/>
                <w:sz w:val="30"/>
                <w:szCs w:val="30"/>
              </w:rPr>
              <w:t>,</w:t>
            </w:r>
            <w:r w:rsidRPr="00CD1FC8">
              <w:rPr>
                <w:rFonts w:ascii="Angsana New" w:hAnsi="Angsana New"/>
                <w:sz w:val="30"/>
                <w:szCs w:val="30"/>
              </w:rPr>
              <w:t>287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183654D5" w14:textId="77777777" w:rsidR="004946AB" w:rsidRPr="000F3736" w:rsidRDefault="004946AB" w:rsidP="00494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6133C9" w14:textId="2D47119D" w:rsidR="004946AB" w:rsidRPr="00034274" w:rsidRDefault="004946AB" w:rsidP="00494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108" w:righ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670CA000" w14:textId="77777777" w:rsidR="004946AB" w:rsidRPr="000F3736" w:rsidRDefault="004946AB" w:rsidP="00494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63151C" w14:textId="1F876470" w:rsidR="004946AB" w:rsidRPr="00034274" w:rsidRDefault="004946AB" w:rsidP="00494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108" w:righ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762DCFB3" w14:textId="77777777" w:rsidR="004946AB" w:rsidRPr="000F3736" w:rsidRDefault="004946AB" w:rsidP="00494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bottom w:val="single" w:sz="4" w:space="0" w:color="auto"/>
            </w:tcBorders>
          </w:tcPr>
          <w:p w14:paraId="568601E2" w14:textId="1B19E117" w:rsidR="004946AB" w:rsidRPr="00786D4E" w:rsidRDefault="00CD1FC8" w:rsidP="004946A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</w:rPr>
              <w:t>5</w:t>
            </w:r>
            <w:r w:rsidR="004946AB">
              <w:rPr>
                <w:rFonts w:ascii="Angsana New" w:hAnsi="Angsana New"/>
                <w:sz w:val="30"/>
                <w:szCs w:val="30"/>
              </w:rPr>
              <w:t>,</w:t>
            </w:r>
            <w:r w:rsidRPr="00CD1FC8">
              <w:rPr>
                <w:rFonts w:ascii="Angsana New" w:hAnsi="Angsana New"/>
                <w:sz w:val="30"/>
                <w:szCs w:val="30"/>
              </w:rPr>
              <w:t>349</w:t>
            </w:r>
          </w:p>
        </w:tc>
        <w:tc>
          <w:tcPr>
            <w:tcW w:w="123" w:type="pct"/>
            <w:vAlign w:val="bottom"/>
          </w:tcPr>
          <w:p w14:paraId="6E031EAE" w14:textId="77777777" w:rsidR="004946AB" w:rsidRPr="000F3736" w:rsidRDefault="004946AB" w:rsidP="00494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08" w:type="pct"/>
            <w:gridSpan w:val="2"/>
            <w:tcBorders>
              <w:bottom w:val="single" w:sz="4" w:space="0" w:color="auto"/>
            </w:tcBorders>
            <w:vAlign w:val="bottom"/>
          </w:tcPr>
          <w:p w14:paraId="08BCE26A" w14:textId="368642E0" w:rsidR="004946AB" w:rsidRPr="000C50F0" w:rsidRDefault="00CD1FC8" w:rsidP="004946A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</w:rPr>
              <w:t>11</w:t>
            </w:r>
            <w:r w:rsidR="004946AB">
              <w:rPr>
                <w:rFonts w:ascii="Angsana New" w:hAnsi="Angsana New"/>
                <w:sz w:val="30"/>
                <w:szCs w:val="30"/>
              </w:rPr>
              <w:t>,</w:t>
            </w:r>
            <w:r w:rsidRPr="00CD1FC8">
              <w:rPr>
                <w:rFonts w:ascii="Angsana New" w:hAnsi="Angsana New"/>
                <w:sz w:val="30"/>
                <w:szCs w:val="30"/>
              </w:rPr>
              <w:t>287</w:t>
            </w:r>
          </w:p>
        </w:tc>
      </w:tr>
      <w:tr w:rsidR="00D173E1" w:rsidRPr="00E761B2" w14:paraId="316E8454" w14:textId="77777777" w:rsidTr="004946AB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FCA6AB" w14:textId="77777777" w:rsidR="00D173E1" w:rsidRPr="000F3736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92BC6C" w14:textId="18C5A23B" w:rsidR="00D173E1" w:rsidRPr="00303B33" w:rsidRDefault="00CD1FC8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green"/>
              </w:rPr>
            </w:pPr>
            <w:r w:rsidRPr="00CD1FC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459</w:t>
            </w:r>
            <w:r w:rsidR="00D173E1" w:rsidRPr="00D8430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464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2A534DF5" w14:textId="77777777" w:rsidR="00D173E1" w:rsidRPr="00303B33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8E277DC" w14:textId="62418267" w:rsidR="00D173E1" w:rsidRPr="00303B33" w:rsidRDefault="00CD1FC8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482</w:t>
            </w:r>
            <w:r w:rsidR="00D173E1" w:rsidRPr="00DE296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194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031D142F" w14:textId="77777777" w:rsidR="00D173E1" w:rsidRPr="00303B33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9BF9B6" w14:textId="2C875401" w:rsidR="00D173E1" w:rsidRPr="00303B33" w:rsidRDefault="00CD1FC8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</w:t>
            </w:r>
            <w:r w:rsidR="00D173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967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33C77C29" w14:textId="77777777" w:rsidR="00D173E1" w:rsidRPr="00303B33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F2EE7D" w14:textId="04306A22" w:rsidR="00D173E1" w:rsidRPr="00303B33" w:rsidRDefault="00CD1FC8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</w:t>
            </w:r>
            <w:r w:rsidR="00D173E1" w:rsidRPr="00303B3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979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30B3F0BA" w14:textId="77777777" w:rsidR="00D173E1" w:rsidRPr="00303B33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26D5B5" w14:textId="454858E8" w:rsidR="00D173E1" w:rsidRPr="00303B33" w:rsidRDefault="00CD1FC8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470</w:t>
            </w:r>
            <w:r w:rsidR="00D173E1" w:rsidRPr="00D8430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431</w:t>
            </w:r>
          </w:p>
        </w:tc>
        <w:tc>
          <w:tcPr>
            <w:tcW w:w="123" w:type="pct"/>
            <w:vAlign w:val="bottom"/>
          </w:tcPr>
          <w:p w14:paraId="26E134D5" w14:textId="77777777" w:rsidR="00D173E1" w:rsidRPr="00303B33" w:rsidRDefault="00D173E1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0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B48C13" w14:textId="30922C24" w:rsidR="00D173E1" w:rsidRPr="00303B33" w:rsidRDefault="00CD1FC8" w:rsidP="00D17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491</w:t>
            </w:r>
            <w:r w:rsidR="00D173E1" w:rsidRPr="00303B3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173</w:t>
            </w:r>
          </w:p>
        </w:tc>
      </w:tr>
      <w:tr w:rsidR="000A64A1" w:rsidRPr="000F3736" w14:paraId="73C735BA" w14:textId="77777777" w:rsidTr="004946AB">
        <w:trPr>
          <w:trHeight w:val="233"/>
        </w:trPr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D752AB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8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A8B6741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104E946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1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761944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21B422D7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A9637B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7B5A2332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053A3C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7F980069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top w:val="double" w:sz="4" w:space="0" w:color="auto"/>
            </w:tcBorders>
            <w:vAlign w:val="bottom"/>
          </w:tcPr>
          <w:p w14:paraId="0554BC93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vAlign w:val="bottom"/>
          </w:tcPr>
          <w:p w14:paraId="1ED313C5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08" w:type="pct"/>
            <w:gridSpan w:val="2"/>
            <w:tcBorders>
              <w:top w:val="double" w:sz="4" w:space="0" w:color="auto"/>
            </w:tcBorders>
            <w:vAlign w:val="bottom"/>
          </w:tcPr>
          <w:p w14:paraId="22AA212B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A64A1" w:rsidRPr="000F3736" w14:paraId="55F8737A" w14:textId="77777777" w:rsidTr="004946AB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C6508DF" w14:textId="77777777" w:rsidR="000A64A1" w:rsidRPr="00E84527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E8452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0B1226DC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52698336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DB9EC9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68675BA2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335527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2C56AA50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D07D2E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405F1771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1B1319B4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vAlign w:val="bottom"/>
          </w:tcPr>
          <w:p w14:paraId="46CDC517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08" w:type="pct"/>
            <w:gridSpan w:val="2"/>
            <w:vAlign w:val="bottom"/>
          </w:tcPr>
          <w:p w14:paraId="5F0ECDC2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41186E" w:rsidRPr="000F3736" w14:paraId="7C25544B" w14:textId="77777777" w:rsidTr="004946AB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772EDA8" w14:textId="77777777" w:rsidR="0041186E" w:rsidRPr="000F3736" w:rsidRDefault="0041186E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4F1413CE" w14:textId="05177423" w:rsidR="0041186E" w:rsidRPr="000F3736" w:rsidRDefault="00CD1FC8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459</w:t>
            </w:r>
            <w:r w:rsidR="0041186E" w:rsidRPr="001849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464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5048B481" w14:textId="77777777" w:rsidR="0041186E" w:rsidRPr="000F3736" w:rsidRDefault="0041186E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419D92" w14:textId="759632DA" w:rsidR="0041186E" w:rsidRPr="00355D60" w:rsidRDefault="00CD1FC8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482</w:t>
            </w:r>
            <w:r w:rsidR="0041186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194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4046A24F" w14:textId="77777777" w:rsidR="0041186E" w:rsidRPr="000F3736" w:rsidRDefault="0041186E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CD9A58" w14:textId="37CC9F9A" w:rsidR="0041186E" w:rsidRPr="000F3736" w:rsidRDefault="00CD1FC8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="0041186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318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1AA72685" w14:textId="77777777" w:rsidR="0041186E" w:rsidRPr="000F3736" w:rsidRDefault="0041186E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4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7D7C3C" w14:textId="4E2A03ED" w:rsidR="0041186E" w:rsidRPr="000F3736" w:rsidRDefault="00CD1FC8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="0041186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128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7E13BAF2" w14:textId="77777777" w:rsidR="0041186E" w:rsidRPr="000F3736" w:rsidRDefault="0041186E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55F7DC1C" w14:textId="47E3E275" w:rsidR="0041186E" w:rsidRPr="000F3736" w:rsidRDefault="00CD1FC8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464</w:t>
            </w:r>
            <w:r w:rsidR="0041186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782</w:t>
            </w:r>
          </w:p>
        </w:tc>
        <w:tc>
          <w:tcPr>
            <w:tcW w:w="123" w:type="pct"/>
            <w:vAlign w:val="bottom"/>
          </w:tcPr>
          <w:p w14:paraId="20C4044D" w14:textId="77777777" w:rsidR="0041186E" w:rsidRPr="000F3736" w:rsidRDefault="0041186E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08" w:type="pct"/>
            <w:gridSpan w:val="2"/>
            <w:vAlign w:val="bottom"/>
          </w:tcPr>
          <w:p w14:paraId="1AE5C78E" w14:textId="450BB26D" w:rsidR="0041186E" w:rsidRPr="000F3736" w:rsidRDefault="00CD1FC8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485</w:t>
            </w:r>
            <w:r w:rsidR="0041186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322</w:t>
            </w:r>
          </w:p>
        </w:tc>
      </w:tr>
      <w:tr w:rsidR="0041186E" w:rsidRPr="000F3736" w14:paraId="7738BF2E" w14:textId="77777777" w:rsidTr="004946AB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F1FCCEA" w14:textId="77777777" w:rsidR="0041186E" w:rsidRPr="000F3736" w:rsidRDefault="0041186E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04F6AA" w14:textId="65A45FCD" w:rsidR="0041186E" w:rsidRPr="000F3736" w:rsidRDefault="0041186E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-15" w:hanging="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5377A070" w14:textId="77777777" w:rsidR="0041186E" w:rsidRPr="000F3736" w:rsidRDefault="0041186E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52C9DF" w14:textId="3C968D85" w:rsidR="0041186E" w:rsidRPr="000F3736" w:rsidRDefault="0041186E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14" w:hanging="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16173A0B" w14:textId="77777777" w:rsidR="0041186E" w:rsidRPr="000F3736" w:rsidRDefault="0041186E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1A7D28" w14:textId="42BC2088" w:rsidR="0041186E" w:rsidRPr="000F3736" w:rsidRDefault="00CD1FC8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="0041186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649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5740341B" w14:textId="77777777" w:rsidR="0041186E" w:rsidRPr="000F3736" w:rsidRDefault="0041186E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1BE213" w14:textId="7013D1D0" w:rsidR="0041186E" w:rsidRPr="000F3736" w:rsidRDefault="00CD1FC8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="0041186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851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29BCCCD1" w14:textId="77777777" w:rsidR="0041186E" w:rsidRPr="000F3736" w:rsidRDefault="0041186E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bottom w:val="single" w:sz="4" w:space="0" w:color="auto"/>
            </w:tcBorders>
            <w:vAlign w:val="bottom"/>
          </w:tcPr>
          <w:p w14:paraId="4B0A4691" w14:textId="0C6586E7" w:rsidR="0041186E" w:rsidRPr="000F3736" w:rsidRDefault="00CD1FC8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="0041186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649</w:t>
            </w:r>
          </w:p>
        </w:tc>
        <w:tc>
          <w:tcPr>
            <w:tcW w:w="123" w:type="pct"/>
            <w:vAlign w:val="bottom"/>
          </w:tcPr>
          <w:p w14:paraId="6441FDF1" w14:textId="77777777" w:rsidR="0041186E" w:rsidRPr="000F3736" w:rsidRDefault="0041186E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8" w:type="pct"/>
            <w:gridSpan w:val="2"/>
            <w:tcBorders>
              <w:bottom w:val="single" w:sz="4" w:space="0" w:color="auto"/>
            </w:tcBorders>
            <w:vAlign w:val="bottom"/>
          </w:tcPr>
          <w:p w14:paraId="52B7FB83" w14:textId="18A1E6E2" w:rsidR="0041186E" w:rsidRPr="000F3736" w:rsidRDefault="00CD1FC8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="0041186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851</w:t>
            </w:r>
          </w:p>
        </w:tc>
      </w:tr>
      <w:tr w:rsidR="0041186E" w:rsidRPr="000F3736" w14:paraId="1907D5C3" w14:textId="77777777" w:rsidTr="004946AB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0B4BCF" w14:textId="77777777" w:rsidR="0041186E" w:rsidRPr="000F3736" w:rsidRDefault="0041186E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682707" w14:textId="29500A60" w:rsidR="0041186E" w:rsidRPr="000A64A1" w:rsidRDefault="00CD1FC8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459</w:t>
            </w:r>
            <w:r w:rsidR="0041186E" w:rsidRPr="00D8430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464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21AE27CA" w14:textId="77777777" w:rsidR="0041186E" w:rsidRPr="00E761B2" w:rsidRDefault="0041186E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39279B" w14:textId="7AEA12C3" w:rsidR="0041186E" w:rsidRPr="00380E32" w:rsidRDefault="00CD1FC8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482</w:t>
            </w:r>
            <w:r w:rsidR="0041186E" w:rsidRPr="000A64A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194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78B13A20" w14:textId="77777777" w:rsidR="0041186E" w:rsidRPr="000F3736" w:rsidRDefault="0041186E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0FCF24" w14:textId="7DAB0634" w:rsidR="0041186E" w:rsidRPr="000A64A1" w:rsidRDefault="00CD1FC8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</w:t>
            </w:r>
            <w:r w:rsidR="0041186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967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738A791C" w14:textId="77777777" w:rsidR="0041186E" w:rsidRPr="000F3736" w:rsidRDefault="0041186E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5509A1" w14:textId="26A6648C" w:rsidR="0041186E" w:rsidRPr="00380E32" w:rsidRDefault="00CD1FC8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D1FC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</w:t>
            </w:r>
            <w:r w:rsidR="0041186E" w:rsidRPr="000A64A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979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335F330A" w14:textId="77777777" w:rsidR="0041186E" w:rsidRPr="000F3736" w:rsidRDefault="0041186E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35E065" w14:textId="66565357" w:rsidR="0041186E" w:rsidRPr="000A64A1" w:rsidRDefault="00CD1FC8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470</w:t>
            </w:r>
            <w:r w:rsidR="0041186E" w:rsidRPr="00D8430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431</w:t>
            </w:r>
          </w:p>
        </w:tc>
        <w:tc>
          <w:tcPr>
            <w:tcW w:w="123" w:type="pct"/>
            <w:vAlign w:val="bottom"/>
          </w:tcPr>
          <w:p w14:paraId="3BEE73C2" w14:textId="77777777" w:rsidR="0041186E" w:rsidRPr="000F3736" w:rsidRDefault="0041186E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0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DBB6FD" w14:textId="44C77636" w:rsidR="0041186E" w:rsidRPr="00175A0E" w:rsidRDefault="00CD1FC8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491</w:t>
            </w:r>
            <w:r w:rsidR="0041186E" w:rsidRPr="000A64A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173</w:t>
            </w:r>
          </w:p>
        </w:tc>
      </w:tr>
      <w:tr w:rsidR="000A64A1" w:rsidRPr="000F3736" w14:paraId="555D645C" w14:textId="77777777" w:rsidTr="004946AB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A0691D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8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0ED5E1F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D4083E7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531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114169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440722CD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CEDB27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7ABA4859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766EB9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75829ABA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0" w:type="pct"/>
            <w:gridSpan w:val="2"/>
            <w:tcBorders>
              <w:top w:val="double" w:sz="4" w:space="0" w:color="auto"/>
            </w:tcBorders>
            <w:vAlign w:val="bottom"/>
          </w:tcPr>
          <w:p w14:paraId="2E76C483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3" w:type="pct"/>
            <w:vAlign w:val="bottom"/>
          </w:tcPr>
          <w:p w14:paraId="1D5DA1A5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gridSpan w:val="2"/>
            <w:tcBorders>
              <w:top w:val="double" w:sz="4" w:space="0" w:color="auto"/>
            </w:tcBorders>
            <w:vAlign w:val="bottom"/>
          </w:tcPr>
          <w:p w14:paraId="2C0EF86E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1186E" w:rsidRPr="000F3736" w14:paraId="38EF70FC" w14:textId="77777777" w:rsidTr="004946AB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FF370" w14:textId="6A7A34C2" w:rsidR="0041186E" w:rsidRPr="000F3736" w:rsidRDefault="0041186E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) </w:t>
            </w: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ตามส่วนงานก่อนหักภาษีเงินได้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8AFD9B" w14:textId="13F4127F" w:rsidR="0041186E" w:rsidRPr="00536BC2" w:rsidRDefault="00CD1FC8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</w:t>
            </w:r>
            <w:r w:rsidR="000E7C88" w:rsidRPr="000E7C8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652</w:t>
            </w:r>
          </w:p>
        </w:tc>
        <w:tc>
          <w:tcPr>
            <w:tcW w:w="1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300F21" w14:textId="77777777" w:rsidR="0041186E" w:rsidRPr="00536BC2" w:rsidRDefault="0041186E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C14D83" w14:textId="12509B17" w:rsidR="0041186E" w:rsidRPr="00536BC2" w:rsidRDefault="0041186E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36B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CD1FC8"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</w:t>
            </w:r>
            <w:r w:rsidRPr="00536B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CD1FC8"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101</w:t>
            </w:r>
            <w:r w:rsidRPr="00536B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C78369" w14:textId="77777777" w:rsidR="0041186E" w:rsidRPr="00536BC2" w:rsidRDefault="0041186E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67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0957D8" w14:textId="5CEE4E02" w:rsidR="0041186E" w:rsidRPr="00536BC2" w:rsidRDefault="00CD1FC8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41186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293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7BC751" w14:textId="77777777" w:rsidR="0041186E" w:rsidRPr="00536BC2" w:rsidRDefault="0041186E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9A6410" w14:textId="4F3F8CC5" w:rsidR="0041186E" w:rsidRPr="00536BC2" w:rsidRDefault="00CD1FC8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41186E" w:rsidRPr="00536B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014</w:t>
            </w:r>
          </w:p>
        </w:tc>
        <w:tc>
          <w:tcPr>
            <w:tcW w:w="124" w:type="pct"/>
            <w:tcBorders>
              <w:left w:val="nil"/>
              <w:right w:val="nil"/>
            </w:tcBorders>
            <w:shd w:val="clear" w:color="auto" w:fill="auto"/>
          </w:tcPr>
          <w:p w14:paraId="21FD9A8C" w14:textId="77777777" w:rsidR="0041186E" w:rsidRPr="00536BC2" w:rsidRDefault="0041186E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EB372" w14:textId="7BD131C0" w:rsidR="0041186E" w:rsidRPr="00536BC2" w:rsidRDefault="00CD1FC8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</w:t>
            </w:r>
            <w:r w:rsidR="000E7C8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945</w:t>
            </w:r>
          </w:p>
        </w:tc>
        <w:tc>
          <w:tcPr>
            <w:tcW w:w="123" w:type="pct"/>
            <w:shd w:val="clear" w:color="auto" w:fill="auto"/>
            <w:vAlign w:val="bottom"/>
          </w:tcPr>
          <w:p w14:paraId="49D6D3F0" w14:textId="77777777" w:rsidR="0041186E" w:rsidRPr="00536BC2" w:rsidRDefault="0041186E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8D6884" w14:textId="3AB859A8" w:rsidR="0041186E" w:rsidRPr="00536BC2" w:rsidRDefault="0041186E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36B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CD1FC8"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</w:t>
            </w:r>
            <w:r w:rsidRPr="00536B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CD1FC8"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087</w:t>
            </w:r>
            <w:r w:rsidRPr="00536B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E77B74" w:rsidRPr="000F3736" w14:paraId="361356BA" w14:textId="77777777" w:rsidTr="006D0174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0E108D40" w14:textId="77777777" w:rsidR="00E77B74" w:rsidRPr="000F3736" w:rsidRDefault="00E77B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656" w:type="pct"/>
            <w:gridSpan w:val="15"/>
            <w:tcBorders>
              <w:top w:val="nil"/>
              <w:left w:val="nil"/>
              <w:bottom w:val="nil"/>
            </w:tcBorders>
          </w:tcPr>
          <w:p w14:paraId="2C077B56" w14:textId="77777777" w:rsidR="00E77B74" w:rsidRPr="000F3736" w:rsidRDefault="00E77B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0F3736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E77B74" w:rsidRPr="000F3736" w14:paraId="7B7BD6D2" w14:textId="77777777" w:rsidTr="004946AB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1EF2F829" w14:textId="77777777" w:rsidR="00E77B74" w:rsidRPr="000F3736" w:rsidRDefault="00E77B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270785" w14:textId="77777777" w:rsidR="00E77B74" w:rsidRPr="000F3736" w:rsidRDefault="00E77B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42F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ผลิตแบบฟอร์ม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76587638" w14:textId="77777777" w:rsidR="00E77B74" w:rsidRPr="000F3736" w:rsidRDefault="00E77B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ABC3AAE" w14:textId="77777777" w:rsidR="00E77B74" w:rsidRPr="000F3736" w:rsidRDefault="00E77B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บริการ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ด้านระบบ</w:t>
            </w:r>
          </w:p>
        </w:tc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23F442" w14:textId="77777777" w:rsidR="00E77B74" w:rsidRPr="000F3736" w:rsidRDefault="00E77B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8" w:type="pct"/>
            <w:gridSpan w:val="4"/>
          </w:tcPr>
          <w:p w14:paraId="185E7A05" w14:textId="77777777" w:rsidR="00E77B74" w:rsidRPr="000F3736" w:rsidRDefault="00E77B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E77B74" w:rsidRPr="000F3736" w14:paraId="71CD9190" w14:textId="77777777" w:rsidTr="004946AB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58ED41A8" w14:textId="77777777" w:rsidR="00E77B74" w:rsidRPr="000F3736" w:rsidRDefault="00E77B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FC9E2E" w14:textId="77777777" w:rsidR="00E77B74" w:rsidRPr="000F3736" w:rsidRDefault="00E77B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42F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กระดาษพิมพ์ต่อเนื่องและ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164CFD84" w14:textId="77777777" w:rsidR="00E77B74" w:rsidRPr="000F3736" w:rsidRDefault="00E77B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2A66A46" w14:textId="77777777" w:rsidR="00E77B74" w:rsidRPr="000F3736" w:rsidRDefault="00E77B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เทคโนโลยีสารสนเทศ</w:t>
            </w:r>
          </w:p>
        </w:tc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47D78B" w14:textId="77777777" w:rsidR="00E77B74" w:rsidRPr="000F3736" w:rsidRDefault="00E77B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8" w:type="pct"/>
            <w:gridSpan w:val="4"/>
          </w:tcPr>
          <w:p w14:paraId="1024E0B7" w14:textId="77777777" w:rsidR="00E77B74" w:rsidRPr="000F3736" w:rsidRDefault="00E77B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E77B74" w:rsidRPr="000F3736" w14:paraId="08331EB6" w14:textId="77777777" w:rsidTr="004946AB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76562D48" w14:textId="1EA0C813" w:rsidR="00E77B74" w:rsidRPr="000F3736" w:rsidRDefault="00E77B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14199E" w14:textId="77777777" w:rsidR="00E77B74" w:rsidRPr="000F3736" w:rsidRDefault="00E77B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42F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สิ่งพิมพ์ปลอดการท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ำ</w:t>
            </w:r>
            <w:r w:rsidRPr="00442F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เทียม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1527A2FC" w14:textId="77777777" w:rsidR="00E77B74" w:rsidRPr="000F3736" w:rsidRDefault="00E77B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CA45632" w14:textId="77777777" w:rsidR="00E77B74" w:rsidRPr="000F3736" w:rsidRDefault="00E77B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และซอฟต์แวร์</w:t>
            </w:r>
          </w:p>
        </w:tc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8B7BEE" w14:textId="77777777" w:rsidR="00E77B74" w:rsidRPr="000F3736" w:rsidRDefault="00E77B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8" w:type="pct"/>
            <w:gridSpan w:val="4"/>
          </w:tcPr>
          <w:p w14:paraId="7D1E230A" w14:textId="77777777" w:rsidR="00E77B74" w:rsidRPr="000F3736" w:rsidRDefault="00E77B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E77B74" w:rsidRPr="000F3736" w14:paraId="234771C6" w14:textId="77777777" w:rsidTr="004946AB">
        <w:tc>
          <w:tcPr>
            <w:tcW w:w="134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C2DEB22" w14:textId="19283AF9" w:rsidR="00E77B74" w:rsidRPr="000F3736" w:rsidRDefault="00E77B74" w:rsidP="006D017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</w:tcPr>
          <w:p w14:paraId="78A247F9" w14:textId="76E337FC" w:rsidR="00E77B74" w:rsidRPr="000F3736" w:rsidRDefault="00CD1FC8" w:rsidP="006D01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04B00662" w14:textId="77777777" w:rsidR="00E77B74" w:rsidRPr="000F3736" w:rsidRDefault="00E77B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</w:tcPr>
          <w:p w14:paraId="6FF198DE" w14:textId="281D2B99" w:rsidR="00E77B74" w:rsidRPr="000F3736" w:rsidRDefault="00CD1FC8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CD1FC8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2282707D" w14:textId="77777777" w:rsidR="00E77B74" w:rsidRPr="000F3736" w:rsidRDefault="00E77B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223E5C" w14:textId="5FF65550" w:rsidR="00E77B74" w:rsidRPr="000F3736" w:rsidRDefault="00CD1FC8" w:rsidP="006D01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BF05D3" w14:textId="77777777" w:rsidR="00E77B74" w:rsidRPr="000F3736" w:rsidRDefault="00E77B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</w:tcPr>
          <w:p w14:paraId="504F1E2F" w14:textId="4844A67E" w:rsidR="00E77B74" w:rsidRPr="000F3736" w:rsidRDefault="00CD1FC8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CD1FC8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</w:tcPr>
          <w:p w14:paraId="0645CEB3" w14:textId="77777777" w:rsidR="00E77B74" w:rsidRPr="000F3736" w:rsidRDefault="00E77B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10" w:type="pct"/>
            <w:gridSpan w:val="2"/>
          </w:tcPr>
          <w:p w14:paraId="3F176E1D" w14:textId="6FED7435" w:rsidR="00E77B74" w:rsidRPr="000F3736" w:rsidRDefault="00CD1FC8" w:rsidP="006D01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3" w:type="pct"/>
          </w:tcPr>
          <w:p w14:paraId="00E81426" w14:textId="77777777" w:rsidR="00E77B74" w:rsidRPr="000F3736" w:rsidRDefault="00E77B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08" w:type="pct"/>
            <w:gridSpan w:val="2"/>
          </w:tcPr>
          <w:p w14:paraId="62599F77" w14:textId="47BC9076" w:rsidR="00E77B74" w:rsidRPr="000F3736" w:rsidRDefault="00CD1FC8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CD1FC8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2563</w:t>
            </w:r>
          </w:p>
        </w:tc>
      </w:tr>
      <w:tr w:rsidR="00E77B74" w:rsidRPr="000F3736" w14:paraId="0F6A8E6A" w14:textId="77777777" w:rsidTr="006D0174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06E47A32" w14:textId="77777777" w:rsidR="00E77B74" w:rsidRPr="000F3736" w:rsidRDefault="00E77B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3656" w:type="pct"/>
            <w:gridSpan w:val="15"/>
            <w:tcBorders>
              <w:top w:val="nil"/>
              <w:left w:val="nil"/>
            </w:tcBorders>
          </w:tcPr>
          <w:p w14:paraId="06308BA9" w14:textId="77777777" w:rsidR="00E77B74" w:rsidRPr="000F3736" w:rsidRDefault="00E77B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0F373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0A64A1" w:rsidRPr="00C13CDF" w14:paraId="2707ACCF" w14:textId="77777777" w:rsidTr="004946AB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C263DB" w14:textId="77777777" w:rsidR="000A64A1" w:rsidRPr="00AE61B8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E61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สินทรัพย์ส่วนงาน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407D9BF4" w14:textId="77777777" w:rsidR="000A64A1" w:rsidRPr="00AE61B8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2DD4BFDA" w14:textId="77777777" w:rsidR="000A64A1" w:rsidRPr="00AE61B8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1" w:type="pct"/>
            <w:tcBorders>
              <w:left w:val="nil"/>
              <w:right w:val="nil"/>
            </w:tcBorders>
            <w:vAlign w:val="bottom"/>
          </w:tcPr>
          <w:p w14:paraId="55D0CA5D" w14:textId="77777777" w:rsidR="000A64A1" w:rsidRPr="00AE61B8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45F02628" w14:textId="77777777" w:rsidR="000A64A1" w:rsidRPr="00AE61B8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28F4943D" w14:textId="77777777" w:rsidR="000A64A1" w:rsidRPr="00AE61B8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9E7BB7B" w14:textId="77777777" w:rsidR="000A64A1" w:rsidRPr="00AE61B8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5" w:type="pct"/>
            <w:gridSpan w:val="2"/>
            <w:tcBorders>
              <w:left w:val="nil"/>
              <w:right w:val="nil"/>
            </w:tcBorders>
            <w:vAlign w:val="bottom"/>
          </w:tcPr>
          <w:p w14:paraId="5A1036EC" w14:textId="77777777" w:rsidR="000A64A1" w:rsidRPr="00AE61B8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3B17E263" w14:textId="77777777" w:rsidR="000A64A1" w:rsidRPr="00AE61B8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1E54C3F6" w14:textId="77777777" w:rsidR="000A64A1" w:rsidRPr="00AE61B8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" w:type="pct"/>
            <w:gridSpan w:val="2"/>
            <w:vAlign w:val="bottom"/>
          </w:tcPr>
          <w:p w14:paraId="34EE7F99" w14:textId="77777777" w:rsidR="000A64A1" w:rsidRPr="00AE61B8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3CA1D225" w14:textId="77777777" w:rsidR="000A64A1" w:rsidRPr="00AE61B8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9F5020" w:rsidRPr="00C13CDF" w14:paraId="0C4EA894" w14:textId="77777777" w:rsidTr="004946AB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7D5318" w14:textId="4550F584" w:rsidR="009F5020" w:rsidRPr="00AE61B8" w:rsidRDefault="009F5020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</w:t>
            </w:r>
            <w:r w:rsidRPr="009F5020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ณ</w:t>
            </w:r>
            <w:r w:rsidRPr="009F5020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9F5020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วันที่</w:t>
            </w:r>
            <w:r w:rsidRPr="009F5020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="00CD1FC8"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Pr="009F502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9F5020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มีนาคม</w:t>
            </w:r>
            <w:r w:rsidRPr="009F5020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/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1EE9AE04" w14:textId="77777777" w:rsidR="009F5020" w:rsidRPr="00AE61B8" w:rsidRDefault="009F5020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05C59152" w14:textId="77777777" w:rsidR="009F5020" w:rsidRPr="00AE61B8" w:rsidRDefault="009F5020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1" w:type="pct"/>
            <w:tcBorders>
              <w:left w:val="nil"/>
              <w:right w:val="nil"/>
            </w:tcBorders>
            <w:vAlign w:val="bottom"/>
          </w:tcPr>
          <w:p w14:paraId="07649D4E" w14:textId="77777777" w:rsidR="009F5020" w:rsidRPr="00AE61B8" w:rsidRDefault="009F5020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39F37AC0" w14:textId="77777777" w:rsidR="009F5020" w:rsidRPr="00AE61B8" w:rsidRDefault="009F5020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4CB8E12E" w14:textId="77777777" w:rsidR="009F5020" w:rsidRDefault="009F5020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BA37BD9" w14:textId="77777777" w:rsidR="009F5020" w:rsidRPr="00AE61B8" w:rsidRDefault="009F5020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5" w:type="pct"/>
            <w:gridSpan w:val="2"/>
            <w:tcBorders>
              <w:left w:val="nil"/>
              <w:right w:val="nil"/>
            </w:tcBorders>
            <w:vAlign w:val="bottom"/>
          </w:tcPr>
          <w:p w14:paraId="79D32160" w14:textId="77777777" w:rsidR="009F5020" w:rsidRPr="00AE61B8" w:rsidRDefault="009F5020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33B44F4B" w14:textId="77777777" w:rsidR="009F5020" w:rsidRPr="00AE61B8" w:rsidRDefault="009F5020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2752CDFC" w14:textId="77777777" w:rsidR="009F5020" w:rsidRDefault="009F5020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" w:type="pct"/>
            <w:gridSpan w:val="2"/>
            <w:vAlign w:val="bottom"/>
          </w:tcPr>
          <w:p w14:paraId="2EB4F8F1" w14:textId="77777777" w:rsidR="009F5020" w:rsidRPr="00AE61B8" w:rsidRDefault="009F5020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6FBEF876" w14:textId="77777777" w:rsidR="009F5020" w:rsidRPr="00AE61B8" w:rsidRDefault="009F5020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41186E" w:rsidRPr="00C13CDF" w14:paraId="488357BF" w14:textId="77777777" w:rsidTr="004946AB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A5E3D9" w14:textId="4AFE102D" w:rsidR="0041186E" w:rsidRPr="00AE61B8" w:rsidRDefault="0041186E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</w:t>
            </w:r>
            <w:r w:rsidR="00CD1FC8"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Pr="009F502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9F5020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3722CA82" w14:textId="350271F7" w:rsidR="0041186E" w:rsidRPr="00AE61B8" w:rsidRDefault="00CD1FC8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41186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185</w:t>
            </w:r>
            <w:r w:rsidR="0041186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432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CBFAC6D" w14:textId="77777777" w:rsidR="0041186E" w:rsidRPr="00AE61B8" w:rsidRDefault="0041186E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1" w:type="pct"/>
            <w:tcBorders>
              <w:left w:val="nil"/>
              <w:right w:val="nil"/>
            </w:tcBorders>
            <w:vAlign w:val="bottom"/>
          </w:tcPr>
          <w:p w14:paraId="7046AB36" w14:textId="75931785" w:rsidR="0041186E" w:rsidRPr="00AE61B8" w:rsidRDefault="00CD1FC8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41186E" w:rsidRPr="007E1DD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120</w:t>
            </w:r>
            <w:r w:rsidR="0041186E" w:rsidRPr="007E1DD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611</w:t>
            </w: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622319BF" w14:textId="77777777" w:rsidR="0041186E" w:rsidRPr="00AE61B8" w:rsidRDefault="0041186E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779F9A36" w14:textId="6136ECC6" w:rsidR="0041186E" w:rsidRPr="00AE61B8" w:rsidRDefault="00CD1FC8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</w:t>
            </w:r>
            <w:r w:rsidR="0041186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191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0EC040D" w14:textId="77777777" w:rsidR="0041186E" w:rsidRPr="00AE61B8" w:rsidRDefault="0041186E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5" w:type="pct"/>
            <w:gridSpan w:val="2"/>
            <w:tcBorders>
              <w:left w:val="nil"/>
              <w:right w:val="nil"/>
            </w:tcBorders>
            <w:vAlign w:val="bottom"/>
          </w:tcPr>
          <w:p w14:paraId="39643912" w14:textId="3D6E1779" w:rsidR="0041186E" w:rsidRPr="00AE61B8" w:rsidRDefault="00CD1FC8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</w:t>
            </w:r>
            <w:r w:rsidR="0041186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928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54EE32EA" w14:textId="77777777" w:rsidR="0041186E" w:rsidRPr="0041186E" w:rsidRDefault="0041186E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512430DF" w14:textId="77EB03C4" w:rsidR="0041186E" w:rsidRPr="0041186E" w:rsidRDefault="00CD1FC8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41186E" w:rsidRPr="0041186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213</w:t>
            </w:r>
            <w:r w:rsidR="0041186E" w:rsidRPr="0041186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623</w:t>
            </w:r>
          </w:p>
        </w:tc>
        <w:tc>
          <w:tcPr>
            <w:tcW w:w="139" w:type="pct"/>
            <w:gridSpan w:val="2"/>
            <w:vAlign w:val="bottom"/>
          </w:tcPr>
          <w:p w14:paraId="7473AA22" w14:textId="77777777" w:rsidR="0041186E" w:rsidRPr="00AE61B8" w:rsidRDefault="0041186E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1452D35D" w14:textId="38399761" w:rsidR="0041186E" w:rsidRPr="00AE61B8" w:rsidRDefault="00CD1FC8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41186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157</w:t>
            </w:r>
            <w:r w:rsidR="0041186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539</w:t>
            </w:r>
          </w:p>
        </w:tc>
      </w:tr>
      <w:tr w:rsidR="0041186E" w:rsidRPr="00C13CDF" w14:paraId="377C9537" w14:textId="77777777" w:rsidTr="004946AB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CA26BB" w14:textId="77777777" w:rsidR="0041186E" w:rsidRPr="00AE61B8" w:rsidRDefault="0041186E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E61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หนี้สินส่วนงาน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733CC6CC" w14:textId="77777777" w:rsidR="0041186E" w:rsidRPr="00AE61B8" w:rsidRDefault="0041186E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DA36B7A" w14:textId="77777777" w:rsidR="0041186E" w:rsidRPr="00AE61B8" w:rsidRDefault="0041186E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1" w:type="pct"/>
            <w:tcBorders>
              <w:left w:val="nil"/>
              <w:right w:val="nil"/>
            </w:tcBorders>
            <w:vAlign w:val="bottom"/>
          </w:tcPr>
          <w:p w14:paraId="015F32C4" w14:textId="77777777" w:rsidR="0041186E" w:rsidRPr="00AE61B8" w:rsidRDefault="0041186E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3C2B3E07" w14:textId="77777777" w:rsidR="0041186E" w:rsidRPr="00AE61B8" w:rsidRDefault="0041186E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61F76E8E" w14:textId="77777777" w:rsidR="0041186E" w:rsidRPr="00AE61B8" w:rsidRDefault="0041186E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C5924FC" w14:textId="77777777" w:rsidR="0041186E" w:rsidRPr="00AE61B8" w:rsidRDefault="0041186E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5" w:type="pct"/>
            <w:gridSpan w:val="2"/>
            <w:tcBorders>
              <w:left w:val="nil"/>
              <w:right w:val="nil"/>
            </w:tcBorders>
            <w:vAlign w:val="bottom"/>
          </w:tcPr>
          <w:p w14:paraId="32ECCADD" w14:textId="77777777" w:rsidR="0041186E" w:rsidRPr="00AE61B8" w:rsidRDefault="0041186E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412F48BE" w14:textId="77777777" w:rsidR="0041186E" w:rsidRPr="00AE61B8" w:rsidRDefault="0041186E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4E066D4D" w14:textId="77777777" w:rsidR="0041186E" w:rsidRPr="00AE61B8" w:rsidRDefault="0041186E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95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" w:type="pct"/>
            <w:gridSpan w:val="2"/>
            <w:vAlign w:val="bottom"/>
          </w:tcPr>
          <w:p w14:paraId="679BF95D" w14:textId="77777777" w:rsidR="0041186E" w:rsidRPr="00AE61B8" w:rsidRDefault="0041186E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65BA4F2E" w14:textId="77777777" w:rsidR="0041186E" w:rsidRPr="00AE61B8" w:rsidRDefault="0041186E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95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41186E" w:rsidRPr="00C13CDF" w14:paraId="44BDDC20" w14:textId="77777777" w:rsidTr="004946AB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754256" w14:textId="019F7FDA" w:rsidR="0041186E" w:rsidRPr="00AE61B8" w:rsidRDefault="0041186E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</w:t>
            </w:r>
            <w:r w:rsidRPr="009F5020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ณ</w:t>
            </w:r>
            <w:r w:rsidRPr="009F5020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9F5020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วันที่</w:t>
            </w:r>
            <w:r w:rsidRPr="009F5020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="00CD1FC8"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Pr="009F502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9F5020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มีนาคม</w:t>
            </w:r>
            <w:r w:rsidRPr="009F5020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/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4A7EB189" w14:textId="77777777" w:rsidR="0041186E" w:rsidRPr="00AE61B8" w:rsidRDefault="0041186E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96DBBDE" w14:textId="77777777" w:rsidR="0041186E" w:rsidRPr="00AE61B8" w:rsidRDefault="0041186E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1" w:type="pct"/>
            <w:tcBorders>
              <w:left w:val="nil"/>
              <w:right w:val="nil"/>
            </w:tcBorders>
            <w:vAlign w:val="bottom"/>
          </w:tcPr>
          <w:p w14:paraId="01CD3175" w14:textId="77777777" w:rsidR="0041186E" w:rsidRPr="00AE61B8" w:rsidRDefault="0041186E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37EF0815" w14:textId="77777777" w:rsidR="0041186E" w:rsidRPr="00AE61B8" w:rsidRDefault="0041186E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6815D868" w14:textId="77777777" w:rsidR="0041186E" w:rsidRDefault="0041186E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91C0944" w14:textId="77777777" w:rsidR="0041186E" w:rsidRPr="00AE61B8" w:rsidRDefault="0041186E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5" w:type="pct"/>
            <w:gridSpan w:val="2"/>
            <w:tcBorders>
              <w:left w:val="nil"/>
              <w:right w:val="nil"/>
            </w:tcBorders>
            <w:vAlign w:val="bottom"/>
          </w:tcPr>
          <w:p w14:paraId="339C365E" w14:textId="77777777" w:rsidR="0041186E" w:rsidRPr="00AE61B8" w:rsidRDefault="0041186E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0ADE84A0" w14:textId="77777777" w:rsidR="0041186E" w:rsidRPr="00AE61B8" w:rsidRDefault="0041186E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1592A4C0" w14:textId="77777777" w:rsidR="0041186E" w:rsidRDefault="0041186E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95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" w:type="pct"/>
            <w:gridSpan w:val="2"/>
            <w:vAlign w:val="bottom"/>
          </w:tcPr>
          <w:p w14:paraId="35C71D30" w14:textId="77777777" w:rsidR="0041186E" w:rsidRPr="00AE61B8" w:rsidRDefault="0041186E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32B78032" w14:textId="532DCD5A" w:rsidR="0041186E" w:rsidRPr="00AE61B8" w:rsidRDefault="0041186E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95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41186E" w:rsidRPr="00C13CDF" w14:paraId="0EA9E29C" w14:textId="77777777" w:rsidTr="004946AB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B288EC" w14:textId="7CC1CA1B" w:rsidR="0041186E" w:rsidRPr="00AE61B8" w:rsidRDefault="0041186E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</w:t>
            </w:r>
            <w:r w:rsidR="00CD1FC8"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Pr="009F502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9F5020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563BA2A5" w14:textId="56FCFBB9" w:rsidR="0041186E" w:rsidRPr="00AE61B8" w:rsidRDefault="00CD1FC8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41186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549</w:t>
            </w:r>
            <w:r w:rsidR="0041186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144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8DB76C6" w14:textId="77777777" w:rsidR="0041186E" w:rsidRPr="00AE61B8" w:rsidRDefault="0041186E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1" w:type="pct"/>
            <w:tcBorders>
              <w:left w:val="nil"/>
              <w:right w:val="nil"/>
            </w:tcBorders>
            <w:vAlign w:val="bottom"/>
          </w:tcPr>
          <w:p w14:paraId="266853D0" w14:textId="55577A7D" w:rsidR="0041186E" w:rsidRPr="00AE61B8" w:rsidRDefault="00CD1FC8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41186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610</w:t>
            </w:r>
            <w:r w:rsidR="0041186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197</w:t>
            </w: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0B6409CA" w14:textId="77777777" w:rsidR="0041186E" w:rsidRPr="00AE61B8" w:rsidRDefault="0041186E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17D838D7" w14:textId="429971FB" w:rsidR="0041186E" w:rsidRPr="00AE61B8" w:rsidRDefault="00CD1FC8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</w:t>
            </w:r>
            <w:r w:rsidR="0041186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296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D095B42" w14:textId="77777777" w:rsidR="0041186E" w:rsidRPr="00AE61B8" w:rsidRDefault="0041186E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5" w:type="pct"/>
            <w:gridSpan w:val="2"/>
            <w:tcBorders>
              <w:left w:val="nil"/>
              <w:right w:val="nil"/>
            </w:tcBorders>
            <w:vAlign w:val="bottom"/>
          </w:tcPr>
          <w:p w14:paraId="4AFED3EF" w14:textId="5E1E72E4" w:rsidR="0041186E" w:rsidRPr="00AE61B8" w:rsidRDefault="00CD1FC8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</w:t>
            </w:r>
            <w:r w:rsidR="0041186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964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2D155350" w14:textId="77777777" w:rsidR="0041186E" w:rsidRPr="00AE61B8" w:rsidRDefault="0041186E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2629F596" w14:textId="4B9A72AF" w:rsidR="0041186E" w:rsidRPr="00AE61B8" w:rsidRDefault="00CD1FC8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95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41186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566</w:t>
            </w:r>
            <w:r w:rsidR="0041186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440</w:t>
            </w:r>
          </w:p>
        </w:tc>
        <w:tc>
          <w:tcPr>
            <w:tcW w:w="139" w:type="pct"/>
            <w:gridSpan w:val="2"/>
            <w:vAlign w:val="bottom"/>
          </w:tcPr>
          <w:p w14:paraId="32BF46F2" w14:textId="77777777" w:rsidR="0041186E" w:rsidRPr="00AE61B8" w:rsidRDefault="0041186E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6F118861" w14:textId="1FF94097" w:rsidR="0041186E" w:rsidRPr="00AE61B8" w:rsidRDefault="00CD1FC8" w:rsidP="0041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95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41186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633</w:t>
            </w:r>
            <w:r w:rsidR="0041186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161</w:t>
            </w:r>
          </w:p>
        </w:tc>
      </w:tr>
    </w:tbl>
    <w:p w14:paraId="11829C8E" w14:textId="77777777" w:rsidR="00547EC3" w:rsidRPr="001D59D4" w:rsidRDefault="00547EC3" w:rsidP="00547E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0"/>
        <w:gridCol w:w="1530"/>
        <w:gridCol w:w="247"/>
        <w:gridCol w:w="1463"/>
      </w:tblGrid>
      <w:tr w:rsidR="00547EC3" w:rsidRPr="009327BF" w14:paraId="40A6109B" w14:textId="77777777" w:rsidTr="00183D6C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ABCA018" w14:textId="15A8CD4D" w:rsidR="00547EC3" w:rsidRPr="00055459" w:rsidRDefault="006A03F4" w:rsidP="00183D6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A03F4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การกระทบยอดกำไรหรือขาดทุนของส่วนงานที่รายงาน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568E84" w14:textId="77777777" w:rsidR="00547EC3" w:rsidRPr="00055459" w:rsidRDefault="00547EC3" w:rsidP="00183D6C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4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47EC3" w:rsidRPr="009327BF" w14:paraId="5645FFDE" w14:textId="77777777" w:rsidTr="00183D6C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DD7DC0E" w14:textId="7B8973A8" w:rsidR="00547EC3" w:rsidRPr="00055459" w:rsidRDefault="00547EC3" w:rsidP="00183D6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45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 w:rsidR="00145345" w:rsidRPr="0005545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งวดสามเดือน</w:t>
            </w:r>
            <w:r w:rsidRPr="0005545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สิ้นสุดวันที่</w:t>
            </w:r>
            <w:r w:rsidRPr="0005545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CD1FC8" w:rsidRPr="00CD1FC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05545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05545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D21E572" w14:textId="166B3AC2" w:rsidR="00547EC3" w:rsidRPr="00055459" w:rsidRDefault="00CD1FC8" w:rsidP="00183D6C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86C1085" w14:textId="77777777" w:rsidR="00547EC3" w:rsidRPr="00055459" w:rsidRDefault="00547EC3" w:rsidP="00183D6C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24C28A72" w14:textId="37E62E92" w:rsidR="00547EC3" w:rsidRPr="00055459" w:rsidRDefault="00CD1FC8" w:rsidP="00183D6C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547EC3" w:rsidRPr="009327BF" w14:paraId="0A70AAD5" w14:textId="77777777" w:rsidTr="00183D6C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675DA4A" w14:textId="77777777" w:rsidR="00547EC3" w:rsidRPr="00055459" w:rsidRDefault="00547EC3" w:rsidP="00183D6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441F47" w14:textId="77777777" w:rsidR="00547EC3" w:rsidRPr="00055459" w:rsidRDefault="00547EC3" w:rsidP="00183D6C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554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47EC3" w:rsidRPr="009327BF" w14:paraId="4AF8169A" w14:textId="77777777" w:rsidTr="00183D6C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F565E29" w14:textId="77777777" w:rsidR="00547EC3" w:rsidRPr="00055459" w:rsidRDefault="00547EC3" w:rsidP="00183D6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4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F671EE1" w14:textId="77777777" w:rsidR="00547EC3" w:rsidRPr="00055459" w:rsidRDefault="00547EC3" w:rsidP="00183D6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2188015" w14:textId="77777777" w:rsidR="00547EC3" w:rsidRPr="00055459" w:rsidRDefault="00547EC3" w:rsidP="00183D6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40F67BCC" w14:textId="77777777" w:rsidR="00547EC3" w:rsidRPr="00055459" w:rsidRDefault="00547EC3" w:rsidP="00183D6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186E" w:rsidRPr="009327BF" w14:paraId="15D63379" w14:textId="77777777" w:rsidTr="00183D6C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A87F574" w14:textId="5F21FE4F" w:rsidR="0041186E" w:rsidRPr="00055459" w:rsidRDefault="0041186E" w:rsidP="0041186E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28BC">
              <w:rPr>
                <w:rFonts w:asciiTheme="majorBidi" w:hAnsiTheme="majorBidi" w:hint="cs"/>
                <w:sz w:val="30"/>
                <w:szCs w:val="30"/>
                <w:cs/>
              </w:rPr>
              <w:t>รวมกำไร</w:t>
            </w:r>
            <w:r w:rsidRPr="002828BC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2828BC">
              <w:rPr>
                <w:rFonts w:asciiTheme="majorBidi" w:hAnsiTheme="majorBidi" w:hint="cs"/>
                <w:sz w:val="30"/>
                <w:szCs w:val="30"/>
                <w:cs/>
              </w:rPr>
              <w:t>ขาดทุน</w:t>
            </w:r>
            <w:r w:rsidRPr="002828BC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2828BC">
              <w:rPr>
                <w:rFonts w:asciiTheme="majorBidi" w:hAnsiTheme="majorBidi" w:hint="cs"/>
                <w:sz w:val="30"/>
                <w:szCs w:val="30"/>
                <w:cs/>
              </w:rPr>
              <w:t>ก่อนภาษีเงินได้จากส่วนงานที่รายงาน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E01F02" w14:textId="655CF6D9" w:rsidR="0041186E" w:rsidRPr="002828BC" w:rsidRDefault="00CD1FC8" w:rsidP="0041186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</w:t>
            </w:r>
            <w:r w:rsidR="000E7C8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945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D126E95" w14:textId="77777777" w:rsidR="0041186E" w:rsidRPr="002828BC" w:rsidRDefault="0041186E" w:rsidP="0041186E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2948AF" w14:textId="118C2BD8" w:rsidR="0041186E" w:rsidRPr="002828BC" w:rsidRDefault="0041186E" w:rsidP="0041186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  <w:tab w:val="left" w:pos="1052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828B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D1FC8" w:rsidRPr="00CD1FC8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2828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D1FC8" w:rsidRPr="00CD1FC8">
              <w:rPr>
                <w:rFonts w:asciiTheme="majorBidi" w:hAnsiTheme="majorBidi" w:cstheme="majorBidi"/>
                <w:sz w:val="30"/>
                <w:szCs w:val="30"/>
              </w:rPr>
              <w:t>087</w:t>
            </w:r>
            <w:r w:rsidRPr="002828B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1186E" w:rsidRPr="00AE61B8" w14:paraId="3A071A0E" w14:textId="77777777" w:rsidTr="00183D6C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58170E3" w14:textId="77777777" w:rsidR="0041186E" w:rsidRPr="00055459" w:rsidRDefault="0041186E" w:rsidP="0041186E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1D49CB0" w14:textId="77777777" w:rsidR="0041186E" w:rsidRPr="00055459" w:rsidRDefault="0041186E" w:rsidP="0041186E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48BFF2E" w14:textId="77777777" w:rsidR="0041186E" w:rsidRPr="00055459" w:rsidRDefault="0041186E" w:rsidP="0041186E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79C9491F" w14:textId="77777777" w:rsidR="0041186E" w:rsidRPr="00055459" w:rsidRDefault="0041186E" w:rsidP="0041186E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186E" w:rsidRPr="009327BF" w14:paraId="7D946CA9" w14:textId="77777777" w:rsidTr="00183D6C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D7F653A" w14:textId="77777777" w:rsidR="0041186E" w:rsidRPr="00055459" w:rsidRDefault="0041186E" w:rsidP="0041186E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55459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</w:t>
            </w:r>
            <w:r w:rsidRPr="000554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5545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5545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055459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055459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055459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B5B2940" w14:textId="2E6B2BD8" w:rsidR="0041186E" w:rsidRPr="00055459" w:rsidRDefault="0041186E" w:rsidP="0041186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CD1FC8"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0E7C8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CD1FC8"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677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34A6B85" w14:textId="77777777" w:rsidR="0041186E" w:rsidRPr="00055459" w:rsidRDefault="0041186E" w:rsidP="0041186E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690B9D0A" w14:textId="049DB1AC" w:rsidR="0041186E" w:rsidRPr="00055459" w:rsidRDefault="00CD1FC8" w:rsidP="0041186E">
            <w:pPr>
              <w:tabs>
                <w:tab w:val="clear" w:pos="680"/>
                <w:tab w:val="left" w:pos="540"/>
              </w:tabs>
              <w:ind w:right="-2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="0041186E" w:rsidRPr="000554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418</w:t>
            </w:r>
          </w:p>
        </w:tc>
      </w:tr>
      <w:tr w:rsidR="0041186E" w:rsidRPr="009327BF" w14:paraId="3C3626B5" w14:textId="77777777" w:rsidTr="00183D6C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2197C0A" w14:textId="1229A93C" w:rsidR="0041186E" w:rsidRPr="00055459" w:rsidRDefault="0041186E" w:rsidP="0041186E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55459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="004946AB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Pr="0005545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  <w:r w:rsidRPr="0005545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และการร่วมค้า</w:t>
            </w:r>
            <w:r w:rsidR="004946AB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B87428" w14:textId="4B2DFF8D" w:rsidR="0041186E" w:rsidRPr="00055459" w:rsidRDefault="00CD1FC8" w:rsidP="0041186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71</w:t>
            </w:r>
            <w:r w:rsidR="0041186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778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D4D0B48" w14:textId="77777777" w:rsidR="0041186E" w:rsidRPr="00055459" w:rsidRDefault="0041186E" w:rsidP="0041186E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B6A073" w14:textId="7D750780" w:rsidR="0041186E" w:rsidRPr="00055459" w:rsidRDefault="00CD1FC8" w:rsidP="0041186E">
            <w:pPr>
              <w:tabs>
                <w:tab w:val="clear" w:pos="680"/>
                <w:tab w:val="left" w:pos="540"/>
              </w:tabs>
              <w:ind w:right="-2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</w:t>
            </w:r>
            <w:r w:rsidR="0041186E" w:rsidRPr="000554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426</w:t>
            </w:r>
          </w:p>
        </w:tc>
      </w:tr>
      <w:tr w:rsidR="0041186E" w:rsidRPr="009327BF" w14:paraId="32D1AC49" w14:textId="77777777" w:rsidTr="00183D6C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477B9CF" w14:textId="35E2A312" w:rsidR="0041186E" w:rsidRPr="00536BC2" w:rsidRDefault="0041186E" w:rsidP="0041186E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6B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กำไรรวมก่อนภาษีเงินได้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1FFBB1" w14:textId="6D72B503" w:rsidR="0041186E" w:rsidRPr="00055459" w:rsidRDefault="00CD1FC8" w:rsidP="0041186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106</w:t>
            </w:r>
            <w:r w:rsidR="0041186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046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6075F55" w14:textId="77777777" w:rsidR="0041186E" w:rsidRPr="00055459" w:rsidRDefault="0041186E" w:rsidP="0041186E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E13C43" w14:textId="36C8A1C4" w:rsidR="0041186E" w:rsidRPr="00055459" w:rsidRDefault="00CD1FC8" w:rsidP="0041186E">
            <w:pPr>
              <w:tabs>
                <w:tab w:val="clear" w:pos="680"/>
                <w:tab w:val="left" w:pos="540"/>
              </w:tabs>
              <w:ind w:right="-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44</w:t>
            </w:r>
            <w:r w:rsidR="0041186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757</w:t>
            </w:r>
          </w:p>
        </w:tc>
      </w:tr>
    </w:tbl>
    <w:p w14:paraId="7D8E54AC" w14:textId="1BCCD51B" w:rsidR="00536501" w:rsidRPr="006A03F4" w:rsidRDefault="00536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</w:p>
    <w:p w14:paraId="2F1BA09E" w14:textId="1938376F" w:rsidR="004E4149" w:rsidRDefault="004E4149" w:rsidP="00163581">
      <w:pPr>
        <w:pStyle w:val="index"/>
        <w:numPr>
          <w:ilvl w:val="0"/>
          <w:numId w:val="19"/>
        </w:numPr>
        <w:spacing w:after="0" w:line="240" w:lineRule="atLeast"/>
        <w:ind w:left="540" w:right="-27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4E4149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ภาษีเงินได้</w:t>
      </w:r>
    </w:p>
    <w:p w14:paraId="1CB35D77" w14:textId="536E393A" w:rsidR="004E4149" w:rsidRDefault="004E4149" w:rsidP="004E4149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696412F" w14:textId="239D50F7" w:rsidR="004E4149" w:rsidRPr="004E4149" w:rsidRDefault="004E4149" w:rsidP="004E4149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E4149">
        <w:rPr>
          <w:rFonts w:asciiTheme="majorBidi" w:hAnsiTheme="majorBidi" w:hint="cs"/>
          <w:sz w:val="30"/>
          <w:szCs w:val="30"/>
          <w:cs/>
          <w:lang w:bidi="th-TH"/>
        </w:rPr>
        <w:t>จำนวนภาษีเงินได้ในงบกำไรขาดทุนน้อยกว่าจำนวนภาษีเงินได้ที่คำนวณโดยใช้อัตราภาษีเงินได้คูณกับยอดกำไรสุทธิตามบัญชี</w:t>
      </w:r>
      <w:r w:rsidRPr="004E4149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4E4149">
        <w:rPr>
          <w:rFonts w:asciiTheme="majorBidi" w:hAnsiTheme="majorBidi" w:hint="cs"/>
          <w:sz w:val="30"/>
          <w:szCs w:val="30"/>
          <w:cs/>
          <w:lang w:bidi="th-TH"/>
        </w:rPr>
        <w:t>เนื่องจากกำไรสุทธิส่วนใหญ่ของบริษัทเกิดจาก</w:t>
      </w:r>
      <w:r w:rsidR="006A03F4">
        <w:rPr>
          <w:rFonts w:asciiTheme="majorBidi" w:hAnsiTheme="majorBidi" w:hint="cs"/>
          <w:sz w:val="30"/>
          <w:szCs w:val="30"/>
          <w:cs/>
          <w:lang w:bidi="th-TH"/>
        </w:rPr>
        <w:t>ส่วนแบ่งกำไร</w:t>
      </w:r>
      <w:r w:rsidRPr="004E4149">
        <w:rPr>
          <w:rFonts w:asciiTheme="majorBidi" w:hAnsiTheme="majorBidi" w:hint="cs"/>
          <w:sz w:val="30"/>
          <w:szCs w:val="30"/>
          <w:cs/>
          <w:lang w:bidi="th-TH"/>
        </w:rPr>
        <w:t>จากบริษัทย่อยและบริษัทร่วม</w:t>
      </w:r>
      <w:r w:rsidRPr="004E4149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4E4149">
        <w:rPr>
          <w:rFonts w:asciiTheme="majorBidi" w:hAnsiTheme="majorBidi" w:hint="cs"/>
          <w:sz w:val="30"/>
          <w:szCs w:val="30"/>
          <w:cs/>
          <w:lang w:bidi="th-TH"/>
        </w:rPr>
        <w:t>ซึ่งเป็นรายได้ที่ได้รับยกเว้นภาษีเงินได้</w:t>
      </w:r>
      <w:r w:rsidR="00D12FCE">
        <w:rPr>
          <w:rFonts w:asciiTheme="majorBidi" w:hAnsiTheme="majorBidi"/>
          <w:sz w:val="30"/>
          <w:szCs w:val="30"/>
          <w:lang w:bidi="th-TH"/>
        </w:rPr>
        <w:t xml:space="preserve"> </w:t>
      </w:r>
      <w:r w:rsidR="00D12FCE" w:rsidRPr="00D12FCE">
        <w:rPr>
          <w:rFonts w:asciiTheme="majorBidi" w:hAnsiTheme="majorBidi" w:hint="cs"/>
          <w:sz w:val="30"/>
          <w:szCs w:val="30"/>
          <w:cs/>
          <w:lang w:bidi="th-TH"/>
        </w:rPr>
        <w:t>และจากการใช้ขาดทุนทางภาษีที่ไม่ได้รับรู้เป็นสินทรัพย์ภาษีเงินได้รอตัดบัญชี</w:t>
      </w:r>
    </w:p>
    <w:p w14:paraId="57B53E5A" w14:textId="59FD3106" w:rsidR="006A03F4" w:rsidRDefault="006A0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85351F4" w14:textId="479B9514" w:rsidR="00B04D4B" w:rsidRDefault="00B04D4B" w:rsidP="00163581">
      <w:pPr>
        <w:pStyle w:val="index"/>
        <w:numPr>
          <w:ilvl w:val="0"/>
          <w:numId w:val="19"/>
        </w:numPr>
        <w:spacing w:after="0" w:line="240" w:lineRule="atLeast"/>
        <w:ind w:left="540" w:right="-27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F45474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lastRenderedPageBreak/>
        <w:t>เครื่องมือทางการเง</w:t>
      </w:r>
      <w:r w:rsidR="00163581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ิน</w:t>
      </w:r>
    </w:p>
    <w:p w14:paraId="0F7BE711" w14:textId="77777777" w:rsidR="00B04D4B" w:rsidRPr="0053184C" w:rsidRDefault="00B04D4B" w:rsidP="000B600B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b/>
          <w:bCs/>
          <w:sz w:val="20"/>
          <w:lang w:val="en-US"/>
        </w:rPr>
      </w:pPr>
    </w:p>
    <w:p w14:paraId="1F5C4075" w14:textId="77777777" w:rsidR="00B04D4B" w:rsidRDefault="00B04D4B" w:rsidP="00B04D4B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D34495">
        <w:rPr>
          <w:rFonts w:ascii="Angsana New" w:hAnsi="Angsana New" w:cs="Angsana New"/>
          <w:b/>
          <w:bCs/>
          <w:i/>
          <w:iCs/>
          <w:cs/>
        </w:rPr>
        <w:t>มูลค่าตามบัญชีและมูลค่ายุติธรรม</w:t>
      </w:r>
    </w:p>
    <w:p w14:paraId="312194B5" w14:textId="77777777" w:rsidR="002A32E2" w:rsidRPr="0053184C" w:rsidRDefault="002A32E2" w:rsidP="00B04D4B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  <w:cs/>
        </w:rPr>
      </w:pPr>
    </w:p>
    <w:p w14:paraId="7052B32D" w14:textId="77777777" w:rsidR="000D12B0" w:rsidRPr="00144B13" w:rsidRDefault="00E473B9" w:rsidP="00E473B9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44B13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Pr="00144B1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44B13">
        <w:rPr>
          <w:rFonts w:asciiTheme="majorBidi" w:hAnsiTheme="majorBidi" w:cstheme="majorBidi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2FB0B3DE" w14:textId="58FFFB1B" w:rsidR="006A03F4" w:rsidRPr="000B600B" w:rsidRDefault="00E473B9" w:rsidP="00E473B9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Cs w:val="22"/>
          <w:lang w:bidi="th-TH"/>
        </w:rPr>
      </w:pPr>
      <w:r w:rsidRPr="006F6C8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57"/>
        <w:gridCol w:w="243"/>
        <w:gridCol w:w="990"/>
        <w:gridCol w:w="236"/>
        <w:gridCol w:w="1024"/>
        <w:gridCol w:w="236"/>
        <w:gridCol w:w="934"/>
        <w:gridCol w:w="236"/>
        <w:gridCol w:w="1024"/>
      </w:tblGrid>
      <w:tr w:rsidR="00C95FBA" w:rsidRPr="00B90928" w14:paraId="321AB965" w14:textId="77777777" w:rsidTr="00783894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28F1227E" w14:textId="77777777" w:rsidR="00C95FBA" w:rsidRPr="006F6C88" w:rsidRDefault="00C95FBA" w:rsidP="00F14790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6480" w:type="dxa"/>
            <w:gridSpan w:val="9"/>
            <w:vAlign w:val="bottom"/>
          </w:tcPr>
          <w:p w14:paraId="45C50341" w14:textId="77777777" w:rsidR="00C95FBA" w:rsidRPr="00B90928" w:rsidRDefault="00C95FBA" w:rsidP="00F14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/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95FBA" w:rsidRPr="006F6C88" w14:paraId="2956CEBD" w14:textId="77777777" w:rsidTr="005D5A61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464716EE" w14:textId="77777777" w:rsidR="00C95FBA" w:rsidRPr="006F6C88" w:rsidRDefault="00C95FBA" w:rsidP="00F14790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vAlign w:val="bottom"/>
          </w:tcPr>
          <w:p w14:paraId="30478DFD" w14:textId="77777777" w:rsidR="00C95FBA" w:rsidRPr="006F6C88" w:rsidRDefault="00C95FBA" w:rsidP="00F14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3" w:type="dxa"/>
          </w:tcPr>
          <w:p w14:paraId="441F0178" w14:textId="77777777" w:rsidR="00C95FBA" w:rsidRPr="006F6C88" w:rsidRDefault="00C95FBA" w:rsidP="00F14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680" w:type="dxa"/>
            <w:gridSpan w:val="7"/>
            <w:tcBorders>
              <w:bottom w:val="single" w:sz="4" w:space="0" w:color="auto"/>
            </w:tcBorders>
            <w:vAlign w:val="bottom"/>
          </w:tcPr>
          <w:p w14:paraId="74883B45" w14:textId="77777777" w:rsidR="00C95FBA" w:rsidRPr="006F6C88" w:rsidRDefault="00C95FBA" w:rsidP="005F495B">
            <w:pPr>
              <w:pStyle w:val="acctfourfigures"/>
              <w:tabs>
                <w:tab w:val="clear" w:pos="765"/>
              </w:tabs>
              <w:spacing w:line="240" w:lineRule="atLeast"/>
              <w:ind w:left="-43" w:right="-2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C95FBA" w:rsidRPr="006F6C88" w14:paraId="6960741A" w14:textId="77777777" w:rsidTr="005D5A61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0245E821" w14:textId="77777777" w:rsidR="00C95FBA" w:rsidRPr="006F6C88" w:rsidRDefault="00C95FBA" w:rsidP="00F1479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vAlign w:val="bottom"/>
          </w:tcPr>
          <w:p w14:paraId="0B5369DE" w14:textId="153100E8" w:rsidR="00C95FBA" w:rsidRPr="006F6C88" w:rsidRDefault="005D5A61" w:rsidP="00F14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5A6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43" w:type="dxa"/>
          </w:tcPr>
          <w:p w14:paraId="1A1117BB" w14:textId="77777777" w:rsidR="00C95FBA" w:rsidRPr="006F6C88" w:rsidRDefault="00C95FBA" w:rsidP="00F14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CC82F9C" w14:textId="0891260F" w:rsidR="00C95FBA" w:rsidRPr="00144B13" w:rsidRDefault="00C95FBA" w:rsidP="00F14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B1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44B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D1FC8" w:rsidRPr="00CD1F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46D742DF" w14:textId="77777777" w:rsidR="00C95FBA" w:rsidRPr="00144B13" w:rsidRDefault="00C95FBA" w:rsidP="00F14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4B2D3EA0" w14:textId="0D1895BF" w:rsidR="00C95FBA" w:rsidRPr="00144B13" w:rsidRDefault="00C95FBA" w:rsidP="00F14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B1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44B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D1FC8" w:rsidRPr="00CD1F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21C86342" w14:textId="77777777" w:rsidR="00C95FBA" w:rsidRPr="00144B13" w:rsidRDefault="00C95FBA" w:rsidP="00F14790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vAlign w:val="bottom"/>
          </w:tcPr>
          <w:p w14:paraId="1F949A5E" w14:textId="0F2E3014" w:rsidR="00C95FBA" w:rsidRPr="00144B13" w:rsidRDefault="00C95FBA" w:rsidP="00F14790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B13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144B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D1FC8" w:rsidRPr="00CD1FC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22F2D540" w14:textId="77777777" w:rsidR="00C95FBA" w:rsidRPr="00144B13" w:rsidRDefault="00C95FBA" w:rsidP="00F14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8EBCE91" w14:textId="77777777" w:rsidR="00C95FBA" w:rsidRPr="00144B13" w:rsidRDefault="00C95FBA" w:rsidP="00F14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4B1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95FBA" w:rsidRPr="006F6C88" w14:paraId="593A8A22" w14:textId="77777777" w:rsidTr="00783894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34530B13" w14:textId="77777777" w:rsidR="00C95FBA" w:rsidRPr="006F6C88" w:rsidRDefault="00C95FBA" w:rsidP="00F1479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9"/>
            <w:vAlign w:val="bottom"/>
          </w:tcPr>
          <w:p w14:paraId="70DC9484" w14:textId="77777777" w:rsidR="00C95FBA" w:rsidRPr="006F6C88" w:rsidRDefault="00C95FBA" w:rsidP="00F14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0332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50332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50332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C95FBA" w:rsidRPr="006F6C88" w14:paraId="2D0A1970" w14:textId="77777777" w:rsidTr="005D5A61">
        <w:trPr>
          <w:trHeight w:val="261"/>
        </w:trPr>
        <w:tc>
          <w:tcPr>
            <w:tcW w:w="3060" w:type="dxa"/>
            <w:shd w:val="clear" w:color="auto" w:fill="auto"/>
          </w:tcPr>
          <w:p w14:paraId="35D20FB2" w14:textId="77777777" w:rsidR="00C95FBA" w:rsidRPr="00144B13" w:rsidRDefault="00C95FBA" w:rsidP="00F1479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144B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57" w:type="dxa"/>
          </w:tcPr>
          <w:p w14:paraId="56B0F53B" w14:textId="77777777" w:rsidR="00C95FBA" w:rsidRPr="006F6C88" w:rsidRDefault="00C95FBA" w:rsidP="00F147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43" w:type="dxa"/>
          </w:tcPr>
          <w:p w14:paraId="5DBCC2E8" w14:textId="77777777" w:rsidR="00C95FBA" w:rsidRPr="006F6C88" w:rsidRDefault="00C95FBA" w:rsidP="00F147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</w:tcPr>
          <w:p w14:paraId="2D8E1C65" w14:textId="77777777" w:rsidR="00C95FBA" w:rsidRPr="006F6C88" w:rsidRDefault="00C95FBA" w:rsidP="00F14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3FE40790" w14:textId="77777777" w:rsidR="00C95FBA" w:rsidRPr="006F6C88" w:rsidRDefault="00C95FBA" w:rsidP="00F14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14:paraId="2A02F3FC" w14:textId="77777777" w:rsidR="00C95FBA" w:rsidRPr="006F6C88" w:rsidRDefault="00C95FBA" w:rsidP="00F14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4E56C7C3" w14:textId="77777777" w:rsidR="00C95FBA" w:rsidRPr="006F6C88" w:rsidRDefault="00C95FBA" w:rsidP="00F14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34" w:type="dxa"/>
          </w:tcPr>
          <w:p w14:paraId="723A6D09" w14:textId="77777777" w:rsidR="00C95FBA" w:rsidRPr="006F6C88" w:rsidRDefault="00C95FBA" w:rsidP="00F14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4675F35F" w14:textId="77777777" w:rsidR="00C95FBA" w:rsidRPr="006F6C88" w:rsidRDefault="00C95FBA" w:rsidP="00F14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  <w:shd w:val="clear" w:color="auto" w:fill="auto"/>
          </w:tcPr>
          <w:p w14:paraId="36065C27" w14:textId="77777777" w:rsidR="00C95FBA" w:rsidRPr="006F6C88" w:rsidRDefault="00C95FBA" w:rsidP="00F14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C95FBA" w:rsidRPr="006F6C88" w14:paraId="28E38F4A" w14:textId="77777777" w:rsidTr="005D5A61">
        <w:trPr>
          <w:trHeight w:val="261"/>
        </w:trPr>
        <w:tc>
          <w:tcPr>
            <w:tcW w:w="3060" w:type="dxa"/>
            <w:shd w:val="clear" w:color="auto" w:fill="auto"/>
          </w:tcPr>
          <w:p w14:paraId="777EAC49" w14:textId="426D66CB" w:rsidR="00C95FBA" w:rsidRPr="00144B13" w:rsidRDefault="00C95FBA" w:rsidP="00F14790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4B1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  <w:r w:rsidR="00783894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</w:t>
            </w:r>
            <w:r w:rsidR="00BB1A05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144B13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="0078389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57" w:type="dxa"/>
          </w:tcPr>
          <w:p w14:paraId="51A45B1D" w14:textId="77777777" w:rsidR="00C95FBA" w:rsidRPr="006F6C88" w:rsidRDefault="00C95FBA" w:rsidP="00F147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43" w:type="dxa"/>
          </w:tcPr>
          <w:p w14:paraId="29484546" w14:textId="77777777" w:rsidR="00C95FBA" w:rsidRPr="006F6C88" w:rsidRDefault="00C95FBA" w:rsidP="00F147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</w:tcPr>
          <w:p w14:paraId="54964AD2" w14:textId="77777777" w:rsidR="00C95FBA" w:rsidRPr="006F6C88" w:rsidRDefault="00C95FBA" w:rsidP="00F14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24C14391" w14:textId="77777777" w:rsidR="00C95FBA" w:rsidRPr="006F6C88" w:rsidRDefault="00C95FBA" w:rsidP="00F14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14:paraId="2549CD05" w14:textId="77777777" w:rsidR="00C95FBA" w:rsidRPr="006F6C88" w:rsidRDefault="00C95FBA" w:rsidP="00F14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1B4B0D43" w14:textId="77777777" w:rsidR="00C95FBA" w:rsidRPr="006F6C88" w:rsidRDefault="00C95FBA" w:rsidP="00F1479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34" w:type="dxa"/>
          </w:tcPr>
          <w:p w14:paraId="29489204" w14:textId="77777777" w:rsidR="00C95FBA" w:rsidRPr="006F6C88" w:rsidRDefault="00C95FBA" w:rsidP="00F14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601672A7" w14:textId="77777777" w:rsidR="00C95FBA" w:rsidRPr="006F6C88" w:rsidRDefault="00C95FBA" w:rsidP="00F14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  <w:shd w:val="clear" w:color="auto" w:fill="auto"/>
          </w:tcPr>
          <w:p w14:paraId="58394A48" w14:textId="77777777" w:rsidR="00C95FBA" w:rsidRPr="006F6C88" w:rsidRDefault="00C95FBA" w:rsidP="00F14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F14790" w:rsidRPr="0050332A" w14:paraId="538F918C" w14:textId="77777777" w:rsidTr="005D5A61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3CFCC946" w14:textId="4590B7AA" w:rsidR="00F14790" w:rsidRDefault="00F14790" w:rsidP="00F14790">
            <w:pPr>
              <w:tabs>
                <w:tab w:val="clear" w:pos="227"/>
                <w:tab w:val="left" w:pos="370"/>
              </w:tabs>
              <w:spacing w:line="240" w:lineRule="auto"/>
              <w:ind w:left="280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ตราสารทุน</w:t>
            </w:r>
            <w:r w:rsidR="00145345">
              <w:rPr>
                <w:rFonts w:ascii="Angsana New" w:hAnsi="Angsana New" w:hint="cs"/>
                <w:sz w:val="30"/>
                <w:szCs w:val="30"/>
                <w:cs/>
              </w:rPr>
              <w:t>ในความต้องการ</w:t>
            </w:r>
            <w:r w:rsidR="00F25EFF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="00145345">
              <w:rPr>
                <w:rFonts w:ascii="Angsana New" w:hAnsi="Angsana New" w:hint="cs"/>
                <w:sz w:val="30"/>
                <w:szCs w:val="30"/>
                <w:cs/>
              </w:rPr>
              <w:t>ของตลาด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57" w:type="dxa"/>
            <w:vAlign w:val="bottom"/>
          </w:tcPr>
          <w:p w14:paraId="48C24F88" w14:textId="77777777" w:rsidR="00F14790" w:rsidRDefault="00F14790" w:rsidP="00F1479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6171EAB9" w14:textId="77777777" w:rsidR="00F14790" w:rsidRPr="000D12B0" w:rsidRDefault="00F14790" w:rsidP="00F147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A469EA2" w14:textId="77777777" w:rsidR="00F14790" w:rsidRDefault="00F14790" w:rsidP="00F1479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240AE7B" w14:textId="77777777" w:rsidR="00F14790" w:rsidRDefault="00F14790" w:rsidP="00F14790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vAlign w:val="bottom"/>
          </w:tcPr>
          <w:p w14:paraId="7672614C" w14:textId="77777777" w:rsidR="00F14790" w:rsidRDefault="00F14790" w:rsidP="00F1479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D0B9ECB" w14:textId="77777777" w:rsidR="00F14790" w:rsidRPr="000D12B0" w:rsidRDefault="00F14790" w:rsidP="00F14790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vAlign w:val="bottom"/>
          </w:tcPr>
          <w:p w14:paraId="61D780B9" w14:textId="77777777" w:rsidR="00F14790" w:rsidRDefault="00F14790" w:rsidP="00F1479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3723524" w14:textId="77777777" w:rsidR="00F14790" w:rsidRDefault="00F14790" w:rsidP="00F14790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F6D6A2F" w14:textId="77777777" w:rsidR="00F14790" w:rsidRDefault="00F14790" w:rsidP="00F1479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C46CF" w:rsidRPr="000D12B0" w14:paraId="74956EB2" w14:textId="77777777" w:rsidTr="005D5A61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45CF8718" w14:textId="14319BDD" w:rsidR="00AC46CF" w:rsidRPr="000D12B0" w:rsidRDefault="00AC46CF" w:rsidP="00AC46CF">
            <w:pPr>
              <w:tabs>
                <w:tab w:val="clear" w:pos="227"/>
                <w:tab w:val="left" w:pos="370"/>
              </w:tabs>
              <w:spacing w:line="240" w:lineRule="auto"/>
              <w:ind w:left="280" w:hanging="180"/>
              <w:rPr>
                <w:rFonts w:ascii="Angsana New" w:hAnsi="Angsana New"/>
                <w:sz w:val="30"/>
                <w:szCs w:val="30"/>
              </w:rPr>
            </w:pPr>
            <w:r w:rsidRPr="000D12B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CD1FC8" w:rsidRPr="00CD1FC8">
              <w:rPr>
                <w:rFonts w:ascii="Angsana New" w:hAnsi="Angsana New"/>
                <w:sz w:val="30"/>
                <w:szCs w:val="30"/>
              </w:rPr>
              <w:t>31</w:t>
            </w:r>
            <w:r w:rsidRPr="000D12B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D12B0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="00CD1FC8" w:rsidRPr="00CD1FC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57" w:type="dxa"/>
            <w:vAlign w:val="bottom"/>
          </w:tcPr>
          <w:p w14:paraId="457E7863" w14:textId="70FBB6AE" w:rsidR="00AC46CF" w:rsidRPr="000D12B0" w:rsidRDefault="00CD1FC8" w:rsidP="00AC46C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="00AC46C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410</w:t>
            </w:r>
          </w:p>
        </w:tc>
        <w:tc>
          <w:tcPr>
            <w:tcW w:w="243" w:type="dxa"/>
          </w:tcPr>
          <w:p w14:paraId="1FDD518C" w14:textId="77777777" w:rsidR="00AC46CF" w:rsidRPr="000D12B0" w:rsidRDefault="00AC46CF" w:rsidP="00AC46C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88E2AB3" w14:textId="1799BE6E" w:rsidR="00AC46CF" w:rsidRPr="000D12B0" w:rsidRDefault="00CD1FC8" w:rsidP="00AC46C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="00AC46C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410</w:t>
            </w:r>
          </w:p>
        </w:tc>
        <w:tc>
          <w:tcPr>
            <w:tcW w:w="236" w:type="dxa"/>
            <w:vAlign w:val="bottom"/>
          </w:tcPr>
          <w:p w14:paraId="5108C967" w14:textId="77777777" w:rsidR="00AC46CF" w:rsidRPr="000D12B0" w:rsidRDefault="00AC46CF" w:rsidP="00AC46CF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vAlign w:val="bottom"/>
          </w:tcPr>
          <w:p w14:paraId="59234CFB" w14:textId="3B546D5A" w:rsidR="00AC46CF" w:rsidRPr="000D12B0" w:rsidRDefault="00AC46CF" w:rsidP="00AC46CF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A4D2DD9" w14:textId="77777777" w:rsidR="00AC46CF" w:rsidRPr="000D12B0" w:rsidRDefault="00AC46CF" w:rsidP="00AC46CF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vAlign w:val="bottom"/>
          </w:tcPr>
          <w:p w14:paraId="3DE4B08E" w14:textId="30F3EDD0" w:rsidR="00AC46CF" w:rsidRPr="000D12B0" w:rsidRDefault="00AC46CF" w:rsidP="00AC46C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955FF72" w14:textId="77777777" w:rsidR="00AC46CF" w:rsidRPr="000D12B0" w:rsidRDefault="00AC46CF" w:rsidP="00AC46CF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335734F" w14:textId="17AD58D5" w:rsidR="00AC46CF" w:rsidRPr="000D12B0" w:rsidRDefault="00CD1FC8" w:rsidP="00AC46C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="00AC46C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410</w:t>
            </w:r>
          </w:p>
        </w:tc>
      </w:tr>
      <w:tr w:rsidR="005D5A61" w:rsidRPr="000D12B0" w14:paraId="6BEF943A" w14:textId="77777777" w:rsidTr="005D5A61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23C48A11" w14:textId="67E042E1" w:rsidR="005D5A61" w:rsidRPr="000D12B0" w:rsidRDefault="005D5A61" w:rsidP="005D5A61">
            <w:pPr>
              <w:tabs>
                <w:tab w:val="clear" w:pos="227"/>
                <w:tab w:val="left" w:pos="370"/>
              </w:tabs>
              <w:spacing w:line="240" w:lineRule="auto"/>
              <w:ind w:left="2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D12B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CD1FC8" w:rsidRPr="00CD1FC8">
              <w:rPr>
                <w:rFonts w:ascii="Angsana New" w:hAnsi="Angsana New"/>
                <w:sz w:val="30"/>
                <w:szCs w:val="30"/>
              </w:rPr>
              <w:t>31</w:t>
            </w:r>
            <w:r w:rsidRPr="000D12B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D12B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CD1FC8" w:rsidRPr="00CD1FC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D1FC8" w:rsidRPr="00CD1FC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57" w:type="dxa"/>
            <w:vAlign w:val="bottom"/>
          </w:tcPr>
          <w:p w14:paraId="45F17B21" w14:textId="645FFEFB" w:rsidR="005D5A61" w:rsidRPr="000D12B0" w:rsidRDefault="00CD1FC8" w:rsidP="005D5A6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 w:rsidR="005D5A6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122</w:t>
            </w:r>
          </w:p>
        </w:tc>
        <w:tc>
          <w:tcPr>
            <w:tcW w:w="243" w:type="dxa"/>
          </w:tcPr>
          <w:p w14:paraId="5C0D695E" w14:textId="77777777" w:rsidR="005D5A61" w:rsidRPr="000D12B0" w:rsidRDefault="005D5A61" w:rsidP="005D5A6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99026D3" w14:textId="2E2A303A" w:rsidR="005D5A61" w:rsidRPr="000D12B0" w:rsidRDefault="00CD1FC8" w:rsidP="005D5A6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 w:rsidR="005D5A6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122</w:t>
            </w:r>
          </w:p>
        </w:tc>
        <w:tc>
          <w:tcPr>
            <w:tcW w:w="236" w:type="dxa"/>
            <w:vAlign w:val="bottom"/>
          </w:tcPr>
          <w:p w14:paraId="7A2E20CD" w14:textId="77777777" w:rsidR="005D5A61" w:rsidRPr="000D12B0" w:rsidRDefault="005D5A61" w:rsidP="005D5A61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vAlign w:val="bottom"/>
          </w:tcPr>
          <w:p w14:paraId="56AD427F" w14:textId="77777777" w:rsidR="005D5A61" w:rsidRPr="000D12B0" w:rsidRDefault="005D5A61" w:rsidP="005D5A61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12B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FDCDCE0" w14:textId="77777777" w:rsidR="005D5A61" w:rsidRPr="000D12B0" w:rsidRDefault="005D5A61" w:rsidP="005D5A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vAlign w:val="bottom"/>
          </w:tcPr>
          <w:p w14:paraId="671255F0" w14:textId="77777777" w:rsidR="005D5A61" w:rsidRPr="000D12B0" w:rsidRDefault="005D5A61" w:rsidP="005D5A61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12B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577CCDA" w14:textId="77777777" w:rsidR="005D5A61" w:rsidRPr="000D12B0" w:rsidRDefault="005D5A61" w:rsidP="005D5A61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FFA99EB" w14:textId="56BE68F5" w:rsidR="005D5A61" w:rsidRPr="000D12B0" w:rsidRDefault="00CD1FC8" w:rsidP="005D5A6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 w:rsidR="005D5A6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122</w:t>
            </w:r>
          </w:p>
        </w:tc>
      </w:tr>
    </w:tbl>
    <w:p w14:paraId="3F013854" w14:textId="1ABD03F0" w:rsidR="00F81655" w:rsidRDefault="00F81655" w:rsidP="005D5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04CDFC8" w14:textId="4AA42D8A" w:rsidR="00490147" w:rsidRPr="00490147" w:rsidRDefault="00490147" w:rsidP="005D5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49014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177B6566" w14:textId="77777777" w:rsidR="00490147" w:rsidRDefault="00490147" w:rsidP="005D5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Style w:val="TableGrid"/>
        <w:tblW w:w="957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540"/>
        <w:gridCol w:w="5344"/>
      </w:tblGrid>
      <w:tr w:rsidR="00490147" w:rsidRPr="000E4AE5" w14:paraId="10D17505" w14:textId="77777777" w:rsidTr="000E7C88">
        <w:trPr>
          <w:tblHeader/>
        </w:trPr>
        <w:tc>
          <w:tcPr>
            <w:tcW w:w="3690" w:type="dxa"/>
          </w:tcPr>
          <w:p w14:paraId="2967F6EE" w14:textId="77777777" w:rsidR="00490147" w:rsidRPr="008B5DC0" w:rsidRDefault="00490147" w:rsidP="000E7C88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8B5DC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540" w:type="dxa"/>
          </w:tcPr>
          <w:p w14:paraId="1478C24F" w14:textId="77777777" w:rsidR="00490147" w:rsidRPr="008B5DC0" w:rsidRDefault="00490147" w:rsidP="000E7C8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344" w:type="dxa"/>
          </w:tcPr>
          <w:p w14:paraId="77C30CDD" w14:textId="77777777" w:rsidR="00490147" w:rsidRPr="008B5DC0" w:rsidRDefault="00490147" w:rsidP="000E7C88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8B5DC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490147" w:rsidRPr="000E4AE5" w14:paraId="0C7CD039" w14:textId="77777777" w:rsidTr="000E7C88">
        <w:tc>
          <w:tcPr>
            <w:tcW w:w="3690" w:type="dxa"/>
          </w:tcPr>
          <w:p w14:paraId="4E8308AC" w14:textId="520393B7" w:rsidR="00490147" w:rsidRPr="008B5DC0" w:rsidRDefault="00490147" w:rsidP="000E7C88">
            <w:pPr>
              <w:pStyle w:val="block"/>
              <w:spacing w:after="0" w:line="240" w:lineRule="auto"/>
              <w:ind w:left="160" w:right="-108" w:hanging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8B5DC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ตราสารทุน</w:t>
            </w:r>
          </w:p>
        </w:tc>
        <w:tc>
          <w:tcPr>
            <w:tcW w:w="540" w:type="dxa"/>
          </w:tcPr>
          <w:p w14:paraId="13F08FBF" w14:textId="77777777" w:rsidR="00490147" w:rsidRPr="008B5DC0" w:rsidRDefault="00490147" w:rsidP="000E7C8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344" w:type="dxa"/>
          </w:tcPr>
          <w:p w14:paraId="0EC73D06" w14:textId="77777777" w:rsidR="00490147" w:rsidRPr="008B5DC0" w:rsidRDefault="00490147" w:rsidP="000E7C88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8B5DC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อ้างอิงราคาจากราคาตลาดในตลาดหลักทรัพย์</w:t>
            </w:r>
            <w:r w:rsidRPr="008B5DC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8B5DC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ณ</w:t>
            </w:r>
            <w:r w:rsidRPr="008B5DC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8B5DC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วันที่รายงาน</w:t>
            </w:r>
          </w:p>
        </w:tc>
      </w:tr>
    </w:tbl>
    <w:p w14:paraId="69D65ED2" w14:textId="60009A38" w:rsidR="00490147" w:rsidRDefault="00490147" w:rsidP="005D5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22940D2" w14:textId="7A327BAB" w:rsidR="00490147" w:rsidRDefault="00490147" w:rsidP="005D5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DBF58E9" w14:textId="30C2E459" w:rsidR="00490147" w:rsidRDefault="00490147" w:rsidP="005D5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FBEEDFE" w14:textId="77777777" w:rsidR="00490147" w:rsidRDefault="00490147" w:rsidP="005D5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FDEE880" w14:textId="77777777" w:rsidR="00490147" w:rsidRPr="00F81655" w:rsidRDefault="00490147" w:rsidP="005D5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6AB8DC2" w14:textId="3FC33626" w:rsidR="005D5A61" w:rsidRPr="005D5A61" w:rsidRDefault="005D5A61" w:rsidP="005D5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D5A6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รายการเคลื่อนไหวของตราสารทุนที่อยู่ในความต้องการของตลาด</w:t>
      </w:r>
    </w:p>
    <w:p w14:paraId="0DFB0D9C" w14:textId="7345D829" w:rsidR="005D5A61" w:rsidRPr="00F81655" w:rsidRDefault="005D5A61" w:rsidP="00C63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088"/>
        <w:gridCol w:w="246"/>
        <w:gridCol w:w="916"/>
        <w:gridCol w:w="239"/>
        <w:gridCol w:w="1101"/>
        <w:gridCol w:w="231"/>
        <w:gridCol w:w="1080"/>
        <w:gridCol w:w="231"/>
        <w:gridCol w:w="988"/>
      </w:tblGrid>
      <w:tr w:rsidR="005D5A61" w14:paraId="5DAC9B00" w14:textId="77777777" w:rsidTr="00A10248">
        <w:trPr>
          <w:tblHeader/>
        </w:trPr>
        <w:tc>
          <w:tcPr>
            <w:tcW w:w="2970" w:type="dxa"/>
          </w:tcPr>
          <w:p w14:paraId="32E39D6B" w14:textId="77777777" w:rsidR="005D5A61" w:rsidRPr="00DA35D6" w:rsidRDefault="005D5A61" w:rsidP="000F0613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120" w:type="dxa"/>
            <w:gridSpan w:val="9"/>
            <w:hideMark/>
          </w:tcPr>
          <w:p w14:paraId="611AD6BA" w14:textId="77777777" w:rsidR="005D5A61" w:rsidRPr="00DA35D6" w:rsidRDefault="005D5A61" w:rsidP="000F0613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5A61" w14:paraId="0C8CA493" w14:textId="77777777" w:rsidTr="00A10248">
        <w:trPr>
          <w:tblHeader/>
        </w:trPr>
        <w:tc>
          <w:tcPr>
            <w:tcW w:w="2970" w:type="dxa"/>
            <w:vAlign w:val="bottom"/>
            <w:hideMark/>
          </w:tcPr>
          <w:p w14:paraId="41C32B63" w14:textId="77777777" w:rsidR="005D5A61" w:rsidRPr="006A03F4" w:rsidRDefault="005D5A61" w:rsidP="000F0613">
            <w:pPr>
              <w:spacing w:line="240" w:lineRule="auto"/>
              <w:ind w:left="159" w:hanging="159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03F4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088" w:type="dxa"/>
            <w:vAlign w:val="bottom"/>
            <w:hideMark/>
          </w:tcPr>
          <w:p w14:paraId="77644D61" w14:textId="77777777" w:rsidR="005D5A61" w:rsidRPr="00DA35D6" w:rsidRDefault="005D5A61" w:rsidP="000F0613">
            <w:pPr>
              <w:spacing w:line="240" w:lineRule="auto"/>
              <w:ind w:left="-107" w:right="-36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A35D6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5DF968F7" w14:textId="4772FDB6" w:rsidR="005D5A61" w:rsidRPr="00DA35D6" w:rsidRDefault="00CD1FC8" w:rsidP="000F0613">
            <w:pPr>
              <w:spacing w:line="240" w:lineRule="auto"/>
              <w:ind w:left="-107" w:right="-36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D1FC8">
              <w:rPr>
                <w:rFonts w:asciiTheme="majorBidi" w:eastAsia="Calibri" w:hAnsiTheme="majorBidi" w:cstheme="majorBidi" w:hint="cs"/>
                <w:sz w:val="30"/>
                <w:szCs w:val="30"/>
              </w:rPr>
              <w:t>1</w:t>
            </w:r>
            <w:r w:rsidR="005D5A61" w:rsidRPr="00DA35D6">
              <w:rPr>
                <w:rFonts w:asciiTheme="majorBidi" w:eastAsia="Calibri" w:hAnsiTheme="majorBidi" w:cstheme="majorBidi" w:hint="cs"/>
                <w:sz w:val="30"/>
                <w:szCs w:val="30"/>
              </w:rPr>
              <w:t xml:space="preserve"> </w:t>
            </w:r>
            <w:r w:rsidR="005D5A61" w:rsidRPr="00DA35D6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443CA6C5" w14:textId="77777777" w:rsidR="005D5A61" w:rsidRPr="00DA35D6" w:rsidRDefault="005D5A61" w:rsidP="000F0613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  <w:hideMark/>
          </w:tcPr>
          <w:p w14:paraId="65D6A1A4" w14:textId="77777777" w:rsidR="005D5A61" w:rsidRPr="00DA35D6" w:rsidRDefault="005D5A61" w:rsidP="000F0613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A35D6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7603F4C1" w14:textId="77777777" w:rsidR="005D5A61" w:rsidRPr="00DA35D6" w:rsidRDefault="005D5A61" w:rsidP="000F0613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  <w:hideMark/>
          </w:tcPr>
          <w:p w14:paraId="10D18AB3" w14:textId="77777777" w:rsidR="005D5A61" w:rsidRPr="00DA35D6" w:rsidRDefault="005D5A61" w:rsidP="000F0613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A35D6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51C2AECC" w14:textId="77777777" w:rsidR="005D5A61" w:rsidRPr="00DA35D6" w:rsidRDefault="005D5A61" w:rsidP="000F0613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34B8A3AC" w14:textId="77777777" w:rsidR="005D5A61" w:rsidRPr="00DA35D6" w:rsidRDefault="005D5A61" w:rsidP="000F0613">
            <w:pPr>
              <w:spacing w:line="240" w:lineRule="auto"/>
              <w:ind w:left="-83" w:right="-127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A35D6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2A6BD5FA" w14:textId="77777777" w:rsidR="005D5A61" w:rsidRPr="00DA35D6" w:rsidRDefault="005D5A61" w:rsidP="000F0613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  <w:hideMark/>
          </w:tcPr>
          <w:p w14:paraId="05FC9F28" w14:textId="77777777" w:rsidR="005D5A61" w:rsidRPr="00DA35D6" w:rsidRDefault="005D5A61" w:rsidP="000F0613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A35D6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47727202" w14:textId="1E82A062" w:rsidR="005D5A61" w:rsidRPr="00DA35D6" w:rsidRDefault="00CD1FC8" w:rsidP="000F0613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D1FC8">
              <w:rPr>
                <w:rFonts w:asciiTheme="majorBidi" w:eastAsia="Calibri" w:hAnsiTheme="majorBidi" w:cstheme="majorBidi" w:hint="cs"/>
                <w:sz w:val="30"/>
                <w:szCs w:val="30"/>
              </w:rPr>
              <w:t>31</w:t>
            </w:r>
            <w:r w:rsidR="005D5A61" w:rsidRPr="00DA35D6">
              <w:rPr>
                <w:rFonts w:asciiTheme="majorBidi" w:eastAsia="Calibri" w:hAnsiTheme="majorBidi" w:cstheme="majorBidi" w:hint="cs"/>
                <w:sz w:val="30"/>
                <w:szCs w:val="30"/>
              </w:rPr>
              <w:t xml:space="preserve"> </w:t>
            </w:r>
            <w:r w:rsidR="005D5A61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มีนาค</w:t>
            </w:r>
            <w:r w:rsidR="005D5A61" w:rsidRPr="00DA35D6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ม </w:t>
            </w:r>
          </w:p>
        </w:tc>
      </w:tr>
      <w:tr w:rsidR="005D5A61" w14:paraId="49F7FC92" w14:textId="77777777" w:rsidTr="00A10248">
        <w:trPr>
          <w:tblHeader/>
        </w:trPr>
        <w:tc>
          <w:tcPr>
            <w:tcW w:w="2970" w:type="dxa"/>
          </w:tcPr>
          <w:p w14:paraId="0A9259D2" w14:textId="77777777" w:rsidR="005D5A61" w:rsidRPr="00DA35D6" w:rsidRDefault="005D5A61" w:rsidP="000F0613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120" w:type="dxa"/>
            <w:gridSpan w:val="9"/>
            <w:vAlign w:val="bottom"/>
            <w:hideMark/>
          </w:tcPr>
          <w:p w14:paraId="2B8C8C88" w14:textId="77777777" w:rsidR="005D5A61" w:rsidRPr="00B26DEB" w:rsidRDefault="005D5A61" w:rsidP="000F0613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</w:pPr>
            <w:r w:rsidRPr="00B26DEB"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B26DEB"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B26DEB"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</w:rPr>
              <w:t>)</w:t>
            </w:r>
          </w:p>
        </w:tc>
      </w:tr>
      <w:tr w:rsidR="005D5A61" w14:paraId="384BD782" w14:textId="77777777" w:rsidTr="00A10248">
        <w:tc>
          <w:tcPr>
            <w:tcW w:w="2970" w:type="dxa"/>
            <w:hideMark/>
          </w:tcPr>
          <w:p w14:paraId="49A14B99" w14:textId="461EB35F" w:rsidR="005D5A61" w:rsidRPr="0036746F" w:rsidRDefault="00CD1FC8" w:rsidP="000F0613">
            <w:pPr>
              <w:spacing w:line="240" w:lineRule="auto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D1FC8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CD1FC8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8" w:type="dxa"/>
          </w:tcPr>
          <w:p w14:paraId="4BDE0F43" w14:textId="77777777" w:rsidR="005D5A61" w:rsidRPr="00DA35D6" w:rsidRDefault="005D5A61" w:rsidP="000F0613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20FC5FA6" w14:textId="77777777" w:rsidR="005D5A61" w:rsidRPr="00DA35D6" w:rsidRDefault="005D5A61" w:rsidP="000F0613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0CEE22C6" w14:textId="77777777" w:rsidR="005D5A61" w:rsidRPr="00DA35D6" w:rsidRDefault="005D5A61" w:rsidP="000F0613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26B8B3A3" w14:textId="77777777" w:rsidR="005D5A61" w:rsidRPr="00DA35D6" w:rsidRDefault="005D5A61" w:rsidP="000F0613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16D0466A" w14:textId="77777777" w:rsidR="005D5A61" w:rsidRPr="00DA35D6" w:rsidRDefault="005D5A61" w:rsidP="000F0613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4F2A0DF3" w14:textId="77777777" w:rsidR="005D5A61" w:rsidRPr="00DA35D6" w:rsidRDefault="005D5A61" w:rsidP="000F0613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65FB05" w14:textId="77777777" w:rsidR="005D5A61" w:rsidRPr="00DA35D6" w:rsidRDefault="005D5A61" w:rsidP="000F0613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325BBD31" w14:textId="77777777" w:rsidR="005D5A61" w:rsidRPr="00DA35D6" w:rsidRDefault="005D5A61" w:rsidP="000F0613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0475DA7E" w14:textId="77777777" w:rsidR="005D5A61" w:rsidRPr="00DA35D6" w:rsidRDefault="005D5A61" w:rsidP="000F0613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5D5A61" w14:paraId="48176D52" w14:textId="77777777" w:rsidTr="00A10248">
        <w:tc>
          <w:tcPr>
            <w:tcW w:w="2970" w:type="dxa"/>
            <w:hideMark/>
          </w:tcPr>
          <w:p w14:paraId="509777DC" w14:textId="77777777" w:rsidR="005D5A61" w:rsidRPr="00DA35D6" w:rsidRDefault="005D5A61" w:rsidP="000F0613">
            <w:pPr>
              <w:spacing w:line="240" w:lineRule="auto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A35D6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8" w:type="dxa"/>
          </w:tcPr>
          <w:p w14:paraId="5DDE0065" w14:textId="77777777" w:rsidR="005D5A61" w:rsidRPr="00DA35D6" w:rsidRDefault="005D5A61" w:rsidP="000F0613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28C21BDA" w14:textId="77777777" w:rsidR="005D5A61" w:rsidRPr="00DA35D6" w:rsidRDefault="005D5A61" w:rsidP="000F0613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39B34905" w14:textId="77777777" w:rsidR="005D5A61" w:rsidRPr="00DA35D6" w:rsidRDefault="005D5A61" w:rsidP="000F0613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2E0521F4" w14:textId="77777777" w:rsidR="005D5A61" w:rsidRPr="00DA35D6" w:rsidRDefault="005D5A61" w:rsidP="000F0613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15F45F04" w14:textId="77777777" w:rsidR="005D5A61" w:rsidRPr="00DA35D6" w:rsidRDefault="005D5A61" w:rsidP="000F0613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5AEDD9F8" w14:textId="77777777" w:rsidR="005D5A61" w:rsidRPr="00DA35D6" w:rsidRDefault="005D5A61" w:rsidP="000F0613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CFDDCD" w14:textId="77777777" w:rsidR="005D5A61" w:rsidRPr="00DA35D6" w:rsidRDefault="005D5A61" w:rsidP="000F0613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4E7CF217" w14:textId="77777777" w:rsidR="005D5A61" w:rsidRPr="00DA35D6" w:rsidRDefault="005D5A61" w:rsidP="000F0613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2A60367F" w14:textId="77777777" w:rsidR="005D5A61" w:rsidRPr="00DA35D6" w:rsidRDefault="005D5A61" w:rsidP="000F0613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AC46CF" w14:paraId="75B1E87B" w14:textId="77777777" w:rsidTr="00A10248">
        <w:tc>
          <w:tcPr>
            <w:tcW w:w="2970" w:type="dxa"/>
            <w:hideMark/>
          </w:tcPr>
          <w:p w14:paraId="45C9ABB2" w14:textId="77777777" w:rsidR="00AC46CF" w:rsidRPr="00DA35D6" w:rsidRDefault="00AC46CF" w:rsidP="00AC46CF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A35D6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ตราสารทุนที่วัดมูลค่าด้วย</w:t>
            </w:r>
            <w:r w:rsidRPr="00DA35D6">
              <w:rPr>
                <w:rFonts w:asciiTheme="majorBidi" w:eastAsia="Calibri" w:hAnsiTheme="majorBidi" w:cstheme="majorBidi" w:hint="cs"/>
                <w:sz w:val="30"/>
                <w:szCs w:val="30"/>
              </w:rPr>
              <w:t xml:space="preserve">      </w:t>
            </w:r>
          </w:p>
        </w:tc>
        <w:tc>
          <w:tcPr>
            <w:tcW w:w="1088" w:type="dxa"/>
          </w:tcPr>
          <w:p w14:paraId="64CC9B63" w14:textId="1E6238CA" w:rsidR="00AC46CF" w:rsidRPr="00DA35D6" w:rsidRDefault="00AC46CF" w:rsidP="00AC46CF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246" w:type="dxa"/>
          </w:tcPr>
          <w:p w14:paraId="187208FF" w14:textId="77777777" w:rsidR="00AC46CF" w:rsidRPr="00DA35D6" w:rsidRDefault="00AC46CF" w:rsidP="00AC46CF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69CFE4EB" w14:textId="70B3020A" w:rsidR="00AC46CF" w:rsidRPr="00DA35D6" w:rsidRDefault="00AC46CF" w:rsidP="00AC46CF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678DF3BE" w14:textId="77777777" w:rsidR="00AC46CF" w:rsidRPr="00DA35D6" w:rsidRDefault="00AC46CF" w:rsidP="00AC46CF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4BCCC133" w14:textId="26FDC673" w:rsidR="00AC46CF" w:rsidRPr="00DA35D6" w:rsidRDefault="00AC46CF" w:rsidP="00AC46CF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091CA111" w14:textId="77777777" w:rsidR="00AC46CF" w:rsidRPr="00DA35D6" w:rsidRDefault="00AC46CF" w:rsidP="00AC46CF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5BACFE" w14:textId="095BEF73" w:rsidR="00AC46CF" w:rsidRPr="00DA35D6" w:rsidRDefault="00AC46CF" w:rsidP="00AC46CF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1A085F5F" w14:textId="77777777" w:rsidR="00AC46CF" w:rsidRPr="00DA35D6" w:rsidRDefault="00AC46CF" w:rsidP="00AC46CF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4E3F83D9" w14:textId="3F99C65F" w:rsidR="00AC46CF" w:rsidRPr="00DA35D6" w:rsidRDefault="00AC46CF" w:rsidP="00AC46CF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AC46CF" w14:paraId="72442478" w14:textId="77777777" w:rsidTr="00E936DA">
        <w:tc>
          <w:tcPr>
            <w:tcW w:w="2970" w:type="dxa"/>
            <w:hideMark/>
          </w:tcPr>
          <w:p w14:paraId="4530AFEB" w14:textId="77777777" w:rsidR="00AC46CF" w:rsidRPr="00A236E7" w:rsidRDefault="00AC46CF" w:rsidP="00AC46CF">
            <w:pPr>
              <w:tabs>
                <w:tab w:val="clear" w:pos="227"/>
                <w:tab w:val="clear" w:pos="680"/>
                <w:tab w:val="left" w:pos="160"/>
                <w:tab w:val="left" w:pos="52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  </w:t>
            </w:r>
            <w:r w:rsidRPr="00A236E7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มูลค่ายุติธรรมผ่านกำไรขาดทุน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br/>
              <w:t xml:space="preserve">   </w:t>
            </w:r>
            <w:r w:rsidRPr="00A236E7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088" w:type="dxa"/>
          </w:tcPr>
          <w:p w14:paraId="78D39829" w14:textId="77777777" w:rsidR="00AC46CF" w:rsidRDefault="00AC46CF" w:rsidP="00AC46C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7D9A050" w14:textId="4C8383FC" w:rsidR="00AC46CF" w:rsidRPr="00DA35D6" w:rsidRDefault="00CD1FC8" w:rsidP="00AC46CF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</w:rPr>
              <w:t>13</w:t>
            </w:r>
            <w:r w:rsidR="00AC46CF">
              <w:rPr>
                <w:rFonts w:ascii="Angsana New" w:hAnsi="Angsana New"/>
                <w:sz w:val="30"/>
                <w:szCs w:val="30"/>
              </w:rPr>
              <w:t>,</w:t>
            </w:r>
            <w:r w:rsidRPr="00CD1FC8"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246" w:type="dxa"/>
          </w:tcPr>
          <w:p w14:paraId="72E80403" w14:textId="77777777" w:rsidR="00AC46CF" w:rsidRPr="00DA35D6" w:rsidRDefault="00AC46CF" w:rsidP="00AC46CF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217F1CC2" w14:textId="77777777" w:rsidR="00AC46CF" w:rsidRDefault="00AC46CF" w:rsidP="00AC46CF">
            <w:pPr>
              <w:tabs>
                <w:tab w:val="clear" w:pos="68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  <w:p w14:paraId="49EED71B" w14:textId="0BDFBDC0" w:rsidR="00AC46CF" w:rsidRPr="00DA35D6" w:rsidRDefault="00AC46CF" w:rsidP="00AC46CF">
            <w:pPr>
              <w:tabs>
                <w:tab w:val="clear" w:pos="68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6ABF15ED" w14:textId="77777777" w:rsidR="00AC46CF" w:rsidRPr="00DA35D6" w:rsidRDefault="00AC46CF" w:rsidP="00AC46CF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9D6488B" w14:textId="77777777" w:rsidR="00AC46CF" w:rsidRDefault="00AC46CF" w:rsidP="00AC46CF">
            <w:pPr>
              <w:tabs>
                <w:tab w:val="clear" w:pos="68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  <w:p w14:paraId="3FB90D40" w14:textId="247F11B0" w:rsidR="00AC46CF" w:rsidRPr="00DA35D6" w:rsidRDefault="00AC46CF" w:rsidP="00AC46CF">
            <w:pPr>
              <w:tabs>
                <w:tab w:val="clear" w:pos="68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1" w:type="dxa"/>
          </w:tcPr>
          <w:p w14:paraId="393E1629" w14:textId="77777777" w:rsidR="00AC46CF" w:rsidRPr="00DA35D6" w:rsidRDefault="00AC46CF" w:rsidP="00AC46CF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894346" w14:textId="77777777" w:rsidR="00AC46CF" w:rsidRDefault="00AC46CF" w:rsidP="00AC46CF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  <w:p w14:paraId="1DE4E86E" w14:textId="2009656B" w:rsidR="00AC46CF" w:rsidRPr="00DA35D6" w:rsidRDefault="00CD1FC8" w:rsidP="00AC46CF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D1FC8">
              <w:rPr>
                <w:rFonts w:asciiTheme="majorBidi" w:eastAsia="Calibri" w:hAnsiTheme="majorBidi" w:cstheme="majorBidi"/>
                <w:sz w:val="30"/>
                <w:szCs w:val="30"/>
              </w:rPr>
              <w:t>7</w:t>
            </w:r>
            <w:r w:rsidR="00AC46CF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CD1FC8">
              <w:rPr>
                <w:rFonts w:asciiTheme="majorBidi" w:eastAsia="Calibri" w:hAnsiTheme="majorBidi" w:cstheme="majorBidi"/>
                <w:sz w:val="30"/>
                <w:szCs w:val="30"/>
              </w:rPr>
              <w:t>288</w:t>
            </w:r>
          </w:p>
        </w:tc>
        <w:tc>
          <w:tcPr>
            <w:tcW w:w="231" w:type="dxa"/>
          </w:tcPr>
          <w:p w14:paraId="71B58D03" w14:textId="77777777" w:rsidR="00AC46CF" w:rsidRPr="00DA35D6" w:rsidRDefault="00AC46CF" w:rsidP="00AC46CF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44BDC776" w14:textId="77777777" w:rsidR="00AC46CF" w:rsidRDefault="00AC46CF" w:rsidP="00AC46CF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  <w:p w14:paraId="5CEFB01D" w14:textId="1EA0FE37" w:rsidR="00AC46CF" w:rsidRPr="00DA35D6" w:rsidRDefault="00CD1FC8" w:rsidP="00AC46CF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D1FC8">
              <w:rPr>
                <w:rFonts w:asciiTheme="majorBidi" w:eastAsia="Calibri" w:hAnsiTheme="majorBidi" w:cstheme="majorBidi"/>
                <w:sz w:val="30"/>
                <w:szCs w:val="30"/>
              </w:rPr>
              <w:t>20</w:t>
            </w:r>
            <w:r w:rsidR="00AC46CF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CD1FC8">
              <w:rPr>
                <w:rFonts w:asciiTheme="majorBidi" w:eastAsia="Calibri" w:hAnsiTheme="majorBidi" w:cstheme="majorBidi"/>
                <w:sz w:val="30"/>
                <w:szCs w:val="30"/>
              </w:rPr>
              <w:t>410</w:t>
            </w:r>
          </w:p>
        </w:tc>
      </w:tr>
      <w:tr w:rsidR="00AC46CF" w14:paraId="372B9C1D" w14:textId="77777777" w:rsidTr="00A10248">
        <w:tc>
          <w:tcPr>
            <w:tcW w:w="2970" w:type="dxa"/>
            <w:hideMark/>
          </w:tcPr>
          <w:p w14:paraId="3B380AED" w14:textId="77777777" w:rsidR="00AC46CF" w:rsidRDefault="00AC46CF" w:rsidP="00AC46CF">
            <w:pPr>
              <w:tabs>
                <w:tab w:val="clear" w:pos="227"/>
                <w:tab w:val="clear" w:pos="454"/>
                <w:tab w:val="clear" w:pos="680"/>
                <w:tab w:val="left" w:pos="250"/>
                <w:tab w:val="left" w:pos="521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  <w:p w14:paraId="7007FF56" w14:textId="3FB5E903" w:rsidR="00AC46CF" w:rsidRPr="0035024E" w:rsidRDefault="00CD1FC8" w:rsidP="00AC46CF">
            <w:pPr>
              <w:tabs>
                <w:tab w:val="clear" w:pos="227"/>
                <w:tab w:val="clear" w:pos="454"/>
                <w:tab w:val="clear" w:pos="680"/>
                <w:tab w:val="left" w:pos="250"/>
                <w:tab w:val="left" w:pos="521"/>
              </w:tabs>
              <w:spacing w:line="240" w:lineRule="auto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</w:pPr>
            <w:r w:rsidRPr="00CD1FC8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CD1FC8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7DDB6CE4" w14:textId="77777777" w:rsidR="00AC46CF" w:rsidRPr="00DA35D6" w:rsidRDefault="00AC46CF" w:rsidP="00AC46CF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65ED6155" w14:textId="77777777" w:rsidR="00AC46CF" w:rsidRPr="00DA35D6" w:rsidRDefault="00AC46CF" w:rsidP="00AC46CF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vAlign w:val="bottom"/>
          </w:tcPr>
          <w:p w14:paraId="5EBBF97B" w14:textId="77777777" w:rsidR="00AC46CF" w:rsidRPr="00DA35D6" w:rsidRDefault="00AC46CF" w:rsidP="00AC46CF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6C5ECA55" w14:textId="77777777" w:rsidR="00AC46CF" w:rsidRPr="00DA35D6" w:rsidRDefault="00AC46CF" w:rsidP="00AC46CF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0B85193E" w14:textId="77777777" w:rsidR="00AC46CF" w:rsidRPr="00DA35D6" w:rsidRDefault="00AC46CF" w:rsidP="00AC46CF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vAlign w:val="bottom"/>
          </w:tcPr>
          <w:p w14:paraId="0C260477" w14:textId="77777777" w:rsidR="00AC46CF" w:rsidRPr="00DA35D6" w:rsidRDefault="00AC46CF" w:rsidP="00AC46CF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98611C3" w14:textId="77777777" w:rsidR="00AC46CF" w:rsidRPr="00DA35D6" w:rsidRDefault="00AC46CF" w:rsidP="00AC46CF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vAlign w:val="bottom"/>
          </w:tcPr>
          <w:p w14:paraId="17643917" w14:textId="77777777" w:rsidR="00AC46CF" w:rsidRPr="00DA35D6" w:rsidRDefault="00AC46CF" w:rsidP="00AC46CF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nil"/>
              <w:left w:val="nil"/>
              <w:right w:val="nil"/>
            </w:tcBorders>
            <w:vAlign w:val="bottom"/>
          </w:tcPr>
          <w:p w14:paraId="7AEED343" w14:textId="77777777" w:rsidR="00AC46CF" w:rsidRPr="00DA35D6" w:rsidRDefault="00AC46CF" w:rsidP="00AC46CF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6639D3" w14:paraId="38311DB5" w14:textId="77777777" w:rsidTr="00A10248">
        <w:tc>
          <w:tcPr>
            <w:tcW w:w="2970" w:type="dxa"/>
          </w:tcPr>
          <w:p w14:paraId="1F10D83B" w14:textId="1621DC70" w:rsidR="006639D3" w:rsidRPr="00371EC9" w:rsidRDefault="006639D3" w:rsidP="006639D3">
            <w:pPr>
              <w:tabs>
                <w:tab w:val="clear" w:pos="227"/>
                <w:tab w:val="clear" w:pos="454"/>
                <w:tab w:val="clear" w:pos="680"/>
                <w:tab w:val="left" w:pos="250"/>
                <w:tab w:val="left" w:pos="521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A35D6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8" w:type="dxa"/>
            <w:tcBorders>
              <w:left w:val="nil"/>
              <w:right w:val="nil"/>
            </w:tcBorders>
            <w:vAlign w:val="bottom"/>
          </w:tcPr>
          <w:p w14:paraId="64442526" w14:textId="77777777" w:rsidR="006639D3" w:rsidRPr="00DA35D6" w:rsidRDefault="006639D3" w:rsidP="006639D3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25521B37" w14:textId="77777777" w:rsidR="006639D3" w:rsidRPr="00DA35D6" w:rsidRDefault="006639D3" w:rsidP="006639D3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  <w:vAlign w:val="bottom"/>
          </w:tcPr>
          <w:p w14:paraId="59EAE2D9" w14:textId="77777777" w:rsidR="006639D3" w:rsidRPr="00DA35D6" w:rsidRDefault="006639D3" w:rsidP="006639D3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230D7ED1" w14:textId="77777777" w:rsidR="006639D3" w:rsidRPr="00DA35D6" w:rsidRDefault="006639D3" w:rsidP="006639D3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  <w:vAlign w:val="bottom"/>
          </w:tcPr>
          <w:p w14:paraId="57C6E58D" w14:textId="77777777" w:rsidR="006639D3" w:rsidRPr="00DA35D6" w:rsidRDefault="006639D3" w:rsidP="006639D3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vAlign w:val="bottom"/>
          </w:tcPr>
          <w:p w14:paraId="046132F6" w14:textId="77777777" w:rsidR="006639D3" w:rsidRPr="00DA35D6" w:rsidRDefault="006639D3" w:rsidP="006639D3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FECA797" w14:textId="77777777" w:rsidR="006639D3" w:rsidRPr="00DA35D6" w:rsidRDefault="006639D3" w:rsidP="006639D3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vAlign w:val="bottom"/>
          </w:tcPr>
          <w:p w14:paraId="54E60360" w14:textId="77777777" w:rsidR="006639D3" w:rsidRPr="00DA35D6" w:rsidRDefault="006639D3" w:rsidP="006639D3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  <w:vAlign w:val="bottom"/>
          </w:tcPr>
          <w:p w14:paraId="171C6A92" w14:textId="77777777" w:rsidR="006639D3" w:rsidRPr="00DA35D6" w:rsidRDefault="006639D3" w:rsidP="006639D3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AC46CF" w14:paraId="44B51EF6" w14:textId="77777777" w:rsidTr="00A10248">
        <w:tc>
          <w:tcPr>
            <w:tcW w:w="2970" w:type="dxa"/>
          </w:tcPr>
          <w:p w14:paraId="4F4D8B36" w14:textId="77777777" w:rsidR="00AC46CF" w:rsidRPr="00371EC9" w:rsidRDefault="00AC46CF" w:rsidP="00AC46CF">
            <w:pPr>
              <w:tabs>
                <w:tab w:val="clear" w:pos="227"/>
                <w:tab w:val="clear" w:pos="454"/>
                <w:tab w:val="clear" w:pos="680"/>
                <w:tab w:val="left" w:pos="250"/>
                <w:tab w:val="left" w:pos="521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A35D6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ตราสารทุนที่วัดมูลค่าด้วย</w:t>
            </w:r>
            <w:r w:rsidRPr="00DA35D6">
              <w:rPr>
                <w:rFonts w:asciiTheme="majorBidi" w:eastAsia="Calibri" w:hAnsiTheme="majorBidi" w:cstheme="majorBidi" w:hint="cs"/>
                <w:sz w:val="30"/>
                <w:szCs w:val="30"/>
              </w:rPr>
              <w:t xml:space="preserve">      </w:t>
            </w:r>
          </w:p>
        </w:tc>
        <w:tc>
          <w:tcPr>
            <w:tcW w:w="1088" w:type="dxa"/>
            <w:tcBorders>
              <w:left w:val="nil"/>
              <w:right w:val="nil"/>
            </w:tcBorders>
            <w:vAlign w:val="bottom"/>
          </w:tcPr>
          <w:p w14:paraId="6CE26404" w14:textId="77777777" w:rsidR="00AC46CF" w:rsidRPr="00DA35D6" w:rsidRDefault="00AC46CF" w:rsidP="00AC46CF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4423DFA5" w14:textId="77777777" w:rsidR="00AC46CF" w:rsidRPr="00DA35D6" w:rsidRDefault="00AC46CF" w:rsidP="00AC46CF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  <w:vAlign w:val="bottom"/>
          </w:tcPr>
          <w:p w14:paraId="2F478FE3" w14:textId="77777777" w:rsidR="00AC46CF" w:rsidRPr="00DA35D6" w:rsidRDefault="00AC46CF" w:rsidP="00AC46CF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6767D439" w14:textId="77777777" w:rsidR="00AC46CF" w:rsidRPr="00DA35D6" w:rsidRDefault="00AC46CF" w:rsidP="00AC46CF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  <w:vAlign w:val="bottom"/>
          </w:tcPr>
          <w:p w14:paraId="154589F8" w14:textId="77777777" w:rsidR="00AC46CF" w:rsidRPr="00DA35D6" w:rsidRDefault="00AC46CF" w:rsidP="00AC46CF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vAlign w:val="bottom"/>
          </w:tcPr>
          <w:p w14:paraId="27CA9ADB" w14:textId="77777777" w:rsidR="00AC46CF" w:rsidRPr="00DA35D6" w:rsidRDefault="00AC46CF" w:rsidP="00AC46CF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2A37A09" w14:textId="77777777" w:rsidR="00AC46CF" w:rsidRPr="00DA35D6" w:rsidRDefault="00AC46CF" w:rsidP="00AC46CF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vAlign w:val="bottom"/>
          </w:tcPr>
          <w:p w14:paraId="748D60C4" w14:textId="77777777" w:rsidR="00AC46CF" w:rsidRPr="00DA35D6" w:rsidRDefault="00AC46CF" w:rsidP="00AC46CF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  <w:vAlign w:val="bottom"/>
          </w:tcPr>
          <w:p w14:paraId="6EC63390" w14:textId="77777777" w:rsidR="00AC46CF" w:rsidRPr="00DA35D6" w:rsidRDefault="00AC46CF" w:rsidP="00AC46CF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AC46CF" w14:paraId="1DC5CF09" w14:textId="77777777" w:rsidTr="00AC46CF">
        <w:tc>
          <w:tcPr>
            <w:tcW w:w="2970" w:type="dxa"/>
          </w:tcPr>
          <w:p w14:paraId="7371A2C0" w14:textId="77777777" w:rsidR="00AC46CF" w:rsidRPr="00A236E7" w:rsidRDefault="00AC46CF" w:rsidP="00AC46CF">
            <w:pPr>
              <w:tabs>
                <w:tab w:val="clear" w:pos="227"/>
                <w:tab w:val="clear" w:pos="680"/>
                <w:tab w:val="left" w:pos="160"/>
                <w:tab w:val="left" w:pos="521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  </w:t>
            </w:r>
            <w:r w:rsidRPr="00A236E7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มูลค่ายุติธรรมผ่านกำไรขาดทุน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br/>
              <w:t xml:space="preserve">   </w:t>
            </w:r>
            <w:r w:rsidRPr="00A236E7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088" w:type="dxa"/>
            <w:tcBorders>
              <w:left w:val="nil"/>
              <w:right w:val="nil"/>
            </w:tcBorders>
            <w:vAlign w:val="bottom"/>
          </w:tcPr>
          <w:p w14:paraId="697D825A" w14:textId="2C356C0E" w:rsidR="00AC46CF" w:rsidRPr="00DA35D6" w:rsidRDefault="00CD1FC8" w:rsidP="00AC46CF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D1FC8">
              <w:rPr>
                <w:rFonts w:asciiTheme="majorBidi" w:eastAsia="Calibri" w:hAnsiTheme="majorBidi" w:cstheme="majorBidi"/>
                <w:sz w:val="30"/>
                <w:szCs w:val="30"/>
              </w:rPr>
              <w:t>10</w:t>
            </w:r>
            <w:r w:rsidR="00AC46CF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CD1FC8">
              <w:rPr>
                <w:rFonts w:asciiTheme="majorBidi" w:eastAsia="Calibri" w:hAnsiTheme="majorBidi" w:cstheme="majorBidi"/>
                <w:sz w:val="30"/>
                <w:szCs w:val="30"/>
              </w:rPr>
              <w:t>801</w:t>
            </w:r>
          </w:p>
        </w:tc>
        <w:tc>
          <w:tcPr>
            <w:tcW w:w="246" w:type="dxa"/>
            <w:vAlign w:val="bottom"/>
          </w:tcPr>
          <w:p w14:paraId="0EFEB866" w14:textId="77777777" w:rsidR="00AC46CF" w:rsidRPr="00DA35D6" w:rsidRDefault="00AC46CF" w:rsidP="00AC46CF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  <w:vAlign w:val="bottom"/>
          </w:tcPr>
          <w:p w14:paraId="5CF4E4A3" w14:textId="568C4D22" w:rsidR="00AC46CF" w:rsidRPr="00DA35D6" w:rsidRDefault="00AC46CF" w:rsidP="00AC46CF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14:paraId="39F43B46" w14:textId="77777777" w:rsidR="00AC46CF" w:rsidRPr="00DA35D6" w:rsidRDefault="00AC46CF" w:rsidP="00AC46CF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  <w:vAlign w:val="bottom"/>
          </w:tcPr>
          <w:p w14:paraId="6992C225" w14:textId="19CDE2B6" w:rsidR="00AC46CF" w:rsidRPr="00DA35D6" w:rsidRDefault="00AC46CF" w:rsidP="00AC46CF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1" w:type="dxa"/>
            <w:vAlign w:val="bottom"/>
          </w:tcPr>
          <w:p w14:paraId="3E2EFDDA" w14:textId="77777777" w:rsidR="00AC46CF" w:rsidRPr="00DA35D6" w:rsidRDefault="00AC46CF" w:rsidP="00AC46CF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CD6A11" w14:textId="3DEE7F04" w:rsidR="00AC46CF" w:rsidRPr="00DA35D6" w:rsidRDefault="00AC46CF" w:rsidP="00AC46CF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A1BFE"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="00CD1FC8" w:rsidRPr="00CD1FC8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Pr="00DA1BFE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CD1FC8" w:rsidRPr="00CD1FC8">
              <w:rPr>
                <w:rFonts w:asciiTheme="majorBidi" w:eastAsia="Calibri" w:hAnsiTheme="majorBidi" w:cstheme="majorBidi"/>
                <w:sz w:val="30"/>
                <w:szCs w:val="30"/>
              </w:rPr>
              <w:t>373</w:t>
            </w:r>
            <w:r w:rsidRPr="00DA1BFE"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026AC7CD" w14:textId="77777777" w:rsidR="00AC46CF" w:rsidRPr="00DA35D6" w:rsidRDefault="00AC46CF" w:rsidP="00AC46CF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7FAABC" w14:textId="5FD6A72F" w:rsidR="00AC46CF" w:rsidRPr="00DA35D6" w:rsidRDefault="00CD1FC8" w:rsidP="00AC46CF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D1FC8">
              <w:rPr>
                <w:rFonts w:asciiTheme="majorBidi" w:eastAsia="Calibri" w:hAnsiTheme="majorBidi" w:cstheme="majorBidi"/>
                <w:sz w:val="30"/>
                <w:szCs w:val="30"/>
              </w:rPr>
              <w:t>7</w:t>
            </w:r>
            <w:r w:rsidR="00AC46CF" w:rsidRPr="00DA1BFE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CD1FC8">
              <w:rPr>
                <w:rFonts w:asciiTheme="majorBidi" w:eastAsia="Calibri" w:hAnsiTheme="majorBidi" w:cstheme="majorBidi"/>
                <w:sz w:val="30"/>
                <w:szCs w:val="30"/>
              </w:rPr>
              <w:t>428</w:t>
            </w:r>
          </w:p>
        </w:tc>
      </w:tr>
    </w:tbl>
    <w:p w14:paraId="7CFCCA05" w14:textId="77777777" w:rsidR="00A10248" w:rsidRPr="008B5DC0" w:rsidRDefault="00A10248" w:rsidP="006A0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5B844CB8" w14:textId="6AED6CB9" w:rsidR="00AC46CF" w:rsidRDefault="000B600B" w:rsidP="00081F13">
      <w:pPr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54091C">
        <w:rPr>
          <w:noProof/>
        </w:rPr>
        <mc:AlternateContent>
          <mc:Choice Requires="wpi">
            <w:drawing>
              <wp:anchor distT="0" distB="0" distL="114300" distR="114300" simplePos="0" relativeHeight="251868160" behindDoc="0" locked="0" layoutInCell="1" allowOverlap="1" wp14:anchorId="268C4325" wp14:editId="6DF8ABA5">
                <wp:simplePos x="0" y="0"/>
                <wp:positionH relativeFrom="column">
                  <wp:posOffset>-186984</wp:posOffset>
                </wp:positionH>
                <wp:positionV relativeFrom="paragraph">
                  <wp:posOffset>524979</wp:posOffset>
                </wp:positionV>
                <wp:extent cx="5400" cy="7560"/>
                <wp:effectExtent l="38100" t="38100" r="52070" b="50165"/>
                <wp:wrapNone/>
                <wp:docPr id="207" name="Ink 20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">
                      <w14:nvContentPartPr>
                        <w14:cNvContentPartPr/>
                      </w14:nvContentPartPr>
                      <w14:xfrm>
                        <a:off x="0" y="0"/>
                        <a:ext cx="5400" cy="75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5C785128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207" o:spid="_x0000_s1026" type="#_x0000_t75" style="position:absolute;margin-left:-15.35pt;margin-top:40.65pt;width:1.8pt;height:2.05pt;z-index:25186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">
                <v:imagedata r:id="rId24" o:title=""/>
              </v:shape>
            </w:pict>
          </mc:Fallback>
        </mc:AlternateContent>
      </w:r>
    </w:p>
    <w:p w14:paraId="231D18C9" w14:textId="77777777" w:rsidR="008712D9" w:rsidRPr="00BB1625" w:rsidRDefault="008712D9" w:rsidP="00D61F9B">
      <w:pPr>
        <w:pStyle w:val="index"/>
        <w:numPr>
          <w:ilvl w:val="0"/>
          <w:numId w:val="19"/>
        </w:numPr>
        <w:spacing w:after="0" w:line="240" w:lineRule="atLeast"/>
        <w:ind w:left="540" w:hanging="45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BB1625">
        <w:rPr>
          <w:rFonts w:ascii="Angsana New" w:hAnsi="Angsana New"/>
          <w:b/>
          <w:bCs/>
          <w:sz w:val="30"/>
          <w:szCs w:val="30"/>
          <w:cs/>
          <w:lang w:val="en-US" w:bidi="th-TH"/>
        </w:rPr>
        <w:lastRenderedPageBreak/>
        <w:t>ภาระผูกพัน</w:t>
      </w:r>
      <w:r w:rsidR="00933D6A" w:rsidRPr="00BB1625">
        <w:rPr>
          <w:rFonts w:ascii="Angsana New" w:hAnsi="Angsana New"/>
          <w:b/>
          <w:bCs/>
          <w:sz w:val="30"/>
          <w:szCs w:val="30"/>
          <w:cs/>
          <w:lang w:val="en-US" w:bidi="th-TH"/>
        </w:rPr>
        <w:t>กับกิจการที่ไม่เกี่ยวข้องกัน</w:t>
      </w:r>
    </w:p>
    <w:p w14:paraId="2E4C8999" w14:textId="77777777" w:rsidR="00F325DB" w:rsidRDefault="00F325DB" w:rsidP="004C0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W w:w="93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6"/>
        <w:gridCol w:w="814"/>
        <w:gridCol w:w="1080"/>
        <w:gridCol w:w="86"/>
        <w:gridCol w:w="180"/>
        <w:gridCol w:w="18"/>
        <w:gridCol w:w="45"/>
        <w:gridCol w:w="1021"/>
        <w:gridCol w:w="180"/>
        <w:gridCol w:w="182"/>
        <w:gridCol w:w="61"/>
        <w:gridCol w:w="1017"/>
        <w:gridCol w:w="12"/>
        <w:gridCol w:w="33"/>
        <w:gridCol w:w="227"/>
        <w:gridCol w:w="16"/>
        <w:gridCol w:w="1156"/>
      </w:tblGrid>
      <w:tr w:rsidR="00BB2515" w:rsidRPr="00F95131" w14:paraId="44D89CAA" w14:textId="77777777" w:rsidTr="00BE0C4B">
        <w:trPr>
          <w:tblHeader/>
        </w:trPr>
        <w:tc>
          <w:tcPr>
            <w:tcW w:w="3236" w:type="dxa"/>
          </w:tcPr>
          <w:p w14:paraId="49477D5C" w14:textId="77777777" w:rsidR="00BB2515" w:rsidRPr="00F95131" w:rsidRDefault="00BB2515" w:rsidP="00FD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814" w:type="dxa"/>
          </w:tcPr>
          <w:p w14:paraId="56A116E6" w14:textId="77777777" w:rsidR="00BB2515" w:rsidRPr="00F95131" w:rsidRDefault="00BB2515" w:rsidP="00FD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7"/>
          </w:tcPr>
          <w:p w14:paraId="7CF865A5" w14:textId="77777777" w:rsidR="00BB2515" w:rsidRPr="00F95131" w:rsidRDefault="00BB2515" w:rsidP="00FD2A8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gridSpan w:val="2"/>
          </w:tcPr>
          <w:p w14:paraId="606060F4" w14:textId="77777777" w:rsidR="00BB2515" w:rsidRPr="00F95131" w:rsidRDefault="00BB2515" w:rsidP="00FD2A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61" w:type="dxa"/>
            <w:gridSpan w:val="6"/>
          </w:tcPr>
          <w:p w14:paraId="6C744DC6" w14:textId="77777777" w:rsidR="00BB2515" w:rsidRPr="00F95131" w:rsidRDefault="00BB2515" w:rsidP="00FD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0C4B" w:rsidRPr="00F95131" w14:paraId="191C7269" w14:textId="77777777" w:rsidTr="00BE0C4B">
        <w:trPr>
          <w:tblHeader/>
        </w:trPr>
        <w:tc>
          <w:tcPr>
            <w:tcW w:w="3236" w:type="dxa"/>
          </w:tcPr>
          <w:p w14:paraId="44FF09C9" w14:textId="77777777" w:rsidR="00BE0C4B" w:rsidRPr="00F95131" w:rsidRDefault="00BE0C4B" w:rsidP="00BE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</w:tcPr>
          <w:p w14:paraId="072750AB" w14:textId="77777777" w:rsidR="00BE0C4B" w:rsidRPr="00F95131" w:rsidRDefault="00BE0C4B" w:rsidP="00BE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0A4E7223" w14:textId="68252949" w:rsidR="00BE0C4B" w:rsidRPr="00F95131" w:rsidRDefault="00CD1FC8" w:rsidP="00BE0C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BE0C4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43" w:type="dxa"/>
            <w:gridSpan w:val="3"/>
          </w:tcPr>
          <w:p w14:paraId="7E7D5D29" w14:textId="77777777" w:rsidR="00BE0C4B" w:rsidRPr="00F95131" w:rsidRDefault="00BE0C4B" w:rsidP="00BE0C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gridSpan w:val="2"/>
          </w:tcPr>
          <w:p w14:paraId="2A6BF3CB" w14:textId="4A887BEA" w:rsidR="00BE0C4B" w:rsidRPr="00F95131" w:rsidRDefault="00CD1FC8" w:rsidP="00BE0C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BE0C4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43" w:type="dxa"/>
            <w:gridSpan w:val="2"/>
          </w:tcPr>
          <w:p w14:paraId="0A747D01" w14:textId="77777777" w:rsidR="00BE0C4B" w:rsidRPr="00F95131" w:rsidRDefault="00BE0C4B" w:rsidP="00BE0C4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  <w:gridSpan w:val="3"/>
          </w:tcPr>
          <w:p w14:paraId="31EC4311" w14:textId="2714D6D0" w:rsidR="00BE0C4B" w:rsidRPr="00F95131" w:rsidRDefault="00CD1FC8" w:rsidP="00BE0C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BE0C4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43" w:type="dxa"/>
            <w:gridSpan w:val="2"/>
          </w:tcPr>
          <w:p w14:paraId="4FD5A364" w14:textId="77777777" w:rsidR="00BE0C4B" w:rsidRPr="00F95131" w:rsidRDefault="00BE0C4B" w:rsidP="00BE0C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51EA005B" w14:textId="3D12A506" w:rsidR="00BE0C4B" w:rsidRPr="00F95131" w:rsidRDefault="00CD1FC8" w:rsidP="00BE0C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BE0C4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BE0C4B" w:rsidRPr="00F95131" w14:paraId="7098EA73" w14:textId="77777777" w:rsidTr="00BE0C4B">
        <w:trPr>
          <w:tblHeader/>
        </w:trPr>
        <w:tc>
          <w:tcPr>
            <w:tcW w:w="3236" w:type="dxa"/>
          </w:tcPr>
          <w:p w14:paraId="72711095" w14:textId="77777777" w:rsidR="00BE0C4B" w:rsidRPr="00F95131" w:rsidRDefault="00BE0C4B" w:rsidP="00BE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</w:tcPr>
          <w:p w14:paraId="76960D7A" w14:textId="77777777" w:rsidR="00BE0C4B" w:rsidRPr="00F95131" w:rsidRDefault="00BE0C4B" w:rsidP="00BE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758FEA24" w14:textId="1284E4DE" w:rsidR="00BE0C4B" w:rsidRPr="00A9193E" w:rsidRDefault="00CD1FC8" w:rsidP="00BE0C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43" w:type="dxa"/>
            <w:gridSpan w:val="3"/>
          </w:tcPr>
          <w:p w14:paraId="2D166BC7" w14:textId="77777777" w:rsidR="00BE0C4B" w:rsidRPr="00F95131" w:rsidRDefault="00BE0C4B" w:rsidP="00BE0C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gridSpan w:val="2"/>
          </w:tcPr>
          <w:p w14:paraId="50317F25" w14:textId="12CC3BF1" w:rsidR="00BE0C4B" w:rsidRPr="00A9193E" w:rsidRDefault="00CD1FC8" w:rsidP="00BE0C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43" w:type="dxa"/>
            <w:gridSpan w:val="2"/>
          </w:tcPr>
          <w:p w14:paraId="15E77DB8" w14:textId="77777777" w:rsidR="00BE0C4B" w:rsidRPr="00F95131" w:rsidRDefault="00BE0C4B" w:rsidP="00BE0C4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  <w:gridSpan w:val="3"/>
          </w:tcPr>
          <w:p w14:paraId="6CCEB610" w14:textId="4D315641" w:rsidR="00BE0C4B" w:rsidRPr="00A9193E" w:rsidRDefault="00CD1FC8" w:rsidP="00BE0C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43" w:type="dxa"/>
            <w:gridSpan w:val="2"/>
          </w:tcPr>
          <w:p w14:paraId="512B62D2" w14:textId="77777777" w:rsidR="00BE0C4B" w:rsidRPr="00F95131" w:rsidRDefault="00BE0C4B" w:rsidP="00BE0C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087AF86C" w14:textId="7DC9C263" w:rsidR="00BE0C4B" w:rsidRPr="00A9193E" w:rsidRDefault="00CD1FC8" w:rsidP="00BE0C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BB2515" w:rsidRPr="00F95131" w14:paraId="16A3E8C3" w14:textId="77777777" w:rsidTr="00BE0C4B">
        <w:trPr>
          <w:tblHeader/>
        </w:trPr>
        <w:tc>
          <w:tcPr>
            <w:tcW w:w="3236" w:type="dxa"/>
          </w:tcPr>
          <w:p w14:paraId="735DE754" w14:textId="77777777" w:rsidR="00BB2515" w:rsidRPr="00F95131" w:rsidRDefault="00BB2515" w:rsidP="00FD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</w:tcPr>
          <w:p w14:paraId="748082C4" w14:textId="77777777" w:rsidR="00BB2515" w:rsidRPr="00F95131" w:rsidRDefault="00BB2515" w:rsidP="00FD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14" w:type="dxa"/>
            <w:gridSpan w:val="15"/>
          </w:tcPr>
          <w:p w14:paraId="01257FC9" w14:textId="77777777" w:rsidR="00BB2515" w:rsidRPr="00F95131" w:rsidRDefault="00BB2515" w:rsidP="00FD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2515" w:rsidRPr="00F95131" w14:paraId="0487459F" w14:textId="77777777" w:rsidTr="00BE0C4B">
        <w:tc>
          <w:tcPr>
            <w:tcW w:w="4050" w:type="dxa"/>
            <w:gridSpan w:val="2"/>
          </w:tcPr>
          <w:p w14:paraId="292530CC" w14:textId="77777777" w:rsidR="00BB2515" w:rsidRPr="00F95131" w:rsidRDefault="00BB2515" w:rsidP="00FD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14:paraId="12CDCAAE" w14:textId="77777777" w:rsidR="00BB2515" w:rsidRPr="00F95131" w:rsidRDefault="00BB2515" w:rsidP="00FD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gridSpan w:val="2"/>
          </w:tcPr>
          <w:p w14:paraId="7BE538C1" w14:textId="77777777" w:rsidR="00BB2515" w:rsidRPr="00F95131" w:rsidRDefault="00BB2515" w:rsidP="00FD2A8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3"/>
          </w:tcPr>
          <w:p w14:paraId="23BF4DDF" w14:textId="77777777" w:rsidR="00BB2515" w:rsidRPr="00F95131" w:rsidRDefault="00BB2515" w:rsidP="00FD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2" w:type="dxa"/>
            <w:gridSpan w:val="2"/>
          </w:tcPr>
          <w:p w14:paraId="7D1B28B8" w14:textId="77777777" w:rsidR="00BB2515" w:rsidRPr="00F95131" w:rsidRDefault="00BB2515" w:rsidP="00FD2A8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</w:tcPr>
          <w:p w14:paraId="15F60A57" w14:textId="77777777" w:rsidR="00BB2515" w:rsidRPr="00F95131" w:rsidRDefault="00BB2515" w:rsidP="00FD2A8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6" w:type="dxa"/>
            <w:gridSpan w:val="3"/>
          </w:tcPr>
          <w:p w14:paraId="1AF769E0" w14:textId="77777777" w:rsidR="00BB2515" w:rsidRPr="00F95131" w:rsidRDefault="00BB2515" w:rsidP="00FD2A8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0A567AE" w14:textId="77777777" w:rsidR="00BB2515" w:rsidRPr="00F95131" w:rsidRDefault="00BB2515" w:rsidP="00FD2A8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C46CF" w:rsidRPr="00F95131" w14:paraId="73A365E7" w14:textId="77777777" w:rsidTr="00BE0C4B">
        <w:tc>
          <w:tcPr>
            <w:tcW w:w="4050" w:type="dxa"/>
            <w:gridSpan w:val="2"/>
          </w:tcPr>
          <w:p w14:paraId="181E1788" w14:textId="6C4E8F78" w:rsidR="00AC46CF" w:rsidRPr="00F95131" w:rsidRDefault="00AC46CF" w:rsidP="00AC4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</w:t>
            </w:r>
            <w:r w:rsidR="00490147">
              <w:rPr>
                <w:rFonts w:asciiTheme="majorBidi" w:hAnsiTheme="majorBidi" w:cstheme="majorBidi" w:hint="cs"/>
                <w:sz w:val="30"/>
                <w:szCs w:val="30"/>
                <w:cs/>
              </w:rPr>
              <w:t>่วนปรับปรุงอาคาร</w:t>
            </w:r>
          </w:p>
        </w:tc>
        <w:tc>
          <w:tcPr>
            <w:tcW w:w="1080" w:type="dxa"/>
          </w:tcPr>
          <w:p w14:paraId="55797A13" w14:textId="5A783A35" w:rsidR="00AC46CF" w:rsidRPr="00F95131" w:rsidRDefault="00CD1FC8" w:rsidP="00AC46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  <w:r w:rsidR="00AC46C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618</w:t>
            </w:r>
          </w:p>
        </w:tc>
        <w:tc>
          <w:tcPr>
            <w:tcW w:w="266" w:type="dxa"/>
            <w:gridSpan w:val="2"/>
          </w:tcPr>
          <w:p w14:paraId="304D0830" w14:textId="77777777" w:rsidR="00AC46CF" w:rsidRPr="00F95131" w:rsidRDefault="00AC46CF" w:rsidP="00AC46C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gridSpan w:val="3"/>
          </w:tcPr>
          <w:p w14:paraId="163FF8C0" w14:textId="41DDB5A7" w:rsidR="00AC46CF" w:rsidRPr="00A10248" w:rsidRDefault="00CD1FC8" w:rsidP="00AC46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</w:rPr>
            </w:pPr>
            <w:r w:rsidRPr="00CD1FC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AC46C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452</w:t>
            </w:r>
          </w:p>
        </w:tc>
        <w:tc>
          <w:tcPr>
            <w:tcW w:w="362" w:type="dxa"/>
            <w:gridSpan w:val="2"/>
          </w:tcPr>
          <w:p w14:paraId="2F369306" w14:textId="77777777" w:rsidR="00AC46CF" w:rsidRPr="00F95131" w:rsidRDefault="00AC46CF" w:rsidP="00AC46C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</w:tcPr>
          <w:p w14:paraId="5BB32CA3" w14:textId="2A6ED0BC" w:rsidR="00AC46CF" w:rsidRPr="00F95131" w:rsidRDefault="00AC46CF" w:rsidP="00AC46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6" w:type="dxa"/>
            <w:gridSpan w:val="3"/>
          </w:tcPr>
          <w:p w14:paraId="03C452CB" w14:textId="77777777" w:rsidR="00AC46CF" w:rsidRPr="00F95131" w:rsidRDefault="00AC46CF" w:rsidP="00AC46C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</w:tcPr>
          <w:p w14:paraId="1DA8E69A" w14:textId="18A45725" w:rsidR="00AC46CF" w:rsidRPr="00A10248" w:rsidRDefault="00CD1FC8" w:rsidP="00AC46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</w:rPr>
            </w:pPr>
            <w:r w:rsidRPr="00CD1FC8"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294</w:t>
            </w:r>
          </w:p>
        </w:tc>
      </w:tr>
      <w:tr w:rsidR="00AC46CF" w:rsidRPr="00F95131" w14:paraId="47DD0BBE" w14:textId="77777777" w:rsidTr="00BE0C4B">
        <w:tc>
          <w:tcPr>
            <w:tcW w:w="4050" w:type="dxa"/>
            <w:gridSpan w:val="2"/>
          </w:tcPr>
          <w:p w14:paraId="5E894574" w14:textId="77777777" w:rsidR="00AC46CF" w:rsidRPr="00F95131" w:rsidRDefault="00AC46CF" w:rsidP="00AC4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3A5AC4" w14:textId="3CE03730" w:rsidR="00AC46CF" w:rsidRPr="00F95131" w:rsidRDefault="00CD1FC8" w:rsidP="00AC46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</w:pPr>
            <w:r w:rsidRPr="00CD1FC8"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1</w:t>
            </w:r>
            <w:r w:rsidR="00AC46CF"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,</w:t>
            </w:r>
            <w:r w:rsidRPr="00CD1FC8"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239</w:t>
            </w:r>
          </w:p>
        </w:tc>
        <w:tc>
          <w:tcPr>
            <w:tcW w:w="266" w:type="dxa"/>
            <w:gridSpan w:val="2"/>
          </w:tcPr>
          <w:p w14:paraId="00B8F310" w14:textId="77777777" w:rsidR="00AC46CF" w:rsidRPr="00F95131" w:rsidRDefault="00AC46CF" w:rsidP="00AC46C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5168D4" w14:textId="3F5E652F" w:rsidR="00AC46CF" w:rsidRPr="00A10248" w:rsidRDefault="00CD1FC8" w:rsidP="00AC46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8"/>
                <w:highlight w:val="yellow"/>
              </w:rPr>
            </w:pPr>
            <w:r w:rsidRPr="00CD1FC8"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1</w:t>
            </w:r>
            <w:r w:rsidR="00AC46CF"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,</w:t>
            </w:r>
            <w:r w:rsidRPr="00CD1FC8"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224</w:t>
            </w:r>
          </w:p>
        </w:tc>
        <w:tc>
          <w:tcPr>
            <w:tcW w:w="362" w:type="dxa"/>
            <w:gridSpan w:val="2"/>
          </w:tcPr>
          <w:p w14:paraId="182F79D1" w14:textId="77777777" w:rsidR="00AC46CF" w:rsidRPr="00F95131" w:rsidRDefault="00AC46CF" w:rsidP="00AC46C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  <w:tcBorders>
              <w:bottom w:val="single" w:sz="4" w:space="0" w:color="auto"/>
            </w:tcBorders>
          </w:tcPr>
          <w:p w14:paraId="7060FBF9" w14:textId="4A5C8FCF" w:rsidR="00AC46CF" w:rsidRPr="00F95131" w:rsidRDefault="00CD1FC8" w:rsidP="00AC46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D1FC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29</w:t>
            </w:r>
          </w:p>
        </w:tc>
        <w:tc>
          <w:tcPr>
            <w:tcW w:w="276" w:type="dxa"/>
            <w:gridSpan w:val="3"/>
          </w:tcPr>
          <w:p w14:paraId="53AF7060" w14:textId="77777777" w:rsidR="00AC46CF" w:rsidRPr="00F95131" w:rsidRDefault="00AC46CF" w:rsidP="00AC46C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76E287" w14:textId="64637D45" w:rsidR="00AC46CF" w:rsidRPr="00A10248" w:rsidRDefault="00CD1FC8" w:rsidP="00AC46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</w:rPr>
            </w:pPr>
            <w:r w:rsidRPr="00CD1FC8"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29</w:t>
            </w:r>
          </w:p>
        </w:tc>
      </w:tr>
      <w:tr w:rsidR="00AC46CF" w:rsidRPr="00F95131" w14:paraId="1D297ADC" w14:textId="77777777" w:rsidTr="00BE0C4B">
        <w:tc>
          <w:tcPr>
            <w:tcW w:w="4050" w:type="dxa"/>
            <w:gridSpan w:val="2"/>
          </w:tcPr>
          <w:p w14:paraId="0618426E" w14:textId="77777777" w:rsidR="00AC46CF" w:rsidRPr="00F95131" w:rsidRDefault="00AC46CF" w:rsidP="00AC4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B93799" w14:textId="0EF70A41" w:rsidR="00AC46CF" w:rsidRPr="00F95131" w:rsidRDefault="00CD1FC8" w:rsidP="00AC46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AC46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sz w:val="30"/>
                <w:szCs w:val="30"/>
              </w:rPr>
              <w:t>857</w:t>
            </w:r>
          </w:p>
        </w:tc>
        <w:tc>
          <w:tcPr>
            <w:tcW w:w="266" w:type="dxa"/>
            <w:gridSpan w:val="2"/>
          </w:tcPr>
          <w:p w14:paraId="3B96C6EB" w14:textId="77777777" w:rsidR="00AC46CF" w:rsidRPr="00F95131" w:rsidRDefault="00AC46CF" w:rsidP="00AC46C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59F339" w14:textId="7EED67B3" w:rsidR="00AC46CF" w:rsidRPr="00A10248" w:rsidRDefault="00CD1FC8" w:rsidP="00AC46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C46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sz w:val="30"/>
                <w:szCs w:val="30"/>
              </w:rPr>
              <w:t>676</w:t>
            </w:r>
          </w:p>
        </w:tc>
        <w:tc>
          <w:tcPr>
            <w:tcW w:w="362" w:type="dxa"/>
            <w:gridSpan w:val="2"/>
          </w:tcPr>
          <w:p w14:paraId="6FD4A0FB" w14:textId="77777777" w:rsidR="00AC46CF" w:rsidRPr="00F95131" w:rsidRDefault="00AC46CF" w:rsidP="00AC46C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B309DC4" w14:textId="6ED6EBC8" w:rsidR="00AC46CF" w:rsidRPr="00F95131" w:rsidRDefault="00CD1FC8" w:rsidP="00AC46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6" w:type="dxa"/>
            <w:gridSpan w:val="3"/>
          </w:tcPr>
          <w:p w14:paraId="2321474A" w14:textId="77777777" w:rsidR="00AC46CF" w:rsidRPr="00F95131" w:rsidRDefault="00AC46CF" w:rsidP="00AC46C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B8A89D" w14:textId="2F662DC1" w:rsidR="00AC46CF" w:rsidRPr="00A10248" w:rsidRDefault="00CD1FC8" w:rsidP="00AC46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CD1FC8">
              <w:rPr>
                <w:rFonts w:asciiTheme="majorBidi" w:hAnsiTheme="majorBidi" w:cstheme="majorBidi"/>
                <w:sz w:val="30"/>
                <w:szCs w:val="38"/>
              </w:rPr>
              <w:t>323</w:t>
            </w:r>
          </w:p>
        </w:tc>
      </w:tr>
      <w:tr w:rsidR="00BB2515" w:rsidRPr="00F95131" w14:paraId="294B3C27" w14:textId="77777777" w:rsidTr="00BE0C4B">
        <w:tc>
          <w:tcPr>
            <w:tcW w:w="4050" w:type="dxa"/>
            <w:gridSpan w:val="2"/>
          </w:tcPr>
          <w:p w14:paraId="5B5B0C02" w14:textId="50541759" w:rsidR="00BB2515" w:rsidRPr="00F95131" w:rsidRDefault="00BB2515" w:rsidP="00FD2A8E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</w:tcPr>
          <w:p w14:paraId="4EE88A82" w14:textId="77777777" w:rsidR="00BB2515" w:rsidRPr="00F95131" w:rsidRDefault="00BB2515" w:rsidP="00FD2A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4" w:type="dxa"/>
            <w:gridSpan w:val="3"/>
          </w:tcPr>
          <w:p w14:paraId="4A1678A4" w14:textId="77777777" w:rsidR="00BB2515" w:rsidRPr="00F95131" w:rsidRDefault="00BB2515" w:rsidP="00FD2A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gridSpan w:val="2"/>
          </w:tcPr>
          <w:p w14:paraId="5B1EF621" w14:textId="77777777" w:rsidR="00BB2515" w:rsidRPr="00452691" w:rsidRDefault="00BB2515" w:rsidP="00FD2A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62" w:type="dxa"/>
            <w:gridSpan w:val="2"/>
          </w:tcPr>
          <w:p w14:paraId="4DD545ED" w14:textId="77777777" w:rsidR="00BB2515" w:rsidRPr="00F95131" w:rsidRDefault="00BB2515" w:rsidP="00FD2A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09E86B32" w14:textId="77777777" w:rsidR="00BB2515" w:rsidRPr="00F95131" w:rsidRDefault="00BB2515" w:rsidP="00FD2A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3"/>
          </w:tcPr>
          <w:p w14:paraId="34650554" w14:textId="77777777" w:rsidR="00BB2515" w:rsidRPr="00F95131" w:rsidRDefault="00BB2515" w:rsidP="00FD2A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228A28C8" w14:textId="77777777" w:rsidR="00BB2515" w:rsidRPr="00F95131" w:rsidRDefault="00BB2515" w:rsidP="00FD2A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10248" w:rsidRPr="00F95131" w14:paraId="2D05B30E" w14:textId="77777777" w:rsidTr="007C0A78">
        <w:tc>
          <w:tcPr>
            <w:tcW w:w="4050" w:type="dxa"/>
            <w:gridSpan w:val="2"/>
          </w:tcPr>
          <w:p w14:paraId="464F602F" w14:textId="668BDE4C" w:rsidR="00A10248" w:rsidRPr="00F95131" w:rsidRDefault="00A10248" w:rsidP="00A10248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CE27FC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ภาระผูกพันอื่น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ๆ</w:t>
            </w:r>
          </w:p>
        </w:tc>
        <w:tc>
          <w:tcPr>
            <w:tcW w:w="1080" w:type="dxa"/>
          </w:tcPr>
          <w:p w14:paraId="6E29D7DE" w14:textId="77777777" w:rsidR="00A10248" w:rsidRPr="00F95131" w:rsidRDefault="00A10248" w:rsidP="00A102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4" w:type="dxa"/>
            <w:gridSpan w:val="3"/>
          </w:tcPr>
          <w:p w14:paraId="564B55F6" w14:textId="77777777" w:rsidR="00A10248" w:rsidRPr="00F95131" w:rsidRDefault="00A10248" w:rsidP="00A102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gridSpan w:val="2"/>
          </w:tcPr>
          <w:p w14:paraId="232D9104" w14:textId="77777777" w:rsidR="00A10248" w:rsidRPr="00F95131" w:rsidRDefault="00A10248" w:rsidP="00A102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62" w:type="dxa"/>
            <w:gridSpan w:val="2"/>
          </w:tcPr>
          <w:p w14:paraId="26210758" w14:textId="77777777" w:rsidR="00A10248" w:rsidRPr="00F95131" w:rsidRDefault="00A10248" w:rsidP="00A102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5C2379FB" w14:textId="77777777" w:rsidR="00A10248" w:rsidRPr="00F95131" w:rsidRDefault="00A10248" w:rsidP="00A102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3"/>
          </w:tcPr>
          <w:p w14:paraId="580B892B" w14:textId="77777777" w:rsidR="00A10248" w:rsidRPr="00F95131" w:rsidRDefault="00A10248" w:rsidP="00A102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4D9A218B" w14:textId="77777777" w:rsidR="00A10248" w:rsidRPr="00F95131" w:rsidRDefault="00A10248" w:rsidP="00A102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C46CF" w:rsidRPr="00F95131" w14:paraId="6777DA4D" w14:textId="77777777" w:rsidTr="007C0A78">
        <w:tc>
          <w:tcPr>
            <w:tcW w:w="4050" w:type="dxa"/>
            <w:gridSpan w:val="2"/>
          </w:tcPr>
          <w:p w14:paraId="6CE542E5" w14:textId="2D925AB2" w:rsidR="00AC46CF" w:rsidRDefault="00490147" w:rsidP="00AC46CF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lang w:val="en-US"/>
              </w:rPr>
            </w:pPr>
            <w:r w:rsidRPr="00490147">
              <w:rPr>
                <w:rFonts w:asciiTheme="majorBidi" w:hAnsiTheme="majorBidi" w:cs="Angsana New" w:hint="cs"/>
                <w:cs/>
                <w:lang w:val="en-US"/>
              </w:rPr>
              <w:t>ภาระผูกพันตามสัญญาเช่าระยะสั้น</w:t>
            </w:r>
          </w:p>
        </w:tc>
        <w:tc>
          <w:tcPr>
            <w:tcW w:w="1080" w:type="dxa"/>
          </w:tcPr>
          <w:p w14:paraId="32443F42" w14:textId="0A70DD1A" w:rsidR="00AC46CF" w:rsidRDefault="00AC46CF" w:rsidP="00AC46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7574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3"/>
          </w:tcPr>
          <w:p w14:paraId="7F3B8863" w14:textId="77777777" w:rsidR="00AC46CF" w:rsidRPr="00F95131" w:rsidRDefault="00AC46CF" w:rsidP="00AC46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gridSpan w:val="2"/>
          </w:tcPr>
          <w:p w14:paraId="29EC2DC2" w14:textId="26F73EB4" w:rsidR="00AC46CF" w:rsidRDefault="00CD1FC8" w:rsidP="00AC46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176</w:t>
            </w:r>
          </w:p>
        </w:tc>
        <w:tc>
          <w:tcPr>
            <w:tcW w:w="362" w:type="dxa"/>
            <w:gridSpan w:val="2"/>
          </w:tcPr>
          <w:p w14:paraId="64A4459D" w14:textId="77777777" w:rsidR="00AC46CF" w:rsidRPr="00F95131" w:rsidRDefault="00AC46CF" w:rsidP="00AC46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0D0F8595" w14:textId="2B0528AD" w:rsidR="00AC46CF" w:rsidRDefault="00AC46CF" w:rsidP="00AC46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7574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3"/>
          </w:tcPr>
          <w:p w14:paraId="27846E09" w14:textId="77777777" w:rsidR="00AC46CF" w:rsidRPr="00F95131" w:rsidRDefault="00AC46CF" w:rsidP="00AC46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1E7E1EFF" w14:textId="59E12DDD" w:rsidR="00AC46CF" w:rsidRPr="00AF1A21" w:rsidRDefault="00AC46CF" w:rsidP="00AC4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 w:rsidRPr="00AF1A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C0A78" w:rsidRPr="007C0A78" w14:paraId="3B6DB198" w14:textId="77777777" w:rsidTr="007C0A78">
        <w:tc>
          <w:tcPr>
            <w:tcW w:w="4050" w:type="dxa"/>
            <w:gridSpan w:val="2"/>
          </w:tcPr>
          <w:p w14:paraId="63A98C83" w14:textId="78421BBA" w:rsidR="007C0A78" w:rsidRPr="00490147" w:rsidRDefault="007C0A78" w:rsidP="007C0A78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="Angsana New"/>
                <w:cs/>
                <w:lang w:val="en-US"/>
              </w:rPr>
            </w:pPr>
            <w:r w:rsidRPr="00490147">
              <w:rPr>
                <w:rFonts w:asciiTheme="majorBidi" w:hAnsiTheme="majorBidi" w:cs="Angsana New" w:hint="cs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806EA7" w14:textId="6269FE25" w:rsidR="007C0A78" w:rsidRPr="007C0A78" w:rsidRDefault="00CD1FC8" w:rsidP="007C0A7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</w:pPr>
            <w:r w:rsidRPr="00CD1FC8"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173</w:t>
            </w:r>
            <w:r w:rsidR="007C0A78" w:rsidRPr="007C0A78"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,</w:t>
            </w:r>
            <w:r w:rsidRPr="00CD1FC8"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988</w:t>
            </w:r>
          </w:p>
        </w:tc>
        <w:tc>
          <w:tcPr>
            <w:tcW w:w="284" w:type="dxa"/>
            <w:gridSpan w:val="3"/>
          </w:tcPr>
          <w:p w14:paraId="2C22008B" w14:textId="77777777" w:rsidR="007C0A78" w:rsidRPr="007C0A78" w:rsidRDefault="007C0A78" w:rsidP="007C0A7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</w:pPr>
          </w:p>
        </w:tc>
        <w:tc>
          <w:tcPr>
            <w:tcW w:w="1066" w:type="dxa"/>
            <w:gridSpan w:val="2"/>
            <w:tcBorders>
              <w:bottom w:val="single" w:sz="4" w:space="0" w:color="auto"/>
            </w:tcBorders>
          </w:tcPr>
          <w:p w14:paraId="2F7BA259" w14:textId="7AD411F0" w:rsidR="007C0A78" w:rsidRPr="007C0A78" w:rsidRDefault="00CD1FC8" w:rsidP="007C0A7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</w:pPr>
            <w:r w:rsidRPr="00CD1FC8"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170</w:t>
            </w:r>
            <w:r w:rsidR="007C0A78" w:rsidRPr="007C0A78"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,</w:t>
            </w:r>
            <w:r w:rsidRPr="00CD1FC8"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447</w:t>
            </w:r>
          </w:p>
        </w:tc>
        <w:tc>
          <w:tcPr>
            <w:tcW w:w="362" w:type="dxa"/>
            <w:gridSpan w:val="2"/>
          </w:tcPr>
          <w:p w14:paraId="350FFF9B" w14:textId="77777777" w:rsidR="007C0A78" w:rsidRPr="007C0A78" w:rsidRDefault="007C0A78" w:rsidP="007C0A7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</w:tcPr>
          <w:p w14:paraId="41CDBDE4" w14:textId="6E19FF0B" w:rsidR="007C0A78" w:rsidRPr="007C0A78" w:rsidRDefault="00CD1FC8" w:rsidP="007C0A7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</w:pPr>
            <w:r w:rsidRPr="00CD1FC8"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10</w:t>
            </w:r>
            <w:r w:rsidR="007C0A78" w:rsidRPr="007C0A78"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,</w:t>
            </w:r>
            <w:r w:rsidRPr="00CD1FC8"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067</w:t>
            </w:r>
          </w:p>
        </w:tc>
        <w:tc>
          <w:tcPr>
            <w:tcW w:w="272" w:type="dxa"/>
            <w:gridSpan w:val="3"/>
          </w:tcPr>
          <w:p w14:paraId="0CFAB2D7" w14:textId="77777777" w:rsidR="007C0A78" w:rsidRPr="007C0A78" w:rsidRDefault="007C0A78" w:rsidP="007C0A7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</w:tcPr>
          <w:p w14:paraId="08ABA1E0" w14:textId="7C4D4E2C" w:rsidR="007C0A78" w:rsidRPr="007C0A78" w:rsidRDefault="00CD1FC8" w:rsidP="007C0A7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</w:pPr>
            <w:r w:rsidRPr="00CD1FC8"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10</w:t>
            </w:r>
            <w:r w:rsidR="007C0A78" w:rsidRPr="007C0A78"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,</w:t>
            </w:r>
            <w:r w:rsidRPr="00CD1FC8"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067</w:t>
            </w:r>
          </w:p>
        </w:tc>
      </w:tr>
      <w:tr w:rsidR="00AC46CF" w:rsidRPr="00F95131" w14:paraId="328487AC" w14:textId="77777777" w:rsidTr="00490147">
        <w:tc>
          <w:tcPr>
            <w:tcW w:w="4050" w:type="dxa"/>
            <w:gridSpan w:val="2"/>
          </w:tcPr>
          <w:p w14:paraId="1FA3C22F" w14:textId="77777777" w:rsidR="00AC46CF" w:rsidRPr="00F95131" w:rsidRDefault="00AC46CF" w:rsidP="00AC46CF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9513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5D486F" w14:textId="3887A105" w:rsidR="00AC46CF" w:rsidRPr="00F95131" w:rsidRDefault="00CD1FC8" w:rsidP="007C0A7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</w:rPr>
              <w:t>173</w:t>
            </w:r>
            <w:r w:rsidR="007C0A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sz w:val="30"/>
                <w:szCs w:val="30"/>
              </w:rPr>
              <w:t>988</w:t>
            </w:r>
          </w:p>
        </w:tc>
        <w:tc>
          <w:tcPr>
            <w:tcW w:w="284" w:type="dxa"/>
            <w:gridSpan w:val="3"/>
          </w:tcPr>
          <w:p w14:paraId="5DB0AF7A" w14:textId="77777777" w:rsidR="00AC46CF" w:rsidRPr="00F95131" w:rsidRDefault="00AC46CF" w:rsidP="00AC46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48BD66" w14:textId="4A34DFD2" w:rsidR="00AC46CF" w:rsidRPr="00F95131" w:rsidRDefault="00CD1FC8" w:rsidP="00AC46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</w:rPr>
              <w:t>170</w:t>
            </w:r>
            <w:r w:rsidR="007C0A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sz w:val="30"/>
                <w:szCs w:val="30"/>
              </w:rPr>
              <w:t>623</w:t>
            </w:r>
          </w:p>
        </w:tc>
        <w:tc>
          <w:tcPr>
            <w:tcW w:w="362" w:type="dxa"/>
            <w:gridSpan w:val="2"/>
          </w:tcPr>
          <w:p w14:paraId="2796E958" w14:textId="77777777" w:rsidR="00AC46CF" w:rsidRPr="00F95131" w:rsidRDefault="00AC46CF" w:rsidP="00AC46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3828F09" w14:textId="3A8F0F65" w:rsidR="00AC46CF" w:rsidRPr="00F95131" w:rsidRDefault="00CD1FC8" w:rsidP="007C0A7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7C0A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sz w:val="30"/>
                <w:szCs w:val="30"/>
              </w:rPr>
              <w:t>067</w:t>
            </w:r>
          </w:p>
        </w:tc>
        <w:tc>
          <w:tcPr>
            <w:tcW w:w="272" w:type="dxa"/>
            <w:gridSpan w:val="3"/>
          </w:tcPr>
          <w:p w14:paraId="22B643B5" w14:textId="77777777" w:rsidR="00AC46CF" w:rsidRPr="00F95131" w:rsidRDefault="00AC46CF" w:rsidP="00AC46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5503EC3" w14:textId="648CAC6A" w:rsidR="00AC46CF" w:rsidRPr="007C0A78" w:rsidRDefault="00CD1FC8" w:rsidP="007C0A7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7C0A78" w:rsidRPr="007C0A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sz w:val="30"/>
                <w:szCs w:val="30"/>
              </w:rPr>
              <w:t>067</w:t>
            </w:r>
          </w:p>
        </w:tc>
      </w:tr>
      <w:tr w:rsidR="00490147" w:rsidRPr="00F95131" w14:paraId="0DEB3D9F" w14:textId="77777777" w:rsidTr="00F73FD5">
        <w:tc>
          <w:tcPr>
            <w:tcW w:w="4050" w:type="dxa"/>
            <w:gridSpan w:val="2"/>
          </w:tcPr>
          <w:p w14:paraId="671256CC" w14:textId="77777777" w:rsidR="00490147" w:rsidRPr="00F95131" w:rsidRDefault="00490147" w:rsidP="00AC46CF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598BBB5" w14:textId="77777777" w:rsidR="00490147" w:rsidRDefault="00490147" w:rsidP="00AC46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gridSpan w:val="3"/>
          </w:tcPr>
          <w:p w14:paraId="0F65E24D" w14:textId="77777777" w:rsidR="00490147" w:rsidRPr="00F95131" w:rsidRDefault="00490147" w:rsidP="00AC46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52A76BC1" w14:textId="77777777" w:rsidR="00490147" w:rsidRDefault="00490147" w:rsidP="00AC46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2" w:type="dxa"/>
            <w:gridSpan w:val="2"/>
          </w:tcPr>
          <w:p w14:paraId="7BDDA566" w14:textId="77777777" w:rsidR="00490147" w:rsidRPr="00F95131" w:rsidRDefault="00490147" w:rsidP="00AC46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double" w:sz="4" w:space="0" w:color="auto"/>
            </w:tcBorders>
          </w:tcPr>
          <w:p w14:paraId="011F358A" w14:textId="77777777" w:rsidR="00490147" w:rsidRDefault="00490147" w:rsidP="00AC46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gridSpan w:val="3"/>
          </w:tcPr>
          <w:p w14:paraId="2555AFCC" w14:textId="77777777" w:rsidR="00490147" w:rsidRPr="00F95131" w:rsidRDefault="00490147" w:rsidP="00AC46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top w:val="double" w:sz="4" w:space="0" w:color="auto"/>
            </w:tcBorders>
          </w:tcPr>
          <w:p w14:paraId="6345F595" w14:textId="77777777" w:rsidR="00490147" w:rsidRPr="00AF1A21" w:rsidRDefault="00490147" w:rsidP="00AC4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6EDC60A6" w14:textId="189BF119" w:rsidR="00F73FD5" w:rsidRDefault="00F73FD5" w:rsidP="00F73FD5">
      <w:pPr>
        <w:pStyle w:val="index"/>
        <w:numPr>
          <w:ilvl w:val="0"/>
          <w:numId w:val="19"/>
        </w:numPr>
        <w:spacing w:after="0" w:line="240" w:lineRule="atLeast"/>
        <w:ind w:left="540" w:hanging="45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F73FD5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เหตุการณ์</w:t>
      </w:r>
      <w:r w:rsidRPr="00FC3120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ภายหลังรอบระยะเวลารายงาน</w:t>
      </w:r>
    </w:p>
    <w:p w14:paraId="317CFAB0" w14:textId="77777777" w:rsidR="00FC3120" w:rsidRPr="00FC3120" w:rsidRDefault="00FC3120" w:rsidP="00FC3120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4CA78704" w14:textId="16FBDEA5" w:rsidR="00FC3120" w:rsidRDefault="00FC3120" w:rsidP="00FC31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2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ในการประชุม</w:t>
      </w:r>
      <w:r w:rsidR="00725607">
        <w:rPr>
          <w:rFonts w:asciiTheme="majorBidi" w:hAnsiTheme="majorBidi" w:hint="cs"/>
          <w:sz w:val="30"/>
          <w:szCs w:val="30"/>
          <w:cs/>
        </w:rPr>
        <w:t>สามัญผู้ถือหุ้นประจำปี</w:t>
      </w:r>
      <w:r>
        <w:rPr>
          <w:rFonts w:asciiTheme="majorBidi" w:hAnsiTheme="majorBidi" w:hint="cs"/>
          <w:sz w:val="30"/>
          <w:szCs w:val="30"/>
          <w:cs/>
        </w:rPr>
        <w:t xml:space="preserve">บริษัทเมื่อวันที่ </w:t>
      </w:r>
      <w:r w:rsidR="00CD1FC8" w:rsidRPr="00CD1FC8">
        <w:rPr>
          <w:rFonts w:asciiTheme="majorBidi" w:hAnsiTheme="majorBidi"/>
          <w:sz w:val="30"/>
          <w:szCs w:val="30"/>
        </w:rPr>
        <w:t>23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="00420F5C">
        <w:rPr>
          <w:rFonts w:asciiTheme="majorBidi" w:hAnsiTheme="majorBidi" w:hint="cs"/>
          <w:sz w:val="30"/>
          <w:szCs w:val="30"/>
          <w:cs/>
        </w:rPr>
        <w:t>เมษายน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="00CD1FC8" w:rsidRPr="00CD1FC8">
        <w:rPr>
          <w:rFonts w:asciiTheme="majorBidi" w:hAnsiTheme="majorBidi"/>
          <w:sz w:val="30"/>
          <w:szCs w:val="30"/>
        </w:rPr>
        <w:t>2564</w:t>
      </w:r>
      <w:r>
        <w:rPr>
          <w:rFonts w:asciiTheme="majorBidi" w:hAnsiTheme="majorBidi"/>
          <w:sz w:val="30"/>
          <w:szCs w:val="30"/>
        </w:rPr>
        <w:t xml:space="preserve"> </w:t>
      </w:r>
      <w:r w:rsidR="00CD1FC8">
        <w:rPr>
          <w:rFonts w:asciiTheme="majorBidi" w:hAnsiTheme="majorBidi" w:hint="cs"/>
          <w:sz w:val="30"/>
          <w:szCs w:val="30"/>
          <w:cs/>
        </w:rPr>
        <w:t>ผู้ถือหุ้น</w:t>
      </w:r>
      <w:r>
        <w:rPr>
          <w:rFonts w:asciiTheme="majorBidi" w:hAnsiTheme="majorBidi" w:hint="cs"/>
          <w:sz w:val="30"/>
          <w:szCs w:val="30"/>
          <w:cs/>
        </w:rPr>
        <w:t>บริษัทมีมติ</w:t>
      </w:r>
      <w:r w:rsidRPr="00D71088">
        <w:rPr>
          <w:rFonts w:asciiTheme="majorBidi" w:hAnsiTheme="majorBidi" w:hint="cs"/>
          <w:sz w:val="30"/>
          <w:szCs w:val="30"/>
          <w:cs/>
        </w:rPr>
        <w:t>อนุมัติการ</w:t>
      </w:r>
      <w:r w:rsidR="00CD1FC8">
        <w:rPr>
          <w:rFonts w:asciiTheme="majorBidi" w:hAnsiTheme="majorBidi"/>
          <w:sz w:val="30"/>
          <w:szCs w:val="30"/>
          <w:cs/>
        </w:rPr>
        <w:br/>
      </w:r>
      <w:r w:rsidRPr="00D71088">
        <w:rPr>
          <w:rFonts w:asciiTheme="majorBidi" w:hAnsiTheme="majorBidi" w:hint="cs"/>
          <w:sz w:val="30"/>
          <w:szCs w:val="30"/>
          <w:cs/>
        </w:rPr>
        <w:t>จ่ายเงินปันผล</w:t>
      </w:r>
      <w:r w:rsidR="00001614">
        <w:rPr>
          <w:rFonts w:asciiTheme="majorBidi" w:hAnsiTheme="majorBidi" w:hint="cs"/>
          <w:sz w:val="30"/>
          <w:szCs w:val="30"/>
          <w:cs/>
        </w:rPr>
        <w:t>สำหรับผลดำเนินงาน</w:t>
      </w:r>
      <w:r w:rsidR="000E7C88">
        <w:rPr>
          <w:rFonts w:asciiTheme="majorBidi" w:hAnsiTheme="majorBidi" w:cstheme="majorBidi" w:hint="cs"/>
          <w:sz w:val="30"/>
          <w:szCs w:val="30"/>
          <w:cs/>
        </w:rPr>
        <w:t>ประจำ</w:t>
      </w:r>
      <w:r w:rsidRPr="00F9493C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CD1FC8" w:rsidRPr="00CD1FC8">
        <w:rPr>
          <w:rFonts w:asciiTheme="majorBidi" w:hAnsiTheme="majorBidi" w:cstheme="majorBidi"/>
          <w:sz w:val="30"/>
          <w:szCs w:val="30"/>
        </w:rPr>
        <w:t>2563</w:t>
      </w:r>
      <w:r w:rsidRPr="00F9493C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โดยจ่ายแป็นเงินปันผลเพิ่มเติมในอัตราหุ้นละ </w:t>
      </w:r>
      <w:r w:rsidR="00CD1FC8" w:rsidRPr="00CD1FC8">
        <w:rPr>
          <w:rFonts w:asciiTheme="majorBidi" w:hAnsiTheme="majorBidi" w:cstheme="majorBidi"/>
          <w:sz w:val="30"/>
          <w:szCs w:val="30"/>
        </w:rPr>
        <w:t>0</w:t>
      </w:r>
      <w:r w:rsidRPr="00F9493C">
        <w:rPr>
          <w:rFonts w:asciiTheme="majorBidi" w:hAnsiTheme="majorBidi" w:cstheme="majorBidi"/>
          <w:sz w:val="30"/>
          <w:szCs w:val="30"/>
        </w:rPr>
        <w:t>.</w:t>
      </w:r>
      <w:r w:rsidR="00CD1FC8" w:rsidRPr="00CD1FC8">
        <w:rPr>
          <w:rFonts w:asciiTheme="majorBidi" w:hAnsiTheme="majorBidi" w:cstheme="majorBidi"/>
          <w:sz w:val="30"/>
          <w:szCs w:val="30"/>
        </w:rPr>
        <w:t>20</w:t>
      </w:r>
      <w:r w:rsidRPr="00F9493C">
        <w:rPr>
          <w:rFonts w:asciiTheme="majorBidi" w:hAnsiTheme="majorBidi" w:cstheme="majorBidi"/>
          <w:sz w:val="30"/>
          <w:szCs w:val="30"/>
        </w:rPr>
        <w:t xml:space="preserve"> </w:t>
      </w:r>
      <w:r w:rsidRPr="00F9493C">
        <w:rPr>
          <w:rFonts w:asciiTheme="majorBidi" w:hAnsiTheme="majorBidi" w:cstheme="majorBidi"/>
          <w:sz w:val="30"/>
          <w:szCs w:val="30"/>
          <w:cs/>
        </w:rPr>
        <w:t xml:space="preserve">บาท รวมเป็นเงินทั้งสิ้น </w:t>
      </w:r>
      <w:r w:rsidR="00CD1FC8" w:rsidRPr="00CD1FC8">
        <w:rPr>
          <w:rFonts w:asciiTheme="majorBidi" w:hAnsiTheme="majorBidi" w:cstheme="majorBidi"/>
          <w:sz w:val="30"/>
          <w:szCs w:val="30"/>
        </w:rPr>
        <w:t>92</w:t>
      </w:r>
      <w:r>
        <w:rPr>
          <w:rFonts w:asciiTheme="majorBidi" w:hAnsiTheme="majorBidi" w:cstheme="majorBidi"/>
          <w:sz w:val="30"/>
          <w:szCs w:val="30"/>
        </w:rPr>
        <w:t>.</w:t>
      </w:r>
      <w:r w:rsidR="00CD1FC8" w:rsidRPr="00CD1FC8">
        <w:rPr>
          <w:rFonts w:asciiTheme="majorBidi" w:hAnsiTheme="majorBidi" w:cstheme="majorBidi"/>
          <w:sz w:val="30"/>
          <w:szCs w:val="30"/>
        </w:rPr>
        <w:t>45</w:t>
      </w:r>
      <w:r w:rsidRPr="00F9493C">
        <w:rPr>
          <w:rFonts w:asciiTheme="majorBidi" w:hAnsiTheme="majorBidi" w:cstheme="majorBidi"/>
          <w:sz w:val="30"/>
          <w:szCs w:val="30"/>
        </w:rPr>
        <w:t xml:space="preserve"> </w:t>
      </w:r>
      <w:r w:rsidRPr="00F9493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F9493C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เงินปันผลดังกล่าวจะจ่ายให้แก่ผู้ถือหุ้นในเดือนพฤษภาคม </w:t>
      </w:r>
      <w:r w:rsidR="00CD1FC8" w:rsidRPr="00CD1FC8">
        <w:rPr>
          <w:rFonts w:asciiTheme="majorBidi" w:hAnsiTheme="majorBidi" w:cstheme="majorBidi"/>
          <w:sz w:val="30"/>
          <w:szCs w:val="30"/>
        </w:rPr>
        <w:t>2564</w:t>
      </w:r>
    </w:p>
    <w:p w14:paraId="4201D179" w14:textId="5ACDF7DC" w:rsidR="00DB3A27" w:rsidRDefault="00DB3A27" w:rsidP="00FC31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F921CC6" w14:textId="6D93EF90" w:rsidR="00DB3A27" w:rsidRDefault="00DB3A27" w:rsidP="00DB3A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2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ในการประชุมสามัญผู้ถือหุ้นประจำปีบริษัทร่วมแห่งหนึ่งเมื่อวันที่ </w:t>
      </w:r>
      <w:r w:rsidR="00CD1FC8" w:rsidRPr="00CD1FC8">
        <w:rPr>
          <w:rFonts w:asciiTheme="majorBidi" w:hAnsiTheme="majorBidi"/>
          <w:sz w:val="30"/>
          <w:szCs w:val="30"/>
        </w:rPr>
        <w:t>22</w:t>
      </w:r>
      <w:r>
        <w:rPr>
          <w:rFonts w:asciiTheme="majorBidi" w:hAnsiTheme="majorBidi" w:hint="cs"/>
          <w:sz w:val="30"/>
          <w:szCs w:val="30"/>
          <w:cs/>
        </w:rPr>
        <w:t xml:space="preserve"> เมษายน </w:t>
      </w:r>
      <w:r w:rsidR="00CD1FC8" w:rsidRPr="00CD1FC8">
        <w:rPr>
          <w:rFonts w:asciiTheme="majorBidi" w:hAnsiTheme="majorBidi"/>
          <w:sz w:val="30"/>
          <w:szCs w:val="30"/>
        </w:rPr>
        <w:t>2564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ผู้ถือหุ้นบริษัทมีมติ</w:t>
      </w:r>
      <w:r w:rsidRPr="00D71088">
        <w:rPr>
          <w:rFonts w:asciiTheme="majorBidi" w:hAnsiTheme="majorBidi" w:hint="cs"/>
          <w:sz w:val="30"/>
          <w:szCs w:val="30"/>
          <w:cs/>
        </w:rPr>
        <w:t>อนุมัติ</w:t>
      </w:r>
      <w:r>
        <w:rPr>
          <w:rFonts w:asciiTheme="majorBidi" w:hAnsiTheme="majorBidi"/>
          <w:sz w:val="30"/>
          <w:szCs w:val="30"/>
          <w:cs/>
        </w:rPr>
        <w:br/>
      </w:r>
      <w:r w:rsidRPr="00D71088">
        <w:rPr>
          <w:rFonts w:asciiTheme="majorBidi" w:hAnsiTheme="majorBidi" w:hint="cs"/>
          <w:sz w:val="30"/>
          <w:szCs w:val="30"/>
          <w:cs/>
        </w:rPr>
        <w:t>การจ่ายเงินปันผล</w:t>
      </w:r>
      <w:r>
        <w:rPr>
          <w:rFonts w:asciiTheme="majorBidi" w:hAnsiTheme="majorBidi" w:hint="cs"/>
          <w:sz w:val="30"/>
          <w:szCs w:val="30"/>
          <w:cs/>
        </w:rPr>
        <w:t>สำหรับผลดำเนินงาน</w:t>
      </w:r>
      <w:r>
        <w:rPr>
          <w:rFonts w:asciiTheme="majorBidi" w:hAnsiTheme="majorBidi" w:cstheme="majorBidi" w:hint="cs"/>
          <w:sz w:val="30"/>
          <w:szCs w:val="30"/>
          <w:cs/>
        </w:rPr>
        <w:t>ประจำ</w:t>
      </w:r>
      <w:r w:rsidRPr="00F9493C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CD1FC8" w:rsidRPr="00CD1FC8">
        <w:rPr>
          <w:rFonts w:asciiTheme="majorBidi" w:hAnsiTheme="majorBidi" w:cstheme="majorBidi"/>
          <w:sz w:val="30"/>
          <w:szCs w:val="30"/>
        </w:rPr>
        <w:t>2563</w:t>
      </w:r>
      <w:r w:rsidRPr="00F9493C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โดยจ่ายแป็นเงินปันผลเพิ่มเติมในอัตราหุ้นละ </w:t>
      </w:r>
      <w:r w:rsidR="00CD1FC8" w:rsidRPr="00CD1FC8">
        <w:rPr>
          <w:rFonts w:asciiTheme="majorBidi" w:hAnsiTheme="majorBidi" w:cstheme="majorBidi"/>
          <w:sz w:val="30"/>
          <w:szCs w:val="30"/>
        </w:rPr>
        <w:t>0</w:t>
      </w:r>
      <w:r w:rsidRPr="00F9493C">
        <w:rPr>
          <w:rFonts w:asciiTheme="majorBidi" w:hAnsiTheme="majorBidi" w:cstheme="majorBidi"/>
          <w:sz w:val="30"/>
          <w:szCs w:val="30"/>
        </w:rPr>
        <w:t>.</w:t>
      </w:r>
      <w:r w:rsidR="00CD1FC8" w:rsidRPr="00CD1FC8">
        <w:rPr>
          <w:rFonts w:asciiTheme="majorBidi" w:hAnsiTheme="majorBidi" w:cstheme="majorBidi"/>
          <w:sz w:val="30"/>
          <w:szCs w:val="30"/>
        </w:rPr>
        <w:t>40</w:t>
      </w:r>
      <w:r w:rsidRPr="00F9493C">
        <w:rPr>
          <w:rFonts w:asciiTheme="majorBidi" w:hAnsiTheme="majorBidi" w:cstheme="majorBidi"/>
          <w:sz w:val="30"/>
          <w:szCs w:val="30"/>
        </w:rPr>
        <w:t xml:space="preserve"> </w:t>
      </w:r>
      <w:r w:rsidRPr="00F9493C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>
        <w:rPr>
          <w:rFonts w:asciiTheme="majorBidi" w:hAnsiTheme="majorBidi" w:cstheme="majorBidi"/>
          <w:sz w:val="30"/>
          <w:szCs w:val="30"/>
        </w:rPr>
        <w:br/>
      </w:r>
      <w:r w:rsidRPr="00F9493C">
        <w:rPr>
          <w:rFonts w:asciiTheme="majorBidi" w:hAnsiTheme="majorBidi" w:cstheme="majorBidi"/>
          <w:sz w:val="30"/>
          <w:szCs w:val="30"/>
          <w:cs/>
        </w:rPr>
        <w:t xml:space="preserve">รวมเป็นเงินทั้งสิ้น </w:t>
      </w:r>
      <w:r w:rsidR="00CD1FC8" w:rsidRPr="00CD1FC8">
        <w:rPr>
          <w:rFonts w:asciiTheme="majorBidi" w:hAnsiTheme="majorBidi" w:cstheme="majorBidi"/>
          <w:sz w:val="30"/>
          <w:szCs w:val="30"/>
        </w:rPr>
        <w:t>130</w:t>
      </w:r>
      <w:r w:rsidR="00CD1FC8">
        <w:rPr>
          <w:rFonts w:asciiTheme="majorBidi" w:hAnsiTheme="majorBidi" w:cstheme="majorBidi"/>
          <w:sz w:val="30"/>
          <w:szCs w:val="30"/>
        </w:rPr>
        <w:t>.</w:t>
      </w:r>
      <w:r w:rsidR="00CD1FC8" w:rsidRPr="00CD1FC8">
        <w:rPr>
          <w:rFonts w:asciiTheme="majorBidi" w:hAnsiTheme="majorBidi" w:cstheme="majorBidi"/>
          <w:sz w:val="30"/>
          <w:szCs w:val="30"/>
        </w:rPr>
        <w:t>5</w:t>
      </w:r>
      <w:r w:rsidR="00CD1FC8">
        <w:rPr>
          <w:rFonts w:asciiTheme="majorBidi" w:hAnsiTheme="majorBidi" w:cstheme="majorBidi"/>
          <w:sz w:val="30"/>
          <w:szCs w:val="30"/>
        </w:rPr>
        <w:t>4</w:t>
      </w:r>
      <w:r w:rsidRPr="00F9493C">
        <w:rPr>
          <w:rFonts w:asciiTheme="majorBidi" w:hAnsiTheme="majorBidi" w:cstheme="majorBidi"/>
          <w:sz w:val="30"/>
          <w:szCs w:val="30"/>
        </w:rPr>
        <w:t xml:space="preserve"> </w:t>
      </w:r>
      <w:r w:rsidRPr="00F9493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F9493C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เงินปันผลดังกล่าวจะจ่ายให้แก่ผู้ถือหุ้นในเดือนพฤษภาคม </w:t>
      </w:r>
      <w:r w:rsidR="00CD1FC8" w:rsidRPr="00CD1FC8">
        <w:rPr>
          <w:rFonts w:asciiTheme="majorBidi" w:hAnsiTheme="majorBidi" w:cstheme="majorBidi"/>
          <w:sz w:val="30"/>
          <w:szCs w:val="30"/>
        </w:rPr>
        <w:t>2564</w:t>
      </w:r>
    </w:p>
    <w:p w14:paraId="5C0BDC99" w14:textId="77777777" w:rsidR="00DB3A27" w:rsidRPr="00DB3A27" w:rsidRDefault="00DB3A27" w:rsidP="00FC31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4746AD4" w14:textId="71330D5F" w:rsidR="00DB3A27" w:rsidRDefault="00DB3A27" w:rsidP="00FC31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4E94E4DB" w14:textId="77777777" w:rsidR="00DB3A27" w:rsidRPr="00DB3A27" w:rsidRDefault="00DB3A27" w:rsidP="00FC31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423FE12" w14:textId="457268B2" w:rsidR="00505798" w:rsidRPr="00FA4464" w:rsidRDefault="00505798" w:rsidP="00F73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pacing w:val="4"/>
          <w:sz w:val="30"/>
          <w:szCs w:val="30"/>
        </w:rPr>
      </w:pPr>
    </w:p>
    <w:sectPr w:rsidR="00505798" w:rsidRPr="00FA4464" w:rsidSect="006D6DF8">
      <w:headerReference w:type="default" r:id="rId25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430CC2" w14:textId="77777777" w:rsidR="004A784A" w:rsidRDefault="004A784A" w:rsidP="004956B4">
      <w:r>
        <w:separator/>
      </w:r>
    </w:p>
  </w:endnote>
  <w:endnote w:type="continuationSeparator" w:id="0">
    <w:p w14:paraId="51F03C31" w14:textId="77777777" w:rsidR="004A784A" w:rsidRDefault="004A784A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74A5E7" w14:textId="3032290D" w:rsidR="00486BCB" w:rsidRPr="00CD3EAA" w:rsidRDefault="00486BCB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9A28D1">
      <w:rPr>
        <w:rFonts w:ascii="Angsana New" w:hAnsi="Angsana New"/>
        <w:sz w:val="30"/>
        <w:szCs w:val="30"/>
      </w:rPr>
      <w:fldChar w:fldCharType="begin"/>
    </w:r>
    <w:r w:rsidRPr="009A28D1">
      <w:rPr>
        <w:rFonts w:ascii="Angsana New" w:hAnsi="Angsana New"/>
        <w:sz w:val="30"/>
        <w:szCs w:val="30"/>
      </w:rPr>
      <w:instrText xml:space="preserve"> PAGE   \* MERGEFORMAT </w:instrText>
    </w:r>
    <w:r w:rsidRPr="009A28D1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CD1FC8">
      <w:rPr>
        <w:rFonts w:ascii="Angsana New" w:hAnsi="Angsana New"/>
        <w:noProof/>
        <w:sz w:val="30"/>
        <w:szCs w:val="30"/>
        <w:lang w:val="en-US"/>
      </w:rPr>
      <w:t>1</w:t>
    </w:r>
    <w:r w:rsidRPr="009A28D1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9F44AD" w14:textId="77777777" w:rsidR="00486BCB" w:rsidRPr="007661AC" w:rsidRDefault="00486BCB" w:rsidP="0053125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396D61" w14:textId="77777777" w:rsidR="004A784A" w:rsidRDefault="004A784A" w:rsidP="004956B4">
      <w:r>
        <w:separator/>
      </w:r>
    </w:p>
  </w:footnote>
  <w:footnote w:type="continuationSeparator" w:id="0">
    <w:p w14:paraId="4D124EA4" w14:textId="77777777" w:rsidR="004A784A" w:rsidRDefault="004A784A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C2FD6E" w14:textId="77777777" w:rsidR="00486BCB" w:rsidRDefault="00486B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22895D" w14:textId="77777777" w:rsidR="00486BCB" w:rsidRPr="0050055D" w:rsidRDefault="00486BCB" w:rsidP="00D74AD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บริษัท ที.เค.เอส. เทคโนโลยี จำกัด (มหาชน) และบริษัทย่อย</w:t>
    </w:r>
  </w:p>
  <w:p w14:paraId="7CFC8C26" w14:textId="77777777" w:rsidR="00486BCB" w:rsidRPr="0050055D" w:rsidRDefault="00486BCB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แบบย่อ</w:t>
    </w:r>
  </w:p>
  <w:p w14:paraId="7F998610" w14:textId="620EA095" w:rsidR="00486BCB" w:rsidRPr="0050055D" w:rsidRDefault="00486BCB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สิ้นสุด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วันที่ </w:t>
    </w:r>
    <w:r w:rsidRPr="00CD1FC8">
      <w:rPr>
        <w:rFonts w:ascii="Angsana New" w:hAnsi="Angsana New"/>
        <w:sz w:val="32"/>
        <w:szCs w:val="32"/>
        <w:lang w:val="en-US" w:bidi="th-TH"/>
      </w:rPr>
      <w:t>31</w:t>
    </w:r>
    <w:r w:rsidRPr="0050055D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 w:rsidRPr="00CD1FC8">
      <w:rPr>
        <w:rFonts w:ascii="Angsana New" w:hAnsi="Angsana New"/>
        <w:sz w:val="32"/>
        <w:szCs w:val="32"/>
        <w:lang w:val="en-US" w:bidi="th-TH"/>
      </w:rPr>
      <w:t>2564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3FB9022F" w14:textId="77777777" w:rsidR="00486BCB" w:rsidRPr="0050055D" w:rsidRDefault="00486BCB" w:rsidP="00D74AD8">
    <w:pPr>
      <w:pStyle w:val="acctmainheading"/>
      <w:spacing w:after="0" w:line="240" w:lineRule="atLeast"/>
      <w:rPr>
        <w:rFonts w:ascii="Angsana New" w:hAnsi="Angsana New"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BF586B" w14:textId="77777777" w:rsidR="00486BCB" w:rsidRDefault="00486BC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0A9B59" w14:textId="77777777" w:rsidR="00486BCB" w:rsidRDefault="00486BC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019A6" w14:textId="77777777" w:rsidR="00486BCB" w:rsidRDefault="00486BCB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710524" w14:textId="77777777" w:rsidR="00486BCB" w:rsidRPr="007B2C1E" w:rsidRDefault="00486BCB" w:rsidP="00C639EB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ที.เค.เอส. เทคโนโลยี จำกัด (มหาชน)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2ADEEAC1" w14:textId="09099F17" w:rsidR="00486BCB" w:rsidRPr="007B2C1E" w:rsidRDefault="00486BCB" w:rsidP="00C639E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แบบย่อ</w:t>
    </w:r>
  </w:p>
  <w:p w14:paraId="44E0BC30" w14:textId="5CF78A16" w:rsidR="00486BCB" w:rsidRDefault="00486BCB" w:rsidP="00C639E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สิ้นสุด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วันที่ </w:t>
    </w:r>
    <w:r w:rsidRPr="00CD1FC8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 w:rsidRPr="00CD1FC8">
      <w:rPr>
        <w:rFonts w:ascii="Angsana New" w:hAnsi="Angsana New"/>
        <w:sz w:val="32"/>
        <w:szCs w:val="32"/>
        <w:lang w:val="en-US" w:bidi="th-TH"/>
      </w:rPr>
      <w:t>2564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7CA0619D" w14:textId="77777777" w:rsidR="00486BCB" w:rsidRPr="00D74AD8" w:rsidRDefault="00486BCB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90F124D"/>
    <w:multiLevelType w:val="hybridMultilevel"/>
    <w:tmpl w:val="495A73F0"/>
    <w:lvl w:ilvl="0" w:tplc="B42A32F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1F0D5C89"/>
    <w:multiLevelType w:val="hybridMultilevel"/>
    <w:tmpl w:val="54A6D794"/>
    <w:lvl w:ilvl="0" w:tplc="ED58E56C">
      <w:start w:val="1"/>
      <w:numFmt w:val="decimal"/>
      <w:lvlText w:val="%1"/>
      <w:lvlJc w:val="left"/>
      <w:pPr>
        <w:ind w:left="450" w:hanging="360"/>
      </w:pPr>
      <w:rPr>
        <w:rFonts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0D4423"/>
    <w:multiLevelType w:val="hybridMultilevel"/>
    <w:tmpl w:val="E6B67AE8"/>
    <w:lvl w:ilvl="0" w:tplc="2DC4366A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47A0006B"/>
    <w:multiLevelType w:val="multilevel"/>
    <w:tmpl w:val="873C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 w:val="0"/>
        <w:color w:val="auto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E616DF3"/>
    <w:multiLevelType w:val="hybridMultilevel"/>
    <w:tmpl w:val="2BA0F466"/>
    <w:lvl w:ilvl="0" w:tplc="54C6C9E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3" w15:restartNumberingAfterBreak="0">
    <w:nsid w:val="76C65C30"/>
    <w:multiLevelType w:val="hybridMultilevel"/>
    <w:tmpl w:val="20304DDE"/>
    <w:lvl w:ilvl="0" w:tplc="B2A035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3"/>
  </w:num>
  <w:num w:numId="13">
    <w:abstractNumId w:val="21"/>
  </w:num>
  <w:num w:numId="14">
    <w:abstractNumId w:val="14"/>
  </w:num>
  <w:num w:numId="15">
    <w:abstractNumId w:val="16"/>
  </w:num>
  <w:num w:numId="16">
    <w:abstractNumId w:val="22"/>
  </w:num>
  <w:num w:numId="17">
    <w:abstractNumId w:val="23"/>
  </w:num>
  <w:num w:numId="18">
    <w:abstractNumId w:val="17"/>
  </w:num>
  <w:num w:numId="19">
    <w:abstractNumId w:val="11"/>
  </w:num>
  <w:num w:numId="20">
    <w:abstractNumId w:val="12"/>
  </w:num>
  <w:num w:numId="21">
    <w:abstractNumId w:val="20"/>
  </w:num>
  <w:num w:numId="22">
    <w:abstractNumId w:val="18"/>
  </w:num>
  <w:num w:numId="23">
    <w:abstractNumId w:val="19"/>
  </w:num>
  <w:num w:numId="24">
    <w:abstractNumId w:val="24"/>
  </w:num>
  <w:num w:numId="25">
    <w:abstractNumId w:val="10"/>
  </w:num>
  <w:num w:numId="26">
    <w:abstractNumId w:val="2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BCE"/>
    <w:rsid w:val="00000F47"/>
    <w:rsid w:val="000010E6"/>
    <w:rsid w:val="00001614"/>
    <w:rsid w:val="000018DF"/>
    <w:rsid w:val="000019C7"/>
    <w:rsid w:val="00001CA8"/>
    <w:rsid w:val="00001F7B"/>
    <w:rsid w:val="00002354"/>
    <w:rsid w:val="000025AE"/>
    <w:rsid w:val="0000266B"/>
    <w:rsid w:val="00002B10"/>
    <w:rsid w:val="00002C83"/>
    <w:rsid w:val="00002CEB"/>
    <w:rsid w:val="000035BC"/>
    <w:rsid w:val="00003CCC"/>
    <w:rsid w:val="00004904"/>
    <w:rsid w:val="00004A4A"/>
    <w:rsid w:val="00005A4B"/>
    <w:rsid w:val="00005CC9"/>
    <w:rsid w:val="00006B07"/>
    <w:rsid w:val="00007539"/>
    <w:rsid w:val="000077BF"/>
    <w:rsid w:val="000101D7"/>
    <w:rsid w:val="0001057D"/>
    <w:rsid w:val="00010A5F"/>
    <w:rsid w:val="00010C47"/>
    <w:rsid w:val="0001106B"/>
    <w:rsid w:val="000111F3"/>
    <w:rsid w:val="000118FB"/>
    <w:rsid w:val="0001215E"/>
    <w:rsid w:val="000133E6"/>
    <w:rsid w:val="0001352C"/>
    <w:rsid w:val="0001378E"/>
    <w:rsid w:val="00013F72"/>
    <w:rsid w:val="000140ED"/>
    <w:rsid w:val="00014241"/>
    <w:rsid w:val="0001451A"/>
    <w:rsid w:val="000149CF"/>
    <w:rsid w:val="00014F2D"/>
    <w:rsid w:val="000150EA"/>
    <w:rsid w:val="00015137"/>
    <w:rsid w:val="00015305"/>
    <w:rsid w:val="0001566D"/>
    <w:rsid w:val="00015686"/>
    <w:rsid w:val="00016702"/>
    <w:rsid w:val="000168A1"/>
    <w:rsid w:val="000171A7"/>
    <w:rsid w:val="00017704"/>
    <w:rsid w:val="0001796E"/>
    <w:rsid w:val="00017DC9"/>
    <w:rsid w:val="00017E07"/>
    <w:rsid w:val="0002034E"/>
    <w:rsid w:val="00020BC1"/>
    <w:rsid w:val="00020BDB"/>
    <w:rsid w:val="00020CB9"/>
    <w:rsid w:val="0002122B"/>
    <w:rsid w:val="000218DF"/>
    <w:rsid w:val="00021B08"/>
    <w:rsid w:val="00021B27"/>
    <w:rsid w:val="0002374E"/>
    <w:rsid w:val="00023E11"/>
    <w:rsid w:val="00023E29"/>
    <w:rsid w:val="000243E1"/>
    <w:rsid w:val="00024E7C"/>
    <w:rsid w:val="00024FC9"/>
    <w:rsid w:val="000263EB"/>
    <w:rsid w:val="000264EA"/>
    <w:rsid w:val="000267B8"/>
    <w:rsid w:val="000271F2"/>
    <w:rsid w:val="000278F4"/>
    <w:rsid w:val="00027AF3"/>
    <w:rsid w:val="000301ED"/>
    <w:rsid w:val="0003043A"/>
    <w:rsid w:val="000304CF"/>
    <w:rsid w:val="00030CC4"/>
    <w:rsid w:val="00031093"/>
    <w:rsid w:val="00031890"/>
    <w:rsid w:val="0003192C"/>
    <w:rsid w:val="00031A85"/>
    <w:rsid w:val="00031F19"/>
    <w:rsid w:val="00032181"/>
    <w:rsid w:val="000321A8"/>
    <w:rsid w:val="000325A4"/>
    <w:rsid w:val="000327A5"/>
    <w:rsid w:val="00032D4D"/>
    <w:rsid w:val="00033524"/>
    <w:rsid w:val="00033888"/>
    <w:rsid w:val="000339B8"/>
    <w:rsid w:val="00034274"/>
    <w:rsid w:val="00035AA5"/>
    <w:rsid w:val="000372CE"/>
    <w:rsid w:val="0003733B"/>
    <w:rsid w:val="00037B03"/>
    <w:rsid w:val="00037B04"/>
    <w:rsid w:val="00037C17"/>
    <w:rsid w:val="00040183"/>
    <w:rsid w:val="00040382"/>
    <w:rsid w:val="00040A54"/>
    <w:rsid w:val="00040ACC"/>
    <w:rsid w:val="00041093"/>
    <w:rsid w:val="00041A3C"/>
    <w:rsid w:val="00041CD8"/>
    <w:rsid w:val="00042008"/>
    <w:rsid w:val="000420EB"/>
    <w:rsid w:val="00042173"/>
    <w:rsid w:val="000423AF"/>
    <w:rsid w:val="00043F38"/>
    <w:rsid w:val="000443D1"/>
    <w:rsid w:val="00044B2E"/>
    <w:rsid w:val="00044F10"/>
    <w:rsid w:val="000451CF"/>
    <w:rsid w:val="000455F1"/>
    <w:rsid w:val="000461CF"/>
    <w:rsid w:val="00046510"/>
    <w:rsid w:val="00046995"/>
    <w:rsid w:val="00046BD1"/>
    <w:rsid w:val="00046C99"/>
    <w:rsid w:val="00047325"/>
    <w:rsid w:val="00047416"/>
    <w:rsid w:val="00051804"/>
    <w:rsid w:val="00051910"/>
    <w:rsid w:val="00051A22"/>
    <w:rsid w:val="00051D7D"/>
    <w:rsid w:val="0005211F"/>
    <w:rsid w:val="0005215C"/>
    <w:rsid w:val="000521AD"/>
    <w:rsid w:val="000525BE"/>
    <w:rsid w:val="000526B6"/>
    <w:rsid w:val="00052D84"/>
    <w:rsid w:val="00052E02"/>
    <w:rsid w:val="000532AE"/>
    <w:rsid w:val="0005437A"/>
    <w:rsid w:val="00055459"/>
    <w:rsid w:val="00055960"/>
    <w:rsid w:val="00055D63"/>
    <w:rsid w:val="000566B0"/>
    <w:rsid w:val="000566E4"/>
    <w:rsid w:val="000567C9"/>
    <w:rsid w:val="000568EF"/>
    <w:rsid w:val="00056DCB"/>
    <w:rsid w:val="00057188"/>
    <w:rsid w:val="000574DA"/>
    <w:rsid w:val="00057637"/>
    <w:rsid w:val="00057FA4"/>
    <w:rsid w:val="00060244"/>
    <w:rsid w:val="0006034B"/>
    <w:rsid w:val="0006098A"/>
    <w:rsid w:val="00060B69"/>
    <w:rsid w:val="000614B6"/>
    <w:rsid w:val="00061BCC"/>
    <w:rsid w:val="00061DFA"/>
    <w:rsid w:val="0006210C"/>
    <w:rsid w:val="000622B0"/>
    <w:rsid w:val="00062ABE"/>
    <w:rsid w:val="00062B9C"/>
    <w:rsid w:val="00062E8E"/>
    <w:rsid w:val="000633BE"/>
    <w:rsid w:val="00063655"/>
    <w:rsid w:val="00063746"/>
    <w:rsid w:val="00063D9F"/>
    <w:rsid w:val="00063FFE"/>
    <w:rsid w:val="0006402D"/>
    <w:rsid w:val="00064692"/>
    <w:rsid w:val="000646A7"/>
    <w:rsid w:val="00064AC6"/>
    <w:rsid w:val="000654CE"/>
    <w:rsid w:val="000656E1"/>
    <w:rsid w:val="00065A19"/>
    <w:rsid w:val="00065C80"/>
    <w:rsid w:val="00066084"/>
    <w:rsid w:val="000662D8"/>
    <w:rsid w:val="0006692E"/>
    <w:rsid w:val="00066A1A"/>
    <w:rsid w:val="000671D5"/>
    <w:rsid w:val="000674B3"/>
    <w:rsid w:val="00067940"/>
    <w:rsid w:val="00067CA9"/>
    <w:rsid w:val="00067D22"/>
    <w:rsid w:val="00067EF7"/>
    <w:rsid w:val="000700CF"/>
    <w:rsid w:val="000714B2"/>
    <w:rsid w:val="00071735"/>
    <w:rsid w:val="0007183A"/>
    <w:rsid w:val="00071D73"/>
    <w:rsid w:val="00072076"/>
    <w:rsid w:val="00073068"/>
    <w:rsid w:val="000730CF"/>
    <w:rsid w:val="00073179"/>
    <w:rsid w:val="0007324F"/>
    <w:rsid w:val="00073B26"/>
    <w:rsid w:val="0007423B"/>
    <w:rsid w:val="00074408"/>
    <w:rsid w:val="000744FA"/>
    <w:rsid w:val="00074721"/>
    <w:rsid w:val="000747C5"/>
    <w:rsid w:val="0007509B"/>
    <w:rsid w:val="000751B4"/>
    <w:rsid w:val="000754D3"/>
    <w:rsid w:val="00075EEF"/>
    <w:rsid w:val="00076DEE"/>
    <w:rsid w:val="00077105"/>
    <w:rsid w:val="0007719F"/>
    <w:rsid w:val="00077AE5"/>
    <w:rsid w:val="000800A1"/>
    <w:rsid w:val="000802CE"/>
    <w:rsid w:val="000804CC"/>
    <w:rsid w:val="00080E8B"/>
    <w:rsid w:val="00081C07"/>
    <w:rsid w:val="00081EFD"/>
    <w:rsid w:val="00081F13"/>
    <w:rsid w:val="000820E2"/>
    <w:rsid w:val="00082E3A"/>
    <w:rsid w:val="00082F02"/>
    <w:rsid w:val="00082F24"/>
    <w:rsid w:val="0008356D"/>
    <w:rsid w:val="000836CF"/>
    <w:rsid w:val="00083766"/>
    <w:rsid w:val="00083D1E"/>
    <w:rsid w:val="00083DCC"/>
    <w:rsid w:val="0008458A"/>
    <w:rsid w:val="000858C9"/>
    <w:rsid w:val="00085DF6"/>
    <w:rsid w:val="000860E3"/>
    <w:rsid w:val="000862B1"/>
    <w:rsid w:val="0008688B"/>
    <w:rsid w:val="00086F48"/>
    <w:rsid w:val="00086FF5"/>
    <w:rsid w:val="00087347"/>
    <w:rsid w:val="00087773"/>
    <w:rsid w:val="00087C9A"/>
    <w:rsid w:val="00087EB3"/>
    <w:rsid w:val="00087FBB"/>
    <w:rsid w:val="00090486"/>
    <w:rsid w:val="00090D18"/>
    <w:rsid w:val="00090F49"/>
    <w:rsid w:val="000910D7"/>
    <w:rsid w:val="000915AD"/>
    <w:rsid w:val="00091F0D"/>
    <w:rsid w:val="00092DBB"/>
    <w:rsid w:val="000930EC"/>
    <w:rsid w:val="0009311C"/>
    <w:rsid w:val="0009332C"/>
    <w:rsid w:val="000939DC"/>
    <w:rsid w:val="00093F95"/>
    <w:rsid w:val="00095E35"/>
    <w:rsid w:val="00095F85"/>
    <w:rsid w:val="0009651F"/>
    <w:rsid w:val="00097346"/>
    <w:rsid w:val="0009756E"/>
    <w:rsid w:val="000A0522"/>
    <w:rsid w:val="000A0721"/>
    <w:rsid w:val="000A0745"/>
    <w:rsid w:val="000A1072"/>
    <w:rsid w:val="000A1ECA"/>
    <w:rsid w:val="000A207B"/>
    <w:rsid w:val="000A2D5B"/>
    <w:rsid w:val="000A2DD6"/>
    <w:rsid w:val="000A2E5C"/>
    <w:rsid w:val="000A4765"/>
    <w:rsid w:val="000A4E5A"/>
    <w:rsid w:val="000A4F2B"/>
    <w:rsid w:val="000A56A2"/>
    <w:rsid w:val="000A5C63"/>
    <w:rsid w:val="000A64A1"/>
    <w:rsid w:val="000A6C35"/>
    <w:rsid w:val="000A753F"/>
    <w:rsid w:val="000A755E"/>
    <w:rsid w:val="000A7F25"/>
    <w:rsid w:val="000B0501"/>
    <w:rsid w:val="000B0AD3"/>
    <w:rsid w:val="000B0E74"/>
    <w:rsid w:val="000B1294"/>
    <w:rsid w:val="000B1454"/>
    <w:rsid w:val="000B1B44"/>
    <w:rsid w:val="000B1D23"/>
    <w:rsid w:val="000B2267"/>
    <w:rsid w:val="000B37D0"/>
    <w:rsid w:val="000B40C3"/>
    <w:rsid w:val="000B4AF4"/>
    <w:rsid w:val="000B4F44"/>
    <w:rsid w:val="000B511D"/>
    <w:rsid w:val="000B53F5"/>
    <w:rsid w:val="000B5CBE"/>
    <w:rsid w:val="000B600B"/>
    <w:rsid w:val="000B63C1"/>
    <w:rsid w:val="000B64EE"/>
    <w:rsid w:val="000B6608"/>
    <w:rsid w:val="000B67A4"/>
    <w:rsid w:val="000B6F78"/>
    <w:rsid w:val="000B7210"/>
    <w:rsid w:val="000B7605"/>
    <w:rsid w:val="000B7793"/>
    <w:rsid w:val="000B781F"/>
    <w:rsid w:val="000B78AD"/>
    <w:rsid w:val="000B794A"/>
    <w:rsid w:val="000B7A60"/>
    <w:rsid w:val="000B7DCF"/>
    <w:rsid w:val="000C02E8"/>
    <w:rsid w:val="000C05A9"/>
    <w:rsid w:val="000C0946"/>
    <w:rsid w:val="000C18CE"/>
    <w:rsid w:val="000C1986"/>
    <w:rsid w:val="000C20BE"/>
    <w:rsid w:val="000C287D"/>
    <w:rsid w:val="000C2E69"/>
    <w:rsid w:val="000C39D7"/>
    <w:rsid w:val="000C42A4"/>
    <w:rsid w:val="000C4BE5"/>
    <w:rsid w:val="000C4D8E"/>
    <w:rsid w:val="000C5099"/>
    <w:rsid w:val="000C50F0"/>
    <w:rsid w:val="000C52FB"/>
    <w:rsid w:val="000C5373"/>
    <w:rsid w:val="000C656A"/>
    <w:rsid w:val="000C69E9"/>
    <w:rsid w:val="000C6D34"/>
    <w:rsid w:val="000C6EEE"/>
    <w:rsid w:val="000C723A"/>
    <w:rsid w:val="000C7996"/>
    <w:rsid w:val="000C7B57"/>
    <w:rsid w:val="000D0DAD"/>
    <w:rsid w:val="000D1089"/>
    <w:rsid w:val="000D12B0"/>
    <w:rsid w:val="000D1AB9"/>
    <w:rsid w:val="000D1DA1"/>
    <w:rsid w:val="000D2B34"/>
    <w:rsid w:val="000D2C41"/>
    <w:rsid w:val="000D2F9C"/>
    <w:rsid w:val="000D3721"/>
    <w:rsid w:val="000D414A"/>
    <w:rsid w:val="000D41FB"/>
    <w:rsid w:val="000D42C8"/>
    <w:rsid w:val="000D4A40"/>
    <w:rsid w:val="000D524F"/>
    <w:rsid w:val="000D5347"/>
    <w:rsid w:val="000D56C8"/>
    <w:rsid w:val="000D5730"/>
    <w:rsid w:val="000D5A11"/>
    <w:rsid w:val="000D5D76"/>
    <w:rsid w:val="000D630D"/>
    <w:rsid w:val="000D72B9"/>
    <w:rsid w:val="000D79DC"/>
    <w:rsid w:val="000E01AC"/>
    <w:rsid w:val="000E0CBF"/>
    <w:rsid w:val="000E1118"/>
    <w:rsid w:val="000E12FB"/>
    <w:rsid w:val="000E1365"/>
    <w:rsid w:val="000E1581"/>
    <w:rsid w:val="000E16B3"/>
    <w:rsid w:val="000E18D5"/>
    <w:rsid w:val="000E220D"/>
    <w:rsid w:val="000E22AF"/>
    <w:rsid w:val="000E29A8"/>
    <w:rsid w:val="000E3028"/>
    <w:rsid w:val="000E3194"/>
    <w:rsid w:val="000E33FE"/>
    <w:rsid w:val="000E35C5"/>
    <w:rsid w:val="000E383D"/>
    <w:rsid w:val="000E3B96"/>
    <w:rsid w:val="000E3DD4"/>
    <w:rsid w:val="000E3E94"/>
    <w:rsid w:val="000E4674"/>
    <w:rsid w:val="000E54CF"/>
    <w:rsid w:val="000E558A"/>
    <w:rsid w:val="000E6192"/>
    <w:rsid w:val="000E66F7"/>
    <w:rsid w:val="000E6913"/>
    <w:rsid w:val="000E6A68"/>
    <w:rsid w:val="000E6CEA"/>
    <w:rsid w:val="000E74E0"/>
    <w:rsid w:val="000E7A5E"/>
    <w:rsid w:val="000E7B59"/>
    <w:rsid w:val="000E7B6A"/>
    <w:rsid w:val="000E7C88"/>
    <w:rsid w:val="000E7E13"/>
    <w:rsid w:val="000E7E44"/>
    <w:rsid w:val="000F0248"/>
    <w:rsid w:val="000F0613"/>
    <w:rsid w:val="000F0C2A"/>
    <w:rsid w:val="000F12FB"/>
    <w:rsid w:val="000F1371"/>
    <w:rsid w:val="000F1D70"/>
    <w:rsid w:val="000F2971"/>
    <w:rsid w:val="000F2B8B"/>
    <w:rsid w:val="000F3711"/>
    <w:rsid w:val="000F3730"/>
    <w:rsid w:val="000F395C"/>
    <w:rsid w:val="000F50EA"/>
    <w:rsid w:val="000F5704"/>
    <w:rsid w:val="000F6130"/>
    <w:rsid w:val="000F6768"/>
    <w:rsid w:val="000F6807"/>
    <w:rsid w:val="000F68CA"/>
    <w:rsid w:val="000F6E36"/>
    <w:rsid w:val="000F717A"/>
    <w:rsid w:val="000F7429"/>
    <w:rsid w:val="000F7944"/>
    <w:rsid w:val="000F7B70"/>
    <w:rsid w:val="000F7CE5"/>
    <w:rsid w:val="001004B6"/>
    <w:rsid w:val="001012BC"/>
    <w:rsid w:val="001022B0"/>
    <w:rsid w:val="00102401"/>
    <w:rsid w:val="00102467"/>
    <w:rsid w:val="00103A65"/>
    <w:rsid w:val="001044D5"/>
    <w:rsid w:val="001045F3"/>
    <w:rsid w:val="0010563D"/>
    <w:rsid w:val="0010586C"/>
    <w:rsid w:val="00105CB6"/>
    <w:rsid w:val="00106179"/>
    <w:rsid w:val="0010634C"/>
    <w:rsid w:val="00106797"/>
    <w:rsid w:val="00106C05"/>
    <w:rsid w:val="00106C50"/>
    <w:rsid w:val="001077C4"/>
    <w:rsid w:val="001077F5"/>
    <w:rsid w:val="00107988"/>
    <w:rsid w:val="00107BFA"/>
    <w:rsid w:val="001100EE"/>
    <w:rsid w:val="001102B7"/>
    <w:rsid w:val="0011134B"/>
    <w:rsid w:val="00111AB8"/>
    <w:rsid w:val="0011214C"/>
    <w:rsid w:val="001128D7"/>
    <w:rsid w:val="00112B10"/>
    <w:rsid w:val="00112D81"/>
    <w:rsid w:val="00112FDA"/>
    <w:rsid w:val="00113267"/>
    <w:rsid w:val="00113510"/>
    <w:rsid w:val="00113CFB"/>
    <w:rsid w:val="0011451B"/>
    <w:rsid w:val="00114521"/>
    <w:rsid w:val="00114B63"/>
    <w:rsid w:val="00114E94"/>
    <w:rsid w:val="0011505F"/>
    <w:rsid w:val="00115763"/>
    <w:rsid w:val="00115EBD"/>
    <w:rsid w:val="00115F14"/>
    <w:rsid w:val="00116E93"/>
    <w:rsid w:val="00117163"/>
    <w:rsid w:val="001171A4"/>
    <w:rsid w:val="00117D16"/>
    <w:rsid w:val="00117D5E"/>
    <w:rsid w:val="001201D0"/>
    <w:rsid w:val="00120302"/>
    <w:rsid w:val="00120F9C"/>
    <w:rsid w:val="0012132F"/>
    <w:rsid w:val="001223A8"/>
    <w:rsid w:val="001225BE"/>
    <w:rsid w:val="00122744"/>
    <w:rsid w:val="00122BF8"/>
    <w:rsid w:val="00122F45"/>
    <w:rsid w:val="00123655"/>
    <w:rsid w:val="00123986"/>
    <w:rsid w:val="001245DB"/>
    <w:rsid w:val="001245F0"/>
    <w:rsid w:val="00124623"/>
    <w:rsid w:val="001246E7"/>
    <w:rsid w:val="00124E01"/>
    <w:rsid w:val="001251A3"/>
    <w:rsid w:val="00126240"/>
    <w:rsid w:val="00126412"/>
    <w:rsid w:val="00126C10"/>
    <w:rsid w:val="00126DC5"/>
    <w:rsid w:val="0012709A"/>
    <w:rsid w:val="00127299"/>
    <w:rsid w:val="001273AC"/>
    <w:rsid w:val="0013011E"/>
    <w:rsid w:val="00130A0F"/>
    <w:rsid w:val="00130FA8"/>
    <w:rsid w:val="00132190"/>
    <w:rsid w:val="00132E1B"/>
    <w:rsid w:val="00132E24"/>
    <w:rsid w:val="001333E8"/>
    <w:rsid w:val="0013481D"/>
    <w:rsid w:val="0013514E"/>
    <w:rsid w:val="001354A7"/>
    <w:rsid w:val="00135614"/>
    <w:rsid w:val="001358D7"/>
    <w:rsid w:val="00135B2A"/>
    <w:rsid w:val="00135B73"/>
    <w:rsid w:val="00135E2E"/>
    <w:rsid w:val="0013735B"/>
    <w:rsid w:val="001379CE"/>
    <w:rsid w:val="00137B61"/>
    <w:rsid w:val="00140203"/>
    <w:rsid w:val="001402A2"/>
    <w:rsid w:val="00140421"/>
    <w:rsid w:val="00140B8C"/>
    <w:rsid w:val="00140FB7"/>
    <w:rsid w:val="0014198D"/>
    <w:rsid w:val="00141BC7"/>
    <w:rsid w:val="00142273"/>
    <w:rsid w:val="001424D4"/>
    <w:rsid w:val="00142707"/>
    <w:rsid w:val="00142F54"/>
    <w:rsid w:val="00143090"/>
    <w:rsid w:val="00143455"/>
    <w:rsid w:val="00143492"/>
    <w:rsid w:val="001435E7"/>
    <w:rsid w:val="00143700"/>
    <w:rsid w:val="001437FB"/>
    <w:rsid w:val="00144226"/>
    <w:rsid w:val="001444E1"/>
    <w:rsid w:val="0014472F"/>
    <w:rsid w:val="001448CB"/>
    <w:rsid w:val="0014494E"/>
    <w:rsid w:val="00144A5E"/>
    <w:rsid w:val="00144B13"/>
    <w:rsid w:val="00144FAB"/>
    <w:rsid w:val="0014519C"/>
    <w:rsid w:val="001452CC"/>
    <w:rsid w:val="00145345"/>
    <w:rsid w:val="00146464"/>
    <w:rsid w:val="00146AAA"/>
    <w:rsid w:val="00146D81"/>
    <w:rsid w:val="00146DBB"/>
    <w:rsid w:val="001472BD"/>
    <w:rsid w:val="001473CB"/>
    <w:rsid w:val="001479CC"/>
    <w:rsid w:val="00147B90"/>
    <w:rsid w:val="001504CF"/>
    <w:rsid w:val="00150A2B"/>
    <w:rsid w:val="00150EE9"/>
    <w:rsid w:val="001512F5"/>
    <w:rsid w:val="0015191E"/>
    <w:rsid w:val="00151CAD"/>
    <w:rsid w:val="0015208D"/>
    <w:rsid w:val="001528EC"/>
    <w:rsid w:val="001529CA"/>
    <w:rsid w:val="00152B69"/>
    <w:rsid w:val="001531D3"/>
    <w:rsid w:val="0015353D"/>
    <w:rsid w:val="001535D7"/>
    <w:rsid w:val="00154177"/>
    <w:rsid w:val="001542BE"/>
    <w:rsid w:val="00154694"/>
    <w:rsid w:val="0015477D"/>
    <w:rsid w:val="00154C37"/>
    <w:rsid w:val="00155DA1"/>
    <w:rsid w:val="00156368"/>
    <w:rsid w:val="001565BA"/>
    <w:rsid w:val="001571A4"/>
    <w:rsid w:val="001577E1"/>
    <w:rsid w:val="00160077"/>
    <w:rsid w:val="0016013B"/>
    <w:rsid w:val="0016043C"/>
    <w:rsid w:val="00160777"/>
    <w:rsid w:val="001607BC"/>
    <w:rsid w:val="00160A29"/>
    <w:rsid w:val="00160A6E"/>
    <w:rsid w:val="00160DBB"/>
    <w:rsid w:val="00160FCF"/>
    <w:rsid w:val="00161E12"/>
    <w:rsid w:val="001620C9"/>
    <w:rsid w:val="001625CB"/>
    <w:rsid w:val="001629D3"/>
    <w:rsid w:val="00162A8D"/>
    <w:rsid w:val="00163386"/>
    <w:rsid w:val="00163581"/>
    <w:rsid w:val="00163DE0"/>
    <w:rsid w:val="001644A7"/>
    <w:rsid w:val="0016467C"/>
    <w:rsid w:val="00164B64"/>
    <w:rsid w:val="001651E9"/>
    <w:rsid w:val="00165451"/>
    <w:rsid w:val="001659F1"/>
    <w:rsid w:val="00165AFF"/>
    <w:rsid w:val="0016668C"/>
    <w:rsid w:val="00166CC5"/>
    <w:rsid w:val="0016711F"/>
    <w:rsid w:val="0016752C"/>
    <w:rsid w:val="0017053B"/>
    <w:rsid w:val="00171086"/>
    <w:rsid w:val="0017121D"/>
    <w:rsid w:val="00171413"/>
    <w:rsid w:val="001717F3"/>
    <w:rsid w:val="00171829"/>
    <w:rsid w:val="00171D05"/>
    <w:rsid w:val="001726B6"/>
    <w:rsid w:val="001726FD"/>
    <w:rsid w:val="00172A69"/>
    <w:rsid w:val="00172B9D"/>
    <w:rsid w:val="00173632"/>
    <w:rsid w:val="001738E5"/>
    <w:rsid w:val="0017414F"/>
    <w:rsid w:val="00175066"/>
    <w:rsid w:val="0017555B"/>
    <w:rsid w:val="00175A0E"/>
    <w:rsid w:val="0017625D"/>
    <w:rsid w:val="001762F1"/>
    <w:rsid w:val="00176411"/>
    <w:rsid w:val="00176519"/>
    <w:rsid w:val="00176B0D"/>
    <w:rsid w:val="00176CCD"/>
    <w:rsid w:val="001773B7"/>
    <w:rsid w:val="001778CE"/>
    <w:rsid w:val="00177AFE"/>
    <w:rsid w:val="00177D64"/>
    <w:rsid w:val="00177F70"/>
    <w:rsid w:val="00180679"/>
    <w:rsid w:val="001808C6"/>
    <w:rsid w:val="0018100E"/>
    <w:rsid w:val="0018128D"/>
    <w:rsid w:val="0018159A"/>
    <w:rsid w:val="001815DC"/>
    <w:rsid w:val="001824A8"/>
    <w:rsid w:val="00182848"/>
    <w:rsid w:val="001829C5"/>
    <w:rsid w:val="001831D8"/>
    <w:rsid w:val="001833FE"/>
    <w:rsid w:val="00183A6B"/>
    <w:rsid w:val="00183D6C"/>
    <w:rsid w:val="00184572"/>
    <w:rsid w:val="0018484D"/>
    <w:rsid w:val="00184878"/>
    <w:rsid w:val="00184D33"/>
    <w:rsid w:val="00184F1F"/>
    <w:rsid w:val="0018530E"/>
    <w:rsid w:val="001853F3"/>
    <w:rsid w:val="001855A3"/>
    <w:rsid w:val="00187060"/>
    <w:rsid w:val="00187A43"/>
    <w:rsid w:val="00187C37"/>
    <w:rsid w:val="00187CE3"/>
    <w:rsid w:val="00187DCB"/>
    <w:rsid w:val="00187EBA"/>
    <w:rsid w:val="00190336"/>
    <w:rsid w:val="0019079F"/>
    <w:rsid w:val="0019176C"/>
    <w:rsid w:val="00191B63"/>
    <w:rsid w:val="00192018"/>
    <w:rsid w:val="00192B65"/>
    <w:rsid w:val="001930B4"/>
    <w:rsid w:val="00193167"/>
    <w:rsid w:val="00193298"/>
    <w:rsid w:val="00193BB0"/>
    <w:rsid w:val="00193C9D"/>
    <w:rsid w:val="0019475A"/>
    <w:rsid w:val="00194BD3"/>
    <w:rsid w:val="00194CD7"/>
    <w:rsid w:val="00195445"/>
    <w:rsid w:val="00195AFA"/>
    <w:rsid w:val="00195BA8"/>
    <w:rsid w:val="00196358"/>
    <w:rsid w:val="001965F4"/>
    <w:rsid w:val="00196A5F"/>
    <w:rsid w:val="00196FB5"/>
    <w:rsid w:val="00197303"/>
    <w:rsid w:val="00197EC9"/>
    <w:rsid w:val="001A0443"/>
    <w:rsid w:val="001A0BCC"/>
    <w:rsid w:val="001A0BDA"/>
    <w:rsid w:val="001A0D97"/>
    <w:rsid w:val="001A0EEB"/>
    <w:rsid w:val="001A197B"/>
    <w:rsid w:val="001A1C0F"/>
    <w:rsid w:val="001A1F1B"/>
    <w:rsid w:val="001A22D8"/>
    <w:rsid w:val="001A2E5D"/>
    <w:rsid w:val="001A3005"/>
    <w:rsid w:val="001A33DE"/>
    <w:rsid w:val="001A3F1A"/>
    <w:rsid w:val="001A3FBE"/>
    <w:rsid w:val="001A41A1"/>
    <w:rsid w:val="001A47DD"/>
    <w:rsid w:val="001A47ED"/>
    <w:rsid w:val="001A490B"/>
    <w:rsid w:val="001A5738"/>
    <w:rsid w:val="001A5C36"/>
    <w:rsid w:val="001A6298"/>
    <w:rsid w:val="001A6345"/>
    <w:rsid w:val="001A6647"/>
    <w:rsid w:val="001A67F7"/>
    <w:rsid w:val="001A72D8"/>
    <w:rsid w:val="001A7E80"/>
    <w:rsid w:val="001B01A0"/>
    <w:rsid w:val="001B0966"/>
    <w:rsid w:val="001B0F3C"/>
    <w:rsid w:val="001B117F"/>
    <w:rsid w:val="001B1C98"/>
    <w:rsid w:val="001B20F7"/>
    <w:rsid w:val="001B2428"/>
    <w:rsid w:val="001B253E"/>
    <w:rsid w:val="001B26DF"/>
    <w:rsid w:val="001B2F02"/>
    <w:rsid w:val="001B338D"/>
    <w:rsid w:val="001B36E9"/>
    <w:rsid w:val="001B370B"/>
    <w:rsid w:val="001B3F60"/>
    <w:rsid w:val="001B4A81"/>
    <w:rsid w:val="001B4B06"/>
    <w:rsid w:val="001B4E79"/>
    <w:rsid w:val="001B5B5C"/>
    <w:rsid w:val="001B6335"/>
    <w:rsid w:val="001B63E4"/>
    <w:rsid w:val="001B66AD"/>
    <w:rsid w:val="001B68F1"/>
    <w:rsid w:val="001B7BF5"/>
    <w:rsid w:val="001B7C5F"/>
    <w:rsid w:val="001C0137"/>
    <w:rsid w:val="001C0442"/>
    <w:rsid w:val="001C04D8"/>
    <w:rsid w:val="001C060D"/>
    <w:rsid w:val="001C07D7"/>
    <w:rsid w:val="001C13BB"/>
    <w:rsid w:val="001C16DA"/>
    <w:rsid w:val="001C16E5"/>
    <w:rsid w:val="001C1816"/>
    <w:rsid w:val="001C1B7C"/>
    <w:rsid w:val="001C1C42"/>
    <w:rsid w:val="001C2233"/>
    <w:rsid w:val="001C3FC5"/>
    <w:rsid w:val="001C41B1"/>
    <w:rsid w:val="001C4208"/>
    <w:rsid w:val="001C439E"/>
    <w:rsid w:val="001C43F3"/>
    <w:rsid w:val="001C4480"/>
    <w:rsid w:val="001C5F69"/>
    <w:rsid w:val="001C644B"/>
    <w:rsid w:val="001C66BB"/>
    <w:rsid w:val="001C7027"/>
    <w:rsid w:val="001C78D2"/>
    <w:rsid w:val="001D0777"/>
    <w:rsid w:val="001D0996"/>
    <w:rsid w:val="001D0B2F"/>
    <w:rsid w:val="001D0CCA"/>
    <w:rsid w:val="001D0E2E"/>
    <w:rsid w:val="001D1BBC"/>
    <w:rsid w:val="001D1F50"/>
    <w:rsid w:val="001D21CF"/>
    <w:rsid w:val="001D2250"/>
    <w:rsid w:val="001D243D"/>
    <w:rsid w:val="001D283E"/>
    <w:rsid w:val="001D2C6D"/>
    <w:rsid w:val="001D30E6"/>
    <w:rsid w:val="001D375A"/>
    <w:rsid w:val="001D3A47"/>
    <w:rsid w:val="001D4C33"/>
    <w:rsid w:val="001D511D"/>
    <w:rsid w:val="001D5714"/>
    <w:rsid w:val="001D59CA"/>
    <w:rsid w:val="001D59D4"/>
    <w:rsid w:val="001D5EC4"/>
    <w:rsid w:val="001D660A"/>
    <w:rsid w:val="001D6703"/>
    <w:rsid w:val="001D7310"/>
    <w:rsid w:val="001D7475"/>
    <w:rsid w:val="001D770A"/>
    <w:rsid w:val="001D7718"/>
    <w:rsid w:val="001D7728"/>
    <w:rsid w:val="001E0449"/>
    <w:rsid w:val="001E097F"/>
    <w:rsid w:val="001E0F8F"/>
    <w:rsid w:val="001E1037"/>
    <w:rsid w:val="001E13AA"/>
    <w:rsid w:val="001E14CF"/>
    <w:rsid w:val="001E172D"/>
    <w:rsid w:val="001E1967"/>
    <w:rsid w:val="001E1C75"/>
    <w:rsid w:val="001E2397"/>
    <w:rsid w:val="001E23E9"/>
    <w:rsid w:val="001E2D36"/>
    <w:rsid w:val="001E3861"/>
    <w:rsid w:val="001E3981"/>
    <w:rsid w:val="001E3F51"/>
    <w:rsid w:val="001E440B"/>
    <w:rsid w:val="001E4494"/>
    <w:rsid w:val="001E47C7"/>
    <w:rsid w:val="001E4973"/>
    <w:rsid w:val="001E4CE6"/>
    <w:rsid w:val="001E53CB"/>
    <w:rsid w:val="001E5621"/>
    <w:rsid w:val="001E62B5"/>
    <w:rsid w:val="001E6E82"/>
    <w:rsid w:val="001E7268"/>
    <w:rsid w:val="001E7716"/>
    <w:rsid w:val="001E789C"/>
    <w:rsid w:val="001F078B"/>
    <w:rsid w:val="001F099D"/>
    <w:rsid w:val="001F0A17"/>
    <w:rsid w:val="001F0F67"/>
    <w:rsid w:val="001F10A5"/>
    <w:rsid w:val="001F14AA"/>
    <w:rsid w:val="001F1F28"/>
    <w:rsid w:val="001F22CC"/>
    <w:rsid w:val="001F279E"/>
    <w:rsid w:val="001F3CC3"/>
    <w:rsid w:val="001F40C3"/>
    <w:rsid w:val="001F4204"/>
    <w:rsid w:val="001F4547"/>
    <w:rsid w:val="001F47A9"/>
    <w:rsid w:val="001F51D4"/>
    <w:rsid w:val="001F5C62"/>
    <w:rsid w:val="001F5C69"/>
    <w:rsid w:val="001F5DBF"/>
    <w:rsid w:val="001F60A6"/>
    <w:rsid w:val="001F64A1"/>
    <w:rsid w:val="001F675C"/>
    <w:rsid w:val="001F74F5"/>
    <w:rsid w:val="001F7563"/>
    <w:rsid w:val="001F7595"/>
    <w:rsid w:val="001F759D"/>
    <w:rsid w:val="001F7797"/>
    <w:rsid w:val="001F78EC"/>
    <w:rsid w:val="001F7928"/>
    <w:rsid w:val="001F7C9B"/>
    <w:rsid w:val="002006A9"/>
    <w:rsid w:val="002006C5"/>
    <w:rsid w:val="00200E49"/>
    <w:rsid w:val="0020178D"/>
    <w:rsid w:val="00201AF5"/>
    <w:rsid w:val="00201E87"/>
    <w:rsid w:val="00201F7D"/>
    <w:rsid w:val="002021D9"/>
    <w:rsid w:val="002023E2"/>
    <w:rsid w:val="00204382"/>
    <w:rsid w:val="0020473B"/>
    <w:rsid w:val="00204B6D"/>
    <w:rsid w:val="00204BC8"/>
    <w:rsid w:val="00204BD6"/>
    <w:rsid w:val="00204D9D"/>
    <w:rsid w:val="00205589"/>
    <w:rsid w:val="002056C8"/>
    <w:rsid w:val="002059EC"/>
    <w:rsid w:val="00205F93"/>
    <w:rsid w:val="00206115"/>
    <w:rsid w:val="00206CED"/>
    <w:rsid w:val="0020720F"/>
    <w:rsid w:val="002075BC"/>
    <w:rsid w:val="002075FA"/>
    <w:rsid w:val="0021000D"/>
    <w:rsid w:val="0021013B"/>
    <w:rsid w:val="0021056F"/>
    <w:rsid w:val="002105BC"/>
    <w:rsid w:val="002108D7"/>
    <w:rsid w:val="0021144D"/>
    <w:rsid w:val="00211542"/>
    <w:rsid w:val="002116E9"/>
    <w:rsid w:val="00211701"/>
    <w:rsid w:val="00211981"/>
    <w:rsid w:val="00211D34"/>
    <w:rsid w:val="00212313"/>
    <w:rsid w:val="002125CF"/>
    <w:rsid w:val="002146F2"/>
    <w:rsid w:val="002148F1"/>
    <w:rsid w:val="00214F5D"/>
    <w:rsid w:val="002152AE"/>
    <w:rsid w:val="002155BC"/>
    <w:rsid w:val="00215C32"/>
    <w:rsid w:val="00215EC2"/>
    <w:rsid w:val="00215F90"/>
    <w:rsid w:val="002160B3"/>
    <w:rsid w:val="0021696C"/>
    <w:rsid w:val="00216B83"/>
    <w:rsid w:val="0021784C"/>
    <w:rsid w:val="00217B1D"/>
    <w:rsid w:val="00217E50"/>
    <w:rsid w:val="00217ECF"/>
    <w:rsid w:val="00220F04"/>
    <w:rsid w:val="002214B0"/>
    <w:rsid w:val="00221624"/>
    <w:rsid w:val="00221636"/>
    <w:rsid w:val="0022177F"/>
    <w:rsid w:val="00221929"/>
    <w:rsid w:val="00224234"/>
    <w:rsid w:val="00224285"/>
    <w:rsid w:val="002245B2"/>
    <w:rsid w:val="00224653"/>
    <w:rsid w:val="0022488A"/>
    <w:rsid w:val="00225069"/>
    <w:rsid w:val="00225D8E"/>
    <w:rsid w:val="00225F9E"/>
    <w:rsid w:val="00226549"/>
    <w:rsid w:val="0022669C"/>
    <w:rsid w:val="00227E54"/>
    <w:rsid w:val="00230166"/>
    <w:rsid w:val="00230458"/>
    <w:rsid w:val="00230E6F"/>
    <w:rsid w:val="00231242"/>
    <w:rsid w:val="00231B5C"/>
    <w:rsid w:val="002320F9"/>
    <w:rsid w:val="0023279E"/>
    <w:rsid w:val="00232B93"/>
    <w:rsid w:val="00234162"/>
    <w:rsid w:val="00234A10"/>
    <w:rsid w:val="00234E85"/>
    <w:rsid w:val="00235074"/>
    <w:rsid w:val="00235971"/>
    <w:rsid w:val="00235A5D"/>
    <w:rsid w:val="00235D0A"/>
    <w:rsid w:val="00235DA1"/>
    <w:rsid w:val="00235F8F"/>
    <w:rsid w:val="00235FA7"/>
    <w:rsid w:val="002363E3"/>
    <w:rsid w:val="00236606"/>
    <w:rsid w:val="00236658"/>
    <w:rsid w:val="00236D3C"/>
    <w:rsid w:val="0023757D"/>
    <w:rsid w:val="002377FE"/>
    <w:rsid w:val="00237C2A"/>
    <w:rsid w:val="00240217"/>
    <w:rsid w:val="002411C2"/>
    <w:rsid w:val="00241682"/>
    <w:rsid w:val="002417F3"/>
    <w:rsid w:val="00241939"/>
    <w:rsid w:val="00241A6E"/>
    <w:rsid w:val="00241AE1"/>
    <w:rsid w:val="00241ED3"/>
    <w:rsid w:val="0024233B"/>
    <w:rsid w:val="00242E53"/>
    <w:rsid w:val="002431D8"/>
    <w:rsid w:val="00243716"/>
    <w:rsid w:val="00243EBF"/>
    <w:rsid w:val="00243FA7"/>
    <w:rsid w:val="002450FF"/>
    <w:rsid w:val="0024590E"/>
    <w:rsid w:val="00245C30"/>
    <w:rsid w:val="002460B8"/>
    <w:rsid w:val="00246520"/>
    <w:rsid w:val="002465A1"/>
    <w:rsid w:val="0024696B"/>
    <w:rsid w:val="00246993"/>
    <w:rsid w:val="0024709D"/>
    <w:rsid w:val="00247917"/>
    <w:rsid w:val="00247F40"/>
    <w:rsid w:val="0025031F"/>
    <w:rsid w:val="00250922"/>
    <w:rsid w:val="00250D8F"/>
    <w:rsid w:val="0025269E"/>
    <w:rsid w:val="0025337C"/>
    <w:rsid w:val="00254EC3"/>
    <w:rsid w:val="0025518D"/>
    <w:rsid w:val="00255D22"/>
    <w:rsid w:val="00255FEF"/>
    <w:rsid w:val="0025617C"/>
    <w:rsid w:val="0025639F"/>
    <w:rsid w:val="002566AD"/>
    <w:rsid w:val="00257CBD"/>
    <w:rsid w:val="00257E2F"/>
    <w:rsid w:val="0026099D"/>
    <w:rsid w:val="00261226"/>
    <w:rsid w:val="00261543"/>
    <w:rsid w:val="00261F1B"/>
    <w:rsid w:val="0026205B"/>
    <w:rsid w:val="00262721"/>
    <w:rsid w:val="002631F2"/>
    <w:rsid w:val="0026354E"/>
    <w:rsid w:val="0026499E"/>
    <w:rsid w:val="00264DCD"/>
    <w:rsid w:val="0026556D"/>
    <w:rsid w:val="00265A63"/>
    <w:rsid w:val="00265C0F"/>
    <w:rsid w:val="00266862"/>
    <w:rsid w:val="00266BEF"/>
    <w:rsid w:val="00270241"/>
    <w:rsid w:val="0027059C"/>
    <w:rsid w:val="002705A4"/>
    <w:rsid w:val="00270D01"/>
    <w:rsid w:val="0027140F"/>
    <w:rsid w:val="002716B4"/>
    <w:rsid w:val="00271F4E"/>
    <w:rsid w:val="00272CDB"/>
    <w:rsid w:val="002730B8"/>
    <w:rsid w:val="00273137"/>
    <w:rsid w:val="00273FE0"/>
    <w:rsid w:val="002740B2"/>
    <w:rsid w:val="002743D9"/>
    <w:rsid w:val="00274465"/>
    <w:rsid w:val="002744FD"/>
    <w:rsid w:val="0027463D"/>
    <w:rsid w:val="00275011"/>
    <w:rsid w:val="00275453"/>
    <w:rsid w:val="0027593E"/>
    <w:rsid w:val="00275F65"/>
    <w:rsid w:val="002764C1"/>
    <w:rsid w:val="0027651D"/>
    <w:rsid w:val="002766EB"/>
    <w:rsid w:val="00277820"/>
    <w:rsid w:val="00277827"/>
    <w:rsid w:val="00277B4E"/>
    <w:rsid w:val="0028098B"/>
    <w:rsid w:val="00281D41"/>
    <w:rsid w:val="002823F0"/>
    <w:rsid w:val="002828BC"/>
    <w:rsid w:val="00283571"/>
    <w:rsid w:val="002837DD"/>
    <w:rsid w:val="0028389D"/>
    <w:rsid w:val="00284678"/>
    <w:rsid w:val="002846F0"/>
    <w:rsid w:val="00285652"/>
    <w:rsid w:val="00285762"/>
    <w:rsid w:val="002860A7"/>
    <w:rsid w:val="002863F0"/>
    <w:rsid w:val="00287038"/>
    <w:rsid w:val="0028719A"/>
    <w:rsid w:val="002876BA"/>
    <w:rsid w:val="00287857"/>
    <w:rsid w:val="0029147A"/>
    <w:rsid w:val="0029187D"/>
    <w:rsid w:val="00291AAE"/>
    <w:rsid w:val="00291C0D"/>
    <w:rsid w:val="00292301"/>
    <w:rsid w:val="0029233D"/>
    <w:rsid w:val="002925C4"/>
    <w:rsid w:val="00292E88"/>
    <w:rsid w:val="00293278"/>
    <w:rsid w:val="002944DD"/>
    <w:rsid w:val="00294730"/>
    <w:rsid w:val="00294AC8"/>
    <w:rsid w:val="00294AF9"/>
    <w:rsid w:val="00294B6B"/>
    <w:rsid w:val="00294BB0"/>
    <w:rsid w:val="00294BB1"/>
    <w:rsid w:val="00295EB8"/>
    <w:rsid w:val="00296515"/>
    <w:rsid w:val="00296C58"/>
    <w:rsid w:val="002976EE"/>
    <w:rsid w:val="002A08A7"/>
    <w:rsid w:val="002A143E"/>
    <w:rsid w:val="002A1781"/>
    <w:rsid w:val="002A1BE2"/>
    <w:rsid w:val="002A1D54"/>
    <w:rsid w:val="002A25CD"/>
    <w:rsid w:val="002A2980"/>
    <w:rsid w:val="002A29C4"/>
    <w:rsid w:val="002A2B0F"/>
    <w:rsid w:val="002A31F6"/>
    <w:rsid w:val="002A31FB"/>
    <w:rsid w:val="002A32E2"/>
    <w:rsid w:val="002A3B73"/>
    <w:rsid w:val="002A3C19"/>
    <w:rsid w:val="002A40C9"/>
    <w:rsid w:val="002A47A0"/>
    <w:rsid w:val="002A4B43"/>
    <w:rsid w:val="002A50D9"/>
    <w:rsid w:val="002A522E"/>
    <w:rsid w:val="002A5345"/>
    <w:rsid w:val="002A697C"/>
    <w:rsid w:val="002A6B97"/>
    <w:rsid w:val="002A6C44"/>
    <w:rsid w:val="002A79FE"/>
    <w:rsid w:val="002A7E01"/>
    <w:rsid w:val="002B03CE"/>
    <w:rsid w:val="002B05A4"/>
    <w:rsid w:val="002B09AD"/>
    <w:rsid w:val="002B0FA3"/>
    <w:rsid w:val="002B15B8"/>
    <w:rsid w:val="002B1624"/>
    <w:rsid w:val="002B22F0"/>
    <w:rsid w:val="002B294B"/>
    <w:rsid w:val="002B3079"/>
    <w:rsid w:val="002B3888"/>
    <w:rsid w:val="002B3DEF"/>
    <w:rsid w:val="002B469A"/>
    <w:rsid w:val="002B474D"/>
    <w:rsid w:val="002B49CB"/>
    <w:rsid w:val="002B5385"/>
    <w:rsid w:val="002B5796"/>
    <w:rsid w:val="002B57BF"/>
    <w:rsid w:val="002B5CC2"/>
    <w:rsid w:val="002B5D81"/>
    <w:rsid w:val="002B6426"/>
    <w:rsid w:val="002B6ACD"/>
    <w:rsid w:val="002B6C8C"/>
    <w:rsid w:val="002B6F2F"/>
    <w:rsid w:val="002B6F3F"/>
    <w:rsid w:val="002B75D4"/>
    <w:rsid w:val="002B7B94"/>
    <w:rsid w:val="002B7D0A"/>
    <w:rsid w:val="002B7E41"/>
    <w:rsid w:val="002C03C3"/>
    <w:rsid w:val="002C099F"/>
    <w:rsid w:val="002C13BE"/>
    <w:rsid w:val="002C1569"/>
    <w:rsid w:val="002C1750"/>
    <w:rsid w:val="002C1A8F"/>
    <w:rsid w:val="002C1FD7"/>
    <w:rsid w:val="002C2B87"/>
    <w:rsid w:val="002C40ED"/>
    <w:rsid w:val="002C46E5"/>
    <w:rsid w:val="002C4FE0"/>
    <w:rsid w:val="002C5093"/>
    <w:rsid w:val="002C5702"/>
    <w:rsid w:val="002C5986"/>
    <w:rsid w:val="002C5D2A"/>
    <w:rsid w:val="002C5FC8"/>
    <w:rsid w:val="002C6834"/>
    <w:rsid w:val="002C7401"/>
    <w:rsid w:val="002C7B94"/>
    <w:rsid w:val="002D0128"/>
    <w:rsid w:val="002D17DC"/>
    <w:rsid w:val="002D1927"/>
    <w:rsid w:val="002D1C09"/>
    <w:rsid w:val="002D1D22"/>
    <w:rsid w:val="002D2433"/>
    <w:rsid w:val="002D2456"/>
    <w:rsid w:val="002D25A4"/>
    <w:rsid w:val="002D284C"/>
    <w:rsid w:val="002D34E3"/>
    <w:rsid w:val="002D3883"/>
    <w:rsid w:val="002D398D"/>
    <w:rsid w:val="002D3DEF"/>
    <w:rsid w:val="002D4072"/>
    <w:rsid w:val="002D521D"/>
    <w:rsid w:val="002D5B2D"/>
    <w:rsid w:val="002D62AC"/>
    <w:rsid w:val="002D642B"/>
    <w:rsid w:val="002D6474"/>
    <w:rsid w:val="002D6A2F"/>
    <w:rsid w:val="002D7047"/>
    <w:rsid w:val="002D73E4"/>
    <w:rsid w:val="002D742F"/>
    <w:rsid w:val="002D7EDB"/>
    <w:rsid w:val="002D7FBC"/>
    <w:rsid w:val="002E0A32"/>
    <w:rsid w:val="002E0D34"/>
    <w:rsid w:val="002E1017"/>
    <w:rsid w:val="002E10D2"/>
    <w:rsid w:val="002E164A"/>
    <w:rsid w:val="002E17A8"/>
    <w:rsid w:val="002E1925"/>
    <w:rsid w:val="002E21AE"/>
    <w:rsid w:val="002E2301"/>
    <w:rsid w:val="002E235E"/>
    <w:rsid w:val="002E2783"/>
    <w:rsid w:val="002E2ECD"/>
    <w:rsid w:val="002E30E6"/>
    <w:rsid w:val="002E3383"/>
    <w:rsid w:val="002E3694"/>
    <w:rsid w:val="002E3DE6"/>
    <w:rsid w:val="002E3E12"/>
    <w:rsid w:val="002E44E0"/>
    <w:rsid w:val="002E5864"/>
    <w:rsid w:val="002E595B"/>
    <w:rsid w:val="002E5E26"/>
    <w:rsid w:val="002E612C"/>
    <w:rsid w:val="002E6304"/>
    <w:rsid w:val="002E663B"/>
    <w:rsid w:val="002E68B5"/>
    <w:rsid w:val="002E702C"/>
    <w:rsid w:val="002E7107"/>
    <w:rsid w:val="002E765B"/>
    <w:rsid w:val="002E7F74"/>
    <w:rsid w:val="002F01DB"/>
    <w:rsid w:val="002F0716"/>
    <w:rsid w:val="002F10DA"/>
    <w:rsid w:val="002F1222"/>
    <w:rsid w:val="002F130D"/>
    <w:rsid w:val="002F13BD"/>
    <w:rsid w:val="002F1CD1"/>
    <w:rsid w:val="002F2177"/>
    <w:rsid w:val="002F269D"/>
    <w:rsid w:val="002F2DA2"/>
    <w:rsid w:val="002F327A"/>
    <w:rsid w:val="002F3899"/>
    <w:rsid w:val="002F3A72"/>
    <w:rsid w:val="002F4002"/>
    <w:rsid w:val="002F4A82"/>
    <w:rsid w:val="002F4D6A"/>
    <w:rsid w:val="002F53B8"/>
    <w:rsid w:val="002F5BF7"/>
    <w:rsid w:val="002F682D"/>
    <w:rsid w:val="002F7562"/>
    <w:rsid w:val="002F79B7"/>
    <w:rsid w:val="002F7E18"/>
    <w:rsid w:val="002F7F0E"/>
    <w:rsid w:val="00300116"/>
    <w:rsid w:val="00300121"/>
    <w:rsid w:val="003002DD"/>
    <w:rsid w:val="00300440"/>
    <w:rsid w:val="0030090E"/>
    <w:rsid w:val="00300F06"/>
    <w:rsid w:val="003016FF"/>
    <w:rsid w:val="003019B9"/>
    <w:rsid w:val="00301FE4"/>
    <w:rsid w:val="00302038"/>
    <w:rsid w:val="0030208F"/>
    <w:rsid w:val="003025F5"/>
    <w:rsid w:val="0030307E"/>
    <w:rsid w:val="003035D3"/>
    <w:rsid w:val="00303874"/>
    <w:rsid w:val="003038F1"/>
    <w:rsid w:val="00303B33"/>
    <w:rsid w:val="00303C8E"/>
    <w:rsid w:val="00303E3A"/>
    <w:rsid w:val="003048A7"/>
    <w:rsid w:val="00304951"/>
    <w:rsid w:val="00305033"/>
    <w:rsid w:val="003057D6"/>
    <w:rsid w:val="00305961"/>
    <w:rsid w:val="00305A09"/>
    <w:rsid w:val="0030609C"/>
    <w:rsid w:val="00306969"/>
    <w:rsid w:val="00306CFA"/>
    <w:rsid w:val="00306D0B"/>
    <w:rsid w:val="0030708B"/>
    <w:rsid w:val="00307988"/>
    <w:rsid w:val="00307A07"/>
    <w:rsid w:val="00307F80"/>
    <w:rsid w:val="00310212"/>
    <w:rsid w:val="003103EC"/>
    <w:rsid w:val="00310820"/>
    <w:rsid w:val="003108FE"/>
    <w:rsid w:val="0031135A"/>
    <w:rsid w:val="00311D83"/>
    <w:rsid w:val="00312415"/>
    <w:rsid w:val="00312FE0"/>
    <w:rsid w:val="00313ACA"/>
    <w:rsid w:val="00313B7B"/>
    <w:rsid w:val="00313DAA"/>
    <w:rsid w:val="00314A0E"/>
    <w:rsid w:val="0031524C"/>
    <w:rsid w:val="003159A4"/>
    <w:rsid w:val="00315CA1"/>
    <w:rsid w:val="00315E4E"/>
    <w:rsid w:val="00316045"/>
    <w:rsid w:val="003160F7"/>
    <w:rsid w:val="003162E6"/>
    <w:rsid w:val="00316365"/>
    <w:rsid w:val="00316584"/>
    <w:rsid w:val="00316902"/>
    <w:rsid w:val="003169F1"/>
    <w:rsid w:val="00317394"/>
    <w:rsid w:val="0031754B"/>
    <w:rsid w:val="00317668"/>
    <w:rsid w:val="00317EF6"/>
    <w:rsid w:val="00317FF4"/>
    <w:rsid w:val="003207EB"/>
    <w:rsid w:val="00320AF8"/>
    <w:rsid w:val="00321863"/>
    <w:rsid w:val="00321A53"/>
    <w:rsid w:val="00321AE7"/>
    <w:rsid w:val="003221D5"/>
    <w:rsid w:val="00322F3E"/>
    <w:rsid w:val="00322FB9"/>
    <w:rsid w:val="0032357C"/>
    <w:rsid w:val="0032376D"/>
    <w:rsid w:val="00323863"/>
    <w:rsid w:val="00323D36"/>
    <w:rsid w:val="003240DF"/>
    <w:rsid w:val="003241A1"/>
    <w:rsid w:val="00324690"/>
    <w:rsid w:val="00324A9E"/>
    <w:rsid w:val="00324D5D"/>
    <w:rsid w:val="00324F07"/>
    <w:rsid w:val="00325846"/>
    <w:rsid w:val="00325D9A"/>
    <w:rsid w:val="003265E0"/>
    <w:rsid w:val="0032679C"/>
    <w:rsid w:val="00326D71"/>
    <w:rsid w:val="003271D5"/>
    <w:rsid w:val="003271F2"/>
    <w:rsid w:val="003272E4"/>
    <w:rsid w:val="00327491"/>
    <w:rsid w:val="003276CE"/>
    <w:rsid w:val="003278EF"/>
    <w:rsid w:val="00327B17"/>
    <w:rsid w:val="00327B3C"/>
    <w:rsid w:val="00330AA6"/>
    <w:rsid w:val="00330BE8"/>
    <w:rsid w:val="00330C39"/>
    <w:rsid w:val="00330E4C"/>
    <w:rsid w:val="00330E82"/>
    <w:rsid w:val="00332307"/>
    <w:rsid w:val="00332735"/>
    <w:rsid w:val="0033289B"/>
    <w:rsid w:val="00332921"/>
    <w:rsid w:val="00332B32"/>
    <w:rsid w:val="003330A0"/>
    <w:rsid w:val="00333109"/>
    <w:rsid w:val="003340BD"/>
    <w:rsid w:val="00334527"/>
    <w:rsid w:val="003349EB"/>
    <w:rsid w:val="003358BC"/>
    <w:rsid w:val="00335BC9"/>
    <w:rsid w:val="003363AE"/>
    <w:rsid w:val="00336519"/>
    <w:rsid w:val="00336C2B"/>
    <w:rsid w:val="00337133"/>
    <w:rsid w:val="003373E4"/>
    <w:rsid w:val="00337971"/>
    <w:rsid w:val="00340277"/>
    <w:rsid w:val="003402E2"/>
    <w:rsid w:val="00340747"/>
    <w:rsid w:val="00341211"/>
    <w:rsid w:val="00341274"/>
    <w:rsid w:val="0034139F"/>
    <w:rsid w:val="003419C3"/>
    <w:rsid w:val="003427D9"/>
    <w:rsid w:val="0034284B"/>
    <w:rsid w:val="00342DF0"/>
    <w:rsid w:val="00343C0B"/>
    <w:rsid w:val="00343EEE"/>
    <w:rsid w:val="00344018"/>
    <w:rsid w:val="00344244"/>
    <w:rsid w:val="0034431D"/>
    <w:rsid w:val="0034439E"/>
    <w:rsid w:val="00344656"/>
    <w:rsid w:val="00344735"/>
    <w:rsid w:val="00346469"/>
    <w:rsid w:val="0034647F"/>
    <w:rsid w:val="00346806"/>
    <w:rsid w:val="00347025"/>
    <w:rsid w:val="003472D3"/>
    <w:rsid w:val="00347556"/>
    <w:rsid w:val="00347A31"/>
    <w:rsid w:val="00347AAE"/>
    <w:rsid w:val="00347DE0"/>
    <w:rsid w:val="00347FB9"/>
    <w:rsid w:val="003501B9"/>
    <w:rsid w:val="0035024E"/>
    <w:rsid w:val="003509FE"/>
    <w:rsid w:val="00350FC3"/>
    <w:rsid w:val="00352132"/>
    <w:rsid w:val="00352378"/>
    <w:rsid w:val="003527F5"/>
    <w:rsid w:val="00352C15"/>
    <w:rsid w:val="00352CEA"/>
    <w:rsid w:val="0035321C"/>
    <w:rsid w:val="0035335B"/>
    <w:rsid w:val="003533B9"/>
    <w:rsid w:val="00353796"/>
    <w:rsid w:val="003539F8"/>
    <w:rsid w:val="00353B7F"/>
    <w:rsid w:val="00353B88"/>
    <w:rsid w:val="00353CEF"/>
    <w:rsid w:val="003546D8"/>
    <w:rsid w:val="003546E6"/>
    <w:rsid w:val="003555B4"/>
    <w:rsid w:val="00355759"/>
    <w:rsid w:val="003559EB"/>
    <w:rsid w:val="00355A0A"/>
    <w:rsid w:val="0035613F"/>
    <w:rsid w:val="00356866"/>
    <w:rsid w:val="00356A46"/>
    <w:rsid w:val="00356BC4"/>
    <w:rsid w:val="0035711C"/>
    <w:rsid w:val="00357C07"/>
    <w:rsid w:val="00357DAD"/>
    <w:rsid w:val="00360F9F"/>
    <w:rsid w:val="00361189"/>
    <w:rsid w:val="0036118A"/>
    <w:rsid w:val="003615AC"/>
    <w:rsid w:val="00361958"/>
    <w:rsid w:val="00361D4E"/>
    <w:rsid w:val="00361E82"/>
    <w:rsid w:val="00362102"/>
    <w:rsid w:val="00362722"/>
    <w:rsid w:val="0036280C"/>
    <w:rsid w:val="00362CA0"/>
    <w:rsid w:val="0036322F"/>
    <w:rsid w:val="003634D4"/>
    <w:rsid w:val="00363DAF"/>
    <w:rsid w:val="0036421D"/>
    <w:rsid w:val="00364ED8"/>
    <w:rsid w:val="003650EC"/>
    <w:rsid w:val="003653EE"/>
    <w:rsid w:val="0036731F"/>
    <w:rsid w:val="00367730"/>
    <w:rsid w:val="003677B1"/>
    <w:rsid w:val="00367B81"/>
    <w:rsid w:val="00370C05"/>
    <w:rsid w:val="00371619"/>
    <w:rsid w:val="00371785"/>
    <w:rsid w:val="003724D8"/>
    <w:rsid w:val="00372BB3"/>
    <w:rsid w:val="00373820"/>
    <w:rsid w:val="00373855"/>
    <w:rsid w:val="003738E1"/>
    <w:rsid w:val="00373CFB"/>
    <w:rsid w:val="0037484A"/>
    <w:rsid w:val="00374A94"/>
    <w:rsid w:val="00374C46"/>
    <w:rsid w:val="0037584C"/>
    <w:rsid w:val="003767A4"/>
    <w:rsid w:val="00376DD7"/>
    <w:rsid w:val="00376FAC"/>
    <w:rsid w:val="003772E1"/>
    <w:rsid w:val="0037739F"/>
    <w:rsid w:val="003777EE"/>
    <w:rsid w:val="00377BE0"/>
    <w:rsid w:val="00377C58"/>
    <w:rsid w:val="00380111"/>
    <w:rsid w:val="0038030A"/>
    <w:rsid w:val="003805F9"/>
    <w:rsid w:val="00380E32"/>
    <w:rsid w:val="003812B3"/>
    <w:rsid w:val="003821BA"/>
    <w:rsid w:val="003822C8"/>
    <w:rsid w:val="003824FD"/>
    <w:rsid w:val="00382987"/>
    <w:rsid w:val="00382BE7"/>
    <w:rsid w:val="00382E4A"/>
    <w:rsid w:val="0038385D"/>
    <w:rsid w:val="00383C34"/>
    <w:rsid w:val="00384C7A"/>
    <w:rsid w:val="00384CAA"/>
    <w:rsid w:val="00384D8B"/>
    <w:rsid w:val="00386DAC"/>
    <w:rsid w:val="00387E9E"/>
    <w:rsid w:val="003904D8"/>
    <w:rsid w:val="0039058D"/>
    <w:rsid w:val="0039184C"/>
    <w:rsid w:val="00391D76"/>
    <w:rsid w:val="00391D93"/>
    <w:rsid w:val="00391E6A"/>
    <w:rsid w:val="00391FA3"/>
    <w:rsid w:val="00392350"/>
    <w:rsid w:val="003928EB"/>
    <w:rsid w:val="00392923"/>
    <w:rsid w:val="0039323E"/>
    <w:rsid w:val="00393379"/>
    <w:rsid w:val="00393BD2"/>
    <w:rsid w:val="00393DBC"/>
    <w:rsid w:val="003946D0"/>
    <w:rsid w:val="00394AC3"/>
    <w:rsid w:val="003951B6"/>
    <w:rsid w:val="00396940"/>
    <w:rsid w:val="003971E0"/>
    <w:rsid w:val="00397207"/>
    <w:rsid w:val="003972E1"/>
    <w:rsid w:val="00397462"/>
    <w:rsid w:val="003974D1"/>
    <w:rsid w:val="00397CD4"/>
    <w:rsid w:val="00397F91"/>
    <w:rsid w:val="003A0358"/>
    <w:rsid w:val="003A0C36"/>
    <w:rsid w:val="003A10A3"/>
    <w:rsid w:val="003A11A0"/>
    <w:rsid w:val="003A1677"/>
    <w:rsid w:val="003A2404"/>
    <w:rsid w:val="003A2572"/>
    <w:rsid w:val="003A2935"/>
    <w:rsid w:val="003A295D"/>
    <w:rsid w:val="003A2A80"/>
    <w:rsid w:val="003A2C1B"/>
    <w:rsid w:val="003A2CBF"/>
    <w:rsid w:val="003A2FD1"/>
    <w:rsid w:val="003A3143"/>
    <w:rsid w:val="003A3208"/>
    <w:rsid w:val="003A3565"/>
    <w:rsid w:val="003A36F8"/>
    <w:rsid w:val="003A3BA1"/>
    <w:rsid w:val="003A3FE8"/>
    <w:rsid w:val="003A442E"/>
    <w:rsid w:val="003A455F"/>
    <w:rsid w:val="003A45A0"/>
    <w:rsid w:val="003A5126"/>
    <w:rsid w:val="003A545A"/>
    <w:rsid w:val="003A568E"/>
    <w:rsid w:val="003A56CE"/>
    <w:rsid w:val="003A6261"/>
    <w:rsid w:val="003A6A8B"/>
    <w:rsid w:val="003A7034"/>
    <w:rsid w:val="003A72F6"/>
    <w:rsid w:val="003A78BA"/>
    <w:rsid w:val="003A78E6"/>
    <w:rsid w:val="003A7905"/>
    <w:rsid w:val="003B0062"/>
    <w:rsid w:val="003B0383"/>
    <w:rsid w:val="003B0ABF"/>
    <w:rsid w:val="003B1BE4"/>
    <w:rsid w:val="003B1C63"/>
    <w:rsid w:val="003B1ECF"/>
    <w:rsid w:val="003B22FF"/>
    <w:rsid w:val="003B2C57"/>
    <w:rsid w:val="003B2F10"/>
    <w:rsid w:val="003B30E7"/>
    <w:rsid w:val="003B32A1"/>
    <w:rsid w:val="003B369A"/>
    <w:rsid w:val="003B40A4"/>
    <w:rsid w:val="003B4E8C"/>
    <w:rsid w:val="003B5A26"/>
    <w:rsid w:val="003B6A84"/>
    <w:rsid w:val="003B6C6C"/>
    <w:rsid w:val="003B7427"/>
    <w:rsid w:val="003B7544"/>
    <w:rsid w:val="003B7662"/>
    <w:rsid w:val="003B7B1A"/>
    <w:rsid w:val="003C02C9"/>
    <w:rsid w:val="003C0AE3"/>
    <w:rsid w:val="003C0EF4"/>
    <w:rsid w:val="003C211C"/>
    <w:rsid w:val="003C2149"/>
    <w:rsid w:val="003C2455"/>
    <w:rsid w:val="003C2D59"/>
    <w:rsid w:val="003C3289"/>
    <w:rsid w:val="003C3DCC"/>
    <w:rsid w:val="003C4CD3"/>
    <w:rsid w:val="003C4F4C"/>
    <w:rsid w:val="003C50B0"/>
    <w:rsid w:val="003C5391"/>
    <w:rsid w:val="003C5C96"/>
    <w:rsid w:val="003C5D88"/>
    <w:rsid w:val="003C5FA6"/>
    <w:rsid w:val="003C61FE"/>
    <w:rsid w:val="003C62FF"/>
    <w:rsid w:val="003C68DF"/>
    <w:rsid w:val="003C7D3A"/>
    <w:rsid w:val="003C7EFE"/>
    <w:rsid w:val="003D05D1"/>
    <w:rsid w:val="003D1428"/>
    <w:rsid w:val="003D15C6"/>
    <w:rsid w:val="003D1C10"/>
    <w:rsid w:val="003D29C3"/>
    <w:rsid w:val="003D2B74"/>
    <w:rsid w:val="003D30B5"/>
    <w:rsid w:val="003D34A5"/>
    <w:rsid w:val="003D3701"/>
    <w:rsid w:val="003D3DA4"/>
    <w:rsid w:val="003D4035"/>
    <w:rsid w:val="003D4236"/>
    <w:rsid w:val="003D4318"/>
    <w:rsid w:val="003D4889"/>
    <w:rsid w:val="003D4FC5"/>
    <w:rsid w:val="003D5040"/>
    <w:rsid w:val="003D58A4"/>
    <w:rsid w:val="003D58CD"/>
    <w:rsid w:val="003D5C4F"/>
    <w:rsid w:val="003D5D5B"/>
    <w:rsid w:val="003D5F37"/>
    <w:rsid w:val="003D6108"/>
    <w:rsid w:val="003D6D13"/>
    <w:rsid w:val="003D7CBF"/>
    <w:rsid w:val="003D7D4A"/>
    <w:rsid w:val="003E00BE"/>
    <w:rsid w:val="003E0A46"/>
    <w:rsid w:val="003E0B8C"/>
    <w:rsid w:val="003E0C0F"/>
    <w:rsid w:val="003E1138"/>
    <w:rsid w:val="003E1AB8"/>
    <w:rsid w:val="003E229C"/>
    <w:rsid w:val="003E2473"/>
    <w:rsid w:val="003E2726"/>
    <w:rsid w:val="003E29BB"/>
    <w:rsid w:val="003E30EB"/>
    <w:rsid w:val="003E33F1"/>
    <w:rsid w:val="003E3657"/>
    <w:rsid w:val="003E3AE7"/>
    <w:rsid w:val="003E3AF0"/>
    <w:rsid w:val="003E409D"/>
    <w:rsid w:val="003E46F4"/>
    <w:rsid w:val="003E59B0"/>
    <w:rsid w:val="003E6BE0"/>
    <w:rsid w:val="003E6EB4"/>
    <w:rsid w:val="003E7621"/>
    <w:rsid w:val="003E764D"/>
    <w:rsid w:val="003E7A35"/>
    <w:rsid w:val="003E7A91"/>
    <w:rsid w:val="003F0088"/>
    <w:rsid w:val="003F02DA"/>
    <w:rsid w:val="003F058F"/>
    <w:rsid w:val="003F06EA"/>
    <w:rsid w:val="003F09DD"/>
    <w:rsid w:val="003F0B68"/>
    <w:rsid w:val="003F0C1B"/>
    <w:rsid w:val="003F0E9B"/>
    <w:rsid w:val="003F1387"/>
    <w:rsid w:val="003F1AAC"/>
    <w:rsid w:val="003F1CAE"/>
    <w:rsid w:val="003F2381"/>
    <w:rsid w:val="003F248D"/>
    <w:rsid w:val="003F25DE"/>
    <w:rsid w:val="003F265D"/>
    <w:rsid w:val="003F288C"/>
    <w:rsid w:val="003F4083"/>
    <w:rsid w:val="003F40CF"/>
    <w:rsid w:val="003F47F4"/>
    <w:rsid w:val="003F5208"/>
    <w:rsid w:val="003F5777"/>
    <w:rsid w:val="003F5802"/>
    <w:rsid w:val="003F6029"/>
    <w:rsid w:val="003F628E"/>
    <w:rsid w:val="003F62D6"/>
    <w:rsid w:val="003F63B4"/>
    <w:rsid w:val="003F68F8"/>
    <w:rsid w:val="003F6A22"/>
    <w:rsid w:val="003F6BDE"/>
    <w:rsid w:val="003F7260"/>
    <w:rsid w:val="003F729D"/>
    <w:rsid w:val="003F7D59"/>
    <w:rsid w:val="003F7E33"/>
    <w:rsid w:val="003F7F93"/>
    <w:rsid w:val="0040072C"/>
    <w:rsid w:val="00400C4B"/>
    <w:rsid w:val="00401741"/>
    <w:rsid w:val="0040189D"/>
    <w:rsid w:val="00401C86"/>
    <w:rsid w:val="00401DC0"/>
    <w:rsid w:val="00401DEC"/>
    <w:rsid w:val="00401EE8"/>
    <w:rsid w:val="0040238F"/>
    <w:rsid w:val="004023B1"/>
    <w:rsid w:val="00402557"/>
    <w:rsid w:val="00402907"/>
    <w:rsid w:val="004029DE"/>
    <w:rsid w:val="00402C14"/>
    <w:rsid w:val="00402D6A"/>
    <w:rsid w:val="00403158"/>
    <w:rsid w:val="0040353F"/>
    <w:rsid w:val="00404B51"/>
    <w:rsid w:val="004064F4"/>
    <w:rsid w:val="00406EC6"/>
    <w:rsid w:val="004071F4"/>
    <w:rsid w:val="00407530"/>
    <w:rsid w:val="0040771E"/>
    <w:rsid w:val="004107E9"/>
    <w:rsid w:val="00410906"/>
    <w:rsid w:val="0041186E"/>
    <w:rsid w:val="004119C7"/>
    <w:rsid w:val="004122DB"/>
    <w:rsid w:val="0041241B"/>
    <w:rsid w:val="004130C9"/>
    <w:rsid w:val="00413369"/>
    <w:rsid w:val="004135A6"/>
    <w:rsid w:val="004138CF"/>
    <w:rsid w:val="004140F5"/>
    <w:rsid w:val="00414240"/>
    <w:rsid w:val="004143FC"/>
    <w:rsid w:val="00414946"/>
    <w:rsid w:val="0041523E"/>
    <w:rsid w:val="00415258"/>
    <w:rsid w:val="00415589"/>
    <w:rsid w:val="00415614"/>
    <w:rsid w:val="00415B9E"/>
    <w:rsid w:val="00415E17"/>
    <w:rsid w:val="0041664B"/>
    <w:rsid w:val="00416828"/>
    <w:rsid w:val="00416B2F"/>
    <w:rsid w:val="00417226"/>
    <w:rsid w:val="004172BC"/>
    <w:rsid w:val="00417481"/>
    <w:rsid w:val="00417575"/>
    <w:rsid w:val="00417776"/>
    <w:rsid w:val="004179E7"/>
    <w:rsid w:val="00417D2F"/>
    <w:rsid w:val="00420C65"/>
    <w:rsid w:val="00420ED8"/>
    <w:rsid w:val="00420F5C"/>
    <w:rsid w:val="004227EB"/>
    <w:rsid w:val="00422D1F"/>
    <w:rsid w:val="00422F6F"/>
    <w:rsid w:val="0042322C"/>
    <w:rsid w:val="0042343D"/>
    <w:rsid w:val="00423451"/>
    <w:rsid w:val="00423ACB"/>
    <w:rsid w:val="00423F00"/>
    <w:rsid w:val="0042495F"/>
    <w:rsid w:val="0042582E"/>
    <w:rsid w:val="00425C48"/>
    <w:rsid w:val="00426464"/>
    <w:rsid w:val="00426576"/>
    <w:rsid w:val="004265D1"/>
    <w:rsid w:val="00426E76"/>
    <w:rsid w:val="004272DF"/>
    <w:rsid w:val="00427FD2"/>
    <w:rsid w:val="004309D0"/>
    <w:rsid w:val="00430B11"/>
    <w:rsid w:val="00430F9C"/>
    <w:rsid w:val="004310BB"/>
    <w:rsid w:val="0043124B"/>
    <w:rsid w:val="00431509"/>
    <w:rsid w:val="00431B4F"/>
    <w:rsid w:val="00431EBE"/>
    <w:rsid w:val="0043214E"/>
    <w:rsid w:val="004321AC"/>
    <w:rsid w:val="0043221B"/>
    <w:rsid w:val="00433089"/>
    <w:rsid w:val="00433467"/>
    <w:rsid w:val="004334CB"/>
    <w:rsid w:val="004335E7"/>
    <w:rsid w:val="00433834"/>
    <w:rsid w:val="00434294"/>
    <w:rsid w:val="004347A1"/>
    <w:rsid w:val="004349DE"/>
    <w:rsid w:val="00435064"/>
    <w:rsid w:val="00435082"/>
    <w:rsid w:val="00435D44"/>
    <w:rsid w:val="00435FFA"/>
    <w:rsid w:val="004376C6"/>
    <w:rsid w:val="004376F6"/>
    <w:rsid w:val="00437B65"/>
    <w:rsid w:val="00437F4D"/>
    <w:rsid w:val="0044004A"/>
    <w:rsid w:val="0044043B"/>
    <w:rsid w:val="004407D8"/>
    <w:rsid w:val="0044081C"/>
    <w:rsid w:val="00440B4E"/>
    <w:rsid w:val="00440CB2"/>
    <w:rsid w:val="00440E18"/>
    <w:rsid w:val="004411B7"/>
    <w:rsid w:val="00441B1F"/>
    <w:rsid w:val="00442853"/>
    <w:rsid w:val="00443379"/>
    <w:rsid w:val="0044388F"/>
    <w:rsid w:val="00443F0F"/>
    <w:rsid w:val="00444068"/>
    <w:rsid w:val="004448BE"/>
    <w:rsid w:val="00444DAF"/>
    <w:rsid w:val="0044509F"/>
    <w:rsid w:val="0044558E"/>
    <w:rsid w:val="00445B70"/>
    <w:rsid w:val="00446005"/>
    <w:rsid w:val="00446619"/>
    <w:rsid w:val="00446E2F"/>
    <w:rsid w:val="00446FAC"/>
    <w:rsid w:val="00447E2B"/>
    <w:rsid w:val="00450265"/>
    <w:rsid w:val="00450347"/>
    <w:rsid w:val="0045075A"/>
    <w:rsid w:val="00450871"/>
    <w:rsid w:val="00450B98"/>
    <w:rsid w:val="00450BDF"/>
    <w:rsid w:val="00450DB1"/>
    <w:rsid w:val="00450E24"/>
    <w:rsid w:val="00451433"/>
    <w:rsid w:val="0045154E"/>
    <w:rsid w:val="0045172F"/>
    <w:rsid w:val="00451990"/>
    <w:rsid w:val="004519DF"/>
    <w:rsid w:val="00451B1E"/>
    <w:rsid w:val="00451CB2"/>
    <w:rsid w:val="00452039"/>
    <w:rsid w:val="00452113"/>
    <w:rsid w:val="00452691"/>
    <w:rsid w:val="00452B1B"/>
    <w:rsid w:val="00452D4C"/>
    <w:rsid w:val="00452EF6"/>
    <w:rsid w:val="0045302D"/>
    <w:rsid w:val="00453166"/>
    <w:rsid w:val="00453B9C"/>
    <w:rsid w:val="004540B0"/>
    <w:rsid w:val="0045536C"/>
    <w:rsid w:val="0045564A"/>
    <w:rsid w:val="00455D68"/>
    <w:rsid w:val="00456109"/>
    <w:rsid w:val="00456458"/>
    <w:rsid w:val="0045649A"/>
    <w:rsid w:val="0045670F"/>
    <w:rsid w:val="004575C8"/>
    <w:rsid w:val="00457A17"/>
    <w:rsid w:val="00457FBE"/>
    <w:rsid w:val="00461048"/>
    <w:rsid w:val="0046138B"/>
    <w:rsid w:val="00461550"/>
    <w:rsid w:val="00461715"/>
    <w:rsid w:val="004621F1"/>
    <w:rsid w:val="00462282"/>
    <w:rsid w:val="004626AA"/>
    <w:rsid w:val="004629CD"/>
    <w:rsid w:val="00462BDD"/>
    <w:rsid w:val="00464200"/>
    <w:rsid w:val="004642F9"/>
    <w:rsid w:val="004654A7"/>
    <w:rsid w:val="004656F1"/>
    <w:rsid w:val="004657CB"/>
    <w:rsid w:val="0046598C"/>
    <w:rsid w:val="00465C0E"/>
    <w:rsid w:val="00466A5B"/>
    <w:rsid w:val="00466C16"/>
    <w:rsid w:val="00467623"/>
    <w:rsid w:val="00467843"/>
    <w:rsid w:val="00470275"/>
    <w:rsid w:val="004705D9"/>
    <w:rsid w:val="004709B3"/>
    <w:rsid w:val="0047115F"/>
    <w:rsid w:val="00471795"/>
    <w:rsid w:val="00471DA8"/>
    <w:rsid w:val="00471F05"/>
    <w:rsid w:val="0047236D"/>
    <w:rsid w:val="0047261A"/>
    <w:rsid w:val="00472D05"/>
    <w:rsid w:val="00472D5B"/>
    <w:rsid w:val="00473308"/>
    <w:rsid w:val="004736A8"/>
    <w:rsid w:val="00473B1A"/>
    <w:rsid w:val="00474516"/>
    <w:rsid w:val="00474B36"/>
    <w:rsid w:val="00475556"/>
    <w:rsid w:val="00475877"/>
    <w:rsid w:val="00475D67"/>
    <w:rsid w:val="004768A4"/>
    <w:rsid w:val="00476A92"/>
    <w:rsid w:val="0047748D"/>
    <w:rsid w:val="00480455"/>
    <w:rsid w:val="00480575"/>
    <w:rsid w:val="00480E51"/>
    <w:rsid w:val="0048204A"/>
    <w:rsid w:val="004824A2"/>
    <w:rsid w:val="00482666"/>
    <w:rsid w:val="00482D28"/>
    <w:rsid w:val="00482F29"/>
    <w:rsid w:val="0048375B"/>
    <w:rsid w:val="004844A5"/>
    <w:rsid w:val="00484F5F"/>
    <w:rsid w:val="004855F7"/>
    <w:rsid w:val="00485FC7"/>
    <w:rsid w:val="004860A3"/>
    <w:rsid w:val="0048622F"/>
    <w:rsid w:val="004864AE"/>
    <w:rsid w:val="00486BCB"/>
    <w:rsid w:val="00486CCD"/>
    <w:rsid w:val="00487271"/>
    <w:rsid w:val="0048729D"/>
    <w:rsid w:val="0048767D"/>
    <w:rsid w:val="00487A08"/>
    <w:rsid w:val="00487F4C"/>
    <w:rsid w:val="004900FD"/>
    <w:rsid w:val="00490105"/>
    <w:rsid w:val="00490147"/>
    <w:rsid w:val="004904B9"/>
    <w:rsid w:val="004906F0"/>
    <w:rsid w:val="0049131D"/>
    <w:rsid w:val="00491ADD"/>
    <w:rsid w:val="00491DCB"/>
    <w:rsid w:val="00491FE2"/>
    <w:rsid w:val="00492159"/>
    <w:rsid w:val="00492BF1"/>
    <w:rsid w:val="00492E7B"/>
    <w:rsid w:val="00493166"/>
    <w:rsid w:val="0049324F"/>
    <w:rsid w:val="00493A4A"/>
    <w:rsid w:val="004942FB"/>
    <w:rsid w:val="004946AB"/>
    <w:rsid w:val="0049489B"/>
    <w:rsid w:val="004949AD"/>
    <w:rsid w:val="004954DD"/>
    <w:rsid w:val="0049561F"/>
    <w:rsid w:val="004956B4"/>
    <w:rsid w:val="00495814"/>
    <w:rsid w:val="004958DB"/>
    <w:rsid w:val="00495BAC"/>
    <w:rsid w:val="00495FD6"/>
    <w:rsid w:val="00496371"/>
    <w:rsid w:val="00496C76"/>
    <w:rsid w:val="00497176"/>
    <w:rsid w:val="004A046D"/>
    <w:rsid w:val="004A07AE"/>
    <w:rsid w:val="004A0A9A"/>
    <w:rsid w:val="004A1D70"/>
    <w:rsid w:val="004A223E"/>
    <w:rsid w:val="004A2437"/>
    <w:rsid w:val="004A2D79"/>
    <w:rsid w:val="004A2D8E"/>
    <w:rsid w:val="004A3504"/>
    <w:rsid w:val="004A39BB"/>
    <w:rsid w:val="004A3A02"/>
    <w:rsid w:val="004A3B8B"/>
    <w:rsid w:val="004A436E"/>
    <w:rsid w:val="004A465D"/>
    <w:rsid w:val="004A4701"/>
    <w:rsid w:val="004A5C0C"/>
    <w:rsid w:val="004A5F71"/>
    <w:rsid w:val="004A61EC"/>
    <w:rsid w:val="004A6651"/>
    <w:rsid w:val="004A6A7D"/>
    <w:rsid w:val="004A6CED"/>
    <w:rsid w:val="004A6D64"/>
    <w:rsid w:val="004A75BA"/>
    <w:rsid w:val="004A784A"/>
    <w:rsid w:val="004A7E6E"/>
    <w:rsid w:val="004B0587"/>
    <w:rsid w:val="004B05DA"/>
    <w:rsid w:val="004B0666"/>
    <w:rsid w:val="004B0BF4"/>
    <w:rsid w:val="004B13DE"/>
    <w:rsid w:val="004B13DF"/>
    <w:rsid w:val="004B14E1"/>
    <w:rsid w:val="004B211D"/>
    <w:rsid w:val="004B26B0"/>
    <w:rsid w:val="004B33DF"/>
    <w:rsid w:val="004B3473"/>
    <w:rsid w:val="004B3552"/>
    <w:rsid w:val="004B385C"/>
    <w:rsid w:val="004B3881"/>
    <w:rsid w:val="004B393E"/>
    <w:rsid w:val="004B4387"/>
    <w:rsid w:val="004B439F"/>
    <w:rsid w:val="004B458A"/>
    <w:rsid w:val="004B461A"/>
    <w:rsid w:val="004B46F2"/>
    <w:rsid w:val="004B4901"/>
    <w:rsid w:val="004B49B4"/>
    <w:rsid w:val="004B591B"/>
    <w:rsid w:val="004B5D61"/>
    <w:rsid w:val="004B5EDE"/>
    <w:rsid w:val="004B62AE"/>
    <w:rsid w:val="004B645E"/>
    <w:rsid w:val="004B650C"/>
    <w:rsid w:val="004B6BDC"/>
    <w:rsid w:val="004B6EC1"/>
    <w:rsid w:val="004B6FA5"/>
    <w:rsid w:val="004B7369"/>
    <w:rsid w:val="004B7F3A"/>
    <w:rsid w:val="004C0125"/>
    <w:rsid w:val="004C0860"/>
    <w:rsid w:val="004C0CC2"/>
    <w:rsid w:val="004C1497"/>
    <w:rsid w:val="004C16BA"/>
    <w:rsid w:val="004C2D25"/>
    <w:rsid w:val="004C31E9"/>
    <w:rsid w:val="004C3497"/>
    <w:rsid w:val="004C3622"/>
    <w:rsid w:val="004C37CD"/>
    <w:rsid w:val="004C3EE2"/>
    <w:rsid w:val="004C4203"/>
    <w:rsid w:val="004C4675"/>
    <w:rsid w:val="004C4969"/>
    <w:rsid w:val="004C4C3F"/>
    <w:rsid w:val="004C562B"/>
    <w:rsid w:val="004C5CDC"/>
    <w:rsid w:val="004C6B36"/>
    <w:rsid w:val="004C7424"/>
    <w:rsid w:val="004C7C3C"/>
    <w:rsid w:val="004D0335"/>
    <w:rsid w:val="004D0505"/>
    <w:rsid w:val="004D1CEF"/>
    <w:rsid w:val="004D2626"/>
    <w:rsid w:val="004D31E0"/>
    <w:rsid w:val="004D32B6"/>
    <w:rsid w:val="004D357B"/>
    <w:rsid w:val="004D3A84"/>
    <w:rsid w:val="004D3B30"/>
    <w:rsid w:val="004D3C14"/>
    <w:rsid w:val="004D45D8"/>
    <w:rsid w:val="004D4B5B"/>
    <w:rsid w:val="004D4C42"/>
    <w:rsid w:val="004D4EE5"/>
    <w:rsid w:val="004D5169"/>
    <w:rsid w:val="004D53A7"/>
    <w:rsid w:val="004D577A"/>
    <w:rsid w:val="004D594E"/>
    <w:rsid w:val="004D5D37"/>
    <w:rsid w:val="004D5E4A"/>
    <w:rsid w:val="004D609F"/>
    <w:rsid w:val="004D60FE"/>
    <w:rsid w:val="004D6F95"/>
    <w:rsid w:val="004D707F"/>
    <w:rsid w:val="004D7C1B"/>
    <w:rsid w:val="004E03DC"/>
    <w:rsid w:val="004E109C"/>
    <w:rsid w:val="004E16B7"/>
    <w:rsid w:val="004E1EE7"/>
    <w:rsid w:val="004E234E"/>
    <w:rsid w:val="004E2590"/>
    <w:rsid w:val="004E27FA"/>
    <w:rsid w:val="004E2964"/>
    <w:rsid w:val="004E2BD6"/>
    <w:rsid w:val="004E2E2D"/>
    <w:rsid w:val="004E3467"/>
    <w:rsid w:val="004E3569"/>
    <w:rsid w:val="004E35FA"/>
    <w:rsid w:val="004E3D6A"/>
    <w:rsid w:val="004E40D6"/>
    <w:rsid w:val="004E4149"/>
    <w:rsid w:val="004E4254"/>
    <w:rsid w:val="004E4407"/>
    <w:rsid w:val="004E4AE8"/>
    <w:rsid w:val="004E533B"/>
    <w:rsid w:val="004E5369"/>
    <w:rsid w:val="004E53FD"/>
    <w:rsid w:val="004E5950"/>
    <w:rsid w:val="004E6754"/>
    <w:rsid w:val="004E6DA7"/>
    <w:rsid w:val="004E6FC1"/>
    <w:rsid w:val="004E7004"/>
    <w:rsid w:val="004E74F6"/>
    <w:rsid w:val="004E7657"/>
    <w:rsid w:val="004E7F4C"/>
    <w:rsid w:val="004F0195"/>
    <w:rsid w:val="004F0947"/>
    <w:rsid w:val="004F0D12"/>
    <w:rsid w:val="004F13A1"/>
    <w:rsid w:val="004F1C30"/>
    <w:rsid w:val="004F26F9"/>
    <w:rsid w:val="004F2B33"/>
    <w:rsid w:val="004F39C0"/>
    <w:rsid w:val="004F3A09"/>
    <w:rsid w:val="004F3A98"/>
    <w:rsid w:val="004F4656"/>
    <w:rsid w:val="004F48B9"/>
    <w:rsid w:val="004F494B"/>
    <w:rsid w:val="004F4C07"/>
    <w:rsid w:val="004F4E32"/>
    <w:rsid w:val="004F4FFF"/>
    <w:rsid w:val="004F5EC9"/>
    <w:rsid w:val="004F6357"/>
    <w:rsid w:val="004F6704"/>
    <w:rsid w:val="004F6996"/>
    <w:rsid w:val="004F6EAB"/>
    <w:rsid w:val="004F6EF1"/>
    <w:rsid w:val="0050005D"/>
    <w:rsid w:val="00500181"/>
    <w:rsid w:val="00500336"/>
    <w:rsid w:val="00500454"/>
    <w:rsid w:val="0050055D"/>
    <w:rsid w:val="00500597"/>
    <w:rsid w:val="00500E7B"/>
    <w:rsid w:val="00500FE3"/>
    <w:rsid w:val="005011F2"/>
    <w:rsid w:val="00501B06"/>
    <w:rsid w:val="00501BAD"/>
    <w:rsid w:val="005026D7"/>
    <w:rsid w:val="00502EEC"/>
    <w:rsid w:val="005033B3"/>
    <w:rsid w:val="005039E0"/>
    <w:rsid w:val="00503C4D"/>
    <w:rsid w:val="00504B67"/>
    <w:rsid w:val="00504C06"/>
    <w:rsid w:val="00504CF0"/>
    <w:rsid w:val="00504D4A"/>
    <w:rsid w:val="00504FA4"/>
    <w:rsid w:val="005054CD"/>
    <w:rsid w:val="00505798"/>
    <w:rsid w:val="00505C98"/>
    <w:rsid w:val="00506A1D"/>
    <w:rsid w:val="0050741A"/>
    <w:rsid w:val="005074B6"/>
    <w:rsid w:val="00507D4F"/>
    <w:rsid w:val="00507D58"/>
    <w:rsid w:val="00507DD5"/>
    <w:rsid w:val="00510568"/>
    <w:rsid w:val="00510768"/>
    <w:rsid w:val="005109C7"/>
    <w:rsid w:val="00510E1B"/>
    <w:rsid w:val="005111A2"/>
    <w:rsid w:val="005111CF"/>
    <w:rsid w:val="005116F8"/>
    <w:rsid w:val="00511BEE"/>
    <w:rsid w:val="005129E6"/>
    <w:rsid w:val="00512C1E"/>
    <w:rsid w:val="00513CCE"/>
    <w:rsid w:val="00513EE9"/>
    <w:rsid w:val="005144FE"/>
    <w:rsid w:val="0051465E"/>
    <w:rsid w:val="00514776"/>
    <w:rsid w:val="00514D95"/>
    <w:rsid w:val="00514FAB"/>
    <w:rsid w:val="0051525D"/>
    <w:rsid w:val="005152E9"/>
    <w:rsid w:val="00515958"/>
    <w:rsid w:val="00517A35"/>
    <w:rsid w:val="005203E3"/>
    <w:rsid w:val="00520466"/>
    <w:rsid w:val="00520A0C"/>
    <w:rsid w:val="00520FC4"/>
    <w:rsid w:val="00521075"/>
    <w:rsid w:val="00522C38"/>
    <w:rsid w:val="00522FA9"/>
    <w:rsid w:val="00523608"/>
    <w:rsid w:val="00523CD1"/>
    <w:rsid w:val="00523FA1"/>
    <w:rsid w:val="00523FA6"/>
    <w:rsid w:val="00524527"/>
    <w:rsid w:val="00524C6F"/>
    <w:rsid w:val="005257B8"/>
    <w:rsid w:val="00525DC2"/>
    <w:rsid w:val="00525DCE"/>
    <w:rsid w:val="005263F2"/>
    <w:rsid w:val="00526E2C"/>
    <w:rsid w:val="00527C09"/>
    <w:rsid w:val="005301B7"/>
    <w:rsid w:val="005302DC"/>
    <w:rsid w:val="00530343"/>
    <w:rsid w:val="00531237"/>
    <w:rsid w:val="00531252"/>
    <w:rsid w:val="005317B7"/>
    <w:rsid w:val="0053184C"/>
    <w:rsid w:val="00531990"/>
    <w:rsid w:val="005324D1"/>
    <w:rsid w:val="005329C5"/>
    <w:rsid w:val="00532AF2"/>
    <w:rsid w:val="00532B3D"/>
    <w:rsid w:val="00532C9B"/>
    <w:rsid w:val="0053343C"/>
    <w:rsid w:val="005335E2"/>
    <w:rsid w:val="00533A13"/>
    <w:rsid w:val="00534839"/>
    <w:rsid w:val="00534884"/>
    <w:rsid w:val="00534AE3"/>
    <w:rsid w:val="00535931"/>
    <w:rsid w:val="00535F76"/>
    <w:rsid w:val="005360CE"/>
    <w:rsid w:val="0053640B"/>
    <w:rsid w:val="00536501"/>
    <w:rsid w:val="00536BC2"/>
    <w:rsid w:val="00536DDD"/>
    <w:rsid w:val="0053735E"/>
    <w:rsid w:val="00537F5F"/>
    <w:rsid w:val="00537F81"/>
    <w:rsid w:val="0054091C"/>
    <w:rsid w:val="00540C14"/>
    <w:rsid w:val="005410C3"/>
    <w:rsid w:val="005411A8"/>
    <w:rsid w:val="0054129C"/>
    <w:rsid w:val="00541675"/>
    <w:rsid w:val="00541B7E"/>
    <w:rsid w:val="00541CFF"/>
    <w:rsid w:val="005420BA"/>
    <w:rsid w:val="005422EE"/>
    <w:rsid w:val="005428C4"/>
    <w:rsid w:val="0054290F"/>
    <w:rsid w:val="00542FF6"/>
    <w:rsid w:val="0054336B"/>
    <w:rsid w:val="005438B2"/>
    <w:rsid w:val="005438D7"/>
    <w:rsid w:val="00543BD2"/>
    <w:rsid w:val="00544196"/>
    <w:rsid w:val="0054457E"/>
    <w:rsid w:val="00544B69"/>
    <w:rsid w:val="00544EF2"/>
    <w:rsid w:val="00545327"/>
    <w:rsid w:val="005455AA"/>
    <w:rsid w:val="00545951"/>
    <w:rsid w:val="00545F2A"/>
    <w:rsid w:val="00546F31"/>
    <w:rsid w:val="005476D2"/>
    <w:rsid w:val="00547C2C"/>
    <w:rsid w:val="00547C33"/>
    <w:rsid w:val="00547EC3"/>
    <w:rsid w:val="00547FBD"/>
    <w:rsid w:val="005509C8"/>
    <w:rsid w:val="005516FA"/>
    <w:rsid w:val="005518AB"/>
    <w:rsid w:val="0055196C"/>
    <w:rsid w:val="00551C2A"/>
    <w:rsid w:val="00551DF1"/>
    <w:rsid w:val="00552929"/>
    <w:rsid w:val="00552E98"/>
    <w:rsid w:val="00553659"/>
    <w:rsid w:val="00553A03"/>
    <w:rsid w:val="00553D54"/>
    <w:rsid w:val="00554001"/>
    <w:rsid w:val="00554015"/>
    <w:rsid w:val="00554C67"/>
    <w:rsid w:val="00554E5E"/>
    <w:rsid w:val="00555309"/>
    <w:rsid w:val="005558B8"/>
    <w:rsid w:val="005568BC"/>
    <w:rsid w:val="00556D2C"/>
    <w:rsid w:val="00556FFC"/>
    <w:rsid w:val="005579C6"/>
    <w:rsid w:val="005579E0"/>
    <w:rsid w:val="00560865"/>
    <w:rsid w:val="005609E2"/>
    <w:rsid w:val="00560B9C"/>
    <w:rsid w:val="00560BE0"/>
    <w:rsid w:val="00560CC6"/>
    <w:rsid w:val="00560F20"/>
    <w:rsid w:val="00561459"/>
    <w:rsid w:val="00561FAD"/>
    <w:rsid w:val="00562980"/>
    <w:rsid w:val="00562E2A"/>
    <w:rsid w:val="00562F7E"/>
    <w:rsid w:val="0056305F"/>
    <w:rsid w:val="00563086"/>
    <w:rsid w:val="0056392D"/>
    <w:rsid w:val="00563CC8"/>
    <w:rsid w:val="00563E25"/>
    <w:rsid w:val="00563E8B"/>
    <w:rsid w:val="005644D6"/>
    <w:rsid w:val="00564C1F"/>
    <w:rsid w:val="00565069"/>
    <w:rsid w:val="005651F8"/>
    <w:rsid w:val="00565453"/>
    <w:rsid w:val="005656A8"/>
    <w:rsid w:val="00565D79"/>
    <w:rsid w:val="00566127"/>
    <w:rsid w:val="0056688A"/>
    <w:rsid w:val="005671D1"/>
    <w:rsid w:val="00567CEA"/>
    <w:rsid w:val="00570146"/>
    <w:rsid w:val="00570408"/>
    <w:rsid w:val="00570743"/>
    <w:rsid w:val="00570AA7"/>
    <w:rsid w:val="00570BB3"/>
    <w:rsid w:val="00570D7E"/>
    <w:rsid w:val="00571324"/>
    <w:rsid w:val="005715C4"/>
    <w:rsid w:val="00571B87"/>
    <w:rsid w:val="00571E51"/>
    <w:rsid w:val="005721E3"/>
    <w:rsid w:val="00572259"/>
    <w:rsid w:val="005727DC"/>
    <w:rsid w:val="0057283F"/>
    <w:rsid w:val="00572A6A"/>
    <w:rsid w:val="00572FB9"/>
    <w:rsid w:val="00573D0F"/>
    <w:rsid w:val="00573D1C"/>
    <w:rsid w:val="00573E52"/>
    <w:rsid w:val="00573FD1"/>
    <w:rsid w:val="0057435F"/>
    <w:rsid w:val="00574550"/>
    <w:rsid w:val="00574557"/>
    <w:rsid w:val="005749B2"/>
    <w:rsid w:val="005750FF"/>
    <w:rsid w:val="00575317"/>
    <w:rsid w:val="005754C9"/>
    <w:rsid w:val="00575763"/>
    <w:rsid w:val="00575E17"/>
    <w:rsid w:val="00575F4D"/>
    <w:rsid w:val="00576B94"/>
    <w:rsid w:val="00577AF8"/>
    <w:rsid w:val="00577C9B"/>
    <w:rsid w:val="0058000D"/>
    <w:rsid w:val="0058012D"/>
    <w:rsid w:val="00580505"/>
    <w:rsid w:val="00580F65"/>
    <w:rsid w:val="00581726"/>
    <w:rsid w:val="00581902"/>
    <w:rsid w:val="00581CE6"/>
    <w:rsid w:val="00581EAE"/>
    <w:rsid w:val="005820C7"/>
    <w:rsid w:val="00582290"/>
    <w:rsid w:val="00582365"/>
    <w:rsid w:val="005825BC"/>
    <w:rsid w:val="00582B28"/>
    <w:rsid w:val="0058330C"/>
    <w:rsid w:val="0058342C"/>
    <w:rsid w:val="00583ABC"/>
    <w:rsid w:val="00583E21"/>
    <w:rsid w:val="00584A13"/>
    <w:rsid w:val="00584D0B"/>
    <w:rsid w:val="005850E5"/>
    <w:rsid w:val="00585C45"/>
    <w:rsid w:val="00585D94"/>
    <w:rsid w:val="00585E1B"/>
    <w:rsid w:val="005861DB"/>
    <w:rsid w:val="00586245"/>
    <w:rsid w:val="005868DE"/>
    <w:rsid w:val="00586AE0"/>
    <w:rsid w:val="0058709A"/>
    <w:rsid w:val="005874F9"/>
    <w:rsid w:val="00590E3A"/>
    <w:rsid w:val="005910A0"/>
    <w:rsid w:val="00591122"/>
    <w:rsid w:val="00591359"/>
    <w:rsid w:val="00591379"/>
    <w:rsid w:val="0059137C"/>
    <w:rsid w:val="0059159A"/>
    <w:rsid w:val="005925D9"/>
    <w:rsid w:val="00592B60"/>
    <w:rsid w:val="00592BAC"/>
    <w:rsid w:val="00593038"/>
    <w:rsid w:val="005930EE"/>
    <w:rsid w:val="005942CF"/>
    <w:rsid w:val="005946DB"/>
    <w:rsid w:val="0059489F"/>
    <w:rsid w:val="005949BD"/>
    <w:rsid w:val="005952C2"/>
    <w:rsid w:val="005959C7"/>
    <w:rsid w:val="00596070"/>
    <w:rsid w:val="00597AD1"/>
    <w:rsid w:val="00597B6B"/>
    <w:rsid w:val="00597F16"/>
    <w:rsid w:val="005A01BB"/>
    <w:rsid w:val="005A0CE1"/>
    <w:rsid w:val="005A0E21"/>
    <w:rsid w:val="005A122A"/>
    <w:rsid w:val="005A1723"/>
    <w:rsid w:val="005A1A01"/>
    <w:rsid w:val="005A1A67"/>
    <w:rsid w:val="005A1A71"/>
    <w:rsid w:val="005A2D99"/>
    <w:rsid w:val="005A33AE"/>
    <w:rsid w:val="005A3963"/>
    <w:rsid w:val="005A3D7C"/>
    <w:rsid w:val="005A3EDF"/>
    <w:rsid w:val="005A3F2E"/>
    <w:rsid w:val="005A410C"/>
    <w:rsid w:val="005A4484"/>
    <w:rsid w:val="005A4491"/>
    <w:rsid w:val="005A4E03"/>
    <w:rsid w:val="005A56E6"/>
    <w:rsid w:val="005A576D"/>
    <w:rsid w:val="005A58DF"/>
    <w:rsid w:val="005A69D4"/>
    <w:rsid w:val="005A70C8"/>
    <w:rsid w:val="005A7317"/>
    <w:rsid w:val="005A73CF"/>
    <w:rsid w:val="005A7487"/>
    <w:rsid w:val="005A7C3D"/>
    <w:rsid w:val="005B01AF"/>
    <w:rsid w:val="005B096F"/>
    <w:rsid w:val="005B09D3"/>
    <w:rsid w:val="005B0FE6"/>
    <w:rsid w:val="005B1067"/>
    <w:rsid w:val="005B1610"/>
    <w:rsid w:val="005B17E1"/>
    <w:rsid w:val="005B1B68"/>
    <w:rsid w:val="005B1BBD"/>
    <w:rsid w:val="005B252B"/>
    <w:rsid w:val="005B262D"/>
    <w:rsid w:val="005B2745"/>
    <w:rsid w:val="005B2B45"/>
    <w:rsid w:val="005B2B5E"/>
    <w:rsid w:val="005B347E"/>
    <w:rsid w:val="005B44E0"/>
    <w:rsid w:val="005B5030"/>
    <w:rsid w:val="005B54F7"/>
    <w:rsid w:val="005B5A06"/>
    <w:rsid w:val="005B5B3C"/>
    <w:rsid w:val="005B66AD"/>
    <w:rsid w:val="005B6A7C"/>
    <w:rsid w:val="005B7161"/>
    <w:rsid w:val="005B75D2"/>
    <w:rsid w:val="005B75E5"/>
    <w:rsid w:val="005C0577"/>
    <w:rsid w:val="005C0711"/>
    <w:rsid w:val="005C0939"/>
    <w:rsid w:val="005C09CA"/>
    <w:rsid w:val="005C20B5"/>
    <w:rsid w:val="005C20B7"/>
    <w:rsid w:val="005C215A"/>
    <w:rsid w:val="005C21AE"/>
    <w:rsid w:val="005C2900"/>
    <w:rsid w:val="005C2BD0"/>
    <w:rsid w:val="005C30E1"/>
    <w:rsid w:val="005C31B6"/>
    <w:rsid w:val="005C42AC"/>
    <w:rsid w:val="005C471F"/>
    <w:rsid w:val="005C47D3"/>
    <w:rsid w:val="005C4B7A"/>
    <w:rsid w:val="005C4EAC"/>
    <w:rsid w:val="005C5BF2"/>
    <w:rsid w:val="005C63AB"/>
    <w:rsid w:val="005C6B07"/>
    <w:rsid w:val="005C6E5E"/>
    <w:rsid w:val="005C72CA"/>
    <w:rsid w:val="005C7309"/>
    <w:rsid w:val="005C7C23"/>
    <w:rsid w:val="005C7D14"/>
    <w:rsid w:val="005C7D60"/>
    <w:rsid w:val="005C7D67"/>
    <w:rsid w:val="005D0DDD"/>
    <w:rsid w:val="005D0E39"/>
    <w:rsid w:val="005D0E64"/>
    <w:rsid w:val="005D1016"/>
    <w:rsid w:val="005D110C"/>
    <w:rsid w:val="005D1B96"/>
    <w:rsid w:val="005D1D4A"/>
    <w:rsid w:val="005D22FA"/>
    <w:rsid w:val="005D28F4"/>
    <w:rsid w:val="005D2A4D"/>
    <w:rsid w:val="005D2D09"/>
    <w:rsid w:val="005D2DC4"/>
    <w:rsid w:val="005D3307"/>
    <w:rsid w:val="005D3689"/>
    <w:rsid w:val="005D3A0B"/>
    <w:rsid w:val="005D4BE8"/>
    <w:rsid w:val="005D5760"/>
    <w:rsid w:val="005D5A61"/>
    <w:rsid w:val="005D5B25"/>
    <w:rsid w:val="005D5BCD"/>
    <w:rsid w:val="005D6BCA"/>
    <w:rsid w:val="005D7899"/>
    <w:rsid w:val="005E091C"/>
    <w:rsid w:val="005E0AE7"/>
    <w:rsid w:val="005E0EA3"/>
    <w:rsid w:val="005E105A"/>
    <w:rsid w:val="005E15A6"/>
    <w:rsid w:val="005E16E7"/>
    <w:rsid w:val="005E21D9"/>
    <w:rsid w:val="005E25F0"/>
    <w:rsid w:val="005E2660"/>
    <w:rsid w:val="005E274B"/>
    <w:rsid w:val="005E294D"/>
    <w:rsid w:val="005E2A67"/>
    <w:rsid w:val="005E2E55"/>
    <w:rsid w:val="005E2F87"/>
    <w:rsid w:val="005E384A"/>
    <w:rsid w:val="005E3A30"/>
    <w:rsid w:val="005E3EEE"/>
    <w:rsid w:val="005E40F0"/>
    <w:rsid w:val="005E4ADB"/>
    <w:rsid w:val="005E4DEC"/>
    <w:rsid w:val="005E5268"/>
    <w:rsid w:val="005E5975"/>
    <w:rsid w:val="005E5DA5"/>
    <w:rsid w:val="005E62A8"/>
    <w:rsid w:val="005E6D04"/>
    <w:rsid w:val="005E6EB8"/>
    <w:rsid w:val="005E77C2"/>
    <w:rsid w:val="005E7ADE"/>
    <w:rsid w:val="005E7C1D"/>
    <w:rsid w:val="005F025E"/>
    <w:rsid w:val="005F0EBD"/>
    <w:rsid w:val="005F1B9F"/>
    <w:rsid w:val="005F1BA9"/>
    <w:rsid w:val="005F2203"/>
    <w:rsid w:val="005F2572"/>
    <w:rsid w:val="005F25C4"/>
    <w:rsid w:val="005F27C4"/>
    <w:rsid w:val="005F3A59"/>
    <w:rsid w:val="005F3AFE"/>
    <w:rsid w:val="005F48B8"/>
    <w:rsid w:val="005F494C"/>
    <w:rsid w:val="005F495B"/>
    <w:rsid w:val="005F4CCE"/>
    <w:rsid w:val="005F5312"/>
    <w:rsid w:val="005F5427"/>
    <w:rsid w:val="005F5BF5"/>
    <w:rsid w:val="005F6554"/>
    <w:rsid w:val="005F725B"/>
    <w:rsid w:val="005F7361"/>
    <w:rsid w:val="005F76DF"/>
    <w:rsid w:val="00600225"/>
    <w:rsid w:val="006005C7"/>
    <w:rsid w:val="00600886"/>
    <w:rsid w:val="00600CB5"/>
    <w:rsid w:val="00600E67"/>
    <w:rsid w:val="00601523"/>
    <w:rsid w:val="0060170D"/>
    <w:rsid w:val="0060206F"/>
    <w:rsid w:val="006025DF"/>
    <w:rsid w:val="0060307E"/>
    <w:rsid w:val="006030D0"/>
    <w:rsid w:val="00603630"/>
    <w:rsid w:val="00603A08"/>
    <w:rsid w:val="006040E9"/>
    <w:rsid w:val="00604197"/>
    <w:rsid w:val="006047E1"/>
    <w:rsid w:val="00604F9D"/>
    <w:rsid w:val="006059CE"/>
    <w:rsid w:val="00605A9C"/>
    <w:rsid w:val="00605E43"/>
    <w:rsid w:val="00606067"/>
    <w:rsid w:val="00606079"/>
    <w:rsid w:val="00606BCA"/>
    <w:rsid w:val="006072EF"/>
    <w:rsid w:val="00607723"/>
    <w:rsid w:val="00610171"/>
    <w:rsid w:val="00610723"/>
    <w:rsid w:val="00610A5E"/>
    <w:rsid w:val="00610B8B"/>
    <w:rsid w:val="00610C5A"/>
    <w:rsid w:val="006112F6"/>
    <w:rsid w:val="006119D3"/>
    <w:rsid w:val="00611A4C"/>
    <w:rsid w:val="00611CCE"/>
    <w:rsid w:val="00612187"/>
    <w:rsid w:val="00612235"/>
    <w:rsid w:val="0061232A"/>
    <w:rsid w:val="00612700"/>
    <w:rsid w:val="00612C57"/>
    <w:rsid w:val="0061319C"/>
    <w:rsid w:val="00613C51"/>
    <w:rsid w:val="00613CCA"/>
    <w:rsid w:val="00613F39"/>
    <w:rsid w:val="006143B6"/>
    <w:rsid w:val="0061444D"/>
    <w:rsid w:val="006145FD"/>
    <w:rsid w:val="00614751"/>
    <w:rsid w:val="006148B3"/>
    <w:rsid w:val="00614A11"/>
    <w:rsid w:val="00614A37"/>
    <w:rsid w:val="00614C74"/>
    <w:rsid w:val="00614F92"/>
    <w:rsid w:val="00615E6F"/>
    <w:rsid w:val="006162EF"/>
    <w:rsid w:val="006164D6"/>
    <w:rsid w:val="00616B82"/>
    <w:rsid w:val="00617E93"/>
    <w:rsid w:val="00620195"/>
    <w:rsid w:val="00620659"/>
    <w:rsid w:val="006208F5"/>
    <w:rsid w:val="0062099C"/>
    <w:rsid w:val="006218F3"/>
    <w:rsid w:val="00622458"/>
    <w:rsid w:val="0062289D"/>
    <w:rsid w:val="00622B82"/>
    <w:rsid w:val="0062308A"/>
    <w:rsid w:val="006234CC"/>
    <w:rsid w:val="00623A26"/>
    <w:rsid w:val="00623A3B"/>
    <w:rsid w:val="00623B31"/>
    <w:rsid w:val="00624071"/>
    <w:rsid w:val="00624EA0"/>
    <w:rsid w:val="00624F1B"/>
    <w:rsid w:val="0062570D"/>
    <w:rsid w:val="00625B1B"/>
    <w:rsid w:val="00626199"/>
    <w:rsid w:val="006262F2"/>
    <w:rsid w:val="006265C4"/>
    <w:rsid w:val="006269CE"/>
    <w:rsid w:val="00626E3B"/>
    <w:rsid w:val="00627C4B"/>
    <w:rsid w:val="00630B9A"/>
    <w:rsid w:val="00630C8F"/>
    <w:rsid w:val="00630E82"/>
    <w:rsid w:val="006315A4"/>
    <w:rsid w:val="00631B9B"/>
    <w:rsid w:val="0063341C"/>
    <w:rsid w:val="00633A83"/>
    <w:rsid w:val="00633E27"/>
    <w:rsid w:val="00634B37"/>
    <w:rsid w:val="00634FEF"/>
    <w:rsid w:val="00635183"/>
    <w:rsid w:val="0063552E"/>
    <w:rsid w:val="0063556F"/>
    <w:rsid w:val="006355E4"/>
    <w:rsid w:val="00635ACB"/>
    <w:rsid w:val="00635CF1"/>
    <w:rsid w:val="00636AFC"/>
    <w:rsid w:val="00636B68"/>
    <w:rsid w:val="006372F1"/>
    <w:rsid w:val="00640938"/>
    <w:rsid w:val="00640D03"/>
    <w:rsid w:val="006414E6"/>
    <w:rsid w:val="00641D33"/>
    <w:rsid w:val="00642154"/>
    <w:rsid w:val="006428D9"/>
    <w:rsid w:val="00642CE0"/>
    <w:rsid w:val="00642EE5"/>
    <w:rsid w:val="00643127"/>
    <w:rsid w:val="00643AF9"/>
    <w:rsid w:val="00643DE0"/>
    <w:rsid w:val="00643F46"/>
    <w:rsid w:val="00644003"/>
    <w:rsid w:val="006442D0"/>
    <w:rsid w:val="00645787"/>
    <w:rsid w:val="006458C7"/>
    <w:rsid w:val="00646967"/>
    <w:rsid w:val="00646DAD"/>
    <w:rsid w:val="00646FD8"/>
    <w:rsid w:val="0065035F"/>
    <w:rsid w:val="006508FA"/>
    <w:rsid w:val="0065194D"/>
    <w:rsid w:val="00651B06"/>
    <w:rsid w:val="00651B95"/>
    <w:rsid w:val="006522E1"/>
    <w:rsid w:val="0065341B"/>
    <w:rsid w:val="00653428"/>
    <w:rsid w:val="006534F5"/>
    <w:rsid w:val="00653580"/>
    <w:rsid w:val="006539D1"/>
    <w:rsid w:val="00653A26"/>
    <w:rsid w:val="00653FD0"/>
    <w:rsid w:val="00654A0E"/>
    <w:rsid w:val="00654ADF"/>
    <w:rsid w:val="00654FC5"/>
    <w:rsid w:val="0065577D"/>
    <w:rsid w:val="00655F9F"/>
    <w:rsid w:val="00656385"/>
    <w:rsid w:val="00656507"/>
    <w:rsid w:val="00656754"/>
    <w:rsid w:val="006574F6"/>
    <w:rsid w:val="006574FD"/>
    <w:rsid w:val="006578C6"/>
    <w:rsid w:val="00657982"/>
    <w:rsid w:val="00660227"/>
    <w:rsid w:val="00660682"/>
    <w:rsid w:val="00661133"/>
    <w:rsid w:val="00661C52"/>
    <w:rsid w:val="00661C9D"/>
    <w:rsid w:val="0066210C"/>
    <w:rsid w:val="0066218D"/>
    <w:rsid w:val="006623C1"/>
    <w:rsid w:val="0066290D"/>
    <w:rsid w:val="006631D6"/>
    <w:rsid w:val="006639D3"/>
    <w:rsid w:val="00663B8B"/>
    <w:rsid w:val="00664070"/>
    <w:rsid w:val="00664348"/>
    <w:rsid w:val="00664733"/>
    <w:rsid w:val="00664999"/>
    <w:rsid w:val="00664B7B"/>
    <w:rsid w:val="00664CE1"/>
    <w:rsid w:val="00664D56"/>
    <w:rsid w:val="00665245"/>
    <w:rsid w:val="00665F27"/>
    <w:rsid w:val="006662C2"/>
    <w:rsid w:val="0066645E"/>
    <w:rsid w:val="006667EB"/>
    <w:rsid w:val="00666D6B"/>
    <w:rsid w:val="00667C8B"/>
    <w:rsid w:val="00670258"/>
    <w:rsid w:val="006704E3"/>
    <w:rsid w:val="00670529"/>
    <w:rsid w:val="00670FAB"/>
    <w:rsid w:val="00671066"/>
    <w:rsid w:val="00671694"/>
    <w:rsid w:val="006716B8"/>
    <w:rsid w:val="00672561"/>
    <w:rsid w:val="00672C06"/>
    <w:rsid w:val="00673699"/>
    <w:rsid w:val="00673A2B"/>
    <w:rsid w:val="00673F4F"/>
    <w:rsid w:val="00674687"/>
    <w:rsid w:val="00675231"/>
    <w:rsid w:val="00675BEC"/>
    <w:rsid w:val="00675F44"/>
    <w:rsid w:val="0067627D"/>
    <w:rsid w:val="00676624"/>
    <w:rsid w:val="006770AF"/>
    <w:rsid w:val="006775D7"/>
    <w:rsid w:val="00677645"/>
    <w:rsid w:val="0067773E"/>
    <w:rsid w:val="00681260"/>
    <w:rsid w:val="00681382"/>
    <w:rsid w:val="00681A91"/>
    <w:rsid w:val="00681EF9"/>
    <w:rsid w:val="0068203D"/>
    <w:rsid w:val="0068207F"/>
    <w:rsid w:val="0068256C"/>
    <w:rsid w:val="006826F1"/>
    <w:rsid w:val="00682E5F"/>
    <w:rsid w:val="00683096"/>
    <w:rsid w:val="006834E8"/>
    <w:rsid w:val="00683CBF"/>
    <w:rsid w:val="0068409B"/>
    <w:rsid w:val="00684150"/>
    <w:rsid w:val="006842CD"/>
    <w:rsid w:val="00685444"/>
    <w:rsid w:val="0068573E"/>
    <w:rsid w:val="0068767C"/>
    <w:rsid w:val="00687C35"/>
    <w:rsid w:val="00690749"/>
    <w:rsid w:val="00690FAC"/>
    <w:rsid w:val="00691240"/>
    <w:rsid w:val="00691B4C"/>
    <w:rsid w:val="00691E30"/>
    <w:rsid w:val="00692240"/>
    <w:rsid w:val="006926DC"/>
    <w:rsid w:val="00692EEF"/>
    <w:rsid w:val="006933B8"/>
    <w:rsid w:val="0069361E"/>
    <w:rsid w:val="00693906"/>
    <w:rsid w:val="0069398C"/>
    <w:rsid w:val="00693F05"/>
    <w:rsid w:val="006945F3"/>
    <w:rsid w:val="00694981"/>
    <w:rsid w:val="00695335"/>
    <w:rsid w:val="00695CBB"/>
    <w:rsid w:val="00695CDF"/>
    <w:rsid w:val="00695CE2"/>
    <w:rsid w:val="006964A9"/>
    <w:rsid w:val="00696613"/>
    <w:rsid w:val="00696DFD"/>
    <w:rsid w:val="00697034"/>
    <w:rsid w:val="006972CF"/>
    <w:rsid w:val="00697739"/>
    <w:rsid w:val="006A0263"/>
    <w:rsid w:val="006A03F4"/>
    <w:rsid w:val="006A085A"/>
    <w:rsid w:val="006A08E2"/>
    <w:rsid w:val="006A0905"/>
    <w:rsid w:val="006A0DAE"/>
    <w:rsid w:val="006A1720"/>
    <w:rsid w:val="006A1BB8"/>
    <w:rsid w:val="006A1C4F"/>
    <w:rsid w:val="006A23A6"/>
    <w:rsid w:val="006A2498"/>
    <w:rsid w:val="006A2526"/>
    <w:rsid w:val="006A28CC"/>
    <w:rsid w:val="006A33BD"/>
    <w:rsid w:val="006A386F"/>
    <w:rsid w:val="006A3FA7"/>
    <w:rsid w:val="006A494D"/>
    <w:rsid w:val="006A54AF"/>
    <w:rsid w:val="006A5C1C"/>
    <w:rsid w:val="006A5E10"/>
    <w:rsid w:val="006A5E98"/>
    <w:rsid w:val="006A681F"/>
    <w:rsid w:val="006A7922"/>
    <w:rsid w:val="006A7ADF"/>
    <w:rsid w:val="006A7E91"/>
    <w:rsid w:val="006A7EC4"/>
    <w:rsid w:val="006A7FE5"/>
    <w:rsid w:val="006B0991"/>
    <w:rsid w:val="006B0E6E"/>
    <w:rsid w:val="006B1211"/>
    <w:rsid w:val="006B19AB"/>
    <w:rsid w:val="006B1F9B"/>
    <w:rsid w:val="006B2024"/>
    <w:rsid w:val="006B2043"/>
    <w:rsid w:val="006B26C9"/>
    <w:rsid w:val="006B2B83"/>
    <w:rsid w:val="006B3798"/>
    <w:rsid w:val="006B3A5D"/>
    <w:rsid w:val="006B3BF8"/>
    <w:rsid w:val="006B4033"/>
    <w:rsid w:val="006B4B67"/>
    <w:rsid w:val="006B509C"/>
    <w:rsid w:val="006B552A"/>
    <w:rsid w:val="006B56B4"/>
    <w:rsid w:val="006B5970"/>
    <w:rsid w:val="006B5A4A"/>
    <w:rsid w:val="006B5D00"/>
    <w:rsid w:val="006B76C8"/>
    <w:rsid w:val="006C0007"/>
    <w:rsid w:val="006C018D"/>
    <w:rsid w:val="006C154C"/>
    <w:rsid w:val="006C194E"/>
    <w:rsid w:val="006C24D9"/>
    <w:rsid w:val="006C2861"/>
    <w:rsid w:val="006C3247"/>
    <w:rsid w:val="006C3739"/>
    <w:rsid w:val="006C381B"/>
    <w:rsid w:val="006C3DED"/>
    <w:rsid w:val="006C45D0"/>
    <w:rsid w:val="006C52BB"/>
    <w:rsid w:val="006C545D"/>
    <w:rsid w:val="006C5FED"/>
    <w:rsid w:val="006C6218"/>
    <w:rsid w:val="006C6AEA"/>
    <w:rsid w:val="006D009D"/>
    <w:rsid w:val="006D0174"/>
    <w:rsid w:val="006D10CE"/>
    <w:rsid w:val="006D15EA"/>
    <w:rsid w:val="006D194A"/>
    <w:rsid w:val="006D2488"/>
    <w:rsid w:val="006D2F91"/>
    <w:rsid w:val="006D2F96"/>
    <w:rsid w:val="006D3CF7"/>
    <w:rsid w:val="006D4D93"/>
    <w:rsid w:val="006D4E50"/>
    <w:rsid w:val="006D4ECE"/>
    <w:rsid w:val="006D5027"/>
    <w:rsid w:val="006D5357"/>
    <w:rsid w:val="006D5836"/>
    <w:rsid w:val="006D59C4"/>
    <w:rsid w:val="006D659B"/>
    <w:rsid w:val="006D67CD"/>
    <w:rsid w:val="006D6D2B"/>
    <w:rsid w:val="006D6DF8"/>
    <w:rsid w:val="006D7262"/>
    <w:rsid w:val="006D782B"/>
    <w:rsid w:val="006E0308"/>
    <w:rsid w:val="006E0617"/>
    <w:rsid w:val="006E0D75"/>
    <w:rsid w:val="006E1309"/>
    <w:rsid w:val="006E14E6"/>
    <w:rsid w:val="006E17B5"/>
    <w:rsid w:val="006E25E6"/>
    <w:rsid w:val="006E2DF3"/>
    <w:rsid w:val="006E31A3"/>
    <w:rsid w:val="006E3ECE"/>
    <w:rsid w:val="006E41D5"/>
    <w:rsid w:val="006E433D"/>
    <w:rsid w:val="006E48BE"/>
    <w:rsid w:val="006E51A0"/>
    <w:rsid w:val="006E6143"/>
    <w:rsid w:val="006E6A0A"/>
    <w:rsid w:val="006E6F8A"/>
    <w:rsid w:val="006E7DC6"/>
    <w:rsid w:val="006E7F03"/>
    <w:rsid w:val="006F057C"/>
    <w:rsid w:val="006F1616"/>
    <w:rsid w:val="006F17DD"/>
    <w:rsid w:val="006F2AB0"/>
    <w:rsid w:val="006F2BA2"/>
    <w:rsid w:val="006F4771"/>
    <w:rsid w:val="006F507D"/>
    <w:rsid w:val="006F552E"/>
    <w:rsid w:val="006F57FC"/>
    <w:rsid w:val="006F59B5"/>
    <w:rsid w:val="006F5DF7"/>
    <w:rsid w:val="006F62FA"/>
    <w:rsid w:val="006F6885"/>
    <w:rsid w:val="006F7246"/>
    <w:rsid w:val="006F7608"/>
    <w:rsid w:val="006F7B62"/>
    <w:rsid w:val="006F7CF0"/>
    <w:rsid w:val="00700748"/>
    <w:rsid w:val="007007B2"/>
    <w:rsid w:val="00700ADB"/>
    <w:rsid w:val="00700F1E"/>
    <w:rsid w:val="007010A2"/>
    <w:rsid w:val="007013E5"/>
    <w:rsid w:val="00701577"/>
    <w:rsid w:val="00701860"/>
    <w:rsid w:val="00701FE6"/>
    <w:rsid w:val="007024E1"/>
    <w:rsid w:val="007024F2"/>
    <w:rsid w:val="00702949"/>
    <w:rsid w:val="00702C42"/>
    <w:rsid w:val="0070328B"/>
    <w:rsid w:val="007034FD"/>
    <w:rsid w:val="00703D8D"/>
    <w:rsid w:val="007044D0"/>
    <w:rsid w:val="0070465E"/>
    <w:rsid w:val="007049F1"/>
    <w:rsid w:val="00704E1B"/>
    <w:rsid w:val="007052A9"/>
    <w:rsid w:val="007057CE"/>
    <w:rsid w:val="00705C11"/>
    <w:rsid w:val="0070601C"/>
    <w:rsid w:val="00706658"/>
    <w:rsid w:val="00706D62"/>
    <w:rsid w:val="0070701E"/>
    <w:rsid w:val="007078A4"/>
    <w:rsid w:val="00707AA6"/>
    <w:rsid w:val="00707CD9"/>
    <w:rsid w:val="0071081A"/>
    <w:rsid w:val="00710EAC"/>
    <w:rsid w:val="00711830"/>
    <w:rsid w:val="007118E7"/>
    <w:rsid w:val="00711A5C"/>
    <w:rsid w:val="00711EF1"/>
    <w:rsid w:val="00712241"/>
    <w:rsid w:val="00712284"/>
    <w:rsid w:val="00713C5A"/>
    <w:rsid w:val="0071429B"/>
    <w:rsid w:val="007142C7"/>
    <w:rsid w:val="007146EC"/>
    <w:rsid w:val="0071474D"/>
    <w:rsid w:val="007157A4"/>
    <w:rsid w:val="007157B9"/>
    <w:rsid w:val="00715CA4"/>
    <w:rsid w:val="00715E3F"/>
    <w:rsid w:val="00716082"/>
    <w:rsid w:val="00716568"/>
    <w:rsid w:val="007171F2"/>
    <w:rsid w:val="00717298"/>
    <w:rsid w:val="0071738F"/>
    <w:rsid w:val="0071758C"/>
    <w:rsid w:val="0071781C"/>
    <w:rsid w:val="00720EAF"/>
    <w:rsid w:val="00721965"/>
    <w:rsid w:val="00721C0E"/>
    <w:rsid w:val="00722861"/>
    <w:rsid w:val="00722B71"/>
    <w:rsid w:val="00724834"/>
    <w:rsid w:val="00724D59"/>
    <w:rsid w:val="00724DF0"/>
    <w:rsid w:val="00724E68"/>
    <w:rsid w:val="00725133"/>
    <w:rsid w:val="00725607"/>
    <w:rsid w:val="00725C5B"/>
    <w:rsid w:val="00725D84"/>
    <w:rsid w:val="00725DED"/>
    <w:rsid w:val="00726B2E"/>
    <w:rsid w:val="00726F7E"/>
    <w:rsid w:val="007272D3"/>
    <w:rsid w:val="00727E80"/>
    <w:rsid w:val="007307B4"/>
    <w:rsid w:val="00731649"/>
    <w:rsid w:val="007319CE"/>
    <w:rsid w:val="00731D02"/>
    <w:rsid w:val="00732240"/>
    <w:rsid w:val="00732A2E"/>
    <w:rsid w:val="00732B35"/>
    <w:rsid w:val="00732FC8"/>
    <w:rsid w:val="007332F2"/>
    <w:rsid w:val="0073373A"/>
    <w:rsid w:val="00734468"/>
    <w:rsid w:val="00734761"/>
    <w:rsid w:val="00734CA0"/>
    <w:rsid w:val="00734DF4"/>
    <w:rsid w:val="0073566F"/>
    <w:rsid w:val="007357E0"/>
    <w:rsid w:val="00735875"/>
    <w:rsid w:val="007359AD"/>
    <w:rsid w:val="00735A31"/>
    <w:rsid w:val="00735B4B"/>
    <w:rsid w:val="00735C24"/>
    <w:rsid w:val="00735CE6"/>
    <w:rsid w:val="00735EE1"/>
    <w:rsid w:val="0073636A"/>
    <w:rsid w:val="0073652D"/>
    <w:rsid w:val="007367F0"/>
    <w:rsid w:val="007368CE"/>
    <w:rsid w:val="00737375"/>
    <w:rsid w:val="007379AF"/>
    <w:rsid w:val="00740A69"/>
    <w:rsid w:val="00740AE5"/>
    <w:rsid w:val="00740C76"/>
    <w:rsid w:val="00740D13"/>
    <w:rsid w:val="00740E8A"/>
    <w:rsid w:val="007412B1"/>
    <w:rsid w:val="0074170A"/>
    <w:rsid w:val="007419CB"/>
    <w:rsid w:val="00741FAE"/>
    <w:rsid w:val="00742114"/>
    <w:rsid w:val="007421DF"/>
    <w:rsid w:val="00742979"/>
    <w:rsid w:val="00742C81"/>
    <w:rsid w:val="0074305A"/>
    <w:rsid w:val="0074361B"/>
    <w:rsid w:val="00743B09"/>
    <w:rsid w:val="00743D09"/>
    <w:rsid w:val="00743E7F"/>
    <w:rsid w:val="00743F1D"/>
    <w:rsid w:val="007440B6"/>
    <w:rsid w:val="0074443C"/>
    <w:rsid w:val="00744BD9"/>
    <w:rsid w:val="00744C89"/>
    <w:rsid w:val="00745278"/>
    <w:rsid w:val="00745542"/>
    <w:rsid w:val="007458DC"/>
    <w:rsid w:val="00745D39"/>
    <w:rsid w:val="0074657C"/>
    <w:rsid w:val="00746D4F"/>
    <w:rsid w:val="007472A8"/>
    <w:rsid w:val="007475E8"/>
    <w:rsid w:val="0074790F"/>
    <w:rsid w:val="00747957"/>
    <w:rsid w:val="00750F5A"/>
    <w:rsid w:val="00752516"/>
    <w:rsid w:val="007525AD"/>
    <w:rsid w:val="0075294F"/>
    <w:rsid w:val="0075316F"/>
    <w:rsid w:val="00753EED"/>
    <w:rsid w:val="007540DD"/>
    <w:rsid w:val="0075474E"/>
    <w:rsid w:val="007549F8"/>
    <w:rsid w:val="00756173"/>
    <w:rsid w:val="00756286"/>
    <w:rsid w:val="007565C1"/>
    <w:rsid w:val="00756676"/>
    <w:rsid w:val="00756C4A"/>
    <w:rsid w:val="00756DFC"/>
    <w:rsid w:val="00756E51"/>
    <w:rsid w:val="00757285"/>
    <w:rsid w:val="0075741D"/>
    <w:rsid w:val="00757696"/>
    <w:rsid w:val="007576CA"/>
    <w:rsid w:val="007576D4"/>
    <w:rsid w:val="00757E29"/>
    <w:rsid w:val="00757F16"/>
    <w:rsid w:val="00760643"/>
    <w:rsid w:val="00760967"/>
    <w:rsid w:val="007609A3"/>
    <w:rsid w:val="00760A78"/>
    <w:rsid w:val="00760AD6"/>
    <w:rsid w:val="0076121D"/>
    <w:rsid w:val="0076134D"/>
    <w:rsid w:val="00761848"/>
    <w:rsid w:val="00761C9F"/>
    <w:rsid w:val="00761D16"/>
    <w:rsid w:val="007624FE"/>
    <w:rsid w:val="00762A46"/>
    <w:rsid w:val="00762AC9"/>
    <w:rsid w:val="007630EA"/>
    <w:rsid w:val="0076376E"/>
    <w:rsid w:val="00763877"/>
    <w:rsid w:val="00763935"/>
    <w:rsid w:val="00763CBC"/>
    <w:rsid w:val="00763D1F"/>
    <w:rsid w:val="007647DA"/>
    <w:rsid w:val="007649F2"/>
    <w:rsid w:val="00764A21"/>
    <w:rsid w:val="00764CC1"/>
    <w:rsid w:val="00764F71"/>
    <w:rsid w:val="00764FDE"/>
    <w:rsid w:val="007653D7"/>
    <w:rsid w:val="007661AC"/>
    <w:rsid w:val="00766766"/>
    <w:rsid w:val="00766B81"/>
    <w:rsid w:val="0076775D"/>
    <w:rsid w:val="00767E05"/>
    <w:rsid w:val="00770028"/>
    <w:rsid w:val="00770181"/>
    <w:rsid w:val="00771501"/>
    <w:rsid w:val="00771F0C"/>
    <w:rsid w:val="007726DC"/>
    <w:rsid w:val="0077282C"/>
    <w:rsid w:val="00772B25"/>
    <w:rsid w:val="00773167"/>
    <w:rsid w:val="00773AA3"/>
    <w:rsid w:val="007744B4"/>
    <w:rsid w:val="00774528"/>
    <w:rsid w:val="007746F5"/>
    <w:rsid w:val="007750BC"/>
    <w:rsid w:val="0077534F"/>
    <w:rsid w:val="00775BA3"/>
    <w:rsid w:val="00775D69"/>
    <w:rsid w:val="00775E22"/>
    <w:rsid w:val="00776452"/>
    <w:rsid w:val="0077666F"/>
    <w:rsid w:val="00776F8D"/>
    <w:rsid w:val="0077733B"/>
    <w:rsid w:val="0078009A"/>
    <w:rsid w:val="00781A35"/>
    <w:rsid w:val="007824F6"/>
    <w:rsid w:val="0078251C"/>
    <w:rsid w:val="00782D40"/>
    <w:rsid w:val="007830EF"/>
    <w:rsid w:val="00783894"/>
    <w:rsid w:val="00783D06"/>
    <w:rsid w:val="00783F19"/>
    <w:rsid w:val="007840D7"/>
    <w:rsid w:val="00785484"/>
    <w:rsid w:val="007859F5"/>
    <w:rsid w:val="00785C95"/>
    <w:rsid w:val="007860B0"/>
    <w:rsid w:val="007862C8"/>
    <w:rsid w:val="007866B7"/>
    <w:rsid w:val="00786D4E"/>
    <w:rsid w:val="00790170"/>
    <w:rsid w:val="00790606"/>
    <w:rsid w:val="0079091C"/>
    <w:rsid w:val="00790DBF"/>
    <w:rsid w:val="0079107F"/>
    <w:rsid w:val="007915C9"/>
    <w:rsid w:val="007916FB"/>
    <w:rsid w:val="007917C8"/>
    <w:rsid w:val="00791B11"/>
    <w:rsid w:val="00792007"/>
    <w:rsid w:val="00792156"/>
    <w:rsid w:val="007930C0"/>
    <w:rsid w:val="00793B1D"/>
    <w:rsid w:val="00793DCD"/>
    <w:rsid w:val="0079415A"/>
    <w:rsid w:val="007941B5"/>
    <w:rsid w:val="007951E4"/>
    <w:rsid w:val="0079567F"/>
    <w:rsid w:val="00796431"/>
    <w:rsid w:val="007964BE"/>
    <w:rsid w:val="007964EA"/>
    <w:rsid w:val="007966E8"/>
    <w:rsid w:val="007969A2"/>
    <w:rsid w:val="00796D77"/>
    <w:rsid w:val="00796F2D"/>
    <w:rsid w:val="00797926"/>
    <w:rsid w:val="00797AD6"/>
    <w:rsid w:val="007A0FF7"/>
    <w:rsid w:val="007A1160"/>
    <w:rsid w:val="007A1CF8"/>
    <w:rsid w:val="007A1E69"/>
    <w:rsid w:val="007A2345"/>
    <w:rsid w:val="007A2581"/>
    <w:rsid w:val="007A284D"/>
    <w:rsid w:val="007A343F"/>
    <w:rsid w:val="007A3509"/>
    <w:rsid w:val="007A358C"/>
    <w:rsid w:val="007A3654"/>
    <w:rsid w:val="007A3E4B"/>
    <w:rsid w:val="007A43EC"/>
    <w:rsid w:val="007A4B77"/>
    <w:rsid w:val="007A53AD"/>
    <w:rsid w:val="007A5D8A"/>
    <w:rsid w:val="007A5DD2"/>
    <w:rsid w:val="007A6112"/>
    <w:rsid w:val="007A63B1"/>
    <w:rsid w:val="007A64F7"/>
    <w:rsid w:val="007A6A9B"/>
    <w:rsid w:val="007A6D13"/>
    <w:rsid w:val="007A6EC0"/>
    <w:rsid w:val="007A7374"/>
    <w:rsid w:val="007A7B97"/>
    <w:rsid w:val="007A7CA8"/>
    <w:rsid w:val="007A7E78"/>
    <w:rsid w:val="007A7F86"/>
    <w:rsid w:val="007B01AC"/>
    <w:rsid w:val="007B02BB"/>
    <w:rsid w:val="007B070D"/>
    <w:rsid w:val="007B09EE"/>
    <w:rsid w:val="007B0AE4"/>
    <w:rsid w:val="007B15B3"/>
    <w:rsid w:val="007B1693"/>
    <w:rsid w:val="007B18DF"/>
    <w:rsid w:val="007B1A92"/>
    <w:rsid w:val="007B1B64"/>
    <w:rsid w:val="007B1C1F"/>
    <w:rsid w:val="007B2204"/>
    <w:rsid w:val="007B2527"/>
    <w:rsid w:val="007B2ADC"/>
    <w:rsid w:val="007B2C1E"/>
    <w:rsid w:val="007B2EE2"/>
    <w:rsid w:val="007B306A"/>
    <w:rsid w:val="007B32F9"/>
    <w:rsid w:val="007B39DE"/>
    <w:rsid w:val="007B3CF5"/>
    <w:rsid w:val="007B40C1"/>
    <w:rsid w:val="007B45F5"/>
    <w:rsid w:val="007B4D7A"/>
    <w:rsid w:val="007B5582"/>
    <w:rsid w:val="007B6258"/>
    <w:rsid w:val="007B6271"/>
    <w:rsid w:val="007B6348"/>
    <w:rsid w:val="007B6511"/>
    <w:rsid w:val="007B658E"/>
    <w:rsid w:val="007B65B4"/>
    <w:rsid w:val="007B6840"/>
    <w:rsid w:val="007B6C87"/>
    <w:rsid w:val="007B6F13"/>
    <w:rsid w:val="007B7085"/>
    <w:rsid w:val="007B726D"/>
    <w:rsid w:val="007B79B8"/>
    <w:rsid w:val="007B7BDC"/>
    <w:rsid w:val="007B7ECE"/>
    <w:rsid w:val="007C0355"/>
    <w:rsid w:val="007C089C"/>
    <w:rsid w:val="007C0A78"/>
    <w:rsid w:val="007C1703"/>
    <w:rsid w:val="007C1819"/>
    <w:rsid w:val="007C1A6E"/>
    <w:rsid w:val="007C1C67"/>
    <w:rsid w:val="007C2B0B"/>
    <w:rsid w:val="007C2DC2"/>
    <w:rsid w:val="007C2E19"/>
    <w:rsid w:val="007C3550"/>
    <w:rsid w:val="007C3636"/>
    <w:rsid w:val="007C3FF6"/>
    <w:rsid w:val="007C40F3"/>
    <w:rsid w:val="007C4818"/>
    <w:rsid w:val="007C4881"/>
    <w:rsid w:val="007C4AF8"/>
    <w:rsid w:val="007C4C62"/>
    <w:rsid w:val="007C4CF9"/>
    <w:rsid w:val="007C4EEC"/>
    <w:rsid w:val="007C4FDE"/>
    <w:rsid w:val="007C536A"/>
    <w:rsid w:val="007C694E"/>
    <w:rsid w:val="007C6C3F"/>
    <w:rsid w:val="007C6DBF"/>
    <w:rsid w:val="007C758E"/>
    <w:rsid w:val="007C7811"/>
    <w:rsid w:val="007C78C1"/>
    <w:rsid w:val="007C7E8F"/>
    <w:rsid w:val="007D00F0"/>
    <w:rsid w:val="007D013D"/>
    <w:rsid w:val="007D0C83"/>
    <w:rsid w:val="007D1CF5"/>
    <w:rsid w:val="007D1F62"/>
    <w:rsid w:val="007D21D4"/>
    <w:rsid w:val="007D24BF"/>
    <w:rsid w:val="007D2558"/>
    <w:rsid w:val="007D34DF"/>
    <w:rsid w:val="007D4351"/>
    <w:rsid w:val="007D4FA6"/>
    <w:rsid w:val="007D5164"/>
    <w:rsid w:val="007D6274"/>
    <w:rsid w:val="007D6CB1"/>
    <w:rsid w:val="007D7686"/>
    <w:rsid w:val="007D7988"/>
    <w:rsid w:val="007D798B"/>
    <w:rsid w:val="007D7CFA"/>
    <w:rsid w:val="007E0331"/>
    <w:rsid w:val="007E04AD"/>
    <w:rsid w:val="007E099A"/>
    <w:rsid w:val="007E0AA0"/>
    <w:rsid w:val="007E0B28"/>
    <w:rsid w:val="007E0F0E"/>
    <w:rsid w:val="007E1DD1"/>
    <w:rsid w:val="007E20D3"/>
    <w:rsid w:val="007E22AC"/>
    <w:rsid w:val="007E2994"/>
    <w:rsid w:val="007E2E0D"/>
    <w:rsid w:val="007E4739"/>
    <w:rsid w:val="007E4BB6"/>
    <w:rsid w:val="007E5226"/>
    <w:rsid w:val="007E5505"/>
    <w:rsid w:val="007E5714"/>
    <w:rsid w:val="007E58CB"/>
    <w:rsid w:val="007E5EC4"/>
    <w:rsid w:val="007E61C0"/>
    <w:rsid w:val="007E653C"/>
    <w:rsid w:val="007E693B"/>
    <w:rsid w:val="007E6AA7"/>
    <w:rsid w:val="007E7FD2"/>
    <w:rsid w:val="007F05B3"/>
    <w:rsid w:val="007F08DB"/>
    <w:rsid w:val="007F2E76"/>
    <w:rsid w:val="007F30B2"/>
    <w:rsid w:val="007F336E"/>
    <w:rsid w:val="007F3615"/>
    <w:rsid w:val="007F4C5E"/>
    <w:rsid w:val="007F4D2B"/>
    <w:rsid w:val="007F5056"/>
    <w:rsid w:val="007F511C"/>
    <w:rsid w:val="007F53BF"/>
    <w:rsid w:val="007F5728"/>
    <w:rsid w:val="007F5888"/>
    <w:rsid w:val="007F5CC1"/>
    <w:rsid w:val="007F63D7"/>
    <w:rsid w:val="007F69FE"/>
    <w:rsid w:val="007F6E06"/>
    <w:rsid w:val="007F7558"/>
    <w:rsid w:val="007F76E2"/>
    <w:rsid w:val="007F7B73"/>
    <w:rsid w:val="007F7DF3"/>
    <w:rsid w:val="00800405"/>
    <w:rsid w:val="00801093"/>
    <w:rsid w:val="00801B3B"/>
    <w:rsid w:val="00801CA9"/>
    <w:rsid w:val="00801F75"/>
    <w:rsid w:val="008025F4"/>
    <w:rsid w:val="00802954"/>
    <w:rsid w:val="00803F3C"/>
    <w:rsid w:val="0080415D"/>
    <w:rsid w:val="0080438A"/>
    <w:rsid w:val="00804CFE"/>
    <w:rsid w:val="0080522B"/>
    <w:rsid w:val="008056F9"/>
    <w:rsid w:val="00805774"/>
    <w:rsid w:val="00805E11"/>
    <w:rsid w:val="00805F71"/>
    <w:rsid w:val="00806908"/>
    <w:rsid w:val="00806EE9"/>
    <w:rsid w:val="008071C1"/>
    <w:rsid w:val="008073CC"/>
    <w:rsid w:val="008073E5"/>
    <w:rsid w:val="00807567"/>
    <w:rsid w:val="00807B7B"/>
    <w:rsid w:val="0081044E"/>
    <w:rsid w:val="00810517"/>
    <w:rsid w:val="0081051C"/>
    <w:rsid w:val="00810A38"/>
    <w:rsid w:val="00810CFB"/>
    <w:rsid w:val="00811084"/>
    <w:rsid w:val="00811098"/>
    <w:rsid w:val="0081130A"/>
    <w:rsid w:val="0081130E"/>
    <w:rsid w:val="00811B08"/>
    <w:rsid w:val="00811B44"/>
    <w:rsid w:val="008124B1"/>
    <w:rsid w:val="0081321E"/>
    <w:rsid w:val="0081383D"/>
    <w:rsid w:val="00814408"/>
    <w:rsid w:val="0081448D"/>
    <w:rsid w:val="00814881"/>
    <w:rsid w:val="00814A8E"/>
    <w:rsid w:val="00815DFE"/>
    <w:rsid w:val="00815E59"/>
    <w:rsid w:val="00816200"/>
    <w:rsid w:val="00816592"/>
    <w:rsid w:val="008165DE"/>
    <w:rsid w:val="008168B8"/>
    <w:rsid w:val="008168EE"/>
    <w:rsid w:val="00816C97"/>
    <w:rsid w:val="00817825"/>
    <w:rsid w:val="00820004"/>
    <w:rsid w:val="00820178"/>
    <w:rsid w:val="008208E3"/>
    <w:rsid w:val="00820BEF"/>
    <w:rsid w:val="00820E29"/>
    <w:rsid w:val="008212F0"/>
    <w:rsid w:val="00821421"/>
    <w:rsid w:val="008214E7"/>
    <w:rsid w:val="00821C60"/>
    <w:rsid w:val="008228A6"/>
    <w:rsid w:val="00822971"/>
    <w:rsid w:val="008229C5"/>
    <w:rsid w:val="00822A99"/>
    <w:rsid w:val="00822D1B"/>
    <w:rsid w:val="008230DC"/>
    <w:rsid w:val="008235D2"/>
    <w:rsid w:val="008240E5"/>
    <w:rsid w:val="00824351"/>
    <w:rsid w:val="00824809"/>
    <w:rsid w:val="00824822"/>
    <w:rsid w:val="008255DF"/>
    <w:rsid w:val="00825CD2"/>
    <w:rsid w:val="00826A51"/>
    <w:rsid w:val="00826E40"/>
    <w:rsid w:val="00826EC1"/>
    <w:rsid w:val="00826ED3"/>
    <w:rsid w:val="00827772"/>
    <w:rsid w:val="008279DF"/>
    <w:rsid w:val="008300A4"/>
    <w:rsid w:val="008301A0"/>
    <w:rsid w:val="00830281"/>
    <w:rsid w:val="00830AD9"/>
    <w:rsid w:val="00830E4A"/>
    <w:rsid w:val="0083109C"/>
    <w:rsid w:val="00831187"/>
    <w:rsid w:val="00831C93"/>
    <w:rsid w:val="00831DC6"/>
    <w:rsid w:val="0083251E"/>
    <w:rsid w:val="00833968"/>
    <w:rsid w:val="00833A36"/>
    <w:rsid w:val="00834205"/>
    <w:rsid w:val="0083422A"/>
    <w:rsid w:val="00834308"/>
    <w:rsid w:val="0083461B"/>
    <w:rsid w:val="00834EC9"/>
    <w:rsid w:val="00834FE8"/>
    <w:rsid w:val="0083509C"/>
    <w:rsid w:val="00835ACB"/>
    <w:rsid w:val="00835C58"/>
    <w:rsid w:val="00835FD6"/>
    <w:rsid w:val="008361EB"/>
    <w:rsid w:val="00836780"/>
    <w:rsid w:val="00836931"/>
    <w:rsid w:val="00837205"/>
    <w:rsid w:val="0083769D"/>
    <w:rsid w:val="00837B00"/>
    <w:rsid w:val="00837E95"/>
    <w:rsid w:val="0084010E"/>
    <w:rsid w:val="008401BF"/>
    <w:rsid w:val="00840B6F"/>
    <w:rsid w:val="00841440"/>
    <w:rsid w:val="00841C80"/>
    <w:rsid w:val="00841CE0"/>
    <w:rsid w:val="0084202B"/>
    <w:rsid w:val="0084229D"/>
    <w:rsid w:val="008423A4"/>
    <w:rsid w:val="00842B07"/>
    <w:rsid w:val="00843724"/>
    <w:rsid w:val="008438A7"/>
    <w:rsid w:val="0084390D"/>
    <w:rsid w:val="008439FE"/>
    <w:rsid w:val="00843BA2"/>
    <w:rsid w:val="00843D40"/>
    <w:rsid w:val="00844452"/>
    <w:rsid w:val="0084483B"/>
    <w:rsid w:val="00844EF4"/>
    <w:rsid w:val="00846655"/>
    <w:rsid w:val="00846B16"/>
    <w:rsid w:val="00846CE2"/>
    <w:rsid w:val="008471D8"/>
    <w:rsid w:val="008473F2"/>
    <w:rsid w:val="00847499"/>
    <w:rsid w:val="008474B9"/>
    <w:rsid w:val="00847720"/>
    <w:rsid w:val="00847A48"/>
    <w:rsid w:val="00847AC9"/>
    <w:rsid w:val="00847BA3"/>
    <w:rsid w:val="00847C7E"/>
    <w:rsid w:val="00850CE2"/>
    <w:rsid w:val="00850E12"/>
    <w:rsid w:val="00850E62"/>
    <w:rsid w:val="00851721"/>
    <w:rsid w:val="008527EA"/>
    <w:rsid w:val="0085284B"/>
    <w:rsid w:val="00852CD6"/>
    <w:rsid w:val="00852D4C"/>
    <w:rsid w:val="00852E96"/>
    <w:rsid w:val="008530A4"/>
    <w:rsid w:val="00853509"/>
    <w:rsid w:val="008535F3"/>
    <w:rsid w:val="00853ED3"/>
    <w:rsid w:val="00854543"/>
    <w:rsid w:val="0085460D"/>
    <w:rsid w:val="008546B7"/>
    <w:rsid w:val="0085512B"/>
    <w:rsid w:val="008557CB"/>
    <w:rsid w:val="008559AE"/>
    <w:rsid w:val="00855E6B"/>
    <w:rsid w:val="00856059"/>
    <w:rsid w:val="00856159"/>
    <w:rsid w:val="008567A9"/>
    <w:rsid w:val="0085761A"/>
    <w:rsid w:val="00857BA5"/>
    <w:rsid w:val="008601D5"/>
    <w:rsid w:val="00860498"/>
    <w:rsid w:val="0086076B"/>
    <w:rsid w:val="008612AD"/>
    <w:rsid w:val="00861553"/>
    <w:rsid w:val="00861DD4"/>
    <w:rsid w:val="0086212C"/>
    <w:rsid w:val="008623E7"/>
    <w:rsid w:val="0086279F"/>
    <w:rsid w:val="00862840"/>
    <w:rsid w:val="00862DB7"/>
    <w:rsid w:val="00862F08"/>
    <w:rsid w:val="00862FDB"/>
    <w:rsid w:val="00863072"/>
    <w:rsid w:val="0086349E"/>
    <w:rsid w:val="008637D4"/>
    <w:rsid w:val="00863FFA"/>
    <w:rsid w:val="00864130"/>
    <w:rsid w:val="00864EB7"/>
    <w:rsid w:val="00865DF8"/>
    <w:rsid w:val="00865FB8"/>
    <w:rsid w:val="008660ED"/>
    <w:rsid w:val="0086646B"/>
    <w:rsid w:val="008664EA"/>
    <w:rsid w:val="00870470"/>
    <w:rsid w:val="00870497"/>
    <w:rsid w:val="0087116F"/>
    <w:rsid w:val="008712D9"/>
    <w:rsid w:val="00871ED7"/>
    <w:rsid w:val="00871F5D"/>
    <w:rsid w:val="00871FAE"/>
    <w:rsid w:val="00872251"/>
    <w:rsid w:val="0087244E"/>
    <w:rsid w:val="00872702"/>
    <w:rsid w:val="0087450D"/>
    <w:rsid w:val="008746CA"/>
    <w:rsid w:val="008747DB"/>
    <w:rsid w:val="00874B29"/>
    <w:rsid w:val="00875090"/>
    <w:rsid w:val="00875130"/>
    <w:rsid w:val="00875229"/>
    <w:rsid w:val="008754BD"/>
    <w:rsid w:val="00875C93"/>
    <w:rsid w:val="0087601B"/>
    <w:rsid w:val="008763DA"/>
    <w:rsid w:val="0087657D"/>
    <w:rsid w:val="008766BC"/>
    <w:rsid w:val="0087712F"/>
    <w:rsid w:val="00877F73"/>
    <w:rsid w:val="0088012D"/>
    <w:rsid w:val="0088160A"/>
    <w:rsid w:val="00881701"/>
    <w:rsid w:val="00881715"/>
    <w:rsid w:val="00881A59"/>
    <w:rsid w:val="00881A73"/>
    <w:rsid w:val="00881B77"/>
    <w:rsid w:val="008821C3"/>
    <w:rsid w:val="0088228D"/>
    <w:rsid w:val="008824D5"/>
    <w:rsid w:val="008825AF"/>
    <w:rsid w:val="00882A4B"/>
    <w:rsid w:val="00882EE9"/>
    <w:rsid w:val="00882FE1"/>
    <w:rsid w:val="008830F2"/>
    <w:rsid w:val="008835F8"/>
    <w:rsid w:val="008836BD"/>
    <w:rsid w:val="00883703"/>
    <w:rsid w:val="00883720"/>
    <w:rsid w:val="0088495D"/>
    <w:rsid w:val="00884CCF"/>
    <w:rsid w:val="00885093"/>
    <w:rsid w:val="00885514"/>
    <w:rsid w:val="008859FF"/>
    <w:rsid w:val="00885AB9"/>
    <w:rsid w:val="00886673"/>
    <w:rsid w:val="008867FC"/>
    <w:rsid w:val="00886941"/>
    <w:rsid w:val="00886B7A"/>
    <w:rsid w:val="00886F68"/>
    <w:rsid w:val="008870E4"/>
    <w:rsid w:val="00887460"/>
    <w:rsid w:val="008875D0"/>
    <w:rsid w:val="0088762C"/>
    <w:rsid w:val="00887AFD"/>
    <w:rsid w:val="00887C46"/>
    <w:rsid w:val="0089013A"/>
    <w:rsid w:val="008907A4"/>
    <w:rsid w:val="00890D5B"/>
    <w:rsid w:val="008911EC"/>
    <w:rsid w:val="0089129A"/>
    <w:rsid w:val="008913AA"/>
    <w:rsid w:val="00891529"/>
    <w:rsid w:val="00891B4E"/>
    <w:rsid w:val="00891FE1"/>
    <w:rsid w:val="008922C0"/>
    <w:rsid w:val="0089233C"/>
    <w:rsid w:val="0089267D"/>
    <w:rsid w:val="00892A09"/>
    <w:rsid w:val="00892D7E"/>
    <w:rsid w:val="00892F3E"/>
    <w:rsid w:val="00893134"/>
    <w:rsid w:val="00893227"/>
    <w:rsid w:val="0089389D"/>
    <w:rsid w:val="00893B56"/>
    <w:rsid w:val="00893CA1"/>
    <w:rsid w:val="00893FF4"/>
    <w:rsid w:val="00894731"/>
    <w:rsid w:val="0089549B"/>
    <w:rsid w:val="00895570"/>
    <w:rsid w:val="00895673"/>
    <w:rsid w:val="00895DBA"/>
    <w:rsid w:val="00895F72"/>
    <w:rsid w:val="008962AC"/>
    <w:rsid w:val="00896379"/>
    <w:rsid w:val="00896C42"/>
    <w:rsid w:val="00896DD1"/>
    <w:rsid w:val="008970B2"/>
    <w:rsid w:val="008979C6"/>
    <w:rsid w:val="00897C31"/>
    <w:rsid w:val="008A06C6"/>
    <w:rsid w:val="008A09D4"/>
    <w:rsid w:val="008A0EB6"/>
    <w:rsid w:val="008A154D"/>
    <w:rsid w:val="008A1C56"/>
    <w:rsid w:val="008A1F8B"/>
    <w:rsid w:val="008A21A1"/>
    <w:rsid w:val="008A2ABD"/>
    <w:rsid w:val="008A2AF6"/>
    <w:rsid w:val="008A3086"/>
    <w:rsid w:val="008A3629"/>
    <w:rsid w:val="008A38B7"/>
    <w:rsid w:val="008A4252"/>
    <w:rsid w:val="008A466C"/>
    <w:rsid w:val="008A46AE"/>
    <w:rsid w:val="008A50C8"/>
    <w:rsid w:val="008A5465"/>
    <w:rsid w:val="008A5650"/>
    <w:rsid w:val="008A5A88"/>
    <w:rsid w:val="008A6C10"/>
    <w:rsid w:val="008A6E65"/>
    <w:rsid w:val="008A7C80"/>
    <w:rsid w:val="008A7EC5"/>
    <w:rsid w:val="008B00C5"/>
    <w:rsid w:val="008B0560"/>
    <w:rsid w:val="008B0D5C"/>
    <w:rsid w:val="008B0DF7"/>
    <w:rsid w:val="008B1705"/>
    <w:rsid w:val="008B188F"/>
    <w:rsid w:val="008B1B0A"/>
    <w:rsid w:val="008B2549"/>
    <w:rsid w:val="008B3343"/>
    <w:rsid w:val="008B340C"/>
    <w:rsid w:val="008B37CF"/>
    <w:rsid w:val="008B43FE"/>
    <w:rsid w:val="008B4469"/>
    <w:rsid w:val="008B4719"/>
    <w:rsid w:val="008B4D88"/>
    <w:rsid w:val="008B5539"/>
    <w:rsid w:val="008B59AC"/>
    <w:rsid w:val="008B5DC0"/>
    <w:rsid w:val="008B5DE8"/>
    <w:rsid w:val="008B5F45"/>
    <w:rsid w:val="008B6121"/>
    <w:rsid w:val="008B6367"/>
    <w:rsid w:val="008B6E98"/>
    <w:rsid w:val="008B759A"/>
    <w:rsid w:val="008B7C98"/>
    <w:rsid w:val="008C0417"/>
    <w:rsid w:val="008C0478"/>
    <w:rsid w:val="008C1040"/>
    <w:rsid w:val="008C11F3"/>
    <w:rsid w:val="008C1F56"/>
    <w:rsid w:val="008C2E81"/>
    <w:rsid w:val="008C30F3"/>
    <w:rsid w:val="008C4354"/>
    <w:rsid w:val="008C46B4"/>
    <w:rsid w:val="008C4C9C"/>
    <w:rsid w:val="008C50C2"/>
    <w:rsid w:val="008C54C8"/>
    <w:rsid w:val="008C54C9"/>
    <w:rsid w:val="008C6184"/>
    <w:rsid w:val="008C69C0"/>
    <w:rsid w:val="008C6B7A"/>
    <w:rsid w:val="008C700D"/>
    <w:rsid w:val="008C75A5"/>
    <w:rsid w:val="008C7898"/>
    <w:rsid w:val="008C7BA0"/>
    <w:rsid w:val="008D01DA"/>
    <w:rsid w:val="008D0F78"/>
    <w:rsid w:val="008D1257"/>
    <w:rsid w:val="008D15AD"/>
    <w:rsid w:val="008D1874"/>
    <w:rsid w:val="008D1A96"/>
    <w:rsid w:val="008D1E28"/>
    <w:rsid w:val="008D20F7"/>
    <w:rsid w:val="008D285F"/>
    <w:rsid w:val="008D28C2"/>
    <w:rsid w:val="008D29AE"/>
    <w:rsid w:val="008D32FF"/>
    <w:rsid w:val="008D3692"/>
    <w:rsid w:val="008D3C3F"/>
    <w:rsid w:val="008D41FE"/>
    <w:rsid w:val="008D4442"/>
    <w:rsid w:val="008D459A"/>
    <w:rsid w:val="008D47B6"/>
    <w:rsid w:val="008D4A83"/>
    <w:rsid w:val="008D56BB"/>
    <w:rsid w:val="008D603B"/>
    <w:rsid w:val="008D6C8D"/>
    <w:rsid w:val="008D7579"/>
    <w:rsid w:val="008D7E68"/>
    <w:rsid w:val="008E0671"/>
    <w:rsid w:val="008E0EDB"/>
    <w:rsid w:val="008E1660"/>
    <w:rsid w:val="008E1A1F"/>
    <w:rsid w:val="008E2951"/>
    <w:rsid w:val="008E3291"/>
    <w:rsid w:val="008E3422"/>
    <w:rsid w:val="008E3932"/>
    <w:rsid w:val="008E393B"/>
    <w:rsid w:val="008E3F6B"/>
    <w:rsid w:val="008E48BB"/>
    <w:rsid w:val="008E4BF3"/>
    <w:rsid w:val="008E4D85"/>
    <w:rsid w:val="008E5151"/>
    <w:rsid w:val="008E5D10"/>
    <w:rsid w:val="008E5F42"/>
    <w:rsid w:val="008E7659"/>
    <w:rsid w:val="008E7666"/>
    <w:rsid w:val="008E7BF7"/>
    <w:rsid w:val="008E7FBD"/>
    <w:rsid w:val="008F033C"/>
    <w:rsid w:val="008F0C82"/>
    <w:rsid w:val="008F118F"/>
    <w:rsid w:val="008F1198"/>
    <w:rsid w:val="008F17AC"/>
    <w:rsid w:val="008F307C"/>
    <w:rsid w:val="008F30AE"/>
    <w:rsid w:val="008F3335"/>
    <w:rsid w:val="008F3E83"/>
    <w:rsid w:val="008F4E7E"/>
    <w:rsid w:val="008F5352"/>
    <w:rsid w:val="008F536E"/>
    <w:rsid w:val="008F5E4A"/>
    <w:rsid w:val="008F616A"/>
    <w:rsid w:val="008F65B5"/>
    <w:rsid w:val="008F67B2"/>
    <w:rsid w:val="008F6A6C"/>
    <w:rsid w:val="008F6F90"/>
    <w:rsid w:val="008F731A"/>
    <w:rsid w:val="008F749E"/>
    <w:rsid w:val="008F7A89"/>
    <w:rsid w:val="008F7EC9"/>
    <w:rsid w:val="00900693"/>
    <w:rsid w:val="009007E8"/>
    <w:rsid w:val="0090165A"/>
    <w:rsid w:val="0090185C"/>
    <w:rsid w:val="00901C07"/>
    <w:rsid w:val="0090235C"/>
    <w:rsid w:val="009023E2"/>
    <w:rsid w:val="0090269C"/>
    <w:rsid w:val="00902BA1"/>
    <w:rsid w:val="00902FAF"/>
    <w:rsid w:val="009035DA"/>
    <w:rsid w:val="00903836"/>
    <w:rsid w:val="00903FD4"/>
    <w:rsid w:val="0090452D"/>
    <w:rsid w:val="00904AF5"/>
    <w:rsid w:val="00904C18"/>
    <w:rsid w:val="00904F66"/>
    <w:rsid w:val="00905126"/>
    <w:rsid w:val="00905357"/>
    <w:rsid w:val="00905705"/>
    <w:rsid w:val="00905BFD"/>
    <w:rsid w:val="00905CBF"/>
    <w:rsid w:val="00905EE3"/>
    <w:rsid w:val="00906944"/>
    <w:rsid w:val="00906FE2"/>
    <w:rsid w:val="00907CD2"/>
    <w:rsid w:val="00907DD6"/>
    <w:rsid w:val="00907F0F"/>
    <w:rsid w:val="00910496"/>
    <w:rsid w:val="00911950"/>
    <w:rsid w:val="00911CBA"/>
    <w:rsid w:val="0091232C"/>
    <w:rsid w:val="009124EC"/>
    <w:rsid w:val="0091323F"/>
    <w:rsid w:val="009138BE"/>
    <w:rsid w:val="00914097"/>
    <w:rsid w:val="00914E0C"/>
    <w:rsid w:val="009153BC"/>
    <w:rsid w:val="00915770"/>
    <w:rsid w:val="00916AD9"/>
    <w:rsid w:val="00916D7E"/>
    <w:rsid w:val="00916DAE"/>
    <w:rsid w:val="009170DD"/>
    <w:rsid w:val="00917160"/>
    <w:rsid w:val="0091741D"/>
    <w:rsid w:val="00917D2B"/>
    <w:rsid w:val="00920411"/>
    <w:rsid w:val="00921252"/>
    <w:rsid w:val="00921903"/>
    <w:rsid w:val="00922044"/>
    <w:rsid w:val="00922DE7"/>
    <w:rsid w:val="00922F2C"/>
    <w:rsid w:val="00923452"/>
    <w:rsid w:val="00923466"/>
    <w:rsid w:val="009236F3"/>
    <w:rsid w:val="009247EC"/>
    <w:rsid w:val="0092491C"/>
    <w:rsid w:val="009249A5"/>
    <w:rsid w:val="0092546F"/>
    <w:rsid w:val="009256D1"/>
    <w:rsid w:val="00925707"/>
    <w:rsid w:val="00925E9A"/>
    <w:rsid w:val="00926980"/>
    <w:rsid w:val="00926AB0"/>
    <w:rsid w:val="00927D1B"/>
    <w:rsid w:val="00927EF2"/>
    <w:rsid w:val="009301CB"/>
    <w:rsid w:val="00930C47"/>
    <w:rsid w:val="00931106"/>
    <w:rsid w:val="009312EE"/>
    <w:rsid w:val="009314B5"/>
    <w:rsid w:val="0093157C"/>
    <w:rsid w:val="00931BD9"/>
    <w:rsid w:val="00932155"/>
    <w:rsid w:val="009329C3"/>
    <w:rsid w:val="00932EFD"/>
    <w:rsid w:val="00932FEE"/>
    <w:rsid w:val="00933309"/>
    <w:rsid w:val="00933730"/>
    <w:rsid w:val="00933962"/>
    <w:rsid w:val="00933D6A"/>
    <w:rsid w:val="00934411"/>
    <w:rsid w:val="009346D1"/>
    <w:rsid w:val="00934BD8"/>
    <w:rsid w:val="00934C08"/>
    <w:rsid w:val="0093519D"/>
    <w:rsid w:val="00935A15"/>
    <w:rsid w:val="00935D54"/>
    <w:rsid w:val="00935FF3"/>
    <w:rsid w:val="00936366"/>
    <w:rsid w:val="00936435"/>
    <w:rsid w:val="009367BA"/>
    <w:rsid w:val="0093680D"/>
    <w:rsid w:val="00936825"/>
    <w:rsid w:val="009368B0"/>
    <w:rsid w:val="00936B0E"/>
    <w:rsid w:val="00937320"/>
    <w:rsid w:val="00937354"/>
    <w:rsid w:val="0093745A"/>
    <w:rsid w:val="00937AF1"/>
    <w:rsid w:val="00937F69"/>
    <w:rsid w:val="009401AB"/>
    <w:rsid w:val="00940A8F"/>
    <w:rsid w:val="00940B02"/>
    <w:rsid w:val="00941156"/>
    <w:rsid w:val="009413B0"/>
    <w:rsid w:val="00941948"/>
    <w:rsid w:val="00941A67"/>
    <w:rsid w:val="0094202B"/>
    <w:rsid w:val="00942B3B"/>
    <w:rsid w:val="00942BB5"/>
    <w:rsid w:val="00942D74"/>
    <w:rsid w:val="00942DC2"/>
    <w:rsid w:val="0094306B"/>
    <w:rsid w:val="0094406D"/>
    <w:rsid w:val="009446A4"/>
    <w:rsid w:val="009446F4"/>
    <w:rsid w:val="00944FA3"/>
    <w:rsid w:val="00945056"/>
    <w:rsid w:val="00945118"/>
    <w:rsid w:val="00945725"/>
    <w:rsid w:val="00945E34"/>
    <w:rsid w:val="009462E7"/>
    <w:rsid w:val="00946307"/>
    <w:rsid w:val="009473CA"/>
    <w:rsid w:val="00947D7C"/>
    <w:rsid w:val="00947E57"/>
    <w:rsid w:val="00947FF7"/>
    <w:rsid w:val="0095053F"/>
    <w:rsid w:val="00950ADD"/>
    <w:rsid w:val="00950F25"/>
    <w:rsid w:val="00951161"/>
    <w:rsid w:val="00951638"/>
    <w:rsid w:val="00951DE1"/>
    <w:rsid w:val="00952360"/>
    <w:rsid w:val="009525E5"/>
    <w:rsid w:val="00952933"/>
    <w:rsid w:val="00952CA6"/>
    <w:rsid w:val="00952E9C"/>
    <w:rsid w:val="00952F78"/>
    <w:rsid w:val="00953652"/>
    <w:rsid w:val="0095380B"/>
    <w:rsid w:val="009538DB"/>
    <w:rsid w:val="0095424F"/>
    <w:rsid w:val="009545ED"/>
    <w:rsid w:val="0095463B"/>
    <w:rsid w:val="00954AB5"/>
    <w:rsid w:val="00954D21"/>
    <w:rsid w:val="009558F6"/>
    <w:rsid w:val="009560B1"/>
    <w:rsid w:val="00956163"/>
    <w:rsid w:val="00956309"/>
    <w:rsid w:val="00956543"/>
    <w:rsid w:val="00956EF1"/>
    <w:rsid w:val="00956F5F"/>
    <w:rsid w:val="00957559"/>
    <w:rsid w:val="00957F36"/>
    <w:rsid w:val="00961364"/>
    <w:rsid w:val="009615F1"/>
    <w:rsid w:val="00961D52"/>
    <w:rsid w:val="00962046"/>
    <w:rsid w:val="00962114"/>
    <w:rsid w:val="00962391"/>
    <w:rsid w:val="00962DC7"/>
    <w:rsid w:val="00962EC2"/>
    <w:rsid w:val="0096304D"/>
    <w:rsid w:val="009630E5"/>
    <w:rsid w:val="00963286"/>
    <w:rsid w:val="0096393B"/>
    <w:rsid w:val="00963F6A"/>
    <w:rsid w:val="009644A5"/>
    <w:rsid w:val="00964DED"/>
    <w:rsid w:val="00965761"/>
    <w:rsid w:val="00965B2E"/>
    <w:rsid w:val="0096664F"/>
    <w:rsid w:val="00966787"/>
    <w:rsid w:val="0096703D"/>
    <w:rsid w:val="00967B9E"/>
    <w:rsid w:val="00967DF3"/>
    <w:rsid w:val="009709E9"/>
    <w:rsid w:val="00970DB9"/>
    <w:rsid w:val="00971155"/>
    <w:rsid w:val="009711B6"/>
    <w:rsid w:val="0097144B"/>
    <w:rsid w:val="00971479"/>
    <w:rsid w:val="00971D5C"/>
    <w:rsid w:val="00971F72"/>
    <w:rsid w:val="00972052"/>
    <w:rsid w:val="0097316C"/>
    <w:rsid w:val="00974CAD"/>
    <w:rsid w:val="00974EF7"/>
    <w:rsid w:val="00974FC5"/>
    <w:rsid w:val="009755CA"/>
    <w:rsid w:val="00975AD8"/>
    <w:rsid w:val="00976203"/>
    <w:rsid w:val="009762DD"/>
    <w:rsid w:val="00976CAB"/>
    <w:rsid w:val="0097724C"/>
    <w:rsid w:val="009772A2"/>
    <w:rsid w:val="0097736B"/>
    <w:rsid w:val="0097774D"/>
    <w:rsid w:val="00977E53"/>
    <w:rsid w:val="00977F58"/>
    <w:rsid w:val="0098005B"/>
    <w:rsid w:val="009800F6"/>
    <w:rsid w:val="00980958"/>
    <w:rsid w:val="00981380"/>
    <w:rsid w:val="00982193"/>
    <w:rsid w:val="0098260C"/>
    <w:rsid w:val="009827E5"/>
    <w:rsid w:val="00983137"/>
    <w:rsid w:val="009838C7"/>
    <w:rsid w:val="009839E6"/>
    <w:rsid w:val="00983F16"/>
    <w:rsid w:val="0098419E"/>
    <w:rsid w:val="00984A83"/>
    <w:rsid w:val="009858D0"/>
    <w:rsid w:val="00985B11"/>
    <w:rsid w:val="00985E7A"/>
    <w:rsid w:val="00985EE0"/>
    <w:rsid w:val="00986667"/>
    <w:rsid w:val="009868FF"/>
    <w:rsid w:val="00987E2A"/>
    <w:rsid w:val="00990E8B"/>
    <w:rsid w:val="00991139"/>
    <w:rsid w:val="0099191E"/>
    <w:rsid w:val="009924DB"/>
    <w:rsid w:val="0099397A"/>
    <w:rsid w:val="009952EF"/>
    <w:rsid w:val="009963F4"/>
    <w:rsid w:val="009969B2"/>
    <w:rsid w:val="00996C67"/>
    <w:rsid w:val="00997A1A"/>
    <w:rsid w:val="009A1ED0"/>
    <w:rsid w:val="009A278A"/>
    <w:rsid w:val="009A27CC"/>
    <w:rsid w:val="009A28D1"/>
    <w:rsid w:val="009A2D53"/>
    <w:rsid w:val="009A2D5C"/>
    <w:rsid w:val="009A31B5"/>
    <w:rsid w:val="009A37DA"/>
    <w:rsid w:val="009A3EB9"/>
    <w:rsid w:val="009A3F2A"/>
    <w:rsid w:val="009A4264"/>
    <w:rsid w:val="009A447C"/>
    <w:rsid w:val="009A4A7D"/>
    <w:rsid w:val="009A5059"/>
    <w:rsid w:val="009A5A06"/>
    <w:rsid w:val="009A5C0B"/>
    <w:rsid w:val="009A5CC1"/>
    <w:rsid w:val="009A5D24"/>
    <w:rsid w:val="009A6916"/>
    <w:rsid w:val="009A6C20"/>
    <w:rsid w:val="009A7129"/>
    <w:rsid w:val="009A7564"/>
    <w:rsid w:val="009A7A13"/>
    <w:rsid w:val="009A7BDE"/>
    <w:rsid w:val="009A7C30"/>
    <w:rsid w:val="009A7EF9"/>
    <w:rsid w:val="009B068C"/>
    <w:rsid w:val="009B07F6"/>
    <w:rsid w:val="009B11CB"/>
    <w:rsid w:val="009B1640"/>
    <w:rsid w:val="009B1C63"/>
    <w:rsid w:val="009B1E02"/>
    <w:rsid w:val="009B1EBC"/>
    <w:rsid w:val="009B1F2B"/>
    <w:rsid w:val="009B2060"/>
    <w:rsid w:val="009B2E61"/>
    <w:rsid w:val="009B2FD4"/>
    <w:rsid w:val="009B31F8"/>
    <w:rsid w:val="009B4641"/>
    <w:rsid w:val="009B464F"/>
    <w:rsid w:val="009B471B"/>
    <w:rsid w:val="009B4995"/>
    <w:rsid w:val="009B4B68"/>
    <w:rsid w:val="009B4E93"/>
    <w:rsid w:val="009B50A3"/>
    <w:rsid w:val="009B5216"/>
    <w:rsid w:val="009B5DE0"/>
    <w:rsid w:val="009B63A3"/>
    <w:rsid w:val="009B66D4"/>
    <w:rsid w:val="009B6BFE"/>
    <w:rsid w:val="009B6F3A"/>
    <w:rsid w:val="009B701F"/>
    <w:rsid w:val="009B7183"/>
    <w:rsid w:val="009B7326"/>
    <w:rsid w:val="009B76F6"/>
    <w:rsid w:val="009C06F2"/>
    <w:rsid w:val="009C0BAB"/>
    <w:rsid w:val="009C0EFA"/>
    <w:rsid w:val="009C1B92"/>
    <w:rsid w:val="009C204E"/>
    <w:rsid w:val="009C226E"/>
    <w:rsid w:val="009C2428"/>
    <w:rsid w:val="009C2729"/>
    <w:rsid w:val="009C29EB"/>
    <w:rsid w:val="009C327E"/>
    <w:rsid w:val="009C34AB"/>
    <w:rsid w:val="009C3598"/>
    <w:rsid w:val="009C3E8F"/>
    <w:rsid w:val="009C4021"/>
    <w:rsid w:val="009C438E"/>
    <w:rsid w:val="009C43FD"/>
    <w:rsid w:val="009C445F"/>
    <w:rsid w:val="009C47C9"/>
    <w:rsid w:val="009C4918"/>
    <w:rsid w:val="009C59FC"/>
    <w:rsid w:val="009C5C97"/>
    <w:rsid w:val="009C606E"/>
    <w:rsid w:val="009C61D0"/>
    <w:rsid w:val="009C6740"/>
    <w:rsid w:val="009C6F9C"/>
    <w:rsid w:val="009C6FF5"/>
    <w:rsid w:val="009C707E"/>
    <w:rsid w:val="009C70A5"/>
    <w:rsid w:val="009C71D5"/>
    <w:rsid w:val="009C751E"/>
    <w:rsid w:val="009C7704"/>
    <w:rsid w:val="009C7A2F"/>
    <w:rsid w:val="009C7E31"/>
    <w:rsid w:val="009D0092"/>
    <w:rsid w:val="009D0225"/>
    <w:rsid w:val="009D06A8"/>
    <w:rsid w:val="009D0708"/>
    <w:rsid w:val="009D08AB"/>
    <w:rsid w:val="009D0BF9"/>
    <w:rsid w:val="009D1C47"/>
    <w:rsid w:val="009D1ECC"/>
    <w:rsid w:val="009D1F22"/>
    <w:rsid w:val="009D2151"/>
    <w:rsid w:val="009D2389"/>
    <w:rsid w:val="009D2D64"/>
    <w:rsid w:val="009D309C"/>
    <w:rsid w:val="009D35EC"/>
    <w:rsid w:val="009D3E46"/>
    <w:rsid w:val="009D3EF2"/>
    <w:rsid w:val="009D3F20"/>
    <w:rsid w:val="009D3FDB"/>
    <w:rsid w:val="009D4CAD"/>
    <w:rsid w:val="009D539A"/>
    <w:rsid w:val="009D5D58"/>
    <w:rsid w:val="009D5D61"/>
    <w:rsid w:val="009D6039"/>
    <w:rsid w:val="009D6B6D"/>
    <w:rsid w:val="009D795E"/>
    <w:rsid w:val="009E039B"/>
    <w:rsid w:val="009E1374"/>
    <w:rsid w:val="009E15DC"/>
    <w:rsid w:val="009E1846"/>
    <w:rsid w:val="009E377A"/>
    <w:rsid w:val="009E3A97"/>
    <w:rsid w:val="009E45D5"/>
    <w:rsid w:val="009E4919"/>
    <w:rsid w:val="009E4C26"/>
    <w:rsid w:val="009E539C"/>
    <w:rsid w:val="009E542D"/>
    <w:rsid w:val="009E5C6F"/>
    <w:rsid w:val="009E5C89"/>
    <w:rsid w:val="009E644F"/>
    <w:rsid w:val="009E6CFC"/>
    <w:rsid w:val="009E7165"/>
    <w:rsid w:val="009F0149"/>
    <w:rsid w:val="009F0B7E"/>
    <w:rsid w:val="009F0DCF"/>
    <w:rsid w:val="009F1166"/>
    <w:rsid w:val="009F1DC3"/>
    <w:rsid w:val="009F290E"/>
    <w:rsid w:val="009F2BB1"/>
    <w:rsid w:val="009F2F25"/>
    <w:rsid w:val="009F3D15"/>
    <w:rsid w:val="009F4435"/>
    <w:rsid w:val="009F497A"/>
    <w:rsid w:val="009F4A26"/>
    <w:rsid w:val="009F5020"/>
    <w:rsid w:val="009F58E3"/>
    <w:rsid w:val="009F5B93"/>
    <w:rsid w:val="009F6220"/>
    <w:rsid w:val="009F67F8"/>
    <w:rsid w:val="009F6AFB"/>
    <w:rsid w:val="009F7CE8"/>
    <w:rsid w:val="00A003F2"/>
    <w:rsid w:val="00A00FC7"/>
    <w:rsid w:val="00A015A1"/>
    <w:rsid w:val="00A01670"/>
    <w:rsid w:val="00A01CF8"/>
    <w:rsid w:val="00A01FDF"/>
    <w:rsid w:val="00A0228B"/>
    <w:rsid w:val="00A02620"/>
    <w:rsid w:val="00A0267B"/>
    <w:rsid w:val="00A02A92"/>
    <w:rsid w:val="00A02BEF"/>
    <w:rsid w:val="00A03123"/>
    <w:rsid w:val="00A03298"/>
    <w:rsid w:val="00A03BB3"/>
    <w:rsid w:val="00A0447D"/>
    <w:rsid w:val="00A04BC4"/>
    <w:rsid w:val="00A05221"/>
    <w:rsid w:val="00A05764"/>
    <w:rsid w:val="00A06DD9"/>
    <w:rsid w:val="00A06EE2"/>
    <w:rsid w:val="00A0725B"/>
    <w:rsid w:val="00A07307"/>
    <w:rsid w:val="00A100A3"/>
    <w:rsid w:val="00A10248"/>
    <w:rsid w:val="00A1117C"/>
    <w:rsid w:val="00A11C0D"/>
    <w:rsid w:val="00A11D25"/>
    <w:rsid w:val="00A12728"/>
    <w:rsid w:val="00A1298F"/>
    <w:rsid w:val="00A12AB4"/>
    <w:rsid w:val="00A12B08"/>
    <w:rsid w:val="00A131EB"/>
    <w:rsid w:val="00A133A3"/>
    <w:rsid w:val="00A13853"/>
    <w:rsid w:val="00A13BA5"/>
    <w:rsid w:val="00A14916"/>
    <w:rsid w:val="00A14A10"/>
    <w:rsid w:val="00A15011"/>
    <w:rsid w:val="00A156FF"/>
    <w:rsid w:val="00A16060"/>
    <w:rsid w:val="00A16507"/>
    <w:rsid w:val="00A1726A"/>
    <w:rsid w:val="00A17489"/>
    <w:rsid w:val="00A17506"/>
    <w:rsid w:val="00A17597"/>
    <w:rsid w:val="00A17C99"/>
    <w:rsid w:val="00A17EF4"/>
    <w:rsid w:val="00A17FC5"/>
    <w:rsid w:val="00A20917"/>
    <w:rsid w:val="00A20EF3"/>
    <w:rsid w:val="00A211B8"/>
    <w:rsid w:val="00A21A87"/>
    <w:rsid w:val="00A21D80"/>
    <w:rsid w:val="00A2222F"/>
    <w:rsid w:val="00A2258B"/>
    <w:rsid w:val="00A2264C"/>
    <w:rsid w:val="00A22929"/>
    <w:rsid w:val="00A22ABB"/>
    <w:rsid w:val="00A22D61"/>
    <w:rsid w:val="00A22EA7"/>
    <w:rsid w:val="00A2341B"/>
    <w:rsid w:val="00A23957"/>
    <w:rsid w:val="00A23A40"/>
    <w:rsid w:val="00A23A43"/>
    <w:rsid w:val="00A23DEC"/>
    <w:rsid w:val="00A23ED4"/>
    <w:rsid w:val="00A23F67"/>
    <w:rsid w:val="00A24394"/>
    <w:rsid w:val="00A2445C"/>
    <w:rsid w:val="00A25181"/>
    <w:rsid w:val="00A262B9"/>
    <w:rsid w:val="00A263DC"/>
    <w:rsid w:val="00A2662A"/>
    <w:rsid w:val="00A26CD0"/>
    <w:rsid w:val="00A27218"/>
    <w:rsid w:val="00A274B3"/>
    <w:rsid w:val="00A27808"/>
    <w:rsid w:val="00A27E3B"/>
    <w:rsid w:val="00A27E6C"/>
    <w:rsid w:val="00A27E6E"/>
    <w:rsid w:val="00A27F0D"/>
    <w:rsid w:val="00A30CFB"/>
    <w:rsid w:val="00A30D9D"/>
    <w:rsid w:val="00A313EB"/>
    <w:rsid w:val="00A3254F"/>
    <w:rsid w:val="00A32C15"/>
    <w:rsid w:val="00A32DC9"/>
    <w:rsid w:val="00A32F10"/>
    <w:rsid w:val="00A3301B"/>
    <w:rsid w:val="00A33119"/>
    <w:rsid w:val="00A33382"/>
    <w:rsid w:val="00A33901"/>
    <w:rsid w:val="00A33B53"/>
    <w:rsid w:val="00A33D78"/>
    <w:rsid w:val="00A33D92"/>
    <w:rsid w:val="00A33F9A"/>
    <w:rsid w:val="00A341D6"/>
    <w:rsid w:val="00A35958"/>
    <w:rsid w:val="00A35CCE"/>
    <w:rsid w:val="00A3613D"/>
    <w:rsid w:val="00A362DA"/>
    <w:rsid w:val="00A36636"/>
    <w:rsid w:val="00A36E31"/>
    <w:rsid w:val="00A36FC8"/>
    <w:rsid w:val="00A37DC2"/>
    <w:rsid w:val="00A40457"/>
    <w:rsid w:val="00A406E2"/>
    <w:rsid w:val="00A4071E"/>
    <w:rsid w:val="00A409A3"/>
    <w:rsid w:val="00A40A42"/>
    <w:rsid w:val="00A40B35"/>
    <w:rsid w:val="00A40E38"/>
    <w:rsid w:val="00A411FA"/>
    <w:rsid w:val="00A420DC"/>
    <w:rsid w:val="00A42B4F"/>
    <w:rsid w:val="00A42E83"/>
    <w:rsid w:val="00A43880"/>
    <w:rsid w:val="00A4397F"/>
    <w:rsid w:val="00A43B2D"/>
    <w:rsid w:val="00A4400F"/>
    <w:rsid w:val="00A44C81"/>
    <w:rsid w:val="00A44FC7"/>
    <w:rsid w:val="00A45518"/>
    <w:rsid w:val="00A45900"/>
    <w:rsid w:val="00A45C08"/>
    <w:rsid w:val="00A461B6"/>
    <w:rsid w:val="00A464EE"/>
    <w:rsid w:val="00A46570"/>
    <w:rsid w:val="00A4725B"/>
    <w:rsid w:val="00A479FD"/>
    <w:rsid w:val="00A5033E"/>
    <w:rsid w:val="00A5043F"/>
    <w:rsid w:val="00A5117C"/>
    <w:rsid w:val="00A51201"/>
    <w:rsid w:val="00A512D3"/>
    <w:rsid w:val="00A516F1"/>
    <w:rsid w:val="00A5227B"/>
    <w:rsid w:val="00A52379"/>
    <w:rsid w:val="00A527C2"/>
    <w:rsid w:val="00A52938"/>
    <w:rsid w:val="00A52A3F"/>
    <w:rsid w:val="00A5322A"/>
    <w:rsid w:val="00A53698"/>
    <w:rsid w:val="00A53728"/>
    <w:rsid w:val="00A5379A"/>
    <w:rsid w:val="00A53DF8"/>
    <w:rsid w:val="00A5446E"/>
    <w:rsid w:val="00A545D4"/>
    <w:rsid w:val="00A550F2"/>
    <w:rsid w:val="00A5551F"/>
    <w:rsid w:val="00A55800"/>
    <w:rsid w:val="00A5606C"/>
    <w:rsid w:val="00A56284"/>
    <w:rsid w:val="00A56914"/>
    <w:rsid w:val="00A56C91"/>
    <w:rsid w:val="00A570AA"/>
    <w:rsid w:val="00A5748A"/>
    <w:rsid w:val="00A57BB1"/>
    <w:rsid w:val="00A606DB"/>
    <w:rsid w:val="00A60D5E"/>
    <w:rsid w:val="00A611A2"/>
    <w:rsid w:val="00A614E7"/>
    <w:rsid w:val="00A61B95"/>
    <w:rsid w:val="00A61EE1"/>
    <w:rsid w:val="00A62250"/>
    <w:rsid w:val="00A62A20"/>
    <w:rsid w:val="00A62A33"/>
    <w:rsid w:val="00A62D75"/>
    <w:rsid w:val="00A62D88"/>
    <w:rsid w:val="00A62FFF"/>
    <w:rsid w:val="00A630D8"/>
    <w:rsid w:val="00A63223"/>
    <w:rsid w:val="00A6326F"/>
    <w:rsid w:val="00A649B0"/>
    <w:rsid w:val="00A64FC8"/>
    <w:rsid w:val="00A6520A"/>
    <w:rsid w:val="00A65259"/>
    <w:rsid w:val="00A65A05"/>
    <w:rsid w:val="00A65B88"/>
    <w:rsid w:val="00A65CEA"/>
    <w:rsid w:val="00A660C5"/>
    <w:rsid w:val="00A663B6"/>
    <w:rsid w:val="00A6688A"/>
    <w:rsid w:val="00A7081A"/>
    <w:rsid w:val="00A70BC4"/>
    <w:rsid w:val="00A71302"/>
    <w:rsid w:val="00A71428"/>
    <w:rsid w:val="00A715C0"/>
    <w:rsid w:val="00A71783"/>
    <w:rsid w:val="00A71C43"/>
    <w:rsid w:val="00A723E8"/>
    <w:rsid w:val="00A72753"/>
    <w:rsid w:val="00A72F02"/>
    <w:rsid w:val="00A72F54"/>
    <w:rsid w:val="00A731C6"/>
    <w:rsid w:val="00A7334D"/>
    <w:rsid w:val="00A734FA"/>
    <w:rsid w:val="00A73676"/>
    <w:rsid w:val="00A73E0F"/>
    <w:rsid w:val="00A73EB9"/>
    <w:rsid w:val="00A73EC6"/>
    <w:rsid w:val="00A74058"/>
    <w:rsid w:val="00A740F7"/>
    <w:rsid w:val="00A7461F"/>
    <w:rsid w:val="00A746EC"/>
    <w:rsid w:val="00A748EE"/>
    <w:rsid w:val="00A74BEA"/>
    <w:rsid w:val="00A75410"/>
    <w:rsid w:val="00A7573B"/>
    <w:rsid w:val="00A7613F"/>
    <w:rsid w:val="00A765C3"/>
    <w:rsid w:val="00A76E9C"/>
    <w:rsid w:val="00A770A6"/>
    <w:rsid w:val="00A776D2"/>
    <w:rsid w:val="00A777FB"/>
    <w:rsid w:val="00A77A1B"/>
    <w:rsid w:val="00A77DEA"/>
    <w:rsid w:val="00A8036E"/>
    <w:rsid w:val="00A8041F"/>
    <w:rsid w:val="00A80773"/>
    <w:rsid w:val="00A80F29"/>
    <w:rsid w:val="00A8155B"/>
    <w:rsid w:val="00A827EB"/>
    <w:rsid w:val="00A82A74"/>
    <w:rsid w:val="00A833C1"/>
    <w:rsid w:val="00A83816"/>
    <w:rsid w:val="00A83920"/>
    <w:rsid w:val="00A83D1B"/>
    <w:rsid w:val="00A84069"/>
    <w:rsid w:val="00A84411"/>
    <w:rsid w:val="00A84478"/>
    <w:rsid w:val="00A8456C"/>
    <w:rsid w:val="00A84742"/>
    <w:rsid w:val="00A85483"/>
    <w:rsid w:val="00A857B0"/>
    <w:rsid w:val="00A85A23"/>
    <w:rsid w:val="00A860C1"/>
    <w:rsid w:val="00A86245"/>
    <w:rsid w:val="00A86526"/>
    <w:rsid w:val="00A86C13"/>
    <w:rsid w:val="00A86DE6"/>
    <w:rsid w:val="00A879BF"/>
    <w:rsid w:val="00A87FB2"/>
    <w:rsid w:val="00A900BE"/>
    <w:rsid w:val="00A90129"/>
    <w:rsid w:val="00A90145"/>
    <w:rsid w:val="00A90199"/>
    <w:rsid w:val="00A90B99"/>
    <w:rsid w:val="00A90DBD"/>
    <w:rsid w:val="00A91552"/>
    <w:rsid w:val="00A91664"/>
    <w:rsid w:val="00A916C6"/>
    <w:rsid w:val="00A9193E"/>
    <w:rsid w:val="00A919B5"/>
    <w:rsid w:val="00A9201F"/>
    <w:rsid w:val="00A930C6"/>
    <w:rsid w:val="00A933A5"/>
    <w:rsid w:val="00A94A61"/>
    <w:rsid w:val="00A94EA4"/>
    <w:rsid w:val="00A9573E"/>
    <w:rsid w:val="00A95A3D"/>
    <w:rsid w:val="00A95AAA"/>
    <w:rsid w:val="00A95ACA"/>
    <w:rsid w:val="00A961D4"/>
    <w:rsid w:val="00A96B80"/>
    <w:rsid w:val="00A970F6"/>
    <w:rsid w:val="00A971F1"/>
    <w:rsid w:val="00A97558"/>
    <w:rsid w:val="00A97BEF"/>
    <w:rsid w:val="00AA0334"/>
    <w:rsid w:val="00AA0686"/>
    <w:rsid w:val="00AA0897"/>
    <w:rsid w:val="00AA1E53"/>
    <w:rsid w:val="00AA211C"/>
    <w:rsid w:val="00AA3933"/>
    <w:rsid w:val="00AA3C5C"/>
    <w:rsid w:val="00AA3FFE"/>
    <w:rsid w:val="00AA43EA"/>
    <w:rsid w:val="00AA45E2"/>
    <w:rsid w:val="00AA476C"/>
    <w:rsid w:val="00AA608A"/>
    <w:rsid w:val="00AA613D"/>
    <w:rsid w:val="00AA63CA"/>
    <w:rsid w:val="00AA6AF3"/>
    <w:rsid w:val="00AA704C"/>
    <w:rsid w:val="00AA7118"/>
    <w:rsid w:val="00AB0BBE"/>
    <w:rsid w:val="00AB0CFE"/>
    <w:rsid w:val="00AB1B74"/>
    <w:rsid w:val="00AB1CC2"/>
    <w:rsid w:val="00AB2188"/>
    <w:rsid w:val="00AB26D8"/>
    <w:rsid w:val="00AB2903"/>
    <w:rsid w:val="00AB2D4A"/>
    <w:rsid w:val="00AB3142"/>
    <w:rsid w:val="00AB32BA"/>
    <w:rsid w:val="00AB3728"/>
    <w:rsid w:val="00AB3949"/>
    <w:rsid w:val="00AB3C8B"/>
    <w:rsid w:val="00AB4297"/>
    <w:rsid w:val="00AB473E"/>
    <w:rsid w:val="00AB4A01"/>
    <w:rsid w:val="00AB4B35"/>
    <w:rsid w:val="00AB4DBB"/>
    <w:rsid w:val="00AB535E"/>
    <w:rsid w:val="00AB5A57"/>
    <w:rsid w:val="00AB5C4F"/>
    <w:rsid w:val="00AB5E69"/>
    <w:rsid w:val="00AB62DC"/>
    <w:rsid w:val="00AB6A73"/>
    <w:rsid w:val="00AB6CAE"/>
    <w:rsid w:val="00AB6FC0"/>
    <w:rsid w:val="00AB707C"/>
    <w:rsid w:val="00AB713D"/>
    <w:rsid w:val="00AB774B"/>
    <w:rsid w:val="00AB78B2"/>
    <w:rsid w:val="00AB7D66"/>
    <w:rsid w:val="00AC0294"/>
    <w:rsid w:val="00AC0B92"/>
    <w:rsid w:val="00AC15D8"/>
    <w:rsid w:val="00AC17B2"/>
    <w:rsid w:val="00AC245D"/>
    <w:rsid w:val="00AC253F"/>
    <w:rsid w:val="00AC29B2"/>
    <w:rsid w:val="00AC33E1"/>
    <w:rsid w:val="00AC422D"/>
    <w:rsid w:val="00AC46CF"/>
    <w:rsid w:val="00AC4ED8"/>
    <w:rsid w:val="00AC537F"/>
    <w:rsid w:val="00AC55CC"/>
    <w:rsid w:val="00AC55FD"/>
    <w:rsid w:val="00AC5A7F"/>
    <w:rsid w:val="00AC5FD1"/>
    <w:rsid w:val="00AC6430"/>
    <w:rsid w:val="00AC6BF7"/>
    <w:rsid w:val="00AC6F1B"/>
    <w:rsid w:val="00AC7171"/>
    <w:rsid w:val="00AC7F8B"/>
    <w:rsid w:val="00AD091D"/>
    <w:rsid w:val="00AD1495"/>
    <w:rsid w:val="00AD188C"/>
    <w:rsid w:val="00AD1B75"/>
    <w:rsid w:val="00AD1CAF"/>
    <w:rsid w:val="00AD1CC8"/>
    <w:rsid w:val="00AD1D41"/>
    <w:rsid w:val="00AD22BC"/>
    <w:rsid w:val="00AD2645"/>
    <w:rsid w:val="00AD2EA4"/>
    <w:rsid w:val="00AD3EA9"/>
    <w:rsid w:val="00AD410A"/>
    <w:rsid w:val="00AD4366"/>
    <w:rsid w:val="00AD44C8"/>
    <w:rsid w:val="00AD4B8C"/>
    <w:rsid w:val="00AD53B5"/>
    <w:rsid w:val="00AD54F4"/>
    <w:rsid w:val="00AD5652"/>
    <w:rsid w:val="00AD6438"/>
    <w:rsid w:val="00AD683B"/>
    <w:rsid w:val="00AD74CC"/>
    <w:rsid w:val="00AD7F7D"/>
    <w:rsid w:val="00AE0244"/>
    <w:rsid w:val="00AE07FD"/>
    <w:rsid w:val="00AE0D5E"/>
    <w:rsid w:val="00AE10A3"/>
    <w:rsid w:val="00AE199A"/>
    <w:rsid w:val="00AE29CF"/>
    <w:rsid w:val="00AE2F2C"/>
    <w:rsid w:val="00AE362D"/>
    <w:rsid w:val="00AE37EC"/>
    <w:rsid w:val="00AE3BB6"/>
    <w:rsid w:val="00AE3EF6"/>
    <w:rsid w:val="00AE3F8B"/>
    <w:rsid w:val="00AE4453"/>
    <w:rsid w:val="00AE46F1"/>
    <w:rsid w:val="00AE4C26"/>
    <w:rsid w:val="00AE4D1D"/>
    <w:rsid w:val="00AE51A0"/>
    <w:rsid w:val="00AE585C"/>
    <w:rsid w:val="00AE5D45"/>
    <w:rsid w:val="00AE60FD"/>
    <w:rsid w:val="00AE6707"/>
    <w:rsid w:val="00AE70CD"/>
    <w:rsid w:val="00AE7A37"/>
    <w:rsid w:val="00AE7F54"/>
    <w:rsid w:val="00AE7F65"/>
    <w:rsid w:val="00AF022B"/>
    <w:rsid w:val="00AF0818"/>
    <w:rsid w:val="00AF1301"/>
    <w:rsid w:val="00AF153B"/>
    <w:rsid w:val="00AF1614"/>
    <w:rsid w:val="00AF1A21"/>
    <w:rsid w:val="00AF2243"/>
    <w:rsid w:val="00AF234A"/>
    <w:rsid w:val="00AF32CA"/>
    <w:rsid w:val="00AF3505"/>
    <w:rsid w:val="00AF39A0"/>
    <w:rsid w:val="00AF3AFB"/>
    <w:rsid w:val="00AF3CBB"/>
    <w:rsid w:val="00AF3F4C"/>
    <w:rsid w:val="00AF4117"/>
    <w:rsid w:val="00AF41B8"/>
    <w:rsid w:val="00AF4E55"/>
    <w:rsid w:val="00AF4E96"/>
    <w:rsid w:val="00AF5105"/>
    <w:rsid w:val="00AF538C"/>
    <w:rsid w:val="00AF539E"/>
    <w:rsid w:val="00AF5CFD"/>
    <w:rsid w:val="00AF6661"/>
    <w:rsid w:val="00AF6768"/>
    <w:rsid w:val="00AF6C5B"/>
    <w:rsid w:val="00AF6DBB"/>
    <w:rsid w:val="00AF795C"/>
    <w:rsid w:val="00AF79B7"/>
    <w:rsid w:val="00AF7DCD"/>
    <w:rsid w:val="00AF7EA4"/>
    <w:rsid w:val="00AF7F51"/>
    <w:rsid w:val="00B001C6"/>
    <w:rsid w:val="00B008BF"/>
    <w:rsid w:val="00B02829"/>
    <w:rsid w:val="00B02895"/>
    <w:rsid w:val="00B02A44"/>
    <w:rsid w:val="00B03387"/>
    <w:rsid w:val="00B0392F"/>
    <w:rsid w:val="00B03AB3"/>
    <w:rsid w:val="00B03C82"/>
    <w:rsid w:val="00B0410D"/>
    <w:rsid w:val="00B041D3"/>
    <w:rsid w:val="00B04549"/>
    <w:rsid w:val="00B04765"/>
    <w:rsid w:val="00B04AEE"/>
    <w:rsid w:val="00B04CC2"/>
    <w:rsid w:val="00B04D4B"/>
    <w:rsid w:val="00B051FF"/>
    <w:rsid w:val="00B05708"/>
    <w:rsid w:val="00B0592B"/>
    <w:rsid w:val="00B05FE8"/>
    <w:rsid w:val="00B060D5"/>
    <w:rsid w:val="00B062E6"/>
    <w:rsid w:val="00B0636E"/>
    <w:rsid w:val="00B06463"/>
    <w:rsid w:val="00B06DDE"/>
    <w:rsid w:val="00B06F85"/>
    <w:rsid w:val="00B07717"/>
    <w:rsid w:val="00B10405"/>
    <w:rsid w:val="00B1044F"/>
    <w:rsid w:val="00B10465"/>
    <w:rsid w:val="00B10B5F"/>
    <w:rsid w:val="00B1121C"/>
    <w:rsid w:val="00B1176A"/>
    <w:rsid w:val="00B11885"/>
    <w:rsid w:val="00B11B44"/>
    <w:rsid w:val="00B11E79"/>
    <w:rsid w:val="00B1232D"/>
    <w:rsid w:val="00B12916"/>
    <w:rsid w:val="00B12C60"/>
    <w:rsid w:val="00B12EC2"/>
    <w:rsid w:val="00B131CD"/>
    <w:rsid w:val="00B13D6F"/>
    <w:rsid w:val="00B13FCD"/>
    <w:rsid w:val="00B14630"/>
    <w:rsid w:val="00B1489E"/>
    <w:rsid w:val="00B14E31"/>
    <w:rsid w:val="00B14E8D"/>
    <w:rsid w:val="00B153C9"/>
    <w:rsid w:val="00B15730"/>
    <w:rsid w:val="00B158BF"/>
    <w:rsid w:val="00B15E55"/>
    <w:rsid w:val="00B160FA"/>
    <w:rsid w:val="00B1618F"/>
    <w:rsid w:val="00B16220"/>
    <w:rsid w:val="00B1708A"/>
    <w:rsid w:val="00B20144"/>
    <w:rsid w:val="00B205B2"/>
    <w:rsid w:val="00B20EBC"/>
    <w:rsid w:val="00B21E37"/>
    <w:rsid w:val="00B21F7D"/>
    <w:rsid w:val="00B22FF0"/>
    <w:rsid w:val="00B2363F"/>
    <w:rsid w:val="00B23677"/>
    <w:rsid w:val="00B23B15"/>
    <w:rsid w:val="00B24395"/>
    <w:rsid w:val="00B2460C"/>
    <w:rsid w:val="00B2567F"/>
    <w:rsid w:val="00B26010"/>
    <w:rsid w:val="00B261DD"/>
    <w:rsid w:val="00B26AC2"/>
    <w:rsid w:val="00B26E9E"/>
    <w:rsid w:val="00B26FE6"/>
    <w:rsid w:val="00B2713A"/>
    <w:rsid w:val="00B275BA"/>
    <w:rsid w:val="00B27636"/>
    <w:rsid w:val="00B27693"/>
    <w:rsid w:val="00B30140"/>
    <w:rsid w:val="00B3158B"/>
    <w:rsid w:val="00B317AA"/>
    <w:rsid w:val="00B320A1"/>
    <w:rsid w:val="00B3223E"/>
    <w:rsid w:val="00B32594"/>
    <w:rsid w:val="00B32617"/>
    <w:rsid w:val="00B33191"/>
    <w:rsid w:val="00B3348F"/>
    <w:rsid w:val="00B33BA2"/>
    <w:rsid w:val="00B33DD3"/>
    <w:rsid w:val="00B347EE"/>
    <w:rsid w:val="00B3493D"/>
    <w:rsid w:val="00B34B24"/>
    <w:rsid w:val="00B34B85"/>
    <w:rsid w:val="00B34E05"/>
    <w:rsid w:val="00B34E26"/>
    <w:rsid w:val="00B35A83"/>
    <w:rsid w:val="00B35CF3"/>
    <w:rsid w:val="00B35DBF"/>
    <w:rsid w:val="00B368F4"/>
    <w:rsid w:val="00B374E8"/>
    <w:rsid w:val="00B37616"/>
    <w:rsid w:val="00B37A94"/>
    <w:rsid w:val="00B400C4"/>
    <w:rsid w:val="00B400E9"/>
    <w:rsid w:val="00B40862"/>
    <w:rsid w:val="00B40ECF"/>
    <w:rsid w:val="00B419A8"/>
    <w:rsid w:val="00B41C27"/>
    <w:rsid w:val="00B41F58"/>
    <w:rsid w:val="00B44313"/>
    <w:rsid w:val="00B44C7C"/>
    <w:rsid w:val="00B44FB5"/>
    <w:rsid w:val="00B45383"/>
    <w:rsid w:val="00B45751"/>
    <w:rsid w:val="00B45A10"/>
    <w:rsid w:val="00B45A72"/>
    <w:rsid w:val="00B45AFF"/>
    <w:rsid w:val="00B4632A"/>
    <w:rsid w:val="00B50319"/>
    <w:rsid w:val="00B50C36"/>
    <w:rsid w:val="00B515B5"/>
    <w:rsid w:val="00B5161D"/>
    <w:rsid w:val="00B51B51"/>
    <w:rsid w:val="00B527E8"/>
    <w:rsid w:val="00B529E7"/>
    <w:rsid w:val="00B5348E"/>
    <w:rsid w:val="00B542DA"/>
    <w:rsid w:val="00B54749"/>
    <w:rsid w:val="00B54AF4"/>
    <w:rsid w:val="00B54EFD"/>
    <w:rsid w:val="00B559DD"/>
    <w:rsid w:val="00B55D33"/>
    <w:rsid w:val="00B56299"/>
    <w:rsid w:val="00B56AC5"/>
    <w:rsid w:val="00B56F66"/>
    <w:rsid w:val="00B57F45"/>
    <w:rsid w:val="00B605C7"/>
    <w:rsid w:val="00B60715"/>
    <w:rsid w:val="00B60934"/>
    <w:rsid w:val="00B60BA5"/>
    <w:rsid w:val="00B6146C"/>
    <w:rsid w:val="00B62467"/>
    <w:rsid w:val="00B625B0"/>
    <w:rsid w:val="00B632C0"/>
    <w:rsid w:val="00B63860"/>
    <w:rsid w:val="00B63A3C"/>
    <w:rsid w:val="00B63B7B"/>
    <w:rsid w:val="00B64103"/>
    <w:rsid w:val="00B6425C"/>
    <w:rsid w:val="00B652B3"/>
    <w:rsid w:val="00B65426"/>
    <w:rsid w:val="00B657B8"/>
    <w:rsid w:val="00B65804"/>
    <w:rsid w:val="00B6635D"/>
    <w:rsid w:val="00B66558"/>
    <w:rsid w:val="00B67408"/>
    <w:rsid w:val="00B674B5"/>
    <w:rsid w:val="00B67B5D"/>
    <w:rsid w:val="00B701B2"/>
    <w:rsid w:val="00B7083F"/>
    <w:rsid w:val="00B71003"/>
    <w:rsid w:val="00B710B7"/>
    <w:rsid w:val="00B71995"/>
    <w:rsid w:val="00B71F50"/>
    <w:rsid w:val="00B72A24"/>
    <w:rsid w:val="00B72F26"/>
    <w:rsid w:val="00B73291"/>
    <w:rsid w:val="00B73DE2"/>
    <w:rsid w:val="00B7402B"/>
    <w:rsid w:val="00B74046"/>
    <w:rsid w:val="00B74A67"/>
    <w:rsid w:val="00B74C46"/>
    <w:rsid w:val="00B75348"/>
    <w:rsid w:val="00B76B0E"/>
    <w:rsid w:val="00B7755D"/>
    <w:rsid w:val="00B77566"/>
    <w:rsid w:val="00B778CA"/>
    <w:rsid w:val="00B77AB4"/>
    <w:rsid w:val="00B77B95"/>
    <w:rsid w:val="00B77FD4"/>
    <w:rsid w:val="00B80672"/>
    <w:rsid w:val="00B81608"/>
    <w:rsid w:val="00B817A8"/>
    <w:rsid w:val="00B8183C"/>
    <w:rsid w:val="00B82E27"/>
    <w:rsid w:val="00B82FF6"/>
    <w:rsid w:val="00B83842"/>
    <w:rsid w:val="00B83F30"/>
    <w:rsid w:val="00B8410B"/>
    <w:rsid w:val="00B84390"/>
    <w:rsid w:val="00B84569"/>
    <w:rsid w:val="00B84BD5"/>
    <w:rsid w:val="00B84E31"/>
    <w:rsid w:val="00B84F0B"/>
    <w:rsid w:val="00B84FF1"/>
    <w:rsid w:val="00B8547C"/>
    <w:rsid w:val="00B85D18"/>
    <w:rsid w:val="00B86231"/>
    <w:rsid w:val="00B8628F"/>
    <w:rsid w:val="00B86AB5"/>
    <w:rsid w:val="00B87ECB"/>
    <w:rsid w:val="00B87F56"/>
    <w:rsid w:val="00B900AA"/>
    <w:rsid w:val="00B90403"/>
    <w:rsid w:val="00B9045C"/>
    <w:rsid w:val="00B907E7"/>
    <w:rsid w:val="00B909A5"/>
    <w:rsid w:val="00B90A27"/>
    <w:rsid w:val="00B90C59"/>
    <w:rsid w:val="00B90E68"/>
    <w:rsid w:val="00B91562"/>
    <w:rsid w:val="00B91ACE"/>
    <w:rsid w:val="00B91C3A"/>
    <w:rsid w:val="00B91C46"/>
    <w:rsid w:val="00B92477"/>
    <w:rsid w:val="00B92A88"/>
    <w:rsid w:val="00B93342"/>
    <w:rsid w:val="00B93363"/>
    <w:rsid w:val="00B9424F"/>
    <w:rsid w:val="00B94590"/>
    <w:rsid w:val="00B94F26"/>
    <w:rsid w:val="00B94F6D"/>
    <w:rsid w:val="00B94F91"/>
    <w:rsid w:val="00B95376"/>
    <w:rsid w:val="00B959BE"/>
    <w:rsid w:val="00B96915"/>
    <w:rsid w:val="00B96B6F"/>
    <w:rsid w:val="00B96D4A"/>
    <w:rsid w:val="00B976C4"/>
    <w:rsid w:val="00B97E04"/>
    <w:rsid w:val="00BA045B"/>
    <w:rsid w:val="00BA08F6"/>
    <w:rsid w:val="00BA0900"/>
    <w:rsid w:val="00BA0A73"/>
    <w:rsid w:val="00BA11A2"/>
    <w:rsid w:val="00BA1466"/>
    <w:rsid w:val="00BA1E23"/>
    <w:rsid w:val="00BA28F1"/>
    <w:rsid w:val="00BA2BEC"/>
    <w:rsid w:val="00BA3514"/>
    <w:rsid w:val="00BA3A33"/>
    <w:rsid w:val="00BA3B29"/>
    <w:rsid w:val="00BA3B36"/>
    <w:rsid w:val="00BA46C8"/>
    <w:rsid w:val="00BA4864"/>
    <w:rsid w:val="00BA4AEC"/>
    <w:rsid w:val="00BA5581"/>
    <w:rsid w:val="00BA56C3"/>
    <w:rsid w:val="00BA5832"/>
    <w:rsid w:val="00BA5854"/>
    <w:rsid w:val="00BA5A82"/>
    <w:rsid w:val="00BA6254"/>
    <w:rsid w:val="00BA6471"/>
    <w:rsid w:val="00BA67D9"/>
    <w:rsid w:val="00BA7813"/>
    <w:rsid w:val="00BB037B"/>
    <w:rsid w:val="00BB07C3"/>
    <w:rsid w:val="00BB0941"/>
    <w:rsid w:val="00BB1625"/>
    <w:rsid w:val="00BB1A05"/>
    <w:rsid w:val="00BB20BE"/>
    <w:rsid w:val="00BB2515"/>
    <w:rsid w:val="00BB2764"/>
    <w:rsid w:val="00BB2CE7"/>
    <w:rsid w:val="00BB3FD0"/>
    <w:rsid w:val="00BB404B"/>
    <w:rsid w:val="00BB4278"/>
    <w:rsid w:val="00BB4550"/>
    <w:rsid w:val="00BB45EE"/>
    <w:rsid w:val="00BB46E7"/>
    <w:rsid w:val="00BB4992"/>
    <w:rsid w:val="00BB49BD"/>
    <w:rsid w:val="00BB4C4A"/>
    <w:rsid w:val="00BB4FA1"/>
    <w:rsid w:val="00BB5197"/>
    <w:rsid w:val="00BB6436"/>
    <w:rsid w:val="00BB68A4"/>
    <w:rsid w:val="00BB6A42"/>
    <w:rsid w:val="00BB6FF8"/>
    <w:rsid w:val="00BB7564"/>
    <w:rsid w:val="00BB790E"/>
    <w:rsid w:val="00BB7B97"/>
    <w:rsid w:val="00BB7FE4"/>
    <w:rsid w:val="00BC02A7"/>
    <w:rsid w:val="00BC05C8"/>
    <w:rsid w:val="00BC08A8"/>
    <w:rsid w:val="00BC0A3E"/>
    <w:rsid w:val="00BC0ADE"/>
    <w:rsid w:val="00BC0D9B"/>
    <w:rsid w:val="00BC16C3"/>
    <w:rsid w:val="00BC1CF8"/>
    <w:rsid w:val="00BC1DC1"/>
    <w:rsid w:val="00BC310D"/>
    <w:rsid w:val="00BC44CB"/>
    <w:rsid w:val="00BC5156"/>
    <w:rsid w:val="00BC52DA"/>
    <w:rsid w:val="00BC5A3E"/>
    <w:rsid w:val="00BC5B05"/>
    <w:rsid w:val="00BC66F7"/>
    <w:rsid w:val="00BC6966"/>
    <w:rsid w:val="00BC698C"/>
    <w:rsid w:val="00BD06E8"/>
    <w:rsid w:val="00BD075C"/>
    <w:rsid w:val="00BD0BBA"/>
    <w:rsid w:val="00BD1551"/>
    <w:rsid w:val="00BD1EF6"/>
    <w:rsid w:val="00BD20C1"/>
    <w:rsid w:val="00BD24A6"/>
    <w:rsid w:val="00BD309F"/>
    <w:rsid w:val="00BD32FA"/>
    <w:rsid w:val="00BD3815"/>
    <w:rsid w:val="00BD3B22"/>
    <w:rsid w:val="00BD4A05"/>
    <w:rsid w:val="00BD4D54"/>
    <w:rsid w:val="00BD503E"/>
    <w:rsid w:val="00BD5224"/>
    <w:rsid w:val="00BD5985"/>
    <w:rsid w:val="00BD5BCE"/>
    <w:rsid w:val="00BD5D19"/>
    <w:rsid w:val="00BD6AB9"/>
    <w:rsid w:val="00BD6E66"/>
    <w:rsid w:val="00BD71C7"/>
    <w:rsid w:val="00BD7A5C"/>
    <w:rsid w:val="00BD7C4C"/>
    <w:rsid w:val="00BD7ECD"/>
    <w:rsid w:val="00BE000B"/>
    <w:rsid w:val="00BE0063"/>
    <w:rsid w:val="00BE01EC"/>
    <w:rsid w:val="00BE0C4B"/>
    <w:rsid w:val="00BE139C"/>
    <w:rsid w:val="00BE1573"/>
    <w:rsid w:val="00BE1AC4"/>
    <w:rsid w:val="00BE1BFF"/>
    <w:rsid w:val="00BE1DE6"/>
    <w:rsid w:val="00BE1E1A"/>
    <w:rsid w:val="00BE1E6B"/>
    <w:rsid w:val="00BE269A"/>
    <w:rsid w:val="00BE26C5"/>
    <w:rsid w:val="00BE2907"/>
    <w:rsid w:val="00BE30EA"/>
    <w:rsid w:val="00BE3109"/>
    <w:rsid w:val="00BE3BD7"/>
    <w:rsid w:val="00BE3BFC"/>
    <w:rsid w:val="00BE3C02"/>
    <w:rsid w:val="00BE4034"/>
    <w:rsid w:val="00BE40C7"/>
    <w:rsid w:val="00BE442B"/>
    <w:rsid w:val="00BE484C"/>
    <w:rsid w:val="00BE4988"/>
    <w:rsid w:val="00BE561A"/>
    <w:rsid w:val="00BE581A"/>
    <w:rsid w:val="00BE5B2F"/>
    <w:rsid w:val="00BE5D36"/>
    <w:rsid w:val="00BE5D88"/>
    <w:rsid w:val="00BE61B6"/>
    <w:rsid w:val="00BE6828"/>
    <w:rsid w:val="00BE6A39"/>
    <w:rsid w:val="00BE6BDA"/>
    <w:rsid w:val="00BE6DC7"/>
    <w:rsid w:val="00BE712D"/>
    <w:rsid w:val="00BE7E63"/>
    <w:rsid w:val="00BF024A"/>
    <w:rsid w:val="00BF050B"/>
    <w:rsid w:val="00BF0518"/>
    <w:rsid w:val="00BF098B"/>
    <w:rsid w:val="00BF0A58"/>
    <w:rsid w:val="00BF0A8F"/>
    <w:rsid w:val="00BF0BAA"/>
    <w:rsid w:val="00BF0F3F"/>
    <w:rsid w:val="00BF129B"/>
    <w:rsid w:val="00BF1BA8"/>
    <w:rsid w:val="00BF1E37"/>
    <w:rsid w:val="00BF208E"/>
    <w:rsid w:val="00BF21EC"/>
    <w:rsid w:val="00BF24AE"/>
    <w:rsid w:val="00BF2814"/>
    <w:rsid w:val="00BF2991"/>
    <w:rsid w:val="00BF2AF2"/>
    <w:rsid w:val="00BF2CE2"/>
    <w:rsid w:val="00BF2DA4"/>
    <w:rsid w:val="00BF2DC7"/>
    <w:rsid w:val="00BF2F24"/>
    <w:rsid w:val="00BF372B"/>
    <w:rsid w:val="00BF397C"/>
    <w:rsid w:val="00BF3B12"/>
    <w:rsid w:val="00BF44CC"/>
    <w:rsid w:val="00BF4750"/>
    <w:rsid w:val="00BF4C91"/>
    <w:rsid w:val="00BF4F5E"/>
    <w:rsid w:val="00BF51AB"/>
    <w:rsid w:val="00BF51C3"/>
    <w:rsid w:val="00BF69CD"/>
    <w:rsid w:val="00BF6F9C"/>
    <w:rsid w:val="00BF72BE"/>
    <w:rsid w:val="00BF76FD"/>
    <w:rsid w:val="00BF7746"/>
    <w:rsid w:val="00BF7E35"/>
    <w:rsid w:val="00C00547"/>
    <w:rsid w:val="00C0078A"/>
    <w:rsid w:val="00C00F18"/>
    <w:rsid w:val="00C00F4F"/>
    <w:rsid w:val="00C01865"/>
    <w:rsid w:val="00C026DE"/>
    <w:rsid w:val="00C029E7"/>
    <w:rsid w:val="00C03215"/>
    <w:rsid w:val="00C036B7"/>
    <w:rsid w:val="00C0397F"/>
    <w:rsid w:val="00C03B61"/>
    <w:rsid w:val="00C03BE5"/>
    <w:rsid w:val="00C03CE6"/>
    <w:rsid w:val="00C04187"/>
    <w:rsid w:val="00C043A9"/>
    <w:rsid w:val="00C044BA"/>
    <w:rsid w:val="00C049E3"/>
    <w:rsid w:val="00C04C94"/>
    <w:rsid w:val="00C0589C"/>
    <w:rsid w:val="00C05D58"/>
    <w:rsid w:val="00C05F8B"/>
    <w:rsid w:val="00C0653D"/>
    <w:rsid w:val="00C06865"/>
    <w:rsid w:val="00C07AB5"/>
    <w:rsid w:val="00C07FEE"/>
    <w:rsid w:val="00C1040F"/>
    <w:rsid w:val="00C104B7"/>
    <w:rsid w:val="00C10700"/>
    <w:rsid w:val="00C10938"/>
    <w:rsid w:val="00C111A1"/>
    <w:rsid w:val="00C11300"/>
    <w:rsid w:val="00C12E8D"/>
    <w:rsid w:val="00C13488"/>
    <w:rsid w:val="00C1380F"/>
    <w:rsid w:val="00C13D7B"/>
    <w:rsid w:val="00C13F3E"/>
    <w:rsid w:val="00C14140"/>
    <w:rsid w:val="00C14B1A"/>
    <w:rsid w:val="00C14B86"/>
    <w:rsid w:val="00C14D41"/>
    <w:rsid w:val="00C165F8"/>
    <w:rsid w:val="00C16CA2"/>
    <w:rsid w:val="00C16E53"/>
    <w:rsid w:val="00C1711A"/>
    <w:rsid w:val="00C172AF"/>
    <w:rsid w:val="00C175BF"/>
    <w:rsid w:val="00C20021"/>
    <w:rsid w:val="00C202C7"/>
    <w:rsid w:val="00C20448"/>
    <w:rsid w:val="00C205F5"/>
    <w:rsid w:val="00C20B00"/>
    <w:rsid w:val="00C20E71"/>
    <w:rsid w:val="00C210A7"/>
    <w:rsid w:val="00C2141B"/>
    <w:rsid w:val="00C215B5"/>
    <w:rsid w:val="00C21EE4"/>
    <w:rsid w:val="00C221E1"/>
    <w:rsid w:val="00C22AE7"/>
    <w:rsid w:val="00C22CFD"/>
    <w:rsid w:val="00C23540"/>
    <w:rsid w:val="00C23606"/>
    <w:rsid w:val="00C236D6"/>
    <w:rsid w:val="00C23B57"/>
    <w:rsid w:val="00C2460D"/>
    <w:rsid w:val="00C2477C"/>
    <w:rsid w:val="00C24A4F"/>
    <w:rsid w:val="00C24E7A"/>
    <w:rsid w:val="00C2536D"/>
    <w:rsid w:val="00C2543E"/>
    <w:rsid w:val="00C25601"/>
    <w:rsid w:val="00C258B4"/>
    <w:rsid w:val="00C25E9F"/>
    <w:rsid w:val="00C26144"/>
    <w:rsid w:val="00C26466"/>
    <w:rsid w:val="00C26542"/>
    <w:rsid w:val="00C2693F"/>
    <w:rsid w:val="00C269C2"/>
    <w:rsid w:val="00C276A9"/>
    <w:rsid w:val="00C30A1E"/>
    <w:rsid w:val="00C30CF6"/>
    <w:rsid w:val="00C3185C"/>
    <w:rsid w:val="00C320C1"/>
    <w:rsid w:val="00C32BB3"/>
    <w:rsid w:val="00C33256"/>
    <w:rsid w:val="00C333D3"/>
    <w:rsid w:val="00C334E0"/>
    <w:rsid w:val="00C33C22"/>
    <w:rsid w:val="00C33F8A"/>
    <w:rsid w:val="00C34000"/>
    <w:rsid w:val="00C34008"/>
    <w:rsid w:val="00C341B4"/>
    <w:rsid w:val="00C34510"/>
    <w:rsid w:val="00C349E9"/>
    <w:rsid w:val="00C34B39"/>
    <w:rsid w:val="00C350E3"/>
    <w:rsid w:val="00C357E2"/>
    <w:rsid w:val="00C35842"/>
    <w:rsid w:val="00C36537"/>
    <w:rsid w:val="00C4071C"/>
    <w:rsid w:val="00C40B4F"/>
    <w:rsid w:val="00C40D95"/>
    <w:rsid w:val="00C41147"/>
    <w:rsid w:val="00C41369"/>
    <w:rsid w:val="00C417B0"/>
    <w:rsid w:val="00C42785"/>
    <w:rsid w:val="00C427A0"/>
    <w:rsid w:val="00C42B4F"/>
    <w:rsid w:val="00C42CC8"/>
    <w:rsid w:val="00C435D0"/>
    <w:rsid w:val="00C436E9"/>
    <w:rsid w:val="00C43B93"/>
    <w:rsid w:val="00C43CB8"/>
    <w:rsid w:val="00C441EC"/>
    <w:rsid w:val="00C444E4"/>
    <w:rsid w:val="00C44600"/>
    <w:rsid w:val="00C457CD"/>
    <w:rsid w:val="00C4654D"/>
    <w:rsid w:val="00C470C8"/>
    <w:rsid w:val="00C47298"/>
    <w:rsid w:val="00C472F2"/>
    <w:rsid w:val="00C478B1"/>
    <w:rsid w:val="00C47A7C"/>
    <w:rsid w:val="00C50354"/>
    <w:rsid w:val="00C505DC"/>
    <w:rsid w:val="00C50C8E"/>
    <w:rsid w:val="00C50CC6"/>
    <w:rsid w:val="00C514EA"/>
    <w:rsid w:val="00C52317"/>
    <w:rsid w:val="00C52C9B"/>
    <w:rsid w:val="00C5318D"/>
    <w:rsid w:val="00C53450"/>
    <w:rsid w:val="00C5419C"/>
    <w:rsid w:val="00C5435D"/>
    <w:rsid w:val="00C554B3"/>
    <w:rsid w:val="00C55863"/>
    <w:rsid w:val="00C55D51"/>
    <w:rsid w:val="00C563B3"/>
    <w:rsid w:val="00C56617"/>
    <w:rsid w:val="00C56865"/>
    <w:rsid w:val="00C57366"/>
    <w:rsid w:val="00C57AE7"/>
    <w:rsid w:val="00C57E1E"/>
    <w:rsid w:val="00C57ED3"/>
    <w:rsid w:val="00C57F9E"/>
    <w:rsid w:val="00C60C51"/>
    <w:rsid w:val="00C61099"/>
    <w:rsid w:val="00C613A8"/>
    <w:rsid w:val="00C61500"/>
    <w:rsid w:val="00C619C9"/>
    <w:rsid w:val="00C61B84"/>
    <w:rsid w:val="00C61DA4"/>
    <w:rsid w:val="00C61F81"/>
    <w:rsid w:val="00C622BB"/>
    <w:rsid w:val="00C6237C"/>
    <w:rsid w:val="00C6291B"/>
    <w:rsid w:val="00C62A3E"/>
    <w:rsid w:val="00C62F41"/>
    <w:rsid w:val="00C63488"/>
    <w:rsid w:val="00C63674"/>
    <w:rsid w:val="00C63735"/>
    <w:rsid w:val="00C639EB"/>
    <w:rsid w:val="00C63A2C"/>
    <w:rsid w:val="00C63A67"/>
    <w:rsid w:val="00C63E08"/>
    <w:rsid w:val="00C64900"/>
    <w:rsid w:val="00C64A6A"/>
    <w:rsid w:val="00C64B92"/>
    <w:rsid w:val="00C64C3A"/>
    <w:rsid w:val="00C64C9C"/>
    <w:rsid w:val="00C64EC1"/>
    <w:rsid w:val="00C655E8"/>
    <w:rsid w:val="00C6614E"/>
    <w:rsid w:val="00C67161"/>
    <w:rsid w:val="00C671BE"/>
    <w:rsid w:val="00C67981"/>
    <w:rsid w:val="00C67999"/>
    <w:rsid w:val="00C67CBA"/>
    <w:rsid w:val="00C7002F"/>
    <w:rsid w:val="00C7048C"/>
    <w:rsid w:val="00C70BF3"/>
    <w:rsid w:val="00C70DA6"/>
    <w:rsid w:val="00C70DD3"/>
    <w:rsid w:val="00C70DEB"/>
    <w:rsid w:val="00C710FB"/>
    <w:rsid w:val="00C71282"/>
    <w:rsid w:val="00C7183E"/>
    <w:rsid w:val="00C71C98"/>
    <w:rsid w:val="00C71DD9"/>
    <w:rsid w:val="00C72267"/>
    <w:rsid w:val="00C7245A"/>
    <w:rsid w:val="00C72D3B"/>
    <w:rsid w:val="00C73756"/>
    <w:rsid w:val="00C73C68"/>
    <w:rsid w:val="00C73CF7"/>
    <w:rsid w:val="00C74531"/>
    <w:rsid w:val="00C7459D"/>
    <w:rsid w:val="00C74A3D"/>
    <w:rsid w:val="00C75BF9"/>
    <w:rsid w:val="00C761BE"/>
    <w:rsid w:val="00C76C8D"/>
    <w:rsid w:val="00C76CE2"/>
    <w:rsid w:val="00C76CEF"/>
    <w:rsid w:val="00C770B3"/>
    <w:rsid w:val="00C77F58"/>
    <w:rsid w:val="00C8058F"/>
    <w:rsid w:val="00C80AEC"/>
    <w:rsid w:val="00C8119A"/>
    <w:rsid w:val="00C81826"/>
    <w:rsid w:val="00C818DF"/>
    <w:rsid w:val="00C81A87"/>
    <w:rsid w:val="00C81E32"/>
    <w:rsid w:val="00C81FD9"/>
    <w:rsid w:val="00C8272B"/>
    <w:rsid w:val="00C829B6"/>
    <w:rsid w:val="00C82A22"/>
    <w:rsid w:val="00C82B47"/>
    <w:rsid w:val="00C82B4D"/>
    <w:rsid w:val="00C82E04"/>
    <w:rsid w:val="00C82FA3"/>
    <w:rsid w:val="00C83009"/>
    <w:rsid w:val="00C8301D"/>
    <w:rsid w:val="00C83679"/>
    <w:rsid w:val="00C83B1C"/>
    <w:rsid w:val="00C83BA6"/>
    <w:rsid w:val="00C83CE8"/>
    <w:rsid w:val="00C83DDC"/>
    <w:rsid w:val="00C83FDD"/>
    <w:rsid w:val="00C844BC"/>
    <w:rsid w:val="00C84A81"/>
    <w:rsid w:val="00C85B18"/>
    <w:rsid w:val="00C85B44"/>
    <w:rsid w:val="00C85CFA"/>
    <w:rsid w:val="00C8606C"/>
    <w:rsid w:val="00C86549"/>
    <w:rsid w:val="00C86B89"/>
    <w:rsid w:val="00C87447"/>
    <w:rsid w:val="00C9007B"/>
    <w:rsid w:val="00C908A9"/>
    <w:rsid w:val="00C91D65"/>
    <w:rsid w:val="00C91EFC"/>
    <w:rsid w:val="00C92087"/>
    <w:rsid w:val="00C9227A"/>
    <w:rsid w:val="00C9278A"/>
    <w:rsid w:val="00C92BAC"/>
    <w:rsid w:val="00C92FFD"/>
    <w:rsid w:val="00C93AF6"/>
    <w:rsid w:val="00C93C09"/>
    <w:rsid w:val="00C93F34"/>
    <w:rsid w:val="00C941D9"/>
    <w:rsid w:val="00C94645"/>
    <w:rsid w:val="00C948CF"/>
    <w:rsid w:val="00C94F6C"/>
    <w:rsid w:val="00C95BBB"/>
    <w:rsid w:val="00C95D0E"/>
    <w:rsid w:val="00C95FBA"/>
    <w:rsid w:val="00C96045"/>
    <w:rsid w:val="00C96163"/>
    <w:rsid w:val="00C9690B"/>
    <w:rsid w:val="00C96B9D"/>
    <w:rsid w:val="00C96C09"/>
    <w:rsid w:val="00C9741B"/>
    <w:rsid w:val="00C9795D"/>
    <w:rsid w:val="00C97DFC"/>
    <w:rsid w:val="00C97EC6"/>
    <w:rsid w:val="00C97EFA"/>
    <w:rsid w:val="00CA020D"/>
    <w:rsid w:val="00CA05C7"/>
    <w:rsid w:val="00CA0662"/>
    <w:rsid w:val="00CA0745"/>
    <w:rsid w:val="00CA07E8"/>
    <w:rsid w:val="00CA0862"/>
    <w:rsid w:val="00CA0AAF"/>
    <w:rsid w:val="00CA0C35"/>
    <w:rsid w:val="00CA0CE9"/>
    <w:rsid w:val="00CA0F37"/>
    <w:rsid w:val="00CA1397"/>
    <w:rsid w:val="00CA1484"/>
    <w:rsid w:val="00CA1569"/>
    <w:rsid w:val="00CA18E6"/>
    <w:rsid w:val="00CA1A8C"/>
    <w:rsid w:val="00CA1D0E"/>
    <w:rsid w:val="00CA1F6F"/>
    <w:rsid w:val="00CA3578"/>
    <w:rsid w:val="00CA384E"/>
    <w:rsid w:val="00CA3B62"/>
    <w:rsid w:val="00CA417D"/>
    <w:rsid w:val="00CA42F6"/>
    <w:rsid w:val="00CA4ACA"/>
    <w:rsid w:val="00CA4BBC"/>
    <w:rsid w:val="00CA4ED3"/>
    <w:rsid w:val="00CA5070"/>
    <w:rsid w:val="00CA5125"/>
    <w:rsid w:val="00CA53CD"/>
    <w:rsid w:val="00CA5DAC"/>
    <w:rsid w:val="00CA6338"/>
    <w:rsid w:val="00CA6BF5"/>
    <w:rsid w:val="00CA6C1E"/>
    <w:rsid w:val="00CA6F3B"/>
    <w:rsid w:val="00CA708F"/>
    <w:rsid w:val="00CA719C"/>
    <w:rsid w:val="00CA7550"/>
    <w:rsid w:val="00CA766A"/>
    <w:rsid w:val="00CA7F5B"/>
    <w:rsid w:val="00CB1283"/>
    <w:rsid w:val="00CB1F55"/>
    <w:rsid w:val="00CB1F74"/>
    <w:rsid w:val="00CB358F"/>
    <w:rsid w:val="00CB395B"/>
    <w:rsid w:val="00CB3C29"/>
    <w:rsid w:val="00CB3DF5"/>
    <w:rsid w:val="00CB3E47"/>
    <w:rsid w:val="00CB3F3F"/>
    <w:rsid w:val="00CB5040"/>
    <w:rsid w:val="00CB51A6"/>
    <w:rsid w:val="00CB5811"/>
    <w:rsid w:val="00CB6BA5"/>
    <w:rsid w:val="00CB7534"/>
    <w:rsid w:val="00CB7692"/>
    <w:rsid w:val="00CB77F3"/>
    <w:rsid w:val="00CC03E6"/>
    <w:rsid w:val="00CC0431"/>
    <w:rsid w:val="00CC11AE"/>
    <w:rsid w:val="00CC1F9C"/>
    <w:rsid w:val="00CC28EF"/>
    <w:rsid w:val="00CC29F3"/>
    <w:rsid w:val="00CC2D37"/>
    <w:rsid w:val="00CC326B"/>
    <w:rsid w:val="00CC436F"/>
    <w:rsid w:val="00CC4581"/>
    <w:rsid w:val="00CC47BF"/>
    <w:rsid w:val="00CC47F8"/>
    <w:rsid w:val="00CC4CF3"/>
    <w:rsid w:val="00CC5404"/>
    <w:rsid w:val="00CC5535"/>
    <w:rsid w:val="00CC5E1E"/>
    <w:rsid w:val="00CC6065"/>
    <w:rsid w:val="00CC60EA"/>
    <w:rsid w:val="00CC62C8"/>
    <w:rsid w:val="00CC6F59"/>
    <w:rsid w:val="00CC76F1"/>
    <w:rsid w:val="00CC7970"/>
    <w:rsid w:val="00CC7C3C"/>
    <w:rsid w:val="00CC7DB5"/>
    <w:rsid w:val="00CD0108"/>
    <w:rsid w:val="00CD04A7"/>
    <w:rsid w:val="00CD05E5"/>
    <w:rsid w:val="00CD0B5C"/>
    <w:rsid w:val="00CD0F31"/>
    <w:rsid w:val="00CD101B"/>
    <w:rsid w:val="00CD11BF"/>
    <w:rsid w:val="00CD11E5"/>
    <w:rsid w:val="00CD18B0"/>
    <w:rsid w:val="00CD1FC8"/>
    <w:rsid w:val="00CD20AE"/>
    <w:rsid w:val="00CD2317"/>
    <w:rsid w:val="00CD272C"/>
    <w:rsid w:val="00CD2819"/>
    <w:rsid w:val="00CD3495"/>
    <w:rsid w:val="00CD36A5"/>
    <w:rsid w:val="00CD3A0C"/>
    <w:rsid w:val="00CD3EAA"/>
    <w:rsid w:val="00CD3F4E"/>
    <w:rsid w:val="00CD3F5F"/>
    <w:rsid w:val="00CD4902"/>
    <w:rsid w:val="00CD49DB"/>
    <w:rsid w:val="00CD4C70"/>
    <w:rsid w:val="00CD5340"/>
    <w:rsid w:val="00CD5DDD"/>
    <w:rsid w:val="00CD7579"/>
    <w:rsid w:val="00CD75F7"/>
    <w:rsid w:val="00CE00BC"/>
    <w:rsid w:val="00CE0504"/>
    <w:rsid w:val="00CE0760"/>
    <w:rsid w:val="00CE106A"/>
    <w:rsid w:val="00CE1389"/>
    <w:rsid w:val="00CE1521"/>
    <w:rsid w:val="00CE165D"/>
    <w:rsid w:val="00CE182E"/>
    <w:rsid w:val="00CE1A14"/>
    <w:rsid w:val="00CE1C48"/>
    <w:rsid w:val="00CE2589"/>
    <w:rsid w:val="00CE2959"/>
    <w:rsid w:val="00CE297D"/>
    <w:rsid w:val="00CE4944"/>
    <w:rsid w:val="00CE4AF0"/>
    <w:rsid w:val="00CE4BD0"/>
    <w:rsid w:val="00CE4C42"/>
    <w:rsid w:val="00CE4F6C"/>
    <w:rsid w:val="00CE4FDD"/>
    <w:rsid w:val="00CE5029"/>
    <w:rsid w:val="00CE54EA"/>
    <w:rsid w:val="00CE5A70"/>
    <w:rsid w:val="00CE5D07"/>
    <w:rsid w:val="00CE6B90"/>
    <w:rsid w:val="00CE6B9F"/>
    <w:rsid w:val="00CE6FFB"/>
    <w:rsid w:val="00CE748D"/>
    <w:rsid w:val="00CE7555"/>
    <w:rsid w:val="00CE78B8"/>
    <w:rsid w:val="00CF0532"/>
    <w:rsid w:val="00CF06D1"/>
    <w:rsid w:val="00CF0B1F"/>
    <w:rsid w:val="00CF0D33"/>
    <w:rsid w:val="00CF0EEB"/>
    <w:rsid w:val="00CF0FCE"/>
    <w:rsid w:val="00CF106B"/>
    <w:rsid w:val="00CF15CA"/>
    <w:rsid w:val="00CF2100"/>
    <w:rsid w:val="00CF2521"/>
    <w:rsid w:val="00CF2863"/>
    <w:rsid w:val="00CF2C4B"/>
    <w:rsid w:val="00CF338B"/>
    <w:rsid w:val="00CF35AF"/>
    <w:rsid w:val="00CF3643"/>
    <w:rsid w:val="00CF39F2"/>
    <w:rsid w:val="00CF3DE3"/>
    <w:rsid w:val="00CF4168"/>
    <w:rsid w:val="00CF456A"/>
    <w:rsid w:val="00CF5472"/>
    <w:rsid w:val="00CF6A89"/>
    <w:rsid w:val="00CF6C55"/>
    <w:rsid w:val="00CF6FB4"/>
    <w:rsid w:val="00CF7226"/>
    <w:rsid w:val="00CF75B9"/>
    <w:rsid w:val="00D00292"/>
    <w:rsid w:val="00D00398"/>
    <w:rsid w:val="00D00B76"/>
    <w:rsid w:val="00D01442"/>
    <w:rsid w:val="00D027B6"/>
    <w:rsid w:val="00D02C00"/>
    <w:rsid w:val="00D0419F"/>
    <w:rsid w:val="00D04BA3"/>
    <w:rsid w:val="00D04CE4"/>
    <w:rsid w:val="00D04FC6"/>
    <w:rsid w:val="00D055A2"/>
    <w:rsid w:val="00D055AD"/>
    <w:rsid w:val="00D05A8D"/>
    <w:rsid w:val="00D061B0"/>
    <w:rsid w:val="00D0625C"/>
    <w:rsid w:val="00D06E07"/>
    <w:rsid w:val="00D0726A"/>
    <w:rsid w:val="00D07486"/>
    <w:rsid w:val="00D0774A"/>
    <w:rsid w:val="00D07A4D"/>
    <w:rsid w:val="00D07D68"/>
    <w:rsid w:val="00D107E5"/>
    <w:rsid w:val="00D10A64"/>
    <w:rsid w:val="00D10F12"/>
    <w:rsid w:val="00D11482"/>
    <w:rsid w:val="00D114F0"/>
    <w:rsid w:val="00D1225A"/>
    <w:rsid w:val="00D125E2"/>
    <w:rsid w:val="00D12AD6"/>
    <w:rsid w:val="00D12FCE"/>
    <w:rsid w:val="00D1322C"/>
    <w:rsid w:val="00D13B72"/>
    <w:rsid w:val="00D13C8E"/>
    <w:rsid w:val="00D13D3C"/>
    <w:rsid w:val="00D142C4"/>
    <w:rsid w:val="00D1435C"/>
    <w:rsid w:val="00D14417"/>
    <w:rsid w:val="00D146DF"/>
    <w:rsid w:val="00D14CBD"/>
    <w:rsid w:val="00D14EED"/>
    <w:rsid w:val="00D15052"/>
    <w:rsid w:val="00D15053"/>
    <w:rsid w:val="00D1531C"/>
    <w:rsid w:val="00D156A6"/>
    <w:rsid w:val="00D1572D"/>
    <w:rsid w:val="00D15CAE"/>
    <w:rsid w:val="00D15EBA"/>
    <w:rsid w:val="00D15ED1"/>
    <w:rsid w:val="00D17035"/>
    <w:rsid w:val="00D173E1"/>
    <w:rsid w:val="00D200A9"/>
    <w:rsid w:val="00D201B6"/>
    <w:rsid w:val="00D203D4"/>
    <w:rsid w:val="00D21040"/>
    <w:rsid w:val="00D217A3"/>
    <w:rsid w:val="00D21CE7"/>
    <w:rsid w:val="00D21DDE"/>
    <w:rsid w:val="00D2202A"/>
    <w:rsid w:val="00D227E2"/>
    <w:rsid w:val="00D22992"/>
    <w:rsid w:val="00D22F9B"/>
    <w:rsid w:val="00D230CC"/>
    <w:rsid w:val="00D23361"/>
    <w:rsid w:val="00D23DAE"/>
    <w:rsid w:val="00D23DF3"/>
    <w:rsid w:val="00D24221"/>
    <w:rsid w:val="00D2475C"/>
    <w:rsid w:val="00D24FF8"/>
    <w:rsid w:val="00D25966"/>
    <w:rsid w:val="00D25FD1"/>
    <w:rsid w:val="00D25FF8"/>
    <w:rsid w:val="00D26294"/>
    <w:rsid w:val="00D266BA"/>
    <w:rsid w:val="00D2684F"/>
    <w:rsid w:val="00D27269"/>
    <w:rsid w:val="00D274A8"/>
    <w:rsid w:val="00D27738"/>
    <w:rsid w:val="00D27761"/>
    <w:rsid w:val="00D27A81"/>
    <w:rsid w:val="00D3018A"/>
    <w:rsid w:val="00D30A80"/>
    <w:rsid w:val="00D31251"/>
    <w:rsid w:val="00D31572"/>
    <w:rsid w:val="00D3284D"/>
    <w:rsid w:val="00D32AAA"/>
    <w:rsid w:val="00D33078"/>
    <w:rsid w:val="00D33556"/>
    <w:rsid w:val="00D3389D"/>
    <w:rsid w:val="00D33BFA"/>
    <w:rsid w:val="00D3410E"/>
    <w:rsid w:val="00D34495"/>
    <w:rsid w:val="00D34CE8"/>
    <w:rsid w:val="00D34E8D"/>
    <w:rsid w:val="00D3572A"/>
    <w:rsid w:val="00D35914"/>
    <w:rsid w:val="00D360C9"/>
    <w:rsid w:val="00D36964"/>
    <w:rsid w:val="00D36D3F"/>
    <w:rsid w:val="00D370EE"/>
    <w:rsid w:val="00D371A4"/>
    <w:rsid w:val="00D373DE"/>
    <w:rsid w:val="00D400F3"/>
    <w:rsid w:val="00D4053E"/>
    <w:rsid w:val="00D41197"/>
    <w:rsid w:val="00D414E1"/>
    <w:rsid w:val="00D41C03"/>
    <w:rsid w:val="00D41D04"/>
    <w:rsid w:val="00D422AD"/>
    <w:rsid w:val="00D43207"/>
    <w:rsid w:val="00D43787"/>
    <w:rsid w:val="00D43C65"/>
    <w:rsid w:val="00D44225"/>
    <w:rsid w:val="00D44E3C"/>
    <w:rsid w:val="00D4543B"/>
    <w:rsid w:val="00D462DB"/>
    <w:rsid w:val="00D46722"/>
    <w:rsid w:val="00D46735"/>
    <w:rsid w:val="00D4680B"/>
    <w:rsid w:val="00D4768D"/>
    <w:rsid w:val="00D47A13"/>
    <w:rsid w:val="00D50026"/>
    <w:rsid w:val="00D505EA"/>
    <w:rsid w:val="00D50CDB"/>
    <w:rsid w:val="00D51B44"/>
    <w:rsid w:val="00D5218B"/>
    <w:rsid w:val="00D52295"/>
    <w:rsid w:val="00D52606"/>
    <w:rsid w:val="00D52A53"/>
    <w:rsid w:val="00D52ADC"/>
    <w:rsid w:val="00D5365A"/>
    <w:rsid w:val="00D541F1"/>
    <w:rsid w:val="00D54C59"/>
    <w:rsid w:val="00D54D75"/>
    <w:rsid w:val="00D5616F"/>
    <w:rsid w:val="00D56475"/>
    <w:rsid w:val="00D56A17"/>
    <w:rsid w:val="00D57050"/>
    <w:rsid w:val="00D60E23"/>
    <w:rsid w:val="00D60E27"/>
    <w:rsid w:val="00D61F53"/>
    <w:rsid w:val="00D61F9B"/>
    <w:rsid w:val="00D6270E"/>
    <w:rsid w:val="00D62D73"/>
    <w:rsid w:val="00D62D93"/>
    <w:rsid w:val="00D63835"/>
    <w:rsid w:val="00D63BDB"/>
    <w:rsid w:val="00D63C65"/>
    <w:rsid w:val="00D63C7A"/>
    <w:rsid w:val="00D63F73"/>
    <w:rsid w:val="00D641AC"/>
    <w:rsid w:val="00D64B13"/>
    <w:rsid w:val="00D64D9A"/>
    <w:rsid w:val="00D6507E"/>
    <w:rsid w:val="00D65156"/>
    <w:rsid w:val="00D656FE"/>
    <w:rsid w:val="00D659E0"/>
    <w:rsid w:val="00D6634B"/>
    <w:rsid w:val="00D669BE"/>
    <w:rsid w:val="00D66DEB"/>
    <w:rsid w:val="00D67414"/>
    <w:rsid w:val="00D676A4"/>
    <w:rsid w:val="00D67967"/>
    <w:rsid w:val="00D7051F"/>
    <w:rsid w:val="00D708C8"/>
    <w:rsid w:val="00D70D07"/>
    <w:rsid w:val="00D70D80"/>
    <w:rsid w:val="00D70DE5"/>
    <w:rsid w:val="00D71082"/>
    <w:rsid w:val="00D71088"/>
    <w:rsid w:val="00D71183"/>
    <w:rsid w:val="00D711FE"/>
    <w:rsid w:val="00D716F3"/>
    <w:rsid w:val="00D719EC"/>
    <w:rsid w:val="00D720BF"/>
    <w:rsid w:val="00D72E88"/>
    <w:rsid w:val="00D73186"/>
    <w:rsid w:val="00D73401"/>
    <w:rsid w:val="00D73FF7"/>
    <w:rsid w:val="00D74399"/>
    <w:rsid w:val="00D74785"/>
    <w:rsid w:val="00D74AD8"/>
    <w:rsid w:val="00D74E31"/>
    <w:rsid w:val="00D75030"/>
    <w:rsid w:val="00D755DC"/>
    <w:rsid w:val="00D75CE5"/>
    <w:rsid w:val="00D7609F"/>
    <w:rsid w:val="00D76567"/>
    <w:rsid w:val="00D76906"/>
    <w:rsid w:val="00D774E2"/>
    <w:rsid w:val="00D77C35"/>
    <w:rsid w:val="00D77D0C"/>
    <w:rsid w:val="00D80281"/>
    <w:rsid w:val="00D80BED"/>
    <w:rsid w:val="00D80F6F"/>
    <w:rsid w:val="00D813EC"/>
    <w:rsid w:val="00D81AB5"/>
    <w:rsid w:val="00D81E23"/>
    <w:rsid w:val="00D82071"/>
    <w:rsid w:val="00D827BD"/>
    <w:rsid w:val="00D828C1"/>
    <w:rsid w:val="00D83691"/>
    <w:rsid w:val="00D83D4F"/>
    <w:rsid w:val="00D83FF5"/>
    <w:rsid w:val="00D84460"/>
    <w:rsid w:val="00D84664"/>
    <w:rsid w:val="00D84666"/>
    <w:rsid w:val="00D846F5"/>
    <w:rsid w:val="00D84C8F"/>
    <w:rsid w:val="00D84E94"/>
    <w:rsid w:val="00D85486"/>
    <w:rsid w:val="00D859C7"/>
    <w:rsid w:val="00D85B1A"/>
    <w:rsid w:val="00D85B4C"/>
    <w:rsid w:val="00D86639"/>
    <w:rsid w:val="00D86A84"/>
    <w:rsid w:val="00D86E1B"/>
    <w:rsid w:val="00D873F1"/>
    <w:rsid w:val="00D8742E"/>
    <w:rsid w:val="00D8749A"/>
    <w:rsid w:val="00D87B5D"/>
    <w:rsid w:val="00D87CAB"/>
    <w:rsid w:val="00D87EBE"/>
    <w:rsid w:val="00D90055"/>
    <w:rsid w:val="00D9076C"/>
    <w:rsid w:val="00D90BEB"/>
    <w:rsid w:val="00D90E91"/>
    <w:rsid w:val="00D90E97"/>
    <w:rsid w:val="00D91455"/>
    <w:rsid w:val="00D917EF"/>
    <w:rsid w:val="00D92111"/>
    <w:rsid w:val="00D924E4"/>
    <w:rsid w:val="00D92848"/>
    <w:rsid w:val="00D928B4"/>
    <w:rsid w:val="00D92C61"/>
    <w:rsid w:val="00D92CA6"/>
    <w:rsid w:val="00D9415D"/>
    <w:rsid w:val="00D944B0"/>
    <w:rsid w:val="00D94745"/>
    <w:rsid w:val="00D94AC7"/>
    <w:rsid w:val="00D950DB"/>
    <w:rsid w:val="00D95522"/>
    <w:rsid w:val="00D95A81"/>
    <w:rsid w:val="00D96834"/>
    <w:rsid w:val="00D96B06"/>
    <w:rsid w:val="00D97156"/>
    <w:rsid w:val="00D974F6"/>
    <w:rsid w:val="00D97CAA"/>
    <w:rsid w:val="00D97E1B"/>
    <w:rsid w:val="00DA0085"/>
    <w:rsid w:val="00DA0F4D"/>
    <w:rsid w:val="00DA1349"/>
    <w:rsid w:val="00DA14FB"/>
    <w:rsid w:val="00DA1FBD"/>
    <w:rsid w:val="00DA1FD5"/>
    <w:rsid w:val="00DA334D"/>
    <w:rsid w:val="00DA33AF"/>
    <w:rsid w:val="00DA36A7"/>
    <w:rsid w:val="00DA3A4C"/>
    <w:rsid w:val="00DA4687"/>
    <w:rsid w:val="00DA509B"/>
    <w:rsid w:val="00DA52B2"/>
    <w:rsid w:val="00DA7041"/>
    <w:rsid w:val="00DA718A"/>
    <w:rsid w:val="00DA7937"/>
    <w:rsid w:val="00DA7A3B"/>
    <w:rsid w:val="00DA7D5C"/>
    <w:rsid w:val="00DA7EEB"/>
    <w:rsid w:val="00DA7F99"/>
    <w:rsid w:val="00DB01B6"/>
    <w:rsid w:val="00DB053F"/>
    <w:rsid w:val="00DB09FB"/>
    <w:rsid w:val="00DB0C4A"/>
    <w:rsid w:val="00DB1719"/>
    <w:rsid w:val="00DB22ED"/>
    <w:rsid w:val="00DB282E"/>
    <w:rsid w:val="00DB347A"/>
    <w:rsid w:val="00DB3A27"/>
    <w:rsid w:val="00DB3E87"/>
    <w:rsid w:val="00DB461D"/>
    <w:rsid w:val="00DB4864"/>
    <w:rsid w:val="00DB49DA"/>
    <w:rsid w:val="00DB50B8"/>
    <w:rsid w:val="00DB53A8"/>
    <w:rsid w:val="00DB5608"/>
    <w:rsid w:val="00DB58AE"/>
    <w:rsid w:val="00DB5D97"/>
    <w:rsid w:val="00DB63CE"/>
    <w:rsid w:val="00DB6402"/>
    <w:rsid w:val="00DB66C2"/>
    <w:rsid w:val="00DB68F0"/>
    <w:rsid w:val="00DB6E5F"/>
    <w:rsid w:val="00DC0149"/>
    <w:rsid w:val="00DC042E"/>
    <w:rsid w:val="00DC0605"/>
    <w:rsid w:val="00DC0672"/>
    <w:rsid w:val="00DC06FC"/>
    <w:rsid w:val="00DC0C5E"/>
    <w:rsid w:val="00DC11FF"/>
    <w:rsid w:val="00DC1246"/>
    <w:rsid w:val="00DC16E0"/>
    <w:rsid w:val="00DC1DF8"/>
    <w:rsid w:val="00DC257D"/>
    <w:rsid w:val="00DC25B1"/>
    <w:rsid w:val="00DC26FF"/>
    <w:rsid w:val="00DC31D4"/>
    <w:rsid w:val="00DC3578"/>
    <w:rsid w:val="00DC3C81"/>
    <w:rsid w:val="00DC42C2"/>
    <w:rsid w:val="00DC44C9"/>
    <w:rsid w:val="00DC4A02"/>
    <w:rsid w:val="00DC5680"/>
    <w:rsid w:val="00DC6617"/>
    <w:rsid w:val="00DC6E90"/>
    <w:rsid w:val="00DC7615"/>
    <w:rsid w:val="00DC783E"/>
    <w:rsid w:val="00DC7B01"/>
    <w:rsid w:val="00DC7B31"/>
    <w:rsid w:val="00DD002E"/>
    <w:rsid w:val="00DD005E"/>
    <w:rsid w:val="00DD01AE"/>
    <w:rsid w:val="00DD02BC"/>
    <w:rsid w:val="00DD047D"/>
    <w:rsid w:val="00DD062A"/>
    <w:rsid w:val="00DD06D0"/>
    <w:rsid w:val="00DD0D78"/>
    <w:rsid w:val="00DD1A66"/>
    <w:rsid w:val="00DD20CF"/>
    <w:rsid w:val="00DD2E50"/>
    <w:rsid w:val="00DD304C"/>
    <w:rsid w:val="00DD3138"/>
    <w:rsid w:val="00DD3207"/>
    <w:rsid w:val="00DD33C3"/>
    <w:rsid w:val="00DD363F"/>
    <w:rsid w:val="00DD3697"/>
    <w:rsid w:val="00DD3A1D"/>
    <w:rsid w:val="00DD3DF5"/>
    <w:rsid w:val="00DD4A68"/>
    <w:rsid w:val="00DD4B8F"/>
    <w:rsid w:val="00DD4E8C"/>
    <w:rsid w:val="00DD688B"/>
    <w:rsid w:val="00DD6DCB"/>
    <w:rsid w:val="00DE0B25"/>
    <w:rsid w:val="00DE1702"/>
    <w:rsid w:val="00DE1C41"/>
    <w:rsid w:val="00DE1D0E"/>
    <w:rsid w:val="00DE1FDE"/>
    <w:rsid w:val="00DE24B7"/>
    <w:rsid w:val="00DE2969"/>
    <w:rsid w:val="00DE2B17"/>
    <w:rsid w:val="00DE2C34"/>
    <w:rsid w:val="00DE2C8C"/>
    <w:rsid w:val="00DE3B32"/>
    <w:rsid w:val="00DE3CB2"/>
    <w:rsid w:val="00DE3E40"/>
    <w:rsid w:val="00DE435E"/>
    <w:rsid w:val="00DE47E0"/>
    <w:rsid w:val="00DE552C"/>
    <w:rsid w:val="00DE595C"/>
    <w:rsid w:val="00DE60B2"/>
    <w:rsid w:val="00DE656A"/>
    <w:rsid w:val="00DE6B6D"/>
    <w:rsid w:val="00DE6D41"/>
    <w:rsid w:val="00DE707A"/>
    <w:rsid w:val="00DE70A5"/>
    <w:rsid w:val="00DE7445"/>
    <w:rsid w:val="00DE798F"/>
    <w:rsid w:val="00DE79D6"/>
    <w:rsid w:val="00DE7A9B"/>
    <w:rsid w:val="00DF0185"/>
    <w:rsid w:val="00DF03C2"/>
    <w:rsid w:val="00DF0464"/>
    <w:rsid w:val="00DF0B15"/>
    <w:rsid w:val="00DF0C1F"/>
    <w:rsid w:val="00DF0F0E"/>
    <w:rsid w:val="00DF10B2"/>
    <w:rsid w:val="00DF1E20"/>
    <w:rsid w:val="00DF2535"/>
    <w:rsid w:val="00DF2C19"/>
    <w:rsid w:val="00DF2C3D"/>
    <w:rsid w:val="00DF3533"/>
    <w:rsid w:val="00DF3D48"/>
    <w:rsid w:val="00DF40F8"/>
    <w:rsid w:val="00DF4AC8"/>
    <w:rsid w:val="00DF4C29"/>
    <w:rsid w:val="00DF5C3F"/>
    <w:rsid w:val="00DF5F4C"/>
    <w:rsid w:val="00DF6712"/>
    <w:rsid w:val="00DF7069"/>
    <w:rsid w:val="00DF7546"/>
    <w:rsid w:val="00DF7B9D"/>
    <w:rsid w:val="00DF7D5B"/>
    <w:rsid w:val="00E00264"/>
    <w:rsid w:val="00E00C4C"/>
    <w:rsid w:val="00E00F25"/>
    <w:rsid w:val="00E018E1"/>
    <w:rsid w:val="00E01C20"/>
    <w:rsid w:val="00E01EE9"/>
    <w:rsid w:val="00E021C3"/>
    <w:rsid w:val="00E023E3"/>
    <w:rsid w:val="00E02A64"/>
    <w:rsid w:val="00E0371B"/>
    <w:rsid w:val="00E037A3"/>
    <w:rsid w:val="00E047DF"/>
    <w:rsid w:val="00E05130"/>
    <w:rsid w:val="00E052D7"/>
    <w:rsid w:val="00E05380"/>
    <w:rsid w:val="00E056CF"/>
    <w:rsid w:val="00E057CE"/>
    <w:rsid w:val="00E05D3F"/>
    <w:rsid w:val="00E0610C"/>
    <w:rsid w:val="00E06314"/>
    <w:rsid w:val="00E06C66"/>
    <w:rsid w:val="00E075A8"/>
    <w:rsid w:val="00E078A6"/>
    <w:rsid w:val="00E07A6E"/>
    <w:rsid w:val="00E07D86"/>
    <w:rsid w:val="00E07EA3"/>
    <w:rsid w:val="00E102D0"/>
    <w:rsid w:val="00E10643"/>
    <w:rsid w:val="00E10A81"/>
    <w:rsid w:val="00E10FD5"/>
    <w:rsid w:val="00E110C1"/>
    <w:rsid w:val="00E119BE"/>
    <w:rsid w:val="00E11AFD"/>
    <w:rsid w:val="00E11FEB"/>
    <w:rsid w:val="00E129DD"/>
    <w:rsid w:val="00E12FD2"/>
    <w:rsid w:val="00E13069"/>
    <w:rsid w:val="00E13DAF"/>
    <w:rsid w:val="00E13EAA"/>
    <w:rsid w:val="00E14BD1"/>
    <w:rsid w:val="00E15863"/>
    <w:rsid w:val="00E1633A"/>
    <w:rsid w:val="00E1640C"/>
    <w:rsid w:val="00E16ABF"/>
    <w:rsid w:val="00E20064"/>
    <w:rsid w:val="00E204BE"/>
    <w:rsid w:val="00E20610"/>
    <w:rsid w:val="00E20C4F"/>
    <w:rsid w:val="00E21320"/>
    <w:rsid w:val="00E217DC"/>
    <w:rsid w:val="00E21CEC"/>
    <w:rsid w:val="00E22049"/>
    <w:rsid w:val="00E22A26"/>
    <w:rsid w:val="00E22A77"/>
    <w:rsid w:val="00E2337A"/>
    <w:rsid w:val="00E233A7"/>
    <w:rsid w:val="00E23495"/>
    <w:rsid w:val="00E237BB"/>
    <w:rsid w:val="00E24285"/>
    <w:rsid w:val="00E24931"/>
    <w:rsid w:val="00E2578F"/>
    <w:rsid w:val="00E25D0F"/>
    <w:rsid w:val="00E25F37"/>
    <w:rsid w:val="00E267C2"/>
    <w:rsid w:val="00E26EE6"/>
    <w:rsid w:val="00E26F20"/>
    <w:rsid w:val="00E270EC"/>
    <w:rsid w:val="00E27316"/>
    <w:rsid w:val="00E27960"/>
    <w:rsid w:val="00E27E52"/>
    <w:rsid w:val="00E30BDA"/>
    <w:rsid w:val="00E30D08"/>
    <w:rsid w:val="00E31E1C"/>
    <w:rsid w:val="00E321B6"/>
    <w:rsid w:val="00E3228D"/>
    <w:rsid w:val="00E32FD4"/>
    <w:rsid w:val="00E330DC"/>
    <w:rsid w:val="00E332E4"/>
    <w:rsid w:val="00E33841"/>
    <w:rsid w:val="00E33CED"/>
    <w:rsid w:val="00E3405E"/>
    <w:rsid w:val="00E34139"/>
    <w:rsid w:val="00E3480A"/>
    <w:rsid w:val="00E34AF6"/>
    <w:rsid w:val="00E34C67"/>
    <w:rsid w:val="00E351AC"/>
    <w:rsid w:val="00E354F7"/>
    <w:rsid w:val="00E36728"/>
    <w:rsid w:val="00E36ABD"/>
    <w:rsid w:val="00E37095"/>
    <w:rsid w:val="00E37279"/>
    <w:rsid w:val="00E37282"/>
    <w:rsid w:val="00E37B01"/>
    <w:rsid w:val="00E403AE"/>
    <w:rsid w:val="00E40E76"/>
    <w:rsid w:val="00E41898"/>
    <w:rsid w:val="00E41BE0"/>
    <w:rsid w:val="00E4208A"/>
    <w:rsid w:val="00E42791"/>
    <w:rsid w:val="00E4362D"/>
    <w:rsid w:val="00E43E22"/>
    <w:rsid w:val="00E43E92"/>
    <w:rsid w:val="00E44186"/>
    <w:rsid w:val="00E44248"/>
    <w:rsid w:val="00E44508"/>
    <w:rsid w:val="00E44758"/>
    <w:rsid w:val="00E44BD1"/>
    <w:rsid w:val="00E44D04"/>
    <w:rsid w:val="00E44DD0"/>
    <w:rsid w:val="00E45951"/>
    <w:rsid w:val="00E45FE5"/>
    <w:rsid w:val="00E4713E"/>
    <w:rsid w:val="00E473B9"/>
    <w:rsid w:val="00E4745B"/>
    <w:rsid w:val="00E4756C"/>
    <w:rsid w:val="00E47602"/>
    <w:rsid w:val="00E47673"/>
    <w:rsid w:val="00E47770"/>
    <w:rsid w:val="00E47940"/>
    <w:rsid w:val="00E47D8B"/>
    <w:rsid w:val="00E47D91"/>
    <w:rsid w:val="00E5045D"/>
    <w:rsid w:val="00E50EC4"/>
    <w:rsid w:val="00E51191"/>
    <w:rsid w:val="00E517B9"/>
    <w:rsid w:val="00E51DA4"/>
    <w:rsid w:val="00E5265D"/>
    <w:rsid w:val="00E5285B"/>
    <w:rsid w:val="00E53303"/>
    <w:rsid w:val="00E53515"/>
    <w:rsid w:val="00E539E2"/>
    <w:rsid w:val="00E539ED"/>
    <w:rsid w:val="00E53C35"/>
    <w:rsid w:val="00E53EC5"/>
    <w:rsid w:val="00E54142"/>
    <w:rsid w:val="00E5423C"/>
    <w:rsid w:val="00E54D2E"/>
    <w:rsid w:val="00E54FF3"/>
    <w:rsid w:val="00E553DA"/>
    <w:rsid w:val="00E555C1"/>
    <w:rsid w:val="00E55CE9"/>
    <w:rsid w:val="00E56A9F"/>
    <w:rsid w:val="00E574FD"/>
    <w:rsid w:val="00E578F2"/>
    <w:rsid w:val="00E57A24"/>
    <w:rsid w:val="00E57A34"/>
    <w:rsid w:val="00E60477"/>
    <w:rsid w:val="00E61191"/>
    <w:rsid w:val="00E61480"/>
    <w:rsid w:val="00E614AC"/>
    <w:rsid w:val="00E615BD"/>
    <w:rsid w:val="00E61616"/>
    <w:rsid w:val="00E61959"/>
    <w:rsid w:val="00E619E8"/>
    <w:rsid w:val="00E61DB2"/>
    <w:rsid w:val="00E61F0B"/>
    <w:rsid w:val="00E6219D"/>
    <w:rsid w:val="00E62279"/>
    <w:rsid w:val="00E623A9"/>
    <w:rsid w:val="00E623C3"/>
    <w:rsid w:val="00E628FC"/>
    <w:rsid w:val="00E62D74"/>
    <w:rsid w:val="00E62DF1"/>
    <w:rsid w:val="00E630CB"/>
    <w:rsid w:val="00E63284"/>
    <w:rsid w:val="00E6345F"/>
    <w:rsid w:val="00E6383A"/>
    <w:rsid w:val="00E64CBC"/>
    <w:rsid w:val="00E65585"/>
    <w:rsid w:val="00E65D26"/>
    <w:rsid w:val="00E66292"/>
    <w:rsid w:val="00E662B8"/>
    <w:rsid w:val="00E6653E"/>
    <w:rsid w:val="00E669D0"/>
    <w:rsid w:val="00E67AA3"/>
    <w:rsid w:val="00E67F44"/>
    <w:rsid w:val="00E711CD"/>
    <w:rsid w:val="00E71395"/>
    <w:rsid w:val="00E71439"/>
    <w:rsid w:val="00E71B72"/>
    <w:rsid w:val="00E7206E"/>
    <w:rsid w:val="00E72D72"/>
    <w:rsid w:val="00E73237"/>
    <w:rsid w:val="00E73779"/>
    <w:rsid w:val="00E73C36"/>
    <w:rsid w:val="00E754B8"/>
    <w:rsid w:val="00E75C82"/>
    <w:rsid w:val="00E7611F"/>
    <w:rsid w:val="00E7632E"/>
    <w:rsid w:val="00E763F2"/>
    <w:rsid w:val="00E76A41"/>
    <w:rsid w:val="00E774D3"/>
    <w:rsid w:val="00E77B74"/>
    <w:rsid w:val="00E77DB6"/>
    <w:rsid w:val="00E800CC"/>
    <w:rsid w:val="00E801F2"/>
    <w:rsid w:val="00E80539"/>
    <w:rsid w:val="00E80796"/>
    <w:rsid w:val="00E809EF"/>
    <w:rsid w:val="00E814CC"/>
    <w:rsid w:val="00E8291A"/>
    <w:rsid w:val="00E83108"/>
    <w:rsid w:val="00E832BD"/>
    <w:rsid w:val="00E833B1"/>
    <w:rsid w:val="00E83564"/>
    <w:rsid w:val="00E841B7"/>
    <w:rsid w:val="00E84971"/>
    <w:rsid w:val="00E8575B"/>
    <w:rsid w:val="00E8581F"/>
    <w:rsid w:val="00E85DE1"/>
    <w:rsid w:val="00E87028"/>
    <w:rsid w:val="00E8724B"/>
    <w:rsid w:val="00E87395"/>
    <w:rsid w:val="00E873D0"/>
    <w:rsid w:val="00E87BD5"/>
    <w:rsid w:val="00E90086"/>
    <w:rsid w:val="00E902B4"/>
    <w:rsid w:val="00E9050E"/>
    <w:rsid w:val="00E909D8"/>
    <w:rsid w:val="00E92233"/>
    <w:rsid w:val="00E9230C"/>
    <w:rsid w:val="00E92552"/>
    <w:rsid w:val="00E926AA"/>
    <w:rsid w:val="00E9296D"/>
    <w:rsid w:val="00E92B1E"/>
    <w:rsid w:val="00E92E10"/>
    <w:rsid w:val="00E936DA"/>
    <w:rsid w:val="00E93795"/>
    <w:rsid w:val="00E93A8A"/>
    <w:rsid w:val="00E93ADC"/>
    <w:rsid w:val="00E93FD8"/>
    <w:rsid w:val="00E9413A"/>
    <w:rsid w:val="00E943A3"/>
    <w:rsid w:val="00E94A3D"/>
    <w:rsid w:val="00E94B88"/>
    <w:rsid w:val="00E94EC7"/>
    <w:rsid w:val="00E95160"/>
    <w:rsid w:val="00E956F3"/>
    <w:rsid w:val="00E95A64"/>
    <w:rsid w:val="00E9602C"/>
    <w:rsid w:val="00E963DA"/>
    <w:rsid w:val="00E96624"/>
    <w:rsid w:val="00E96F15"/>
    <w:rsid w:val="00E96F4E"/>
    <w:rsid w:val="00E96F57"/>
    <w:rsid w:val="00E97430"/>
    <w:rsid w:val="00E974ED"/>
    <w:rsid w:val="00EA0743"/>
    <w:rsid w:val="00EA0D24"/>
    <w:rsid w:val="00EA1129"/>
    <w:rsid w:val="00EA1831"/>
    <w:rsid w:val="00EA1DAA"/>
    <w:rsid w:val="00EA232D"/>
    <w:rsid w:val="00EA28F3"/>
    <w:rsid w:val="00EA2B48"/>
    <w:rsid w:val="00EA2CAB"/>
    <w:rsid w:val="00EA2E7A"/>
    <w:rsid w:val="00EA3B8C"/>
    <w:rsid w:val="00EA3B9F"/>
    <w:rsid w:val="00EA4380"/>
    <w:rsid w:val="00EA4600"/>
    <w:rsid w:val="00EA48FD"/>
    <w:rsid w:val="00EA49B6"/>
    <w:rsid w:val="00EA4B5C"/>
    <w:rsid w:val="00EA4D58"/>
    <w:rsid w:val="00EA4D9B"/>
    <w:rsid w:val="00EA5701"/>
    <w:rsid w:val="00EA5B65"/>
    <w:rsid w:val="00EA5BD6"/>
    <w:rsid w:val="00EA5E86"/>
    <w:rsid w:val="00EA5F6A"/>
    <w:rsid w:val="00EA61BA"/>
    <w:rsid w:val="00EA627C"/>
    <w:rsid w:val="00EA749A"/>
    <w:rsid w:val="00EA74E1"/>
    <w:rsid w:val="00EA78C4"/>
    <w:rsid w:val="00EB02C0"/>
    <w:rsid w:val="00EB02CB"/>
    <w:rsid w:val="00EB035A"/>
    <w:rsid w:val="00EB0B6C"/>
    <w:rsid w:val="00EB117D"/>
    <w:rsid w:val="00EB1691"/>
    <w:rsid w:val="00EB2138"/>
    <w:rsid w:val="00EB36F1"/>
    <w:rsid w:val="00EB37FB"/>
    <w:rsid w:val="00EB3D52"/>
    <w:rsid w:val="00EB43BB"/>
    <w:rsid w:val="00EB4695"/>
    <w:rsid w:val="00EB4ACF"/>
    <w:rsid w:val="00EB4DF7"/>
    <w:rsid w:val="00EB55CB"/>
    <w:rsid w:val="00EB564C"/>
    <w:rsid w:val="00EB5B99"/>
    <w:rsid w:val="00EB66E3"/>
    <w:rsid w:val="00EB68E9"/>
    <w:rsid w:val="00EB6C71"/>
    <w:rsid w:val="00EB780D"/>
    <w:rsid w:val="00EB7A82"/>
    <w:rsid w:val="00EC0311"/>
    <w:rsid w:val="00EC0BD2"/>
    <w:rsid w:val="00EC1D39"/>
    <w:rsid w:val="00EC1F71"/>
    <w:rsid w:val="00EC2211"/>
    <w:rsid w:val="00EC2276"/>
    <w:rsid w:val="00EC22E5"/>
    <w:rsid w:val="00EC3039"/>
    <w:rsid w:val="00EC4393"/>
    <w:rsid w:val="00EC6172"/>
    <w:rsid w:val="00EC618A"/>
    <w:rsid w:val="00EC6291"/>
    <w:rsid w:val="00EC65D3"/>
    <w:rsid w:val="00EC6C07"/>
    <w:rsid w:val="00EC6CA1"/>
    <w:rsid w:val="00EC6D80"/>
    <w:rsid w:val="00EC7DB1"/>
    <w:rsid w:val="00EC7E63"/>
    <w:rsid w:val="00ED0847"/>
    <w:rsid w:val="00ED085E"/>
    <w:rsid w:val="00ED161E"/>
    <w:rsid w:val="00ED1A0C"/>
    <w:rsid w:val="00ED2358"/>
    <w:rsid w:val="00ED25E4"/>
    <w:rsid w:val="00ED2DCF"/>
    <w:rsid w:val="00ED33E2"/>
    <w:rsid w:val="00ED34FE"/>
    <w:rsid w:val="00ED3939"/>
    <w:rsid w:val="00ED39BA"/>
    <w:rsid w:val="00ED3F9F"/>
    <w:rsid w:val="00ED455D"/>
    <w:rsid w:val="00ED4654"/>
    <w:rsid w:val="00ED4C7E"/>
    <w:rsid w:val="00ED50E0"/>
    <w:rsid w:val="00ED59A9"/>
    <w:rsid w:val="00ED602F"/>
    <w:rsid w:val="00ED6425"/>
    <w:rsid w:val="00ED6859"/>
    <w:rsid w:val="00ED704B"/>
    <w:rsid w:val="00ED7FE6"/>
    <w:rsid w:val="00EE0753"/>
    <w:rsid w:val="00EE08F0"/>
    <w:rsid w:val="00EE17B6"/>
    <w:rsid w:val="00EE1814"/>
    <w:rsid w:val="00EE1DAF"/>
    <w:rsid w:val="00EE2207"/>
    <w:rsid w:val="00EE247F"/>
    <w:rsid w:val="00EE2C3A"/>
    <w:rsid w:val="00EE32B4"/>
    <w:rsid w:val="00EE38EA"/>
    <w:rsid w:val="00EE40D0"/>
    <w:rsid w:val="00EE43BE"/>
    <w:rsid w:val="00EE4AC6"/>
    <w:rsid w:val="00EE4D53"/>
    <w:rsid w:val="00EE4E13"/>
    <w:rsid w:val="00EE5088"/>
    <w:rsid w:val="00EE570B"/>
    <w:rsid w:val="00EE5DD3"/>
    <w:rsid w:val="00EE61F4"/>
    <w:rsid w:val="00EE6868"/>
    <w:rsid w:val="00EE7D04"/>
    <w:rsid w:val="00EE7E7D"/>
    <w:rsid w:val="00EE7ED9"/>
    <w:rsid w:val="00EF00D2"/>
    <w:rsid w:val="00EF027E"/>
    <w:rsid w:val="00EF06FB"/>
    <w:rsid w:val="00EF07A8"/>
    <w:rsid w:val="00EF0CDF"/>
    <w:rsid w:val="00EF2916"/>
    <w:rsid w:val="00EF2B34"/>
    <w:rsid w:val="00EF379E"/>
    <w:rsid w:val="00EF3CAA"/>
    <w:rsid w:val="00EF420E"/>
    <w:rsid w:val="00EF4904"/>
    <w:rsid w:val="00EF4C2B"/>
    <w:rsid w:val="00EF5ECE"/>
    <w:rsid w:val="00EF60C7"/>
    <w:rsid w:val="00EF67B6"/>
    <w:rsid w:val="00EF703B"/>
    <w:rsid w:val="00EF7135"/>
    <w:rsid w:val="00EF7D4B"/>
    <w:rsid w:val="00EF7F98"/>
    <w:rsid w:val="00F013C7"/>
    <w:rsid w:val="00F014B3"/>
    <w:rsid w:val="00F01512"/>
    <w:rsid w:val="00F0182A"/>
    <w:rsid w:val="00F01B95"/>
    <w:rsid w:val="00F0207A"/>
    <w:rsid w:val="00F02223"/>
    <w:rsid w:val="00F026C7"/>
    <w:rsid w:val="00F02768"/>
    <w:rsid w:val="00F02788"/>
    <w:rsid w:val="00F03922"/>
    <w:rsid w:val="00F047DB"/>
    <w:rsid w:val="00F04C89"/>
    <w:rsid w:val="00F05381"/>
    <w:rsid w:val="00F0541D"/>
    <w:rsid w:val="00F05AE0"/>
    <w:rsid w:val="00F05DEC"/>
    <w:rsid w:val="00F061D7"/>
    <w:rsid w:val="00F067E2"/>
    <w:rsid w:val="00F0685C"/>
    <w:rsid w:val="00F0692C"/>
    <w:rsid w:val="00F074D0"/>
    <w:rsid w:val="00F0778C"/>
    <w:rsid w:val="00F07B9F"/>
    <w:rsid w:val="00F07E61"/>
    <w:rsid w:val="00F07FA9"/>
    <w:rsid w:val="00F101C5"/>
    <w:rsid w:val="00F10A89"/>
    <w:rsid w:val="00F112B0"/>
    <w:rsid w:val="00F113A4"/>
    <w:rsid w:val="00F1154F"/>
    <w:rsid w:val="00F11C21"/>
    <w:rsid w:val="00F11D2A"/>
    <w:rsid w:val="00F12612"/>
    <w:rsid w:val="00F12ECD"/>
    <w:rsid w:val="00F13830"/>
    <w:rsid w:val="00F13B4D"/>
    <w:rsid w:val="00F13EAF"/>
    <w:rsid w:val="00F13F87"/>
    <w:rsid w:val="00F14790"/>
    <w:rsid w:val="00F14C0C"/>
    <w:rsid w:val="00F15756"/>
    <w:rsid w:val="00F15C94"/>
    <w:rsid w:val="00F15D88"/>
    <w:rsid w:val="00F15E4B"/>
    <w:rsid w:val="00F1631A"/>
    <w:rsid w:val="00F16710"/>
    <w:rsid w:val="00F17098"/>
    <w:rsid w:val="00F174C7"/>
    <w:rsid w:val="00F200C9"/>
    <w:rsid w:val="00F20171"/>
    <w:rsid w:val="00F2048E"/>
    <w:rsid w:val="00F20AF9"/>
    <w:rsid w:val="00F20D00"/>
    <w:rsid w:val="00F212A3"/>
    <w:rsid w:val="00F219F6"/>
    <w:rsid w:val="00F21D30"/>
    <w:rsid w:val="00F21F11"/>
    <w:rsid w:val="00F21F46"/>
    <w:rsid w:val="00F22072"/>
    <w:rsid w:val="00F2208E"/>
    <w:rsid w:val="00F22BC1"/>
    <w:rsid w:val="00F22F56"/>
    <w:rsid w:val="00F230B0"/>
    <w:rsid w:val="00F237CA"/>
    <w:rsid w:val="00F23A8E"/>
    <w:rsid w:val="00F23C81"/>
    <w:rsid w:val="00F23DA0"/>
    <w:rsid w:val="00F23E55"/>
    <w:rsid w:val="00F24602"/>
    <w:rsid w:val="00F24CF1"/>
    <w:rsid w:val="00F251F7"/>
    <w:rsid w:val="00F25285"/>
    <w:rsid w:val="00F25623"/>
    <w:rsid w:val="00F25B33"/>
    <w:rsid w:val="00F25EFF"/>
    <w:rsid w:val="00F25FCE"/>
    <w:rsid w:val="00F265E4"/>
    <w:rsid w:val="00F267DE"/>
    <w:rsid w:val="00F26D14"/>
    <w:rsid w:val="00F26D5B"/>
    <w:rsid w:val="00F26DF6"/>
    <w:rsid w:val="00F270C9"/>
    <w:rsid w:val="00F2750C"/>
    <w:rsid w:val="00F276D0"/>
    <w:rsid w:val="00F27712"/>
    <w:rsid w:val="00F27AE9"/>
    <w:rsid w:val="00F27BC7"/>
    <w:rsid w:val="00F27E57"/>
    <w:rsid w:val="00F30015"/>
    <w:rsid w:val="00F30518"/>
    <w:rsid w:val="00F3061B"/>
    <w:rsid w:val="00F31F62"/>
    <w:rsid w:val="00F320AC"/>
    <w:rsid w:val="00F325DB"/>
    <w:rsid w:val="00F32DA1"/>
    <w:rsid w:val="00F33BC7"/>
    <w:rsid w:val="00F34BAD"/>
    <w:rsid w:val="00F35242"/>
    <w:rsid w:val="00F363CC"/>
    <w:rsid w:val="00F363FA"/>
    <w:rsid w:val="00F3765F"/>
    <w:rsid w:val="00F37DF9"/>
    <w:rsid w:val="00F407B5"/>
    <w:rsid w:val="00F4085F"/>
    <w:rsid w:val="00F418B7"/>
    <w:rsid w:val="00F42404"/>
    <w:rsid w:val="00F42851"/>
    <w:rsid w:val="00F428AF"/>
    <w:rsid w:val="00F42F32"/>
    <w:rsid w:val="00F431A5"/>
    <w:rsid w:val="00F431B3"/>
    <w:rsid w:val="00F43242"/>
    <w:rsid w:val="00F43741"/>
    <w:rsid w:val="00F4445A"/>
    <w:rsid w:val="00F44AA6"/>
    <w:rsid w:val="00F44D2E"/>
    <w:rsid w:val="00F44F41"/>
    <w:rsid w:val="00F44FBF"/>
    <w:rsid w:val="00F44FC1"/>
    <w:rsid w:val="00F45005"/>
    <w:rsid w:val="00F45474"/>
    <w:rsid w:val="00F461F2"/>
    <w:rsid w:val="00F467B0"/>
    <w:rsid w:val="00F468F2"/>
    <w:rsid w:val="00F46A92"/>
    <w:rsid w:val="00F470FF"/>
    <w:rsid w:val="00F471D3"/>
    <w:rsid w:val="00F47507"/>
    <w:rsid w:val="00F47F70"/>
    <w:rsid w:val="00F5052D"/>
    <w:rsid w:val="00F50A8A"/>
    <w:rsid w:val="00F50B19"/>
    <w:rsid w:val="00F51255"/>
    <w:rsid w:val="00F5186D"/>
    <w:rsid w:val="00F53052"/>
    <w:rsid w:val="00F533DD"/>
    <w:rsid w:val="00F553CA"/>
    <w:rsid w:val="00F55E82"/>
    <w:rsid w:val="00F55E99"/>
    <w:rsid w:val="00F55EAE"/>
    <w:rsid w:val="00F55F57"/>
    <w:rsid w:val="00F5655B"/>
    <w:rsid w:val="00F5655D"/>
    <w:rsid w:val="00F56AE5"/>
    <w:rsid w:val="00F5702A"/>
    <w:rsid w:val="00F571C5"/>
    <w:rsid w:val="00F571C6"/>
    <w:rsid w:val="00F572CF"/>
    <w:rsid w:val="00F574B8"/>
    <w:rsid w:val="00F60336"/>
    <w:rsid w:val="00F605FF"/>
    <w:rsid w:val="00F60DA3"/>
    <w:rsid w:val="00F610DA"/>
    <w:rsid w:val="00F61983"/>
    <w:rsid w:val="00F61CDC"/>
    <w:rsid w:val="00F621D1"/>
    <w:rsid w:val="00F6227F"/>
    <w:rsid w:val="00F6242D"/>
    <w:rsid w:val="00F627A2"/>
    <w:rsid w:val="00F628E0"/>
    <w:rsid w:val="00F6354F"/>
    <w:rsid w:val="00F63996"/>
    <w:rsid w:val="00F63D3D"/>
    <w:rsid w:val="00F63E91"/>
    <w:rsid w:val="00F63F0C"/>
    <w:rsid w:val="00F64BEC"/>
    <w:rsid w:val="00F64CBB"/>
    <w:rsid w:val="00F65308"/>
    <w:rsid w:val="00F65EE4"/>
    <w:rsid w:val="00F663E7"/>
    <w:rsid w:val="00F66CB2"/>
    <w:rsid w:val="00F672F7"/>
    <w:rsid w:val="00F67376"/>
    <w:rsid w:val="00F67A43"/>
    <w:rsid w:val="00F700B4"/>
    <w:rsid w:val="00F70C6C"/>
    <w:rsid w:val="00F70C99"/>
    <w:rsid w:val="00F71086"/>
    <w:rsid w:val="00F71B47"/>
    <w:rsid w:val="00F72385"/>
    <w:rsid w:val="00F7244E"/>
    <w:rsid w:val="00F72572"/>
    <w:rsid w:val="00F72685"/>
    <w:rsid w:val="00F729BC"/>
    <w:rsid w:val="00F72ECF"/>
    <w:rsid w:val="00F73950"/>
    <w:rsid w:val="00F73FD5"/>
    <w:rsid w:val="00F742B7"/>
    <w:rsid w:val="00F74A82"/>
    <w:rsid w:val="00F74AED"/>
    <w:rsid w:val="00F74D20"/>
    <w:rsid w:val="00F752B4"/>
    <w:rsid w:val="00F75A4A"/>
    <w:rsid w:val="00F75D8F"/>
    <w:rsid w:val="00F76302"/>
    <w:rsid w:val="00F763ED"/>
    <w:rsid w:val="00F768FF"/>
    <w:rsid w:val="00F77275"/>
    <w:rsid w:val="00F772AE"/>
    <w:rsid w:val="00F7749C"/>
    <w:rsid w:val="00F775E2"/>
    <w:rsid w:val="00F77D69"/>
    <w:rsid w:val="00F77D6A"/>
    <w:rsid w:val="00F803EB"/>
    <w:rsid w:val="00F80DED"/>
    <w:rsid w:val="00F814F6"/>
    <w:rsid w:val="00F81655"/>
    <w:rsid w:val="00F818D1"/>
    <w:rsid w:val="00F81A1E"/>
    <w:rsid w:val="00F81CD0"/>
    <w:rsid w:val="00F82E0E"/>
    <w:rsid w:val="00F8351E"/>
    <w:rsid w:val="00F835A2"/>
    <w:rsid w:val="00F83773"/>
    <w:rsid w:val="00F83AA8"/>
    <w:rsid w:val="00F84875"/>
    <w:rsid w:val="00F8490C"/>
    <w:rsid w:val="00F84AF1"/>
    <w:rsid w:val="00F85019"/>
    <w:rsid w:val="00F851FE"/>
    <w:rsid w:val="00F85263"/>
    <w:rsid w:val="00F8548C"/>
    <w:rsid w:val="00F8563B"/>
    <w:rsid w:val="00F8694B"/>
    <w:rsid w:val="00F86B58"/>
    <w:rsid w:val="00F87123"/>
    <w:rsid w:val="00F87870"/>
    <w:rsid w:val="00F9020A"/>
    <w:rsid w:val="00F9090B"/>
    <w:rsid w:val="00F91004"/>
    <w:rsid w:val="00F92288"/>
    <w:rsid w:val="00F924AE"/>
    <w:rsid w:val="00F92641"/>
    <w:rsid w:val="00F93528"/>
    <w:rsid w:val="00F9366D"/>
    <w:rsid w:val="00F93937"/>
    <w:rsid w:val="00F94135"/>
    <w:rsid w:val="00F94156"/>
    <w:rsid w:val="00F941B7"/>
    <w:rsid w:val="00F9473C"/>
    <w:rsid w:val="00F949A9"/>
    <w:rsid w:val="00F94D41"/>
    <w:rsid w:val="00F94FA2"/>
    <w:rsid w:val="00F95A0C"/>
    <w:rsid w:val="00F95C7B"/>
    <w:rsid w:val="00F95C7F"/>
    <w:rsid w:val="00F95FBC"/>
    <w:rsid w:val="00F96136"/>
    <w:rsid w:val="00F964A1"/>
    <w:rsid w:val="00F965F1"/>
    <w:rsid w:val="00F966D6"/>
    <w:rsid w:val="00F973FF"/>
    <w:rsid w:val="00F97494"/>
    <w:rsid w:val="00F97782"/>
    <w:rsid w:val="00F978AE"/>
    <w:rsid w:val="00F97B6D"/>
    <w:rsid w:val="00F97F48"/>
    <w:rsid w:val="00FA03A0"/>
    <w:rsid w:val="00FA0523"/>
    <w:rsid w:val="00FA05BB"/>
    <w:rsid w:val="00FA0969"/>
    <w:rsid w:val="00FA0BC9"/>
    <w:rsid w:val="00FA1317"/>
    <w:rsid w:val="00FA17D2"/>
    <w:rsid w:val="00FA2279"/>
    <w:rsid w:val="00FA29C8"/>
    <w:rsid w:val="00FA2A58"/>
    <w:rsid w:val="00FA2F39"/>
    <w:rsid w:val="00FA356F"/>
    <w:rsid w:val="00FA3AD3"/>
    <w:rsid w:val="00FA4038"/>
    <w:rsid w:val="00FA4464"/>
    <w:rsid w:val="00FA473D"/>
    <w:rsid w:val="00FA49A1"/>
    <w:rsid w:val="00FA4B81"/>
    <w:rsid w:val="00FA5155"/>
    <w:rsid w:val="00FA58EF"/>
    <w:rsid w:val="00FA6474"/>
    <w:rsid w:val="00FA653D"/>
    <w:rsid w:val="00FA6CBE"/>
    <w:rsid w:val="00FA7399"/>
    <w:rsid w:val="00FA7680"/>
    <w:rsid w:val="00FA78D9"/>
    <w:rsid w:val="00FB02C4"/>
    <w:rsid w:val="00FB034D"/>
    <w:rsid w:val="00FB044B"/>
    <w:rsid w:val="00FB091B"/>
    <w:rsid w:val="00FB0B0E"/>
    <w:rsid w:val="00FB0E2B"/>
    <w:rsid w:val="00FB0EE2"/>
    <w:rsid w:val="00FB100F"/>
    <w:rsid w:val="00FB27FA"/>
    <w:rsid w:val="00FB2AE3"/>
    <w:rsid w:val="00FB3067"/>
    <w:rsid w:val="00FB3140"/>
    <w:rsid w:val="00FB346C"/>
    <w:rsid w:val="00FB3498"/>
    <w:rsid w:val="00FB361C"/>
    <w:rsid w:val="00FB5040"/>
    <w:rsid w:val="00FB5B09"/>
    <w:rsid w:val="00FB5F47"/>
    <w:rsid w:val="00FB60E8"/>
    <w:rsid w:val="00FB69A7"/>
    <w:rsid w:val="00FB6C2F"/>
    <w:rsid w:val="00FB7123"/>
    <w:rsid w:val="00FB78B8"/>
    <w:rsid w:val="00FC01BA"/>
    <w:rsid w:val="00FC01FA"/>
    <w:rsid w:val="00FC0598"/>
    <w:rsid w:val="00FC0872"/>
    <w:rsid w:val="00FC08F3"/>
    <w:rsid w:val="00FC09F4"/>
    <w:rsid w:val="00FC0E0C"/>
    <w:rsid w:val="00FC1D4D"/>
    <w:rsid w:val="00FC1E21"/>
    <w:rsid w:val="00FC1FAC"/>
    <w:rsid w:val="00FC20E1"/>
    <w:rsid w:val="00FC2A71"/>
    <w:rsid w:val="00FC301F"/>
    <w:rsid w:val="00FC3120"/>
    <w:rsid w:val="00FC3569"/>
    <w:rsid w:val="00FC4519"/>
    <w:rsid w:val="00FC4932"/>
    <w:rsid w:val="00FC4CC4"/>
    <w:rsid w:val="00FC561D"/>
    <w:rsid w:val="00FC5DB4"/>
    <w:rsid w:val="00FC6237"/>
    <w:rsid w:val="00FC6676"/>
    <w:rsid w:val="00FC6709"/>
    <w:rsid w:val="00FC70D4"/>
    <w:rsid w:val="00FC7640"/>
    <w:rsid w:val="00FC7831"/>
    <w:rsid w:val="00FC78CF"/>
    <w:rsid w:val="00FC7A47"/>
    <w:rsid w:val="00FD0226"/>
    <w:rsid w:val="00FD02E0"/>
    <w:rsid w:val="00FD0FF1"/>
    <w:rsid w:val="00FD14B7"/>
    <w:rsid w:val="00FD1D49"/>
    <w:rsid w:val="00FD1E68"/>
    <w:rsid w:val="00FD26E1"/>
    <w:rsid w:val="00FD2A8E"/>
    <w:rsid w:val="00FD2C2B"/>
    <w:rsid w:val="00FD3533"/>
    <w:rsid w:val="00FD3862"/>
    <w:rsid w:val="00FD4274"/>
    <w:rsid w:val="00FD430E"/>
    <w:rsid w:val="00FD4D12"/>
    <w:rsid w:val="00FD520B"/>
    <w:rsid w:val="00FD5A1B"/>
    <w:rsid w:val="00FD5FED"/>
    <w:rsid w:val="00FD6119"/>
    <w:rsid w:val="00FD7396"/>
    <w:rsid w:val="00FD73A0"/>
    <w:rsid w:val="00FD7F06"/>
    <w:rsid w:val="00FE07DC"/>
    <w:rsid w:val="00FE0BD6"/>
    <w:rsid w:val="00FE1E05"/>
    <w:rsid w:val="00FE1E17"/>
    <w:rsid w:val="00FE2058"/>
    <w:rsid w:val="00FE27BC"/>
    <w:rsid w:val="00FE2FA0"/>
    <w:rsid w:val="00FE3698"/>
    <w:rsid w:val="00FE43D5"/>
    <w:rsid w:val="00FE4709"/>
    <w:rsid w:val="00FE4FDD"/>
    <w:rsid w:val="00FE5043"/>
    <w:rsid w:val="00FE567B"/>
    <w:rsid w:val="00FE56E8"/>
    <w:rsid w:val="00FE5B30"/>
    <w:rsid w:val="00FE5BF6"/>
    <w:rsid w:val="00FE6267"/>
    <w:rsid w:val="00FE641C"/>
    <w:rsid w:val="00FE65D9"/>
    <w:rsid w:val="00FE6A58"/>
    <w:rsid w:val="00FE76DC"/>
    <w:rsid w:val="00FE7D35"/>
    <w:rsid w:val="00FF03D1"/>
    <w:rsid w:val="00FF0E86"/>
    <w:rsid w:val="00FF0E93"/>
    <w:rsid w:val="00FF1CFB"/>
    <w:rsid w:val="00FF1E83"/>
    <w:rsid w:val="00FF1EA9"/>
    <w:rsid w:val="00FF20AF"/>
    <w:rsid w:val="00FF249B"/>
    <w:rsid w:val="00FF2726"/>
    <w:rsid w:val="00FF28BF"/>
    <w:rsid w:val="00FF3831"/>
    <w:rsid w:val="00FF3E0F"/>
    <w:rsid w:val="00FF44D6"/>
    <w:rsid w:val="00FF4BB5"/>
    <w:rsid w:val="00FF5033"/>
    <w:rsid w:val="00FF5B53"/>
    <w:rsid w:val="00FF5CD4"/>
    <w:rsid w:val="00FF6134"/>
    <w:rsid w:val="00FF638E"/>
    <w:rsid w:val="00FF6A6A"/>
    <w:rsid w:val="00FF6A71"/>
    <w:rsid w:val="00FF703A"/>
    <w:rsid w:val="00FF7C1F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96D3997"/>
  <w15:chartTrackingRefBased/>
  <w15:docId w15:val="{77A7F947-E043-49C4-B903-11CD57622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3A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AE46F1"/>
    <w:pPr>
      <w:spacing w:line="240" w:lineRule="auto"/>
    </w:pPr>
    <w:rPr>
      <w:rFonts w:eastAsia="Times New Roma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E46F1"/>
    <w:rPr>
      <w:rFonts w:ascii="Arial" w:eastAsia="Times New Roman" w:hAnsi="Arial"/>
      <w:szCs w:val="25"/>
    </w:rPr>
  </w:style>
  <w:style w:type="character" w:styleId="CommentReference">
    <w:name w:val="annotation reference"/>
    <w:unhideWhenUsed/>
    <w:rsid w:val="00535F76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D84460"/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49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9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51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1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076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255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949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5" Type="http://schemas.openxmlformats.org/officeDocument/2006/relationships/header" Target="header6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customXml" Target="ink/ink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0-04-24T09:59:52.331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0 8596,'12'16'2609,"-10"-12"-1504,-2-9 976,-1 0-1873,1 4-753,0-1-1616,2-4 865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FACA3A-CE5E-49C2-B1B1-FEE538CC3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17</Pages>
  <Words>3352</Words>
  <Characters>15032</Characters>
  <Application>Microsoft Office Word</Application>
  <DocSecurity>0</DocSecurity>
  <Lines>125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18348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Chuntana, Chaowarat</dc:creator>
  <cp:keywords/>
  <cp:lastModifiedBy>Somjai, Nigonyanont</cp:lastModifiedBy>
  <cp:revision>4</cp:revision>
  <cp:lastPrinted>2021-05-13T07:40:00Z</cp:lastPrinted>
  <dcterms:created xsi:type="dcterms:W3CDTF">2021-05-13T11:34:00Z</dcterms:created>
  <dcterms:modified xsi:type="dcterms:W3CDTF">2021-05-13T11:34:00Z</dcterms:modified>
</cp:coreProperties>
</file>