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51774" w14:textId="77777777" w:rsidR="00006C07" w:rsidRPr="00D52619" w:rsidRDefault="00006C07" w:rsidP="003623A2">
      <w:pPr>
        <w:pStyle w:val="Caption"/>
        <w:rPr>
          <w:lang w:val="en-US" w:bidi="th-TH"/>
        </w:rPr>
      </w:pPr>
    </w:p>
    <w:p w14:paraId="7A91A80F" w14:textId="77777777"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40E94F5F" w14:textId="77777777"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5196B62B" w14:textId="77777777"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14:paraId="1DD7747A" w14:textId="77777777" w:rsidR="00E567A2" w:rsidRPr="005A64FD" w:rsidRDefault="00E567A2" w:rsidP="00812E49">
      <w:pPr>
        <w:jc w:val="center"/>
        <w:rPr>
          <w:rFonts w:cstheme="minorBidi"/>
          <w:b/>
          <w:bCs/>
          <w:sz w:val="40"/>
          <w:szCs w:val="40"/>
          <w:cs/>
          <w:lang w:val="en-US" w:bidi="th-TH"/>
        </w:rPr>
      </w:pPr>
    </w:p>
    <w:p w14:paraId="6D9C3287" w14:textId="77777777" w:rsidR="00240111" w:rsidRPr="003F28D6" w:rsidRDefault="00567B45" w:rsidP="00240111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240111" w:rsidRPr="003F28D6">
        <w:rPr>
          <w:spacing w:val="-3"/>
          <w:szCs w:val="36"/>
        </w:rPr>
        <w:t>nterim financial statements</w:t>
      </w:r>
    </w:p>
    <w:p w14:paraId="1C4B4674" w14:textId="77777777" w:rsidR="00240111" w:rsidRPr="003F28D6" w:rsidRDefault="00240111" w:rsidP="0024011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F28D6">
        <w:rPr>
          <w:spacing w:val="-3"/>
          <w:szCs w:val="36"/>
        </w:rPr>
        <w:t>for the three-month period ended</w:t>
      </w:r>
    </w:p>
    <w:p w14:paraId="0EDA88B7" w14:textId="412409C4" w:rsidR="00781E75" w:rsidRPr="003F28D6" w:rsidRDefault="00781E75" w:rsidP="00240111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3F28D6">
        <w:rPr>
          <w:spacing w:val="-3"/>
          <w:szCs w:val="36"/>
        </w:rPr>
        <w:t xml:space="preserve">31 </w:t>
      </w:r>
      <w:r w:rsidR="00240111" w:rsidRPr="003F28D6">
        <w:rPr>
          <w:spacing w:val="-3"/>
          <w:szCs w:val="36"/>
        </w:rPr>
        <w:t xml:space="preserve">March </w:t>
      </w:r>
      <w:r w:rsidRPr="003F28D6">
        <w:rPr>
          <w:spacing w:val="-3"/>
          <w:szCs w:val="36"/>
        </w:rPr>
        <w:t>20</w:t>
      </w:r>
      <w:r w:rsidR="00114D1F">
        <w:rPr>
          <w:spacing w:val="-3"/>
          <w:szCs w:val="36"/>
        </w:rPr>
        <w:t>2</w:t>
      </w:r>
      <w:r w:rsidR="008508F3">
        <w:rPr>
          <w:spacing w:val="-3"/>
          <w:szCs w:val="36"/>
        </w:rPr>
        <w:t>1</w:t>
      </w:r>
    </w:p>
    <w:p w14:paraId="70BB8D46" w14:textId="77777777" w:rsidR="00781E75" w:rsidRPr="003F28D6" w:rsidRDefault="00781E75" w:rsidP="00812E49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6627AA7E" w14:textId="77777777" w:rsidR="006A0311" w:rsidRDefault="002E0497" w:rsidP="00812E49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 w:rsidR="00567B45"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>r</w:t>
      </w:r>
      <w:r w:rsidR="00781E75" w:rsidRPr="003F28D6">
        <w:rPr>
          <w:spacing w:val="-3"/>
          <w:sz w:val="36"/>
          <w:szCs w:val="36"/>
        </w:rPr>
        <w:t>eport</w:t>
      </w:r>
      <w:r w:rsidR="00240111" w:rsidRPr="003F28D6">
        <w:rPr>
          <w:spacing w:val="-3"/>
          <w:sz w:val="36"/>
          <w:szCs w:val="36"/>
        </w:rPr>
        <w:t xml:space="preserve"> </w:t>
      </w:r>
    </w:p>
    <w:p w14:paraId="1AC48B8D" w14:textId="77777777" w:rsidR="00BE1C8E" w:rsidRDefault="00BE1C8E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012A69A8" w14:textId="77777777" w:rsidR="000E5807" w:rsidRPr="003F28D6" w:rsidRDefault="000E5807" w:rsidP="00812E49">
      <w:pPr>
        <w:rPr>
          <w:rFonts w:cs="Cordia New"/>
          <w:sz w:val="32"/>
          <w:szCs w:val="40"/>
          <w:cs/>
          <w:lang w:bidi="th-TH"/>
        </w:rPr>
        <w:sectPr w:rsidR="000E5807" w:rsidRPr="003F28D6" w:rsidSect="00A074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5AEB2BE" w14:textId="5C650B41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2B6DA1B1" w14:textId="77777777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035D5122" w14:textId="77777777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  <w:lang w:bidi="th-TH"/>
        </w:rPr>
      </w:pPr>
    </w:p>
    <w:p w14:paraId="0BDCD9F1" w14:textId="77777777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  <w:lang w:bidi="th-TH"/>
        </w:rPr>
      </w:pPr>
    </w:p>
    <w:p w14:paraId="0056B61B" w14:textId="77777777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  <w:lang w:bidi="th-TH"/>
        </w:rPr>
      </w:pPr>
    </w:p>
    <w:p w14:paraId="7CC98468" w14:textId="77777777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  <w:lang w:bidi="th-TH"/>
        </w:rPr>
      </w:pPr>
    </w:p>
    <w:p w14:paraId="7127ADC7" w14:textId="77777777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  <w:lang w:bidi="th-TH"/>
        </w:rPr>
      </w:pPr>
    </w:p>
    <w:p w14:paraId="0BA88E3A" w14:textId="77777777" w:rsidR="00E84BB9" w:rsidRDefault="00E84BB9" w:rsidP="0084618B">
      <w:pPr>
        <w:spacing w:line="240" w:lineRule="atLeast"/>
        <w:rPr>
          <w:b/>
          <w:bCs/>
          <w:spacing w:val="-3"/>
          <w:sz w:val="28"/>
          <w:szCs w:val="28"/>
          <w:lang w:bidi="th-TH"/>
        </w:rPr>
      </w:pPr>
    </w:p>
    <w:p w14:paraId="532405CE" w14:textId="1A42B1B8" w:rsidR="0084618B" w:rsidRPr="009B2256" w:rsidRDefault="0084618B" w:rsidP="0084618B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t xml:space="preserve">Independent </w:t>
      </w:r>
      <w:r w:rsidR="00567B45">
        <w:rPr>
          <w:b/>
          <w:bCs/>
          <w:spacing w:val="-3"/>
          <w:sz w:val="28"/>
          <w:szCs w:val="28"/>
        </w:rPr>
        <w:t>A</w:t>
      </w:r>
      <w:r w:rsidRPr="00FD590D">
        <w:rPr>
          <w:b/>
          <w:bCs/>
          <w:spacing w:val="-3"/>
          <w:sz w:val="28"/>
          <w:szCs w:val="28"/>
        </w:rPr>
        <w:t xml:space="preserve">uditor’s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eport on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eview of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 xml:space="preserve">nterim </w:t>
      </w:r>
      <w:r w:rsidR="00567B45">
        <w:rPr>
          <w:b/>
          <w:bCs/>
          <w:spacing w:val="-3"/>
          <w:sz w:val="28"/>
          <w:szCs w:val="28"/>
        </w:rPr>
        <w:t>F</w:t>
      </w:r>
      <w:r w:rsidRPr="00FD590D">
        <w:rPr>
          <w:b/>
          <w:bCs/>
          <w:spacing w:val="-3"/>
          <w:sz w:val="28"/>
          <w:szCs w:val="28"/>
        </w:rPr>
        <w:t xml:space="preserve">inancial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>nformation</w:t>
      </w:r>
    </w:p>
    <w:p w14:paraId="27FF9D62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4458CF9" w14:textId="77777777"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14:paraId="4B3DF42A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22CCC295" w14:textId="58E04428" w:rsidR="0084618B" w:rsidRPr="00FD590D" w:rsidRDefault="0084618B" w:rsidP="0084618B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 w:rsidR="009D479A">
        <w:t>s</w:t>
      </w:r>
      <w:r w:rsidRPr="00FD590D">
        <w:t xml:space="preserve"> of financial position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 xml:space="preserve">Technologies </w:t>
      </w:r>
      <w:r w:rsidRPr="00FD590D">
        <w:t>Public Company Limited</w:t>
      </w:r>
      <w:r>
        <w:t xml:space="preserve"> and its subsidiaries, and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>Technologies</w:t>
      </w:r>
      <w:r w:rsidRPr="00FD590D">
        <w:t xml:space="preserve"> Public Company Limited</w:t>
      </w:r>
      <w:r>
        <w:t>, respectively, as at 31 March 20</w:t>
      </w:r>
      <w:r w:rsidR="00EC20AE">
        <w:t>2</w:t>
      </w:r>
      <w:r w:rsidR="008508F3">
        <w:t>1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</w:t>
      </w:r>
      <w:r w:rsidR="009E0EF4">
        <w:t>2</w:t>
      </w:r>
      <w:r w:rsidR="008508F3">
        <w:t>1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24518102" w14:textId="77777777" w:rsidR="0084618B" w:rsidRPr="003623A2" w:rsidRDefault="0084618B" w:rsidP="0084618B">
      <w:pPr>
        <w:pStyle w:val="RNormal"/>
        <w:rPr>
          <w:sz w:val="28"/>
          <w:szCs w:val="32"/>
        </w:rPr>
      </w:pPr>
    </w:p>
    <w:p w14:paraId="65CEEA03" w14:textId="77777777" w:rsidR="0084618B" w:rsidRPr="00FD590D" w:rsidRDefault="0084618B" w:rsidP="0084618B">
      <w:pPr>
        <w:jc w:val="both"/>
        <w:rPr>
          <w:i/>
        </w:rPr>
      </w:pPr>
      <w:r w:rsidRPr="00FD590D">
        <w:rPr>
          <w:i/>
        </w:rPr>
        <w:t>Scope of Review</w:t>
      </w:r>
    </w:p>
    <w:p w14:paraId="4DF46F72" w14:textId="77777777" w:rsidR="0084618B" w:rsidRPr="003623A2" w:rsidRDefault="0084618B" w:rsidP="0084618B">
      <w:pPr>
        <w:jc w:val="both"/>
        <w:rPr>
          <w:sz w:val="28"/>
          <w:szCs w:val="24"/>
        </w:rPr>
      </w:pPr>
    </w:p>
    <w:p w14:paraId="35645A02" w14:textId="77777777" w:rsidR="0084618B" w:rsidRPr="00FD590D" w:rsidRDefault="0084618B" w:rsidP="0084618B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65DDC049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0726AE41" w14:textId="77777777" w:rsidR="0084618B" w:rsidRPr="00FD590D" w:rsidRDefault="0084618B" w:rsidP="0084618B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71F79F25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43A13CBC" w14:textId="77777777" w:rsidR="0084618B" w:rsidRDefault="0084618B" w:rsidP="0084618B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 w:rsidR="006A0311"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1BA3E086" w14:textId="77777777" w:rsidR="00F54D0A" w:rsidRPr="003623A2" w:rsidRDefault="00F54D0A" w:rsidP="00DC0292">
      <w:pPr>
        <w:jc w:val="both"/>
        <w:rPr>
          <w:i/>
          <w:iCs/>
          <w:sz w:val="28"/>
          <w:szCs w:val="24"/>
        </w:rPr>
      </w:pPr>
    </w:p>
    <w:p w14:paraId="3419CB56" w14:textId="77777777" w:rsidR="0084618B" w:rsidRPr="00FD590D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5C9A6B85" w14:textId="77777777" w:rsidR="0084618B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2B1BBFE2" w14:textId="77777777" w:rsidR="003623A2" w:rsidRPr="00FD590D" w:rsidRDefault="003623A2" w:rsidP="0084618B">
      <w:pPr>
        <w:spacing w:line="240" w:lineRule="atLeast"/>
        <w:ind w:right="47"/>
        <w:jc w:val="both"/>
        <w:rPr>
          <w:lang w:val="en-US"/>
        </w:rPr>
      </w:pPr>
    </w:p>
    <w:p w14:paraId="629D1086" w14:textId="2F5364A6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38090B">
        <w:rPr>
          <w:lang w:val="en-US"/>
        </w:rPr>
        <w:t>Sirinuch</w:t>
      </w:r>
      <w:r>
        <w:rPr>
          <w:lang w:val="en-US"/>
        </w:rPr>
        <w:t xml:space="preserve"> </w:t>
      </w:r>
      <w:r w:rsidR="0038090B">
        <w:rPr>
          <w:lang w:val="en-US"/>
        </w:rPr>
        <w:t>Vimolsathit</w:t>
      </w:r>
      <w:r w:rsidRPr="00FD590D">
        <w:rPr>
          <w:lang w:val="en-US"/>
        </w:rPr>
        <w:t>)</w:t>
      </w:r>
    </w:p>
    <w:p w14:paraId="3E8FD333" w14:textId="77777777" w:rsidR="0084618B" w:rsidRPr="00FD590D" w:rsidRDefault="0084618B" w:rsidP="0084618B">
      <w:pPr>
        <w:spacing w:line="240" w:lineRule="atLeast"/>
        <w:ind w:right="-45"/>
      </w:pPr>
      <w:r w:rsidRPr="00FD590D">
        <w:t>Certified Public Accountant</w:t>
      </w:r>
    </w:p>
    <w:p w14:paraId="2EA6224C" w14:textId="33EB36B6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865815">
        <w:t>8413</w:t>
      </w:r>
    </w:p>
    <w:p w14:paraId="367E7E20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</w:p>
    <w:p w14:paraId="2DB9542A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39DE8E20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9FF2450" w14:textId="233B7997" w:rsidR="00AA49A4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 w:rsidRPr="003623A2">
        <w:rPr>
          <w:lang w:val="en-US" w:bidi="th-TH"/>
        </w:rPr>
        <w:t>1</w:t>
      </w:r>
      <w:r w:rsidR="00B36500" w:rsidRPr="003623A2">
        <w:rPr>
          <w:lang w:val="en-US" w:bidi="th-TH"/>
        </w:rPr>
        <w:t>3</w:t>
      </w:r>
      <w:r w:rsidRPr="003623A2">
        <w:rPr>
          <w:lang w:val="en-US" w:bidi="th-TH"/>
        </w:rPr>
        <w:t xml:space="preserve"> May 20</w:t>
      </w:r>
      <w:r w:rsidR="009E0EF4" w:rsidRPr="003623A2">
        <w:rPr>
          <w:lang w:val="en-US" w:bidi="th-TH"/>
        </w:rPr>
        <w:t>2</w:t>
      </w:r>
      <w:r w:rsidR="00EC28E6">
        <w:rPr>
          <w:lang w:val="en-US" w:bidi="th-TH"/>
        </w:rPr>
        <w:t>1</w:t>
      </w:r>
    </w:p>
    <w:sectPr w:rsidR="00AA49A4" w:rsidSect="00E84BB9">
      <w:headerReference w:type="default" r:id="rId13"/>
      <w:footerReference w:type="default" r:id="rId14"/>
      <w:pgSz w:w="11907" w:h="16840" w:code="9"/>
      <w:pgMar w:top="692" w:right="1151" w:bottom="578" w:left="11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D35F6" w14:textId="77777777" w:rsidR="00E17DEA" w:rsidRDefault="00E17DEA">
      <w:r>
        <w:separator/>
      </w:r>
    </w:p>
  </w:endnote>
  <w:endnote w:type="continuationSeparator" w:id="0">
    <w:p w14:paraId="7468F2D5" w14:textId="77777777" w:rsidR="00E17DEA" w:rsidRDefault="00E1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BD721" w14:textId="77777777" w:rsidR="00596078" w:rsidRDefault="00596078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14:paraId="7068D152" w14:textId="77777777" w:rsidR="00596078" w:rsidRDefault="00596078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796C8" w14:textId="77777777" w:rsidR="00596078" w:rsidRPr="000128BD" w:rsidRDefault="00596078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1758E" w14:textId="77777777" w:rsidR="00596078" w:rsidRDefault="00596078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FCE2A" w14:textId="77777777" w:rsidR="00596078" w:rsidRPr="006D5BBB" w:rsidRDefault="00596078" w:rsidP="00274E4E">
    <w:pPr>
      <w:pStyle w:val="Footer"/>
      <w:tabs>
        <w:tab w:val="clear" w:pos="9639"/>
        <w:tab w:val="right" w:pos="9360"/>
      </w:tabs>
      <w:ind w:right="360"/>
      <w:rPr>
        <w:lang w:val="en-US"/>
      </w:rPr>
    </w:pPr>
  </w:p>
  <w:p w14:paraId="3674FBFF" w14:textId="77777777" w:rsidR="00596078" w:rsidRDefault="005960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D10E5" w14:textId="77777777" w:rsidR="00E17DEA" w:rsidRDefault="00E17DEA">
      <w:r>
        <w:separator/>
      </w:r>
    </w:p>
  </w:footnote>
  <w:footnote w:type="continuationSeparator" w:id="0">
    <w:p w14:paraId="47D8272A" w14:textId="77777777" w:rsidR="00E17DEA" w:rsidRDefault="00E1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CEA89" w14:textId="77777777" w:rsidR="00596078" w:rsidRDefault="00596078" w:rsidP="00A61BB9">
    <w:pPr>
      <w:tabs>
        <w:tab w:val="left" w:pos="2393"/>
      </w:tabs>
      <w:spacing w:line="240" w:lineRule="atLeast"/>
      <w:rPr>
        <w:iCs/>
      </w:rPr>
    </w:pPr>
  </w:p>
  <w:p w14:paraId="71AE6002" w14:textId="77777777" w:rsidR="00596078" w:rsidRDefault="00596078" w:rsidP="00A61BB9">
    <w:pPr>
      <w:tabs>
        <w:tab w:val="left" w:pos="2393"/>
      </w:tabs>
      <w:spacing w:line="240" w:lineRule="atLeast"/>
      <w:rPr>
        <w:iCs/>
      </w:rPr>
    </w:pPr>
  </w:p>
  <w:p w14:paraId="49A62F8D" w14:textId="77777777" w:rsidR="00596078" w:rsidRDefault="00596078" w:rsidP="00AA49A4">
    <w:pPr>
      <w:tabs>
        <w:tab w:val="left" w:pos="2393"/>
      </w:tabs>
      <w:spacing w:line="240" w:lineRule="atLeast"/>
      <w:rPr>
        <w:iCs/>
      </w:rPr>
    </w:pPr>
  </w:p>
  <w:p w14:paraId="077B13C3" w14:textId="77777777" w:rsidR="00596078" w:rsidRDefault="00596078" w:rsidP="00A03C56">
    <w:pPr>
      <w:tabs>
        <w:tab w:val="left" w:pos="2393"/>
      </w:tabs>
      <w:spacing w:line="240" w:lineRule="atLeast"/>
      <w:rPr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D1327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AE48C93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CF188DD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91C7F98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557C70E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37C3FF4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0AE1B47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2595001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75F0EB3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4C3EF27" w14:textId="77777777" w:rsidR="00596078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BBA640A" w14:textId="77777777" w:rsidR="00596078" w:rsidRPr="00D476EF" w:rsidRDefault="0059607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0D384" w14:textId="4FD1CC0C" w:rsidR="00596078" w:rsidRDefault="00596078" w:rsidP="0089425C">
    <w:pPr>
      <w:pStyle w:val="Header"/>
      <w:ind w:left="540"/>
      <w:jc w:val="left"/>
      <w:rPr>
        <w:b/>
        <w:i w:val="0"/>
        <w:sz w:val="24"/>
        <w:szCs w:val="24"/>
      </w:rPr>
    </w:pPr>
  </w:p>
  <w:p w14:paraId="3E8DD814" w14:textId="62A74A6F" w:rsidR="00E84BB9" w:rsidRDefault="00E84BB9" w:rsidP="0089425C">
    <w:pPr>
      <w:pStyle w:val="Header"/>
      <w:ind w:left="540"/>
      <w:jc w:val="left"/>
      <w:rPr>
        <w:b/>
        <w:i w:val="0"/>
        <w:sz w:val="24"/>
        <w:szCs w:val="24"/>
      </w:rPr>
    </w:pPr>
  </w:p>
  <w:p w14:paraId="46DF75FE" w14:textId="05BE59CF" w:rsidR="00E84BB9" w:rsidRDefault="00E84BB9" w:rsidP="0089425C">
    <w:pPr>
      <w:pStyle w:val="Header"/>
      <w:ind w:left="540"/>
      <w:jc w:val="left"/>
      <w:rPr>
        <w:b/>
        <w:i w:val="0"/>
        <w:sz w:val="24"/>
        <w:szCs w:val="24"/>
      </w:rPr>
    </w:pPr>
  </w:p>
  <w:p w14:paraId="72880714" w14:textId="77777777" w:rsidR="00E84BB9" w:rsidRDefault="00E84BB9" w:rsidP="0089425C">
    <w:pPr>
      <w:pStyle w:val="Header"/>
      <w:ind w:left="540"/>
      <w:jc w:val="left"/>
      <w:rPr>
        <w:b/>
        <w:i w:val="0"/>
        <w:sz w:val="24"/>
        <w:szCs w:val="24"/>
      </w:rPr>
    </w:pPr>
  </w:p>
  <w:p w14:paraId="1B4F4E31" w14:textId="77777777" w:rsidR="00596078" w:rsidRPr="0062185D" w:rsidRDefault="00596078" w:rsidP="005A07E0">
    <w:pPr>
      <w:pStyle w:val="Header"/>
      <w:tabs>
        <w:tab w:val="left" w:pos="6096"/>
      </w:tabs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14900770"/>
    <w:multiLevelType w:val="multilevel"/>
    <w:tmpl w:val="69BEFD7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/>
        <w:bCs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6A7054A"/>
    <w:multiLevelType w:val="hybridMultilevel"/>
    <w:tmpl w:val="1AF47E5E"/>
    <w:lvl w:ilvl="0" w:tplc="1E6EBE0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5" w15:restartNumberingAfterBreak="0">
    <w:nsid w:val="3B73692C"/>
    <w:multiLevelType w:val="hybridMultilevel"/>
    <w:tmpl w:val="F5AC5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pStyle w:val="List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9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56998"/>
    <w:multiLevelType w:val="hybridMultilevel"/>
    <w:tmpl w:val="35E4BF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"/>
  </w:num>
  <w:num w:numId="7">
    <w:abstractNumId w:val="6"/>
  </w:num>
  <w:num w:numId="8">
    <w:abstractNumId w:val="10"/>
  </w:num>
  <w:num w:numId="9">
    <w:abstractNumId w:val="3"/>
  </w:num>
  <w:num w:numId="10">
    <w:abstractNumId w:val="5"/>
  </w:num>
  <w:num w:numId="11">
    <w:abstractNumId w:val="12"/>
  </w:num>
  <w:num w:numId="12">
    <w:abstractNumId w:val="8"/>
  </w:num>
  <w:num w:numId="13">
    <w:abstractNumId w:val="13"/>
  </w:num>
  <w:num w:numId="14">
    <w:abstractNumId w:val="9"/>
  </w:num>
  <w:num w:numId="15">
    <w:abstractNumId w:val="11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33"/>
    <w:rsid w:val="00000152"/>
    <w:rsid w:val="000001F4"/>
    <w:rsid w:val="0000043D"/>
    <w:rsid w:val="00000BD1"/>
    <w:rsid w:val="00000C1E"/>
    <w:rsid w:val="00000CC9"/>
    <w:rsid w:val="00000ED3"/>
    <w:rsid w:val="00001806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179"/>
    <w:rsid w:val="00003207"/>
    <w:rsid w:val="000034A2"/>
    <w:rsid w:val="000039B9"/>
    <w:rsid w:val="00003EEA"/>
    <w:rsid w:val="00003F6A"/>
    <w:rsid w:val="00004450"/>
    <w:rsid w:val="000046A6"/>
    <w:rsid w:val="00004EBB"/>
    <w:rsid w:val="0000509B"/>
    <w:rsid w:val="00005AA2"/>
    <w:rsid w:val="00005EEA"/>
    <w:rsid w:val="0000644B"/>
    <w:rsid w:val="000064F2"/>
    <w:rsid w:val="00006584"/>
    <w:rsid w:val="000066BC"/>
    <w:rsid w:val="00006776"/>
    <w:rsid w:val="0000678B"/>
    <w:rsid w:val="000069A2"/>
    <w:rsid w:val="00006B38"/>
    <w:rsid w:val="00006C07"/>
    <w:rsid w:val="00006F53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99"/>
    <w:rsid w:val="00010B98"/>
    <w:rsid w:val="00010C2E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BEA"/>
    <w:rsid w:val="000130B0"/>
    <w:rsid w:val="0001338C"/>
    <w:rsid w:val="00013504"/>
    <w:rsid w:val="000137E1"/>
    <w:rsid w:val="00013B87"/>
    <w:rsid w:val="00013C92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35D"/>
    <w:rsid w:val="00015B96"/>
    <w:rsid w:val="00015F34"/>
    <w:rsid w:val="0001619A"/>
    <w:rsid w:val="00016342"/>
    <w:rsid w:val="000165B0"/>
    <w:rsid w:val="00016614"/>
    <w:rsid w:val="00016B72"/>
    <w:rsid w:val="00016BCD"/>
    <w:rsid w:val="00016C89"/>
    <w:rsid w:val="00016F69"/>
    <w:rsid w:val="00017778"/>
    <w:rsid w:val="00017A3F"/>
    <w:rsid w:val="00017A8E"/>
    <w:rsid w:val="00017D21"/>
    <w:rsid w:val="00017D67"/>
    <w:rsid w:val="00017D95"/>
    <w:rsid w:val="000202B4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206"/>
    <w:rsid w:val="000226AA"/>
    <w:rsid w:val="00022C73"/>
    <w:rsid w:val="00023018"/>
    <w:rsid w:val="0002301F"/>
    <w:rsid w:val="0002305F"/>
    <w:rsid w:val="00023574"/>
    <w:rsid w:val="00023642"/>
    <w:rsid w:val="000239CC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28AB"/>
    <w:rsid w:val="00032AEC"/>
    <w:rsid w:val="00032C5E"/>
    <w:rsid w:val="00032D23"/>
    <w:rsid w:val="00032D45"/>
    <w:rsid w:val="00033056"/>
    <w:rsid w:val="000330D3"/>
    <w:rsid w:val="000330FE"/>
    <w:rsid w:val="0003314E"/>
    <w:rsid w:val="000332BF"/>
    <w:rsid w:val="0003380A"/>
    <w:rsid w:val="0003392C"/>
    <w:rsid w:val="00033FCB"/>
    <w:rsid w:val="00034081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312"/>
    <w:rsid w:val="000364CA"/>
    <w:rsid w:val="00036743"/>
    <w:rsid w:val="0003683F"/>
    <w:rsid w:val="00036CAF"/>
    <w:rsid w:val="00036E37"/>
    <w:rsid w:val="00036EDC"/>
    <w:rsid w:val="00036F19"/>
    <w:rsid w:val="00037B57"/>
    <w:rsid w:val="00037B92"/>
    <w:rsid w:val="00037F6F"/>
    <w:rsid w:val="000401F1"/>
    <w:rsid w:val="00040207"/>
    <w:rsid w:val="0004036B"/>
    <w:rsid w:val="0004039D"/>
    <w:rsid w:val="00040B2A"/>
    <w:rsid w:val="00040B67"/>
    <w:rsid w:val="00041602"/>
    <w:rsid w:val="000419F2"/>
    <w:rsid w:val="00041C5F"/>
    <w:rsid w:val="00041F67"/>
    <w:rsid w:val="00042235"/>
    <w:rsid w:val="00042934"/>
    <w:rsid w:val="00042A41"/>
    <w:rsid w:val="00042C4A"/>
    <w:rsid w:val="00042CF1"/>
    <w:rsid w:val="00042D05"/>
    <w:rsid w:val="000433A1"/>
    <w:rsid w:val="0004438C"/>
    <w:rsid w:val="00044434"/>
    <w:rsid w:val="000444EA"/>
    <w:rsid w:val="000445D8"/>
    <w:rsid w:val="00044670"/>
    <w:rsid w:val="00044AB0"/>
    <w:rsid w:val="00044D53"/>
    <w:rsid w:val="00044FF6"/>
    <w:rsid w:val="000453DF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70"/>
    <w:rsid w:val="00047C35"/>
    <w:rsid w:val="000500B3"/>
    <w:rsid w:val="000503DD"/>
    <w:rsid w:val="000506B6"/>
    <w:rsid w:val="0005076A"/>
    <w:rsid w:val="00050822"/>
    <w:rsid w:val="00050859"/>
    <w:rsid w:val="000508DA"/>
    <w:rsid w:val="00050C89"/>
    <w:rsid w:val="0005117B"/>
    <w:rsid w:val="000514D0"/>
    <w:rsid w:val="0005151D"/>
    <w:rsid w:val="000519CF"/>
    <w:rsid w:val="00051FC5"/>
    <w:rsid w:val="0005215F"/>
    <w:rsid w:val="00052467"/>
    <w:rsid w:val="00052601"/>
    <w:rsid w:val="000527A7"/>
    <w:rsid w:val="00052B8E"/>
    <w:rsid w:val="00052C35"/>
    <w:rsid w:val="00053154"/>
    <w:rsid w:val="000531D7"/>
    <w:rsid w:val="00053437"/>
    <w:rsid w:val="000536DB"/>
    <w:rsid w:val="000539FC"/>
    <w:rsid w:val="00053AE3"/>
    <w:rsid w:val="00053C62"/>
    <w:rsid w:val="000542DB"/>
    <w:rsid w:val="000543D1"/>
    <w:rsid w:val="0005460A"/>
    <w:rsid w:val="000548BC"/>
    <w:rsid w:val="00054988"/>
    <w:rsid w:val="00054C69"/>
    <w:rsid w:val="00054D9A"/>
    <w:rsid w:val="00054E3E"/>
    <w:rsid w:val="00055377"/>
    <w:rsid w:val="00055A00"/>
    <w:rsid w:val="00055CB2"/>
    <w:rsid w:val="00056802"/>
    <w:rsid w:val="0005695C"/>
    <w:rsid w:val="00056A43"/>
    <w:rsid w:val="00056A4C"/>
    <w:rsid w:val="00056FEE"/>
    <w:rsid w:val="0005707C"/>
    <w:rsid w:val="00057B94"/>
    <w:rsid w:val="00057C31"/>
    <w:rsid w:val="00057CFF"/>
    <w:rsid w:val="00057E0E"/>
    <w:rsid w:val="000601DF"/>
    <w:rsid w:val="00060918"/>
    <w:rsid w:val="00060B83"/>
    <w:rsid w:val="00060C65"/>
    <w:rsid w:val="00060D23"/>
    <w:rsid w:val="00061151"/>
    <w:rsid w:val="00061F18"/>
    <w:rsid w:val="00062305"/>
    <w:rsid w:val="00062A47"/>
    <w:rsid w:val="00062BE1"/>
    <w:rsid w:val="000637D3"/>
    <w:rsid w:val="00063CAB"/>
    <w:rsid w:val="00063CBC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61BF"/>
    <w:rsid w:val="00066418"/>
    <w:rsid w:val="0006675E"/>
    <w:rsid w:val="00066A2D"/>
    <w:rsid w:val="00066C50"/>
    <w:rsid w:val="00066D7D"/>
    <w:rsid w:val="00067148"/>
    <w:rsid w:val="00067171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A1C"/>
    <w:rsid w:val="00071E46"/>
    <w:rsid w:val="00072387"/>
    <w:rsid w:val="000724B6"/>
    <w:rsid w:val="000724E2"/>
    <w:rsid w:val="0007275B"/>
    <w:rsid w:val="00072D2F"/>
    <w:rsid w:val="00072EAD"/>
    <w:rsid w:val="0007321F"/>
    <w:rsid w:val="000738AB"/>
    <w:rsid w:val="00073A72"/>
    <w:rsid w:val="00073A7B"/>
    <w:rsid w:val="00074111"/>
    <w:rsid w:val="00074142"/>
    <w:rsid w:val="00074348"/>
    <w:rsid w:val="0007441F"/>
    <w:rsid w:val="00074477"/>
    <w:rsid w:val="00074AB6"/>
    <w:rsid w:val="00074CB2"/>
    <w:rsid w:val="00074E8D"/>
    <w:rsid w:val="00074F7B"/>
    <w:rsid w:val="0007506B"/>
    <w:rsid w:val="000751A0"/>
    <w:rsid w:val="0007523E"/>
    <w:rsid w:val="00075350"/>
    <w:rsid w:val="00075520"/>
    <w:rsid w:val="000758D4"/>
    <w:rsid w:val="00075A20"/>
    <w:rsid w:val="0007629E"/>
    <w:rsid w:val="0007673F"/>
    <w:rsid w:val="00076877"/>
    <w:rsid w:val="000771A9"/>
    <w:rsid w:val="000771B8"/>
    <w:rsid w:val="0007722A"/>
    <w:rsid w:val="000773D6"/>
    <w:rsid w:val="00077416"/>
    <w:rsid w:val="00077DA4"/>
    <w:rsid w:val="00077F63"/>
    <w:rsid w:val="000803CC"/>
    <w:rsid w:val="000805F8"/>
    <w:rsid w:val="00080AAD"/>
    <w:rsid w:val="0008119D"/>
    <w:rsid w:val="000812D2"/>
    <w:rsid w:val="00081564"/>
    <w:rsid w:val="0008168A"/>
    <w:rsid w:val="000816B6"/>
    <w:rsid w:val="00081737"/>
    <w:rsid w:val="000819C3"/>
    <w:rsid w:val="00081C7E"/>
    <w:rsid w:val="00081DD2"/>
    <w:rsid w:val="00082722"/>
    <w:rsid w:val="00082746"/>
    <w:rsid w:val="00082E14"/>
    <w:rsid w:val="00082EA0"/>
    <w:rsid w:val="00083384"/>
    <w:rsid w:val="00083866"/>
    <w:rsid w:val="00083A9D"/>
    <w:rsid w:val="00083C06"/>
    <w:rsid w:val="00083D59"/>
    <w:rsid w:val="00083FE8"/>
    <w:rsid w:val="0008417F"/>
    <w:rsid w:val="00084183"/>
    <w:rsid w:val="00084276"/>
    <w:rsid w:val="000849E2"/>
    <w:rsid w:val="00084E59"/>
    <w:rsid w:val="000856B2"/>
    <w:rsid w:val="00085D5C"/>
    <w:rsid w:val="00085DA9"/>
    <w:rsid w:val="00085E86"/>
    <w:rsid w:val="00086088"/>
    <w:rsid w:val="00086317"/>
    <w:rsid w:val="00086893"/>
    <w:rsid w:val="00086F13"/>
    <w:rsid w:val="00086F70"/>
    <w:rsid w:val="00087704"/>
    <w:rsid w:val="00087BD7"/>
    <w:rsid w:val="00087F0A"/>
    <w:rsid w:val="00090A62"/>
    <w:rsid w:val="000911D5"/>
    <w:rsid w:val="00091740"/>
    <w:rsid w:val="0009198D"/>
    <w:rsid w:val="00091F54"/>
    <w:rsid w:val="000922A5"/>
    <w:rsid w:val="0009250E"/>
    <w:rsid w:val="00092CBA"/>
    <w:rsid w:val="00092CFD"/>
    <w:rsid w:val="000931B7"/>
    <w:rsid w:val="00093447"/>
    <w:rsid w:val="00093529"/>
    <w:rsid w:val="00093727"/>
    <w:rsid w:val="00093BD2"/>
    <w:rsid w:val="00093C85"/>
    <w:rsid w:val="00093F17"/>
    <w:rsid w:val="00093FF5"/>
    <w:rsid w:val="00094188"/>
    <w:rsid w:val="000943D5"/>
    <w:rsid w:val="0009483E"/>
    <w:rsid w:val="00094CCC"/>
    <w:rsid w:val="00094DA8"/>
    <w:rsid w:val="00094DE5"/>
    <w:rsid w:val="00094ED8"/>
    <w:rsid w:val="00095060"/>
    <w:rsid w:val="000956E6"/>
    <w:rsid w:val="00095994"/>
    <w:rsid w:val="00095DA9"/>
    <w:rsid w:val="00095FB7"/>
    <w:rsid w:val="0009684D"/>
    <w:rsid w:val="00096E92"/>
    <w:rsid w:val="00096F24"/>
    <w:rsid w:val="0009738E"/>
    <w:rsid w:val="000974B7"/>
    <w:rsid w:val="00097631"/>
    <w:rsid w:val="0009775F"/>
    <w:rsid w:val="00097BB5"/>
    <w:rsid w:val="00097EA4"/>
    <w:rsid w:val="000A00FE"/>
    <w:rsid w:val="000A080C"/>
    <w:rsid w:val="000A0BC5"/>
    <w:rsid w:val="000A10E9"/>
    <w:rsid w:val="000A1166"/>
    <w:rsid w:val="000A14B6"/>
    <w:rsid w:val="000A1B85"/>
    <w:rsid w:val="000A1EE7"/>
    <w:rsid w:val="000A236D"/>
    <w:rsid w:val="000A248B"/>
    <w:rsid w:val="000A319F"/>
    <w:rsid w:val="000A32A0"/>
    <w:rsid w:val="000A3425"/>
    <w:rsid w:val="000A39F9"/>
    <w:rsid w:val="000A4034"/>
    <w:rsid w:val="000A413C"/>
    <w:rsid w:val="000A429A"/>
    <w:rsid w:val="000A448E"/>
    <w:rsid w:val="000A4649"/>
    <w:rsid w:val="000A5033"/>
    <w:rsid w:val="000A514B"/>
    <w:rsid w:val="000A56FE"/>
    <w:rsid w:val="000A5A72"/>
    <w:rsid w:val="000A6260"/>
    <w:rsid w:val="000A6A66"/>
    <w:rsid w:val="000A6B79"/>
    <w:rsid w:val="000A6C64"/>
    <w:rsid w:val="000A6D7A"/>
    <w:rsid w:val="000A763D"/>
    <w:rsid w:val="000A785D"/>
    <w:rsid w:val="000A7C13"/>
    <w:rsid w:val="000A7CD7"/>
    <w:rsid w:val="000A7D0E"/>
    <w:rsid w:val="000A7E68"/>
    <w:rsid w:val="000A7E6E"/>
    <w:rsid w:val="000A7F8C"/>
    <w:rsid w:val="000B005B"/>
    <w:rsid w:val="000B0808"/>
    <w:rsid w:val="000B0928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F91"/>
    <w:rsid w:val="000B2FD1"/>
    <w:rsid w:val="000B3298"/>
    <w:rsid w:val="000B3580"/>
    <w:rsid w:val="000B38F9"/>
    <w:rsid w:val="000B3C6E"/>
    <w:rsid w:val="000B3F7D"/>
    <w:rsid w:val="000B44B5"/>
    <w:rsid w:val="000B48A3"/>
    <w:rsid w:val="000B4DCB"/>
    <w:rsid w:val="000B5011"/>
    <w:rsid w:val="000B5668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A50"/>
    <w:rsid w:val="000C00E3"/>
    <w:rsid w:val="000C03FB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83E"/>
    <w:rsid w:val="000C29BB"/>
    <w:rsid w:val="000C2A46"/>
    <w:rsid w:val="000C2D24"/>
    <w:rsid w:val="000C2F10"/>
    <w:rsid w:val="000C3270"/>
    <w:rsid w:val="000C3828"/>
    <w:rsid w:val="000C3B2D"/>
    <w:rsid w:val="000C4154"/>
    <w:rsid w:val="000C43B7"/>
    <w:rsid w:val="000C45BD"/>
    <w:rsid w:val="000C4BBA"/>
    <w:rsid w:val="000C4FBA"/>
    <w:rsid w:val="000C508A"/>
    <w:rsid w:val="000C5244"/>
    <w:rsid w:val="000C5297"/>
    <w:rsid w:val="000C555B"/>
    <w:rsid w:val="000C5598"/>
    <w:rsid w:val="000C5872"/>
    <w:rsid w:val="000C59D9"/>
    <w:rsid w:val="000C5B4C"/>
    <w:rsid w:val="000C627E"/>
    <w:rsid w:val="000C6971"/>
    <w:rsid w:val="000C69DA"/>
    <w:rsid w:val="000C6C20"/>
    <w:rsid w:val="000C78C7"/>
    <w:rsid w:val="000C78E0"/>
    <w:rsid w:val="000C7DEF"/>
    <w:rsid w:val="000C7EC7"/>
    <w:rsid w:val="000C7EF7"/>
    <w:rsid w:val="000D0192"/>
    <w:rsid w:val="000D0317"/>
    <w:rsid w:val="000D055A"/>
    <w:rsid w:val="000D05E8"/>
    <w:rsid w:val="000D074D"/>
    <w:rsid w:val="000D09C0"/>
    <w:rsid w:val="000D0B58"/>
    <w:rsid w:val="000D0C00"/>
    <w:rsid w:val="000D0D8B"/>
    <w:rsid w:val="000D0DD8"/>
    <w:rsid w:val="000D0F1D"/>
    <w:rsid w:val="000D1139"/>
    <w:rsid w:val="000D1276"/>
    <w:rsid w:val="000D13D1"/>
    <w:rsid w:val="000D1F88"/>
    <w:rsid w:val="000D2288"/>
    <w:rsid w:val="000D237F"/>
    <w:rsid w:val="000D2610"/>
    <w:rsid w:val="000D27B3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46CF"/>
    <w:rsid w:val="000D5C62"/>
    <w:rsid w:val="000D5C93"/>
    <w:rsid w:val="000D5CD0"/>
    <w:rsid w:val="000D5E90"/>
    <w:rsid w:val="000D6040"/>
    <w:rsid w:val="000D627F"/>
    <w:rsid w:val="000D638F"/>
    <w:rsid w:val="000D6522"/>
    <w:rsid w:val="000D67CD"/>
    <w:rsid w:val="000D67FE"/>
    <w:rsid w:val="000D6C8A"/>
    <w:rsid w:val="000D72B5"/>
    <w:rsid w:val="000D7362"/>
    <w:rsid w:val="000D7AEC"/>
    <w:rsid w:val="000E01E8"/>
    <w:rsid w:val="000E05FF"/>
    <w:rsid w:val="000E0612"/>
    <w:rsid w:val="000E061B"/>
    <w:rsid w:val="000E09C4"/>
    <w:rsid w:val="000E0C46"/>
    <w:rsid w:val="000E1104"/>
    <w:rsid w:val="000E1335"/>
    <w:rsid w:val="000E152B"/>
    <w:rsid w:val="000E154A"/>
    <w:rsid w:val="000E1623"/>
    <w:rsid w:val="000E18B4"/>
    <w:rsid w:val="000E1D54"/>
    <w:rsid w:val="000E1EE9"/>
    <w:rsid w:val="000E2118"/>
    <w:rsid w:val="000E228E"/>
    <w:rsid w:val="000E23BA"/>
    <w:rsid w:val="000E2677"/>
    <w:rsid w:val="000E276E"/>
    <w:rsid w:val="000E2E04"/>
    <w:rsid w:val="000E325B"/>
    <w:rsid w:val="000E32A4"/>
    <w:rsid w:val="000E3326"/>
    <w:rsid w:val="000E4139"/>
    <w:rsid w:val="000E447F"/>
    <w:rsid w:val="000E4570"/>
    <w:rsid w:val="000E49F3"/>
    <w:rsid w:val="000E51BC"/>
    <w:rsid w:val="000E54B0"/>
    <w:rsid w:val="000E5807"/>
    <w:rsid w:val="000E5A51"/>
    <w:rsid w:val="000E5C92"/>
    <w:rsid w:val="000E5FEE"/>
    <w:rsid w:val="000E60F3"/>
    <w:rsid w:val="000E6312"/>
    <w:rsid w:val="000E6A4D"/>
    <w:rsid w:val="000E7462"/>
    <w:rsid w:val="000E7593"/>
    <w:rsid w:val="000E77F2"/>
    <w:rsid w:val="000E7D2B"/>
    <w:rsid w:val="000F0419"/>
    <w:rsid w:val="000F1489"/>
    <w:rsid w:val="000F17B5"/>
    <w:rsid w:val="000F1A96"/>
    <w:rsid w:val="000F1ACA"/>
    <w:rsid w:val="000F1ADE"/>
    <w:rsid w:val="000F20AC"/>
    <w:rsid w:val="000F23B8"/>
    <w:rsid w:val="000F329F"/>
    <w:rsid w:val="000F3491"/>
    <w:rsid w:val="000F374F"/>
    <w:rsid w:val="000F376D"/>
    <w:rsid w:val="000F3DF7"/>
    <w:rsid w:val="000F4049"/>
    <w:rsid w:val="000F406F"/>
    <w:rsid w:val="000F41AE"/>
    <w:rsid w:val="000F4533"/>
    <w:rsid w:val="000F4644"/>
    <w:rsid w:val="000F4727"/>
    <w:rsid w:val="000F48CB"/>
    <w:rsid w:val="000F4BD3"/>
    <w:rsid w:val="000F4D0D"/>
    <w:rsid w:val="000F55C8"/>
    <w:rsid w:val="000F6612"/>
    <w:rsid w:val="000F6802"/>
    <w:rsid w:val="000F6830"/>
    <w:rsid w:val="000F6848"/>
    <w:rsid w:val="000F6A41"/>
    <w:rsid w:val="000F6A5D"/>
    <w:rsid w:val="000F6C9C"/>
    <w:rsid w:val="000F7486"/>
    <w:rsid w:val="000F7BB2"/>
    <w:rsid w:val="000F7DE2"/>
    <w:rsid w:val="000F7F19"/>
    <w:rsid w:val="00100364"/>
    <w:rsid w:val="00100AC8"/>
    <w:rsid w:val="00100D22"/>
    <w:rsid w:val="00100D44"/>
    <w:rsid w:val="00100E59"/>
    <w:rsid w:val="00100F61"/>
    <w:rsid w:val="001017DB"/>
    <w:rsid w:val="00101AAC"/>
    <w:rsid w:val="001020D6"/>
    <w:rsid w:val="0010214A"/>
    <w:rsid w:val="00102204"/>
    <w:rsid w:val="00102A93"/>
    <w:rsid w:val="00102AEC"/>
    <w:rsid w:val="00103121"/>
    <w:rsid w:val="001036D8"/>
    <w:rsid w:val="001037D4"/>
    <w:rsid w:val="0010388F"/>
    <w:rsid w:val="001045CF"/>
    <w:rsid w:val="00104658"/>
    <w:rsid w:val="00104919"/>
    <w:rsid w:val="001049C9"/>
    <w:rsid w:val="00104F2F"/>
    <w:rsid w:val="001050EA"/>
    <w:rsid w:val="001052BB"/>
    <w:rsid w:val="0010595D"/>
    <w:rsid w:val="001059F2"/>
    <w:rsid w:val="001060CE"/>
    <w:rsid w:val="001063B3"/>
    <w:rsid w:val="00106690"/>
    <w:rsid w:val="0010669F"/>
    <w:rsid w:val="00106B88"/>
    <w:rsid w:val="00106CAE"/>
    <w:rsid w:val="00106F45"/>
    <w:rsid w:val="00107084"/>
    <w:rsid w:val="00107135"/>
    <w:rsid w:val="0010723F"/>
    <w:rsid w:val="0010735B"/>
    <w:rsid w:val="001073C8"/>
    <w:rsid w:val="001074B1"/>
    <w:rsid w:val="001076DB"/>
    <w:rsid w:val="00107C93"/>
    <w:rsid w:val="00107D68"/>
    <w:rsid w:val="00110FFE"/>
    <w:rsid w:val="00111250"/>
    <w:rsid w:val="00111C83"/>
    <w:rsid w:val="00111E26"/>
    <w:rsid w:val="001121BA"/>
    <w:rsid w:val="001121E4"/>
    <w:rsid w:val="00112530"/>
    <w:rsid w:val="00112875"/>
    <w:rsid w:val="00112B83"/>
    <w:rsid w:val="001130DE"/>
    <w:rsid w:val="0011368C"/>
    <w:rsid w:val="00113782"/>
    <w:rsid w:val="00113A4D"/>
    <w:rsid w:val="00113C48"/>
    <w:rsid w:val="00113DEF"/>
    <w:rsid w:val="00114118"/>
    <w:rsid w:val="0011436D"/>
    <w:rsid w:val="001143F0"/>
    <w:rsid w:val="00114859"/>
    <w:rsid w:val="00114966"/>
    <w:rsid w:val="00114D1F"/>
    <w:rsid w:val="00115303"/>
    <w:rsid w:val="00115881"/>
    <w:rsid w:val="00115B50"/>
    <w:rsid w:val="00115E5F"/>
    <w:rsid w:val="0011752F"/>
    <w:rsid w:val="00117579"/>
    <w:rsid w:val="001175BF"/>
    <w:rsid w:val="00117628"/>
    <w:rsid w:val="00117D85"/>
    <w:rsid w:val="00117FD5"/>
    <w:rsid w:val="001202E0"/>
    <w:rsid w:val="001202E3"/>
    <w:rsid w:val="00120582"/>
    <w:rsid w:val="0012092A"/>
    <w:rsid w:val="0012094B"/>
    <w:rsid w:val="00120C31"/>
    <w:rsid w:val="00120C6F"/>
    <w:rsid w:val="00120E4F"/>
    <w:rsid w:val="00120EA0"/>
    <w:rsid w:val="0012135F"/>
    <w:rsid w:val="0012142C"/>
    <w:rsid w:val="00121551"/>
    <w:rsid w:val="00121D69"/>
    <w:rsid w:val="0012267A"/>
    <w:rsid w:val="0012270B"/>
    <w:rsid w:val="001227FC"/>
    <w:rsid w:val="00122C79"/>
    <w:rsid w:val="00122F31"/>
    <w:rsid w:val="00122FF8"/>
    <w:rsid w:val="001231B8"/>
    <w:rsid w:val="001231E0"/>
    <w:rsid w:val="00123572"/>
    <w:rsid w:val="0012384C"/>
    <w:rsid w:val="00123A10"/>
    <w:rsid w:val="00123C80"/>
    <w:rsid w:val="00123FF6"/>
    <w:rsid w:val="001240DB"/>
    <w:rsid w:val="001243DF"/>
    <w:rsid w:val="001244C7"/>
    <w:rsid w:val="001247D9"/>
    <w:rsid w:val="001249A9"/>
    <w:rsid w:val="00125402"/>
    <w:rsid w:val="001254A6"/>
    <w:rsid w:val="00125AB2"/>
    <w:rsid w:val="00125BBD"/>
    <w:rsid w:val="0012608A"/>
    <w:rsid w:val="0012609A"/>
    <w:rsid w:val="001260F4"/>
    <w:rsid w:val="00126117"/>
    <w:rsid w:val="00126143"/>
    <w:rsid w:val="00126222"/>
    <w:rsid w:val="001267B6"/>
    <w:rsid w:val="001268EF"/>
    <w:rsid w:val="00126B7C"/>
    <w:rsid w:val="00127233"/>
    <w:rsid w:val="001277E7"/>
    <w:rsid w:val="001278C8"/>
    <w:rsid w:val="00130540"/>
    <w:rsid w:val="001307B7"/>
    <w:rsid w:val="00130C6A"/>
    <w:rsid w:val="00130DA9"/>
    <w:rsid w:val="001311C6"/>
    <w:rsid w:val="0013135F"/>
    <w:rsid w:val="00131955"/>
    <w:rsid w:val="00131C9C"/>
    <w:rsid w:val="001320C9"/>
    <w:rsid w:val="001321F2"/>
    <w:rsid w:val="0013249F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592"/>
    <w:rsid w:val="001346FD"/>
    <w:rsid w:val="00134744"/>
    <w:rsid w:val="00134A0F"/>
    <w:rsid w:val="001350DE"/>
    <w:rsid w:val="0013546E"/>
    <w:rsid w:val="00135535"/>
    <w:rsid w:val="00135778"/>
    <w:rsid w:val="001357E9"/>
    <w:rsid w:val="0013586C"/>
    <w:rsid w:val="00135B76"/>
    <w:rsid w:val="00135BF1"/>
    <w:rsid w:val="00135C44"/>
    <w:rsid w:val="001361AA"/>
    <w:rsid w:val="001361E5"/>
    <w:rsid w:val="00136429"/>
    <w:rsid w:val="001369FE"/>
    <w:rsid w:val="00136B8F"/>
    <w:rsid w:val="00136D36"/>
    <w:rsid w:val="001374FA"/>
    <w:rsid w:val="001377B4"/>
    <w:rsid w:val="00137AD5"/>
    <w:rsid w:val="00140044"/>
    <w:rsid w:val="001400C1"/>
    <w:rsid w:val="00141111"/>
    <w:rsid w:val="00141519"/>
    <w:rsid w:val="001416FE"/>
    <w:rsid w:val="00141B80"/>
    <w:rsid w:val="00141C63"/>
    <w:rsid w:val="00142058"/>
    <w:rsid w:val="00142499"/>
    <w:rsid w:val="00142D4D"/>
    <w:rsid w:val="001434AB"/>
    <w:rsid w:val="0014379B"/>
    <w:rsid w:val="0014383B"/>
    <w:rsid w:val="0014385A"/>
    <w:rsid w:val="00143E98"/>
    <w:rsid w:val="001448A2"/>
    <w:rsid w:val="00144AC8"/>
    <w:rsid w:val="00144F4E"/>
    <w:rsid w:val="00145044"/>
    <w:rsid w:val="00145048"/>
    <w:rsid w:val="00145236"/>
    <w:rsid w:val="00145300"/>
    <w:rsid w:val="00146197"/>
    <w:rsid w:val="00146297"/>
    <w:rsid w:val="001462CC"/>
    <w:rsid w:val="00146326"/>
    <w:rsid w:val="00146CBC"/>
    <w:rsid w:val="00146E82"/>
    <w:rsid w:val="0014705D"/>
    <w:rsid w:val="001473C6"/>
    <w:rsid w:val="001476A2"/>
    <w:rsid w:val="00147AA6"/>
    <w:rsid w:val="00147CC4"/>
    <w:rsid w:val="00150524"/>
    <w:rsid w:val="00150947"/>
    <w:rsid w:val="0015095D"/>
    <w:rsid w:val="00150B9C"/>
    <w:rsid w:val="00150C77"/>
    <w:rsid w:val="0015140C"/>
    <w:rsid w:val="00151B3D"/>
    <w:rsid w:val="00151B60"/>
    <w:rsid w:val="00152543"/>
    <w:rsid w:val="00152617"/>
    <w:rsid w:val="00152AE8"/>
    <w:rsid w:val="00152B4E"/>
    <w:rsid w:val="001530A9"/>
    <w:rsid w:val="001531A7"/>
    <w:rsid w:val="00153350"/>
    <w:rsid w:val="00153755"/>
    <w:rsid w:val="001537C5"/>
    <w:rsid w:val="00153925"/>
    <w:rsid w:val="00153B74"/>
    <w:rsid w:val="00153BE9"/>
    <w:rsid w:val="00153CE5"/>
    <w:rsid w:val="00153D84"/>
    <w:rsid w:val="00153E12"/>
    <w:rsid w:val="00153EFF"/>
    <w:rsid w:val="001541D2"/>
    <w:rsid w:val="0015454D"/>
    <w:rsid w:val="00154564"/>
    <w:rsid w:val="00154585"/>
    <w:rsid w:val="00154658"/>
    <w:rsid w:val="001546FC"/>
    <w:rsid w:val="00154F8E"/>
    <w:rsid w:val="00155233"/>
    <w:rsid w:val="001559F8"/>
    <w:rsid w:val="00155C8F"/>
    <w:rsid w:val="00156465"/>
    <w:rsid w:val="00156598"/>
    <w:rsid w:val="00156634"/>
    <w:rsid w:val="001568CC"/>
    <w:rsid w:val="00156C63"/>
    <w:rsid w:val="00156E37"/>
    <w:rsid w:val="0015711D"/>
    <w:rsid w:val="001579AE"/>
    <w:rsid w:val="00157A70"/>
    <w:rsid w:val="00157AA7"/>
    <w:rsid w:val="00157E69"/>
    <w:rsid w:val="0016024F"/>
    <w:rsid w:val="00160676"/>
    <w:rsid w:val="00160887"/>
    <w:rsid w:val="001609A4"/>
    <w:rsid w:val="00160AFB"/>
    <w:rsid w:val="00160C5F"/>
    <w:rsid w:val="00160DAB"/>
    <w:rsid w:val="001615F7"/>
    <w:rsid w:val="00161B17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0A3"/>
    <w:rsid w:val="001643D0"/>
    <w:rsid w:val="001643D2"/>
    <w:rsid w:val="00164683"/>
    <w:rsid w:val="001648A7"/>
    <w:rsid w:val="00164BA8"/>
    <w:rsid w:val="00165323"/>
    <w:rsid w:val="0016561D"/>
    <w:rsid w:val="00165C5B"/>
    <w:rsid w:val="00165E44"/>
    <w:rsid w:val="00165F5E"/>
    <w:rsid w:val="00166341"/>
    <w:rsid w:val="00166485"/>
    <w:rsid w:val="00166550"/>
    <w:rsid w:val="00166854"/>
    <w:rsid w:val="00166B14"/>
    <w:rsid w:val="00166CFB"/>
    <w:rsid w:val="00167530"/>
    <w:rsid w:val="0016778E"/>
    <w:rsid w:val="001700FF"/>
    <w:rsid w:val="0017011C"/>
    <w:rsid w:val="00170271"/>
    <w:rsid w:val="001702B2"/>
    <w:rsid w:val="001702C7"/>
    <w:rsid w:val="00170B03"/>
    <w:rsid w:val="001711A4"/>
    <w:rsid w:val="0017127A"/>
    <w:rsid w:val="001714C9"/>
    <w:rsid w:val="001718BE"/>
    <w:rsid w:val="0017224F"/>
    <w:rsid w:val="001727D2"/>
    <w:rsid w:val="00172AC8"/>
    <w:rsid w:val="00172E4A"/>
    <w:rsid w:val="00173183"/>
    <w:rsid w:val="00173A7F"/>
    <w:rsid w:val="00173B71"/>
    <w:rsid w:val="001740C2"/>
    <w:rsid w:val="00174401"/>
    <w:rsid w:val="0017445E"/>
    <w:rsid w:val="00174BE6"/>
    <w:rsid w:val="00175126"/>
    <w:rsid w:val="0017542D"/>
    <w:rsid w:val="00175E8E"/>
    <w:rsid w:val="00175FA5"/>
    <w:rsid w:val="00176422"/>
    <w:rsid w:val="00176F4A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D61"/>
    <w:rsid w:val="00180E05"/>
    <w:rsid w:val="00180EC9"/>
    <w:rsid w:val="00180F59"/>
    <w:rsid w:val="00181069"/>
    <w:rsid w:val="00181225"/>
    <w:rsid w:val="00181253"/>
    <w:rsid w:val="001812C2"/>
    <w:rsid w:val="001813C2"/>
    <w:rsid w:val="00181A04"/>
    <w:rsid w:val="001827C4"/>
    <w:rsid w:val="00182F8C"/>
    <w:rsid w:val="0018319C"/>
    <w:rsid w:val="001832C0"/>
    <w:rsid w:val="00183704"/>
    <w:rsid w:val="0018376E"/>
    <w:rsid w:val="0018393C"/>
    <w:rsid w:val="00183B1A"/>
    <w:rsid w:val="00183D3B"/>
    <w:rsid w:val="001844A1"/>
    <w:rsid w:val="00184785"/>
    <w:rsid w:val="00184A8A"/>
    <w:rsid w:val="00184B70"/>
    <w:rsid w:val="00184D97"/>
    <w:rsid w:val="00185627"/>
    <w:rsid w:val="00185674"/>
    <w:rsid w:val="00185928"/>
    <w:rsid w:val="00185E4A"/>
    <w:rsid w:val="001865FF"/>
    <w:rsid w:val="001870F1"/>
    <w:rsid w:val="001871B1"/>
    <w:rsid w:val="001871B3"/>
    <w:rsid w:val="001871D7"/>
    <w:rsid w:val="001874B8"/>
    <w:rsid w:val="0018758C"/>
    <w:rsid w:val="00187C23"/>
    <w:rsid w:val="00187CB5"/>
    <w:rsid w:val="00187D4F"/>
    <w:rsid w:val="00187FF8"/>
    <w:rsid w:val="001901C4"/>
    <w:rsid w:val="00190420"/>
    <w:rsid w:val="001907BC"/>
    <w:rsid w:val="00190907"/>
    <w:rsid w:val="001913FC"/>
    <w:rsid w:val="0019146F"/>
    <w:rsid w:val="0019154F"/>
    <w:rsid w:val="001917F9"/>
    <w:rsid w:val="00191A63"/>
    <w:rsid w:val="00191A7F"/>
    <w:rsid w:val="00191EAB"/>
    <w:rsid w:val="00191F43"/>
    <w:rsid w:val="00192448"/>
    <w:rsid w:val="00192689"/>
    <w:rsid w:val="00192D7E"/>
    <w:rsid w:val="00192DFE"/>
    <w:rsid w:val="00192F06"/>
    <w:rsid w:val="0019314D"/>
    <w:rsid w:val="001932F5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E0F"/>
    <w:rsid w:val="00194E45"/>
    <w:rsid w:val="00195517"/>
    <w:rsid w:val="0019587E"/>
    <w:rsid w:val="00195A05"/>
    <w:rsid w:val="00195B27"/>
    <w:rsid w:val="00196152"/>
    <w:rsid w:val="001962C4"/>
    <w:rsid w:val="00196380"/>
    <w:rsid w:val="00196386"/>
    <w:rsid w:val="001963E5"/>
    <w:rsid w:val="00196425"/>
    <w:rsid w:val="00196F30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6D6"/>
    <w:rsid w:val="001A0C6D"/>
    <w:rsid w:val="001A0C92"/>
    <w:rsid w:val="001A0E9D"/>
    <w:rsid w:val="001A1246"/>
    <w:rsid w:val="001A195F"/>
    <w:rsid w:val="001A1D36"/>
    <w:rsid w:val="001A1F23"/>
    <w:rsid w:val="001A2411"/>
    <w:rsid w:val="001A2544"/>
    <w:rsid w:val="001A25C0"/>
    <w:rsid w:val="001A2680"/>
    <w:rsid w:val="001A2810"/>
    <w:rsid w:val="001A28E6"/>
    <w:rsid w:val="001A2C14"/>
    <w:rsid w:val="001A3883"/>
    <w:rsid w:val="001A38A1"/>
    <w:rsid w:val="001A3D4C"/>
    <w:rsid w:val="001A4279"/>
    <w:rsid w:val="001A44F0"/>
    <w:rsid w:val="001A4C7C"/>
    <w:rsid w:val="001A4CCD"/>
    <w:rsid w:val="001A4D8B"/>
    <w:rsid w:val="001A5575"/>
    <w:rsid w:val="001A5B2C"/>
    <w:rsid w:val="001A5C5A"/>
    <w:rsid w:val="001A60A4"/>
    <w:rsid w:val="001A6454"/>
    <w:rsid w:val="001A65F1"/>
    <w:rsid w:val="001A6858"/>
    <w:rsid w:val="001A6939"/>
    <w:rsid w:val="001A6B1F"/>
    <w:rsid w:val="001A6BEF"/>
    <w:rsid w:val="001A6DC3"/>
    <w:rsid w:val="001A7792"/>
    <w:rsid w:val="001A78B6"/>
    <w:rsid w:val="001A7A70"/>
    <w:rsid w:val="001A7C32"/>
    <w:rsid w:val="001A7D73"/>
    <w:rsid w:val="001A7DE6"/>
    <w:rsid w:val="001B01A3"/>
    <w:rsid w:val="001B0685"/>
    <w:rsid w:val="001B0779"/>
    <w:rsid w:val="001B0FC8"/>
    <w:rsid w:val="001B117A"/>
    <w:rsid w:val="001B1243"/>
    <w:rsid w:val="001B13C5"/>
    <w:rsid w:val="001B163D"/>
    <w:rsid w:val="001B1843"/>
    <w:rsid w:val="001B1B95"/>
    <w:rsid w:val="001B1D03"/>
    <w:rsid w:val="001B1E26"/>
    <w:rsid w:val="001B210E"/>
    <w:rsid w:val="001B2A2D"/>
    <w:rsid w:val="001B2C55"/>
    <w:rsid w:val="001B2DFA"/>
    <w:rsid w:val="001B3125"/>
    <w:rsid w:val="001B3475"/>
    <w:rsid w:val="001B3765"/>
    <w:rsid w:val="001B3A99"/>
    <w:rsid w:val="001B4070"/>
    <w:rsid w:val="001B4357"/>
    <w:rsid w:val="001B43A5"/>
    <w:rsid w:val="001B48E2"/>
    <w:rsid w:val="001B4B9C"/>
    <w:rsid w:val="001B4FAD"/>
    <w:rsid w:val="001B50EF"/>
    <w:rsid w:val="001B555A"/>
    <w:rsid w:val="001B56C6"/>
    <w:rsid w:val="001B5E1A"/>
    <w:rsid w:val="001B644C"/>
    <w:rsid w:val="001B6684"/>
    <w:rsid w:val="001B6864"/>
    <w:rsid w:val="001B6B01"/>
    <w:rsid w:val="001B6D31"/>
    <w:rsid w:val="001B7409"/>
    <w:rsid w:val="001B761C"/>
    <w:rsid w:val="001C03FB"/>
    <w:rsid w:val="001C05DB"/>
    <w:rsid w:val="001C06C8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D1A"/>
    <w:rsid w:val="001C359D"/>
    <w:rsid w:val="001C3C06"/>
    <w:rsid w:val="001C3DA7"/>
    <w:rsid w:val="001C40C5"/>
    <w:rsid w:val="001C4236"/>
    <w:rsid w:val="001C47C5"/>
    <w:rsid w:val="001C4974"/>
    <w:rsid w:val="001C4B71"/>
    <w:rsid w:val="001C4D16"/>
    <w:rsid w:val="001C4EC8"/>
    <w:rsid w:val="001C5039"/>
    <w:rsid w:val="001C53E7"/>
    <w:rsid w:val="001C573D"/>
    <w:rsid w:val="001C57E4"/>
    <w:rsid w:val="001C5D88"/>
    <w:rsid w:val="001C5F2F"/>
    <w:rsid w:val="001C609A"/>
    <w:rsid w:val="001C61D2"/>
    <w:rsid w:val="001C665A"/>
    <w:rsid w:val="001C66A8"/>
    <w:rsid w:val="001C6803"/>
    <w:rsid w:val="001C69E5"/>
    <w:rsid w:val="001C6BE7"/>
    <w:rsid w:val="001C6C18"/>
    <w:rsid w:val="001C7D1B"/>
    <w:rsid w:val="001C7E63"/>
    <w:rsid w:val="001D0266"/>
    <w:rsid w:val="001D032F"/>
    <w:rsid w:val="001D04FF"/>
    <w:rsid w:val="001D05C8"/>
    <w:rsid w:val="001D06F0"/>
    <w:rsid w:val="001D0C99"/>
    <w:rsid w:val="001D0E30"/>
    <w:rsid w:val="001D10FF"/>
    <w:rsid w:val="001D125C"/>
    <w:rsid w:val="001D151E"/>
    <w:rsid w:val="001D19DA"/>
    <w:rsid w:val="001D1C4A"/>
    <w:rsid w:val="001D26D0"/>
    <w:rsid w:val="001D275E"/>
    <w:rsid w:val="001D3161"/>
    <w:rsid w:val="001D318A"/>
    <w:rsid w:val="001D3498"/>
    <w:rsid w:val="001D34C0"/>
    <w:rsid w:val="001D35B5"/>
    <w:rsid w:val="001D364E"/>
    <w:rsid w:val="001D371A"/>
    <w:rsid w:val="001D3836"/>
    <w:rsid w:val="001D3A6A"/>
    <w:rsid w:val="001D3CC4"/>
    <w:rsid w:val="001D3E02"/>
    <w:rsid w:val="001D3F0B"/>
    <w:rsid w:val="001D4007"/>
    <w:rsid w:val="001D4075"/>
    <w:rsid w:val="001D410A"/>
    <w:rsid w:val="001D4166"/>
    <w:rsid w:val="001D43CA"/>
    <w:rsid w:val="001D4526"/>
    <w:rsid w:val="001D49B5"/>
    <w:rsid w:val="001D4AF4"/>
    <w:rsid w:val="001D4E7B"/>
    <w:rsid w:val="001D5449"/>
    <w:rsid w:val="001D5596"/>
    <w:rsid w:val="001D5B45"/>
    <w:rsid w:val="001D614D"/>
    <w:rsid w:val="001D625C"/>
    <w:rsid w:val="001D671B"/>
    <w:rsid w:val="001D70F8"/>
    <w:rsid w:val="001D74FD"/>
    <w:rsid w:val="001D7693"/>
    <w:rsid w:val="001D788E"/>
    <w:rsid w:val="001E0478"/>
    <w:rsid w:val="001E048E"/>
    <w:rsid w:val="001E0537"/>
    <w:rsid w:val="001E0647"/>
    <w:rsid w:val="001E0814"/>
    <w:rsid w:val="001E0839"/>
    <w:rsid w:val="001E0986"/>
    <w:rsid w:val="001E0BB0"/>
    <w:rsid w:val="001E14FD"/>
    <w:rsid w:val="001E182D"/>
    <w:rsid w:val="001E1A40"/>
    <w:rsid w:val="001E1D8D"/>
    <w:rsid w:val="001E219A"/>
    <w:rsid w:val="001E254C"/>
    <w:rsid w:val="001E2A16"/>
    <w:rsid w:val="001E2CF2"/>
    <w:rsid w:val="001E2E8B"/>
    <w:rsid w:val="001E3155"/>
    <w:rsid w:val="001E3551"/>
    <w:rsid w:val="001E3A4C"/>
    <w:rsid w:val="001E466F"/>
    <w:rsid w:val="001E4690"/>
    <w:rsid w:val="001E48C6"/>
    <w:rsid w:val="001E5A2F"/>
    <w:rsid w:val="001E656B"/>
    <w:rsid w:val="001E680A"/>
    <w:rsid w:val="001E6A45"/>
    <w:rsid w:val="001E6F53"/>
    <w:rsid w:val="001E70C9"/>
    <w:rsid w:val="001E784D"/>
    <w:rsid w:val="001F0306"/>
    <w:rsid w:val="001F0712"/>
    <w:rsid w:val="001F07FF"/>
    <w:rsid w:val="001F09AD"/>
    <w:rsid w:val="001F0B3D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EBC"/>
    <w:rsid w:val="001F313D"/>
    <w:rsid w:val="001F3676"/>
    <w:rsid w:val="001F3771"/>
    <w:rsid w:val="001F37CF"/>
    <w:rsid w:val="001F37D8"/>
    <w:rsid w:val="001F3823"/>
    <w:rsid w:val="001F3AD1"/>
    <w:rsid w:val="001F44C2"/>
    <w:rsid w:val="001F499D"/>
    <w:rsid w:val="001F4B23"/>
    <w:rsid w:val="001F4CAE"/>
    <w:rsid w:val="001F4DA2"/>
    <w:rsid w:val="001F61ED"/>
    <w:rsid w:val="001F65EC"/>
    <w:rsid w:val="001F70D5"/>
    <w:rsid w:val="001F7422"/>
    <w:rsid w:val="001F76E9"/>
    <w:rsid w:val="001F7A73"/>
    <w:rsid w:val="001F7F85"/>
    <w:rsid w:val="00200220"/>
    <w:rsid w:val="00200A91"/>
    <w:rsid w:val="00201571"/>
    <w:rsid w:val="0020163D"/>
    <w:rsid w:val="00201738"/>
    <w:rsid w:val="00201BAC"/>
    <w:rsid w:val="00201D41"/>
    <w:rsid w:val="00201ED5"/>
    <w:rsid w:val="00202007"/>
    <w:rsid w:val="0020255B"/>
    <w:rsid w:val="002026A6"/>
    <w:rsid w:val="00202C4F"/>
    <w:rsid w:val="00203300"/>
    <w:rsid w:val="0020347A"/>
    <w:rsid w:val="0020357E"/>
    <w:rsid w:val="00203F4A"/>
    <w:rsid w:val="00203F77"/>
    <w:rsid w:val="00203FAD"/>
    <w:rsid w:val="0020410E"/>
    <w:rsid w:val="0020429E"/>
    <w:rsid w:val="00204C7D"/>
    <w:rsid w:val="00205233"/>
    <w:rsid w:val="002059E1"/>
    <w:rsid w:val="00206BBF"/>
    <w:rsid w:val="00207201"/>
    <w:rsid w:val="002073D6"/>
    <w:rsid w:val="0020762B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20"/>
    <w:rsid w:val="002132EC"/>
    <w:rsid w:val="00213502"/>
    <w:rsid w:val="0021387C"/>
    <w:rsid w:val="00213971"/>
    <w:rsid w:val="00213AA4"/>
    <w:rsid w:val="00213EE3"/>
    <w:rsid w:val="00214B7D"/>
    <w:rsid w:val="00214DE6"/>
    <w:rsid w:val="00214E5C"/>
    <w:rsid w:val="00214EB8"/>
    <w:rsid w:val="00215B40"/>
    <w:rsid w:val="00215C58"/>
    <w:rsid w:val="00215F01"/>
    <w:rsid w:val="0021602B"/>
    <w:rsid w:val="002160F2"/>
    <w:rsid w:val="002163CA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D0A"/>
    <w:rsid w:val="00220420"/>
    <w:rsid w:val="00220999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3030"/>
    <w:rsid w:val="00223D57"/>
    <w:rsid w:val="00224222"/>
    <w:rsid w:val="00224373"/>
    <w:rsid w:val="002245EA"/>
    <w:rsid w:val="00224609"/>
    <w:rsid w:val="00224764"/>
    <w:rsid w:val="00224812"/>
    <w:rsid w:val="0022494A"/>
    <w:rsid w:val="00224BD8"/>
    <w:rsid w:val="00224D0B"/>
    <w:rsid w:val="00224FEA"/>
    <w:rsid w:val="00225A34"/>
    <w:rsid w:val="00225C47"/>
    <w:rsid w:val="002261C8"/>
    <w:rsid w:val="00226A91"/>
    <w:rsid w:val="00226C8A"/>
    <w:rsid w:val="00226E49"/>
    <w:rsid w:val="00226F9B"/>
    <w:rsid w:val="0023062C"/>
    <w:rsid w:val="00230789"/>
    <w:rsid w:val="0023086E"/>
    <w:rsid w:val="00231B0F"/>
    <w:rsid w:val="002320E2"/>
    <w:rsid w:val="002321D0"/>
    <w:rsid w:val="0023290C"/>
    <w:rsid w:val="002329D8"/>
    <w:rsid w:val="00232C09"/>
    <w:rsid w:val="00232E60"/>
    <w:rsid w:val="00232EAC"/>
    <w:rsid w:val="002332B3"/>
    <w:rsid w:val="00233841"/>
    <w:rsid w:val="002338AB"/>
    <w:rsid w:val="00233E0A"/>
    <w:rsid w:val="00234150"/>
    <w:rsid w:val="0023417B"/>
    <w:rsid w:val="002341E8"/>
    <w:rsid w:val="00234369"/>
    <w:rsid w:val="00234DA3"/>
    <w:rsid w:val="00234DD6"/>
    <w:rsid w:val="00234E92"/>
    <w:rsid w:val="00235003"/>
    <w:rsid w:val="002350FA"/>
    <w:rsid w:val="00235743"/>
    <w:rsid w:val="0023587C"/>
    <w:rsid w:val="00236494"/>
    <w:rsid w:val="0023682C"/>
    <w:rsid w:val="0023705F"/>
    <w:rsid w:val="00237172"/>
    <w:rsid w:val="0023725B"/>
    <w:rsid w:val="00237887"/>
    <w:rsid w:val="00237DFE"/>
    <w:rsid w:val="00240011"/>
    <w:rsid w:val="00240111"/>
    <w:rsid w:val="00240447"/>
    <w:rsid w:val="0024066E"/>
    <w:rsid w:val="002408C2"/>
    <w:rsid w:val="00240C21"/>
    <w:rsid w:val="00240C4D"/>
    <w:rsid w:val="00240CDB"/>
    <w:rsid w:val="00241623"/>
    <w:rsid w:val="00241B65"/>
    <w:rsid w:val="00242005"/>
    <w:rsid w:val="002427FF"/>
    <w:rsid w:val="00242841"/>
    <w:rsid w:val="00242871"/>
    <w:rsid w:val="00242885"/>
    <w:rsid w:val="00242939"/>
    <w:rsid w:val="002431A9"/>
    <w:rsid w:val="0024376E"/>
    <w:rsid w:val="00243F29"/>
    <w:rsid w:val="0024409D"/>
    <w:rsid w:val="00244518"/>
    <w:rsid w:val="0024479E"/>
    <w:rsid w:val="002447BB"/>
    <w:rsid w:val="00244808"/>
    <w:rsid w:val="00244944"/>
    <w:rsid w:val="00244E12"/>
    <w:rsid w:val="0024502D"/>
    <w:rsid w:val="0024521D"/>
    <w:rsid w:val="0024571A"/>
    <w:rsid w:val="00245B35"/>
    <w:rsid w:val="00245B5C"/>
    <w:rsid w:val="00245D88"/>
    <w:rsid w:val="0024629D"/>
    <w:rsid w:val="0024650E"/>
    <w:rsid w:val="00246653"/>
    <w:rsid w:val="00246720"/>
    <w:rsid w:val="00246755"/>
    <w:rsid w:val="00246873"/>
    <w:rsid w:val="00246E6E"/>
    <w:rsid w:val="00247160"/>
    <w:rsid w:val="002504CA"/>
    <w:rsid w:val="00250523"/>
    <w:rsid w:val="00250B4A"/>
    <w:rsid w:val="00250D51"/>
    <w:rsid w:val="00250EB9"/>
    <w:rsid w:val="00250F37"/>
    <w:rsid w:val="00250F4E"/>
    <w:rsid w:val="00251B2E"/>
    <w:rsid w:val="00251BE1"/>
    <w:rsid w:val="002520CB"/>
    <w:rsid w:val="0025282A"/>
    <w:rsid w:val="00252B1D"/>
    <w:rsid w:val="00252F58"/>
    <w:rsid w:val="002530AC"/>
    <w:rsid w:val="0025316D"/>
    <w:rsid w:val="002535DE"/>
    <w:rsid w:val="0025379E"/>
    <w:rsid w:val="00253A45"/>
    <w:rsid w:val="00253EA2"/>
    <w:rsid w:val="00253F8E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67B3"/>
    <w:rsid w:val="00256DB8"/>
    <w:rsid w:val="00257496"/>
    <w:rsid w:val="00257712"/>
    <w:rsid w:val="00257753"/>
    <w:rsid w:val="00257797"/>
    <w:rsid w:val="00260164"/>
    <w:rsid w:val="00260437"/>
    <w:rsid w:val="002608E6"/>
    <w:rsid w:val="0026121B"/>
    <w:rsid w:val="00261E1B"/>
    <w:rsid w:val="002621B1"/>
    <w:rsid w:val="002621EB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557"/>
    <w:rsid w:val="00264919"/>
    <w:rsid w:val="00264992"/>
    <w:rsid w:val="00264E1E"/>
    <w:rsid w:val="00265420"/>
    <w:rsid w:val="002655DB"/>
    <w:rsid w:val="00265708"/>
    <w:rsid w:val="00265751"/>
    <w:rsid w:val="00265AE3"/>
    <w:rsid w:val="00266775"/>
    <w:rsid w:val="002669CC"/>
    <w:rsid w:val="00266C92"/>
    <w:rsid w:val="00266F5A"/>
    <w:rsid w:val="00267164"/>
    <w:rsid w:val="0026785C"/>
    <w:rsid w:val="0026786B"/>
    <w:rsid w:val="00267B3F"/>
    <w:rsid w:val="002701B4"/>
    <w:rsid w:val="00270326"/>
    <w:rsid w:val="002704B8"/>
    <w:rsid w:val="002708D1"/>
    <w:rsid w:val="00270A84"/>
    <w:rsid w:val="00270EE1"/>
    <w:rsid w:val="00270F45"/>
    <w:rsid w:val="002718B8"/>
    <w:rsid w:val="00271C45"/>
    <w:rsid w:val="0027205F"/>
    <w:rsid w:val="00272227"/>
    <w:rsid w:val="00272441"/>
    <w:rsid w:val="00272B7C"/>
    <w:rsid w:val="00272DEE"/>
    <w:rsid w:val="002732F3"/>
    <w:rsid w:val="00273527"/>
    <w:rsid w:val="002736AB"/>
    <w:rsid w:val="00273B9E"/>
    <w:rsid w:val="00273E7D"/>
    <w:rsid w:val="002740A1"/>
    <w:rsid w:val="00274624"/>
    <w:rsid w:val="002747BB"/>
    <w:rsid w:val="002747EF"/>
    <w:rsid w:val="002748F0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7F7"/>
    <w:rsid w:val="002768B7"/>
    <w:rsid w:val="0027756F"/>
    <w:rsid w:val="002777CF"/>
    <w:rsid w:val="00277809"/>
    <w:rsid w:val="00277863"/>
    <w:rsid w:val="00280309"/>
    <w:rsid w:val="00280673"/>
    <w:rsid w:val="002808E2"/>
    <w:rsid w:val="00280CA7"/>
    <w:rsid w:val="0028108C"/>
    <w:rsid w:val="00281298"/>
    <w:rsid w:val="002813CA"/>
    <w:rsid w:val="00281726"/>
    <w:rsid w:val="00281739"/>
    <w:rsid w:val="00281AA5"/>
    <w:rsid w:val="00281B33"/>
    <w:rsid w:val="00281B8D"/>
    <w:rsid w:val="00281F7A"/>
    <w:rsid w:val="0028342F"/>
    <w:rsid w:val="002834EE"/>
    <w:rsid w:val="00283799"/>
    <w:rsid w:val="0028379D"/>
    <w:rsid w:val="0028389B"/>
    <w:rsid w:val="00283D36"/>
    <w:rsid w:val="00283F04"/>
    <w:rsid w:val="00284080"/>
    <w:rsid w:val="002840E0"/>
    <w:rsid w:val="0028448A"/>
    <w:rsid w:val="00284928"/>
    <w:rsid w:val="002849C1"/>
    <w:rsid w:val="00284B2F"/>
    <w:rsid w:val="00284C19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1BF"/>
    <w:rsid w:val="0028728E"/>
    <w:rsid w:val="0028736C"/>
    <w:rsid w:val="0028754F"/>
    <w:rsid w:val="002875E0"/>
    <w:rsid w:val="00287608"/>
    <w:rsid w:val="00287617"/>
    <w:rsid w:val="00287A6C"/>
    <w:rsid w:val="00287DAF"/>
    <w:rsid w:val="00287DC7"/>
    <w:rsid w:val="002907F8"/>
    <w:rsid w:val="002908D9"/>
    <w:rsid w:val="00290BF0"/>
    <w:rsid w:val="00290FBC"/>
    <w:rsid w:val="00291385"/>
    <w:rsid w:val="002913FE"/>
    <w:rsid w:val="00291556"/>
    <w:rsid w:val="002916DA"/>
    <w:rsid w:val="00291CB5"/>
    <w:rsid w:val="0029204B"/>
    <w:rsid w:val="00292737"/>
    <w:rsid w:val="00292CD4"/>
    <w:rsid w:val="00293358"/>
    <w:rsid w:val="0029345E"/>
    <w:rsid w:val="00293A0E"/>
    <w:rsid w:val="00293F3C"/>
    <w:rsid w:val="002945BE"/>
    <w:rsid w:val="00294675"/>
    <w:rsid w:val="00294759"/>
    <w:rsid w:val="002949A8"/>
    <w:rsid w:val="00294AE6"/>
    <w:rsid w:val="00294EC1"/>
    <w:rsid w:val="00294FD6"/>
    <w:rsid w:val="00295BFF"/>
    <w:rsid w:val="00295CD6"/>
    <w:rsid w:val="00295FF4"/>
    <w:rsid w:val="00296576"/>
    <w:rsid w:val="00296862"/>
    <w:rsid w:val="00296C1A"/>
    <w:rsid w:val="00296D11"/>
    <w:rsid w:val="002974BC"/>
    <w:rsid w:val="00297584"/>
    <w:rsid w:val="00297645"/>
    <w:rsid w:val="00297827"/>
    <w:rsid w:val="0029792B"/>
    <w:rsid w:val="002979CB"/>
    <w:rsid w:val="00297A6F"/>
    <w:rsid w:val="00297F9E"/>
    <w:rsid w:val="002A02B1"/>
    <w:rsid w:val="002A0570"/>
    <w:rsid w:val="002A0AAE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CA2"/>
    <w:rsid w:val="002A4DF8"/>
    <w:rsid w:val="002A4E50"/>
    <w:rsid w:val="002A4F1D"/>
    <w:rsid w:val="002A55E3"/>
    <w:rsid w:val="002A5749"/>
    <w:rsid w:val="002A5DEB"/>
    <w:rsid w:val="002A5F53"/>
    <w:rsid w:val="002A5F68"/>
    <w:rsid w:val="002A5F8A"/>
    <w:rsid w:val="002A62EE"/>
    <w:rsid w:val="002A646D"/>
    <w:rsid w:val="002A6CF6"/>
    <w:rsid w:val="002A70EF"/>
    <w:rsid w:val="002A7146"/>
    <w:rsid w:val="002A7499"/>
    <w:rsid w:val="002A74D0"/>
    <w:rsid w:val="002A77D3"/>
    <w:rsid w:val="002B0329"/>
    <w:rsid w:val="002B059D"/>
    <w:rsid w:val="002B0790"/>
    <w:rsid w:val="002B0EDC"/>
    <w:rsid w:val="002B0F85"/>
    <w:rsid w:val="002B14B1"/>
    <w:rsid w:val="002B1568"/>
    <w:rsid w:val="002B1BB1"/>
    <w:rsid w:val="002B1C15"/>
    <w:rsid w:val="002B1C8F"/>
    <w:rsid w:val="002B1D38"/>
    <w:rsid w:val="002B275A"/>
    <w:rsid w:val="002B29C1"/>
    <w:rsid w:val="002B2ADC"/>
    <w:rsid w:val="002B2BF6"/>
    <w:rsid w:val="002B2C8D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414F"/>
    <w:rsid w:val="002B41CE"/>
    <w:rsid w:val="002B446D"/>
    <w:rsid w:val="002B4500"/>
    <w:rsid w:val="002B45DD"/>
    <w:rsid w:val="002B49C3"/>
    <w:rsid w:val="002B4F31"/>
    <w:rsid w:val="002B4F67"/>
    <w:rsid w:val="002B52EE"/>
    <w:rsid w:val="002B58C7"/>
    <w:rsid w:val="002B64B9"/>
    <w:rsid w:val="002B68BF"/>
    <w:rsid w:val="002B71AA"/>
    <w:rsid w:val="002B7368"/>
    <w:rsid w:val="002B7434"/>
    <w:rsid w:val="002B7BC4"/>
    <w:rsid w:val="002B7F15"/>
    <w:rsid w:val="002C0149"/>
    <w:rsid w:val="002C069F"/>
    <w:rsid w:val="002C0C78"/>
    <w:rsid w:val="002C0D06"/>
    <w:rsid w:val="002C10A3"/>
    <w:rsid w:val="002C120F"/>
    <w:rsid w:val="002C1AF8"/>
    <w:rsid w:val="002C1B40"/>
    <w:rsid w:val="002C25AF"/>
    <w:rsid w:val="002C2C3E"/>
    <w:rsid w:val="002C2FC5"/>
    <w:rsid w:val="002C300F"/>
    <w:rsid w:val="002C3398"/>
    <w:rsid w:val="002C422B"/>
    <w:rsid w:val="002C4985"/>
    <w:rsid w:val="002C4CCA"/>
    <w:rsid w:val="002C4E6D"/>
    <w:rsid w:val="002C5023"/>
    <w:rsid w:val="002C52A8"/>
    <w:rsid w:val="002C544C"/>
    <w:rsid w:val="002C56B0"/>
    <w:rsid w:val="002C57AC"/>
    <w:rsid w:val="002C599C"/>
    <w:rsid w:val="002C5A7D"/>
    <w:rsid w:val="002C5E22"/>
    <w:rsid w:val="002C5E4E"/>
    <w:rsid w:val="002C6539"/>
    <w:rsid w:val="002C6D5D"/>
    <w:rsid w:val="002C6F2B"/>
    <w:rsid w:val="002C759C"/>
    <w:rsid w:val="002C75D4"/>
    <w:rsid w:val="002C7C4E"/>
    <w:rsid w:val="002C7F7E"/>
    <w:rsid w:val="002D007C"/>
    <w:rsid w:val="002D01AD"/>
    <w:rsid w:val="002D0382"/>
    <w:rsid w:val="002D0384"/>
    <w:rsid w:val="002D039E"/>
    <w:rsid w:val="002D057B"/>
    <w:rsid w:val="002D065E"/>
    <w:rsid w:val="002D07FB"/>
    <w:rsid w:val="002D0B86"/>
    <w:rsid w:val="002D0BE6"/>
    <w:rsid w:val="002D0F3D"/>
    <w:rsid w:val="002D123F"/>
    <w:rsid w:val="002D1933"/>
    <w:rsid w:val="002D2133"/>
    <w:rsid w:val="002D22E2"/>
    <w:rsid w:val="002D254E"/>
    <w:rsid w:val="002D25A5"/>
    <w:rsid w:val="002D2BBC"/>
    <w:rsid w:val="002D2F05"/>
    <w:rsid w:val="002D343A"/>
    <w:rsid w:val="002D375B"/>
    <w:rsid w:val="002D405F"/>
    <w:rsid w:val="002D432D"/>
    <w:rsid w:val="002D4468"/>
    <w:rsid w:val="002D45FC"/>
    <w:rsid w:val="002D4627"/>
    <w:rsid w:val="002D4657"/>
    <w:rsid w:val="002D48CB"/>
    <w:rsid w:val="002D4A7B"/>
    <w:rsid w:val="002D4DDD"/>
    <w:rsid w:val="002D4F8E"/>
    <w:rsid w:val="002D5097"/>
    <w:rsid w:val="002D52AB"/>
    <w:rsid w:val="002D5387"/>
    <w:rsid w:val="002D54E7"/>
    <w:rsid w:val="002D5977"/>
    <w:rsid w:val="002D5E8F"/>
    <w:rsid w:val="002D5EE4"/>
    <w:rsid w:val="002D5F54"/>
    <w:rsid w:val="002D600B"/>
    <w:rsid w:val="002D6346"/>
    <w:rsid w:val="002D6710"/>
    <w:rsid w:val="002D6714"/>
    <w:rsid w:val="002D6A1E"/>
    <w:rsid w:val="002D70EC"/>
    <w:rsid w:val="002D768C"/>
    <w:rsid w:val="002D7730"/>
    <w:rsid w:val="002D7A9E"/>
    <w:rsid w:val="002D7FA8"/>
    <w:rsid w:val="002E000B"/>
    <w:rsid w:val="002E0062"/>
    <w:rsid w:val="002E0497"/>
    <w:rsid w:val="002E04DA"/>
    <w:rsid w:val="002E0BDC"/>
    <w:rsid w:val="002E1046"/>
    <w:rsid w:val="002E1273"/>
    <w:rsid w:val="002E148A"/>
    <w:rsid w:val="002E1BC4"/>
    <w:rsid w:val="002E1DF1"/>
    <w:rsid w:val="002E2197"/>
    <w:rsid w:val="002E21EA"/>
    <w:rsid w:val="002E264D"/>
    <w:rsid w:val="002E2B17"/>
    <w:rsid w:val="002E2D34"/>
    <w:rsid w:val="002E2EAF"/>
    <w:rsid w:val="002E3258"/>
    <w:rsid w:val="002E38D9"/>
    <w:rsid w:val="002E3D57"/>
    <w:rsid w:val="002E3D6D"/>
    <w:rsid w:val="002E41BC"/>
    <w:rsid w:val="002E43E4"/>
    <w:rsid w:val="002E4693"/>
    <w:rsid w:val="002E4A4A"/>
    <w:rsid w:val="002E503E"/>
    <w:rsid w:val="002E5110"/>
    <w:rsid w:val="002E5432"/>
    <w:rsid w:val="002E556D"/>
    <w:rsid w:val="002E5858"/>
    <w:rsid w:val="002E5C2E"/>
    <w:rsid w:val="002E5FCE"/>
    <w:rsid w:val="002E6C19"/>
    <w:rsid w:val="002E765B"/>
    <w:rsid w:val="002E7CBD"/>
    <w:rsid w:val="002E7DDB"/>
    <w:rsid w:val="002E7E11"/>
    <w:rsid w:val="002F0313"/>
    <w:rsid w:val="002F036E"/>
    <w:rsid w:val="002F0568"/>
    <w:rsid w:val="002F075F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6C"/>
    <w:rsid w:val="002F26F9"/>
    <w:rsid w:val="002F2757"/>
    <w:rsid w:val="002F2D71"/>
    <w:rsid w:val="002F2FB5"/>
    <w:rsid w:val="002F337A"/>
    <w:rsid w:val="002F33FC"/>
    <w:rsid w:val="002F3BCE"/>
    <w:rsid w:val="002F3C9A"/>
    <w:rsid w:val="002F3E50"/>
    <w:rsid w:val="002F407F"/>
    <w:rsid w:val="002F4237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6B4"/>
    <w:rsid w:val="002F59E4"/>
    <w:rsid w:val="002F5B35"/>
    <w:rsid w:val="002F6108"/>
    <w:rsid w:val="002F6264"/>
    <w:rsid w:val="002F6472"/>
    <w:rsid w:val="002F6A3D"/>
    <w:rsid w:val="002F6CEF"/>
    <w:rsid w:val="002F7298"/>
    <w:rsid w:val="002F7B3C"/>
    <w:rsid w:val="003004F2"/>
    <w:rsid w:val="00300DAB"/>
    <w:rsid w:val="00301326"/>
    <w:rsid w:val="00301A56"/>
    <w:rsid w:val="00301AB0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3BD0"/>
    <w:rsid w:val="00304108"/>
    <w:rsid w:val="003045E2"/>
    <w:rsid w:val="00304D01"/>
    <w:rsid w:val="00304E2A"/>
    <w:rsid w:val="00304F64"/>
    <w:rsid w:val="003050A3"/>
    <w:rsid w:val="0030520D"/>
    <w:rsid w:val="00305CEB"/>
    <w:rsid w:val="00306266"/>
    <w:rsid w:val="003064CB"/>
    <w:rsid w:val="00306967"/>
    <w:rsid w:val="00306FE5"/>
    <w:rsid w:val="0030724C"/>
    <w:rsid w:val="0030779D"/>
    <w:rsid w:val="003077CA"/>
    <w:rsid w:val="003078A1"/>
    <w:rsid w:val="00307B76"/>
    <w:rsid w:val="00307C44"/>
    <w:rsid w:val="00310306"/>
    <w:rsid w:val="00310515"/>
    <w:rsid w:val="00310537"/>
    <w:rsid w:val="00310602"/>
    <w:rsid w:val="0031072E"/>
    <w:rsid w:val="00310941"/>
    <w:rsid w:val="00310E8C"/>
    <w:rsid w:val="00310EED"/>
    <w:rsid w:val="003116DE"/>
    <w:rsid w:val="00311857"/>
    <w:rsid w:val="00312355"/>
    <w:rsid w:val="00312808"/>
    <w:rsid w:val="00312D32"/>
    <w:rsid w:val="00312D3E"/>
    <w:rsid w:val="00312DF8"/>
    <w:rsid w:val="0031309B"/>
    <w:rsid w:val="00313514"/>
    <w:rsid w:val="00313923"/>
    <w:rsid w:val="00313F9F"/>
    <w:rsid w:val="00313FC9"/>
    <w:rsid w:val="003141F6"/>
    <w:rsid w:val="00314312"/>
    <w:rsid w:val="003143B8"/>
    <w:rsid w:val="00314533"/>
    <w:rsid w:val="00314A1A"/>
    <w:rsid w:val="00314A1D"/>
    <w:rsid w:val="00314D1E"/>
    <w:rsid w:val="00314E5D"/>
    <w:rsid w:val="0031512E"/>
    <w:rsid w:val="0031516A"/>
    <w:rsid w:val="00315633"/>
    <w:rsid w:val="00315651"/>
    <w:rsid w:val="003156CC"/>
    <w:rsid w:val="00315BDB"/>
    <w:rsid w:val="0031627C"/>
    <w:rsid w:val="0031627F"/>
    <w:rsid w:val="00316371"/>
    <w:rsid w:val="003163A0"/>
    <w:rsid w:val="003166D3"/>
    <w:rsid w:val="00316785"/>
    <w:rsid w:val="00316A05"/>
    <w:rsid w:val="00316B1B"/>
    <w:rsid w:val="00316C35"/>
    <w:rsid w:val="00316C62"/>
    <w:rsid w:val="00316ECD"/>
    <w:rsid w:val="003172EE"/>
    <w:rsid w:val="00317484"/>
    <w:rsid w:val="00317914"/>
    <w:rsid w:val="00317942"/>
    <w:rsid w:val="00317CE3"/>
    <w:rsid w:val="0032012C"/>
    <w:rsid w:val="0032020F"/>
    <w:rsid w:val="0032040B"/>
    <w:rsid w:val="0032043E"/>
    <w:rsid w:val="00320AF1"/>
    <w:rsid w:val="00320D7B"/>
    <w:rsid w:val="00320E9E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D09"/>
    <w:rsid w:val="00323628"/>
    <w:rsid w:val="003236FB"/>
    <w:rsid w:val="00323DC5"/>
    <w:rsid w:val="00323FBF"/>
    <w:rsid w:val="003244C7"/>
    <w:rsid w:val="00324507"/>
    <w:rsid w:val="00324A15"/>
    <w:rsid w:val="00324A81"/>
    <w:rsid w:val="00325114"/>
    <w:rsid w:val="00325230"/>
    <w:rsid w:val="003254D2"/>
    <w:rsid w:val="00325710"/>
    <w:rsid w:val="00325EA6"/>
    <w:rsid w:val="00325F64"/>
    <w:rsid w:val="00325F72"/>
    <w:rsid w:val="0032649B"/>
    <w:rsid w:val="0032652B"/>
    <w:rsid w:val="00326AAD"/>
    <w:rsid w:val="00326ACB"/>
    <w:rsid w:val="00326EBC"/>
    <w:rsid w:val="00327A54"/>
    <w:rsid w:val="00327B7B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3CB"/>
    <w:rsid w:val="00331615"/>
    <w:rsid w:val="00331842"/>
    <w:rsid w:val="00331ACD"/>
    <w:rsid w:val="00331B4B"/>
    <w:rsid w:val="003321BB"/>
    <w:rsid w:val="003321D3"/>
    <w:rsid w:val="00332328"/>
    <w:rsid w:val="00332374"/>
    <w:rsid w:val="00332887"/>
    <w:rsid w:val="00332BA3"/>
    <w:rsid w:val="00333268"/>
    <w:rsid w:val="00333294"/>
    <w:rsid w:val="00333900"/>
    <w:rsid w:val="00333B20"/>
    <w:rsid w:val="00333D3D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2F1"/>
    <w:rsid w:val="003368E6"/>
    <w:rsid w:val="00336BFE"/>
    <w:rsid w:val="00337421"/>
    <w:rsid w:val="00337730"/>
    <w:rsid w:val="0033774A"/>
    <w:rsid w:val="003377FD"/>
    <w:rsid w:val="0033780A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A3B"/>
    <w:rsid w:val="003424C9"/>
    <w:rsid w:val="003424DB"/>
    <w:rsid w:val="003425E6"/>
    <w:rsid w:val="003426C3"/>
    <w:rsid w:val="00342E7D"/>
    <w:rsid w:val="00343015"/>
    <w:rsid w:val="00343438"/>
    <w:rsid w:val="003434FB"/>
    <w:rsid w:val="003436AE"/>
    <w:rsid w:val="00343BFA"/>
    <w:rsid w:val="00343E19"/>
    <w:rsid w:val="0034426D"/>
    <w:rsid w:val="0034434D"/>
    <w:rsid w:val="00344615"/>
    <w:rsid w:val="00344740"/>
    <w:rsid w:val="00344F0C"/>
    <w:rsid w:val="003453DB"/>
    <w:rsid w:val="00345743"/>
    <w:rsid w:val="00345981"/>
    <w:rsid w:val="003459D3"/>
    <w:rsid w:val="00345CD1"/>
    <w:rsid w:val="00345FFF"/>
    <w:rsid w:val="0034609A"/>
    <w:rsid w:val="00346F33"/>
    <w:rsid w:val="003473B8"/>
    <w:rsid w:val="003475CE"/>
    <w:rsid w:val="00347748"/>
    <w:rsid w:val="00347925"/>
    <w:rsid w:val="003500EA"/>
    <w:rsid w:val="003504DE"/>
    <w:rsid w:val="0035060C"/>
    <w:rsid w:val="00350905"/>
    <w:rsid w:val="003509F2"/>
    <w:rsid w:val="00350B29"/>
    <w:rsid w:val="0035156C"/>
    <w:rsid w:val="00351C99"/>
    <w:rsid w:val="00351E48"/>
    <w:rsid w:val="00351E57"/>
    <w:rsid w:val="00351EAA"/>
    <w:rsid w:val="00351F12"/>
    <w:rsid w:val="00351F98"/>
    <w:rsid w:val="003522E0"/>
    <w:rsid w:val="0035239A"/>
    <w:rsid w:val="00352A01"/>
    <w:rsid w:val="00352E52"/>
    <w:rsid w:val="00353134"/>
    <w:rsid w:val="0035349A"/>
    <w:rsid w:val="003535DD"/>
    <w:rsid w:val="0035393B"/>
    <w:rsid w:val="00353971"/>
    <w:rsid w:val="00353D3E"/>
    <w:rsid w:val="00353FA5"/>
    <w:rsid w:val="00353FDB"/>
    <w:rsid w:val="00354241"/>
    <w:rsid w:val="00354472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61EE"/>
    <w:rsid w:val="00356C55"/>
    <w:rsid w:val="00357083"/>
    <w:rsid w:val="003570E8"/>
    <w:rsid w:val="00357467"/>
    <w:rsid w:val="0035769B"/>
    <w:rsid w:val="00357D01"/>
    <w:rsid w:val="00357EFC"/>
    <w:rsid w:val="00357F3D"/>
    <w:rsid w:val="003600A4"/>
    <w:rsid w:val="0036014A"/>
    <w:rsid w:val="0036019D"/>
    <w:rsid w:val="003603ED"/>
    <w:rsid w:val="00360466"/>
    <w:rsid w:val="00360539"/>
    <w:rsid w:val="003617CF"/>
    <w:rsid w:val="00361A07"/>
    <w:rsid w:val="00361BE9"/>
    <w:rsid w:val="00361BEA"/>
    <w:rsid w:val="003620D8"/>
    <w:rsid w:val="003623A2"/>
    <w:rsid w:val="003624FE"/>
    <w:rsid w:val="00362932"/>
    <w:rsid w:val="00362980"/>
    <w:rsid w:val="00362B34"/>
    <w:rsid w:val="00362E5E"/>
    <w:rsid w:val="00363433"/>
    <w:rsid w:val="003635B5"/>
    <w:rsid w:val="00363874"/>
    <w:rsid w:val="0036398B"/>
    <w:rsid w:val="00364270"/>
    <w:rsid w:val="0036476A"/>
    <w:rsid w:val="0036489F"/>
    <w:rsid w:val="00364A8F"/>
    <w:rsid w:val="00364AB3"/>
    <w:rsid w:val="00364E27"/>
    <w:rsid w:val="0036578E"/>
    <w:rsid w:val="00365CA8"/>
    <w:rsid w:val="003666D3"/>
    <w:rsid w:val="00366BC5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0A"/>
    <w:rsid w:val="00371579"/>
    <w:rsid w:val="00371699"/>
    <w:rsid w:val="003716AC"/>
    <w:rsid w:val="0037187E"/>
    <w:rsid w:val="00371932"/>
    <w:rsid w:val="00372133"/>
    <w:rsid w:val="003723A0"/>
    <w:rsid w:val="00372A06"/>
    <w:rsid w:val="00372AB4"/>
    <w:rsid w:val="00372C06"/>
    <w:rsid w:val="00372C3D"/>
    <w:rsid w:val="00372DD1"/>
    <w:rsid w:val="0037323C"/>
    <w:rsid w:val="0037375B"/>
    <w:rsid w:val="003737A7"/>
    <w:rsid w:val="003737D0"/>
    <w:rsid w:val="00373E6D"/>
    <w:rsid w:val="00373EB6"/>
    <w:rsid w:val="00374102"/>
    <w:rsid w:val="00374426"/>
    <w:rsid w:val="00374572"/>
    <w:rsid w:val="00374680"/>
    <w:rsid w:val="00374B60"/>
    <w:rsid w:val="00374D6A"/>
    <w:rsid w:val="00374F33"/>
    <w:rsid w:val="003752B0"/>
    <w:rsid w:val="0037532A"/>
    <w:rsid w:val="00375719"/>
    <w:rsid w:val="003759DD"/>
    <w:rsid w:val="00375F68"/>
    <w:rsid w:val="00375FB1"/>
    <w:rsid w:val="00376155"/>
    <w:rsid w:val="003769C5"/>
    <w:rsid w:val="00376C96"/>
    <w:rsid w:val="00376DEC"/>
    <w:rsid w:val="003773D5"/>
    <w:rsid w:val="00377410"/>
    <w:rsid w:val="00377522"/>
    <w:rsid w:val="00377653"/>
    <w:rsid w:val="00377AAD"/>
    <w:rsid w:val="00377E96"/>
    <w:rsid w:val="00377EFC"/>
    <w:rsid w:val="00377F39"/>
    <w:rsid w:val="00380146"/>
    <w:rsid w:val="00380374"/>
    <w:rsid w:val="003805D0"/>
    <w:rsid w:val="00380643"/>
    <w:rsid w:val="0038090B"/>
    <w:rsid w:val="00380A6B"/>
    <w:rsid w:val="00380CB8"/>
    <w:rsid w:val="00381024"/>
    <w:rsid w:val="00381284"/>
    <w:rsid w:val="003813B8"/>
    <w:rsid w:val="00381416"/>
    <w:rsid w:val="003815E0"/>
    <w:rsid w:val="0038165B"/>
    <w:rsid w:val="003816F3"/>
    <w:rsid w:val="00381A66"/>
    <w:rsid w:val="00381CE5"/>
    <w:rsid w:val="0038212E"/>
    <w:rsid w:val="00382516"/>
    <w:rsid w:val="00382E1D"/>
    <w:rsid w:val="00383095"/>
    <w:rsid w:val="0038379E"/>
    <w:rsid w:val="003838EE"/>
    <w:rsid w:val="00383C63"/>
    <w:rsid w:val="003845C6"/>
    <w:rsid w:val="00384756"/>
    <w:rsid w:val="0038490A"/>
    <w:rsid w:val="00384B6D"/>
    <w:rsid w:val="00384FC2"/>
    <w:rsid w:val="003852C8"/>
    <w:rsid w:val="0038578A"/>
    <w:rsid w:val="00385979"/>
    <w:rsid w:val="00385B61"/>
    <w:rsid w:val="00385BB6"/>
    <w:rsid w:val="00385C57"/>
    <w:rsid w:val="00385C70"/>
    <w:rsid w:val="00385E28"/>
    <w:rsid w:val="0038631A"/>
    <w:rsid w:val="00386424"/>
    <w:rsid w:val="00386442"/>
    <w:rsid w:val="00386C24"/>
    <w:rsid w:val="00386FDC"/>
    <w:rsid w:val="0038702F"/>
    <w:rsid w:val="0038733A"/>
    <w:rsid w:val="003873E0"/>
    <w:rsid w:val="00387F8E"/>
    <w:rsid w:val="003900E1"/>
    <w:rsid w:val="00390268"/>
    <w:rsid w:val="00390AAE"/>
    <w:rsid w:val="00391CF9"/>
    <w:rsid w:val="00391DE7"/>
    <w:rsid w:val="00392217"/>
    <w:rsid w:val="00392252"/>
    <w:rsid w:val="003922A5"/>
    <w:rsid w:val="00392A5C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64E1"/>
    <w:rsid w:val="0039659C"/>
    <w:rsid w:val="003967DA"/>
    <w:rsid w:val="00396CE2"/>
    <w:rsid w:val="00397340"/>
    <w:rsid w:val="0039754A"/>
    <w:rsid w:val="003979E4"/>
    <w:rsid w:val="00397D84"/>
    <w:rsid w:val="003A04A0"/>
    <w:rsid w:val="003A09D4"/>
    <w:rsid w:val="003A0D26"/>
    <w:rsid w:val="003A0E21"/>
    <w:rsid w:val="003A1117"/>
    <w:rsid w:val="003A1132"/>
    <w:rsid w:val="003A1594"/>
    <w:rsid w:val="003A1679"/>
    <w:rsid w:val="003A17B0"/>
    <w:rsid w:val="003A1DA9"/>
    <w:rsid w:val="003A24C7"/>
    <w:rsid w:val="003A26B0"/>
    <w:rsid w:val="003A2D2F"/>
    <w:rsid w:val="003A3365"/>
    <w:rsid w:val="003A3421"/>
    <w:rsid w:val="003A389B"/>
    <w:rsid w:val="003A39CA"/>
    <w:rsid w:val="003A3C5F"/>
    <w:rsid w:val="003A3D89"/>
    <w:rsid w:val="003A3DA5"/>
    <w:rsid w:val="003A3FF2"/>
    <w:rsid w:val="003A42A3"/>
    <w:rsid w:val="003A4573"/>
    <w:rsid w:val="003A4A7E"/>
    <w:rsid w:val="003A4B85"/>
    <w:rsid w:val="003A4D46"/>
    <w:rsid w:val="003A5750"/>
    <w:rsid w:val="003A586F"/>
    <w:rsid w:val="003A5A8F"/>
    <w:rsid w:val="003A5ABE"/>
    <w:rsid w:val="003A5B90"/>
    <w:rsid w:val="003A5F35"/>
    <w:rsid w:val="003A634D"/>
    <w:rsid w:val="003A643C"/>
    <w:rsid w:val="003A678D"/>
    <w:rsid w:val="003A6C09"/>
    <w:rsid w:val="003A6C3B"/>
    <w:rsid w:val="003A6D4D"/>
    <w:rsid w:val="003A71A8"/>
    <w:rsid w:val="003A741F"/>
    <w:rsid w:val="003A77B8"/>
    <w:rsid w:val="003A7A40"/>
    <w:rsid w:val="003A7B03"/>
    <w:rsid w:val="003A7C3E"/>
    <w:rsid w:val="003A7DEC"/>
    <w:rsid w:val="003B00DA"/>
    <w:rsid w:val="003B015D"/>
    <w:rsid w:val="003B0188"/>
    <w:rsid w:val="003B03E7"/>
    <w:rsid w:val="003B09BC"/>
    <w:rsid w:val="003B109D"/>
    <w:rsid w:val="003B1295"/>
    <w:rsid w:val="003B1D66"/>
    <w:rsid w:val="003B2643"/>
    <w:rsid w:val="003B274C"/>
    <w:rsid w:val="003B287C"/>
    <w:rsid w:val="003B2939"/>
    <w:rsid w:val="003B2D19"/>
    <w:rsid w:val="003B322F"/>
    <w:rsid w:val="003B3758"/>
    <w:rsid w:val="003B389C"/>
    <w:rsid w:val="003B3A31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3CB"/>
    <w:rsid w:val="003B54FF"/>
    <w:rsid w:val="003B55C0"/>
    <w:rsid w:val="003B64A9"/>
    <w:rsid w:val="003B6585"/>
    <w:rsid w:val="003B66A8"/>
    <w:rsid w:val="003B66E7"/>
    <w:rsid w:val="003B6B54"/>
    <w:rsid w:val="003B6CF4"/>
    <w:rsid w:val="003B6DF3"/>
    <w:rsid w:val="003B7408"/>
    <w:rsid w:val="003B7630"/>
    <w:rsid w:val="003B76A4"/>
    <w:rsid w:val="003B780F"/>
    <w:rsid w:val="003B7B7E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3AF2"/>
    <w:rsid w:val="003C428E"/>
    <w:rsid w:val="003C42F5"/>
    <w:rsid w:val="003C4971"/>
    <w:rsid w:val="003C4D27"/>
    <w:rsid w:val="003C4D41"/>
    <w:rsid w:val="003C4FCB"/>
    <w:rsid w:val="003C52BE"/>
    <w:rsid w:val="003C541A"/>
    <w:rsid w:val="003C5529"/>
    <w:rsid w:val="003C59B8"/>
    <w:rsid w:val="003C5C1F"/>
    <w:rsid w:val="003C64AE"/>
    <w:rsid w:val="003C68C7"/>
    <w:rsid w:val="003C7069"/>
    <w:rsid w:val="003C72A7"/>
    <w:rsid w:val="003C7DD1"/>
    <w:rsid w:val="003D0000"/>
    <w:rsid w:val="003D031D"/>
    <w:rsid w:val="003D05F8"/>
    <w:rsid w:val="003D0772"/>
    <w:rsid w:val="003D078A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0E"/>
    <w:rsid w:val="003D2744"/>
    <w:rsid w:val="003D2787"/>
    <w:rsid w:val="003D2A1F"/>
    <w:rsid w:val="003D3241"/>
    <w:rsid w:val="003D32E6"/>
    <w:rsid w:val="003D3651"/>
    <w:rsid w:val="003D37AF"/>
    <w:rsid w:val="003D3CF8"/>
    <w:rsid w:val="003D3F12"/>
    <w:rsid w:val="003D3FE4"/>
    <w:rsid w:val="003D404E"/>
    <w:rsid w:val="003D410F"/>
    <w:rsid w:val="003D422F"/>
    <w:rsid w:val="003D46EF"/>
    <w:rsid w:val="003D4800"/>
    <w:rsid w:val="003D4B86"/>
    <w:rsid w:val="003D4E41"/>
    <w:rsid w:val="003D4FA2"/>
    <w:rsid w:val="003D5022"/>
    <w:rsid w:val="003D515E"/>
    <w:rsid w:val="003D5230"/>
    <w:rsid w:val="003D58C5"/>
    <w:rsid w:val="003D5C83"/>
    <w:rsid w:val="003D5D8A"/>
    <w:rsid w:val="003D6B16"/>
    <w:rsid w:val="003D6DB8"/>
    <w:rsid w:val="003D788A"/>
    <w:rsid w:val="003D7ACD"/>
    <w:rsid w:val="003D7BBC"/>
    <w:rsid w:val="003D7BC9"/>
    <w:rsid w:val="003E005B"/>
    <w:rsid w:val="003E00B6"/>
    <w:rsid w:val="003E0195"/>
    <w:rsid w:val="003E0707"/>
    <w:rsid w:val="003E07CC"/>
    <w:rsid w:val="003E0903"/>
    <w:rsid w:val="003E1207"/>
    <w:rsid w:val="003E12B6"/>
    <w:rsid w:val="003E1390"/>
    <w:rsid w:val="003E1423"/>
    <w:rsid w:val="003E15FD"/>
    <w:rsid w:val="003E161D"/>
    <w:rsid w:val="003E1656"/>
    <w:rsid w:val="003E16EA"/>
    <w:rsid w:val="003E1D25"/>
    <w:rsid w:val="003E2445"/>
    <w:rsid w:val="003E24CB"/>
    <w:rsid w:val="003E25E9"/>
    <w:rsid w:val="003E2D49"/>
    <w:rsid w:val="003E3115"/>
    <w:rsid w:val="003E3677"/>
    <w:rsid w:val="003E36C3"/>
    <w:rsid w:val="003E390E"/>
    <w:rsid w:val="003E3971"/>
    <w:rsid w:val="003E3B9A"/>
    <w:rsid w:val="003E3C46"/>
    <w:rsid w:val="003E3D73"/>
    <w:rsid w:val="003E41C4"/>
    <w:rsid w:val="003E4AD8"/>
    <w:rsid w:val="003E4AF4"/>
    <w:rsid w:val="003E51CF"/>
    <w:rsid w:val="003E5654"/>
    <w:rsid w:val="003E5A1B"/>
    <w:rsid w:val="003E5B8E"/>
    <w:rsid w:val="003E5F11"/>
    <w:rsid w:val="003E61C7"/>
    <w:rsid w:val="003E6240"/>
    <w:rsid w:val="003E64B3"/>
    <w:rsid w:val="003E6758"/>
    <w:rsid w:val="003E68F7"/>
    <w:rsid w:val="003E6DE6"/>
    <w:rsid w:val="003E7E02"/>
    <w:rsid w:val="003E7EFC"/>
    <w:rsid w:val="003E7F94"/>
    <w:rsid w:val="003E7F9E"/>
    <w:rsid w:val="003F034D"/>
    <w:rsid w:val="003F09E9"/>
    <w:rsid w:val="003F0D3E"/>
    <w:rsid w:val="003F178C"/>
    <w:rsid w:val="003F2083"/>
    <w:rsid w:val="003F24F4"/>
    <w:rsid w:val="003F28D6"/>
    <w:rsid w:val="003F3328"/>
    <w:rsid w:val="003F3B1D"/>
    <w:rsid w:val="003F3E34"/>
    <w:rsid w:val="003F3FAF"/>
    <w:rsid w:val="003F418B"/>
    <w:rsid w:val="003F43BB"/>
    <w:rsid w:val="003F4472"/>
    <w:rsid w:val="003F45A5"/>
    <w:rsid w:val="003F4F14"/>
    <w:rsid w:val="003F56D5"/>
    <w:rsid w:val="003F5792"/>
    <w:rsid w:val="003F57F8"/>
    <w:rsid w:val="003F5A0C"/>
    <w:rsid w:val="003F5B02"/>
    <w:rsid w:val="003F60D4"/>
    <w:rsid w:val="003F62C6"/>
    <w:rsid w:val="003F6575"/>
    <w:rsid w:val="003F66C1"/>
    <w:rsid w:val="003F69F9"/>
    <w:rsid w:val="003F6AB8"/>
    <w:rsid w:val="003F7141"/>
    <w:rsid w:val="003F74E1"/>
    <w:rsid w:val="003F76CB"/>
    <w:rsid w:val="003F78C1"/>
    <w:rsid w:val="003F7A23"/>
    <w:rsid w:val="003F7A5E"/>
    <w:rsid w:val="003F7AE0"/>
    <w:rsid w:val="003F7C0E"/>
    <w:rsid w:val="003F7CAC"/>
    <w:rsid w:val="004006FF"/>
    <w:rsid w:val="00400F19"/>
    <w:rsid w:val="00401021"/>
    <w:rsid w:val="0040131B"/>
    <w:rsid w:val="00401404"/>
    <w:rsid w:val="004014FA"/>
    <w:rsid w:val="00401740"/>
    <w:rsid w:val="00401919"/>
    <w:rsid w:val="00401AF4"/>
    <w:rsid w:val="00401E36"/>
    <w:rsid w:val="00401F9E"/>
    <w:rsid w:val="00402280"/>
    <w:rsid w:val="00402292"/>
    <w:rsid w:val="00402A82"/>
    <w:rsid w:val="00402CD6"/>
    <w:rsid w:val="00403039"/>
    <w:rsid w:val="0040342B"/>
    <w:rsid w:val="00403650"/>
    <w:rsid w:val="00403A4A"/>
    <w:rsid w:val="00403DFE"/>
    <w:rsid w:val="0040430E"/>
    <w:rsid w:val="00404C8D"/>
    <w:rsid w:val="00405167"/>
    <w:rsid w:val="00405306"/>
    <w:rsid w:val="0040543D"/>
    <w:rsid w:val="004056CC"/>
    <w:rsid w:val="00405993"/>
    <w:rsid w:val="00405E59"/>
    <w:rsid w:val="004061DE"/>
    <w:rsid w:val="00406204"/>
    <w:rsid w:val="004067F4"/>
    <w:rsid w:val="0040690C"/>
    <w:rsid w:val="00406B65"/>
    <w:rsid w:val="00406DAA"/>
    <w:rsid w:val="004072E1"/>
    <w:rsid w:val="00407355"/>
    <w:rsid w:val="00407656"/>
    <w:rsid w:val="0040772B"/>
    <w:rsid w:val="00407789"/>
    <w:rsid w:val="004078B2"/>
    <w:rsid w:val="00407C35"/>
    <w:rsid w:val="00407DBF"/>
    <w:rsid w:val="004100AF"/>
    <w:rsid w:val="0041010B"/>
    <w:rsid w:val="0041068E"/>
    <w:rsid w:val="00411010"/>
    <w:rsid w:val="00411090"/>
    <w:rsid w:val="004111D8"/>
    <w:rsid w:val="0041124D"/>
    <w:rsid w:val="0041137D"/>
    <w:rsid w:val="00411398"/>
    <w:rsid w:val="00411439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82F"/>
    <w:rsid w:val="004128E9"/>
    <w:rsid w:val="0041296D"/>
    <w:rsid w:val="00412AAB"/>
    <w:rsid w:val="00412F1C"/>
    <w:rsid w:val="004131B3"/>
    <w:rsid w:val="004131B6"/>
    <w:rsid w:val="00413431"/>
    <w:rsid w:val="00413709"/>
    <w:rsid w:val="00413D5F"/>
    <w:rsid w:val="0041400E"/>
    <w:rsid w:val="004145DB"/>
    <w:rsid w:val="004146EF"/>
    <w:rsid w:val="004149CB"/>
    <w:rsid w:val="00414A9E"/>
    <w:rsid w:val="00414C4B"/>
    <w:rsid w:val="00414DDE"/>
    <w:rsid w:val="00414E00"/>
    <w:rsid w:val="004153AC"/>
    <w:rsid w:val="004156FC"/>
    <w:rsid w:val="00415893"/>
    <w:rsid w:val="00415C4B"/>
    <w:rsid w:val="00415F21"/>
    <w:rsid w:val="00415F90"/>
    <w:rsid w:val="004160D1"/>
    <w:rsid w:val="0041673C"/>
    <w:rsid w:val="00416B0F"/>
    <w:rsid w:val="0041747B"/>
    <w:rsid w:val="004175C0"/>
    <w:rsid w:val="0042019D"/>
    <w:rsid w:val="00420435"/>
    <w:rsid w:val="00420479"/>
    <w:rsid w:val="00420605"/>
    <w:rsid w:val="00420C17"/>
    <w:rsid w:val="00420EBA"/>
    <w:rsid w:val="004212AA"/>
    <w:rsid w:val="004213A2"/>
    <w:rsid w:val="004215F8"/>
    <w:rsid w:val="00421671"/>
    <w:rsid w:val="004216A9"/>
    <w:rsid w:val="0042190C"/>
    <w:rsid w:val="004219CA"/>
    <w:rsid w:val="00421AAF"/>
    <w:rsid w:val="00422219"/>
    <w:rsid w:val="00422454"/>
    <w:rsid w:val="00422FC5"/>
    <w:rsid w:val="004231BB"/>
    <w:rsid w:val="004232B7"/>
    <w:rsid w:val="004242AD"/>
    <w:rsid w:val="004245B7"/>
    <w:rsid w:val="0042493E"/>
    <w:rsid w:val="00424A1E"/>
    <w:rsid w:val="00424C07"/>
    <w:rsid w:val="00425227"/>
    <w:rsid w:val="00425726"/>
    <w:rsid w:val="00425B02"/>
    <w:rsid w:val="00425BA3"/>
    <w:rsid w:val="00425D09"/>
    <w:rsid w:val="00425F28"/>
    <w:rsid w:val="00426359"/>
    <w:rsid w:val="004264E7"/>
    <w:rsid w:val="0042687C"/>
    <w:rsid w:val="004268EC"/>
    <w:rsid w:val="004269C1"/>
    <w:rsid w:val="00426C3A"/>
    <w:rsid w:val="00426DDB"/>
    <w:rsid w:val="00426F52"/>
    <w:rsid w:val="004270D5"/>
    <w:rsid w:val="0042738B"/>
    <w:rsid w:val="00427414"/>
    <w:rsid w:val="004274C4"/>
    <w:rsid w:val="0042750C"/>
    <w:rsid w:val="00427824"/>
    <w:rsid w:val="004279A0"/>
    <w:rsid w:val="00427CB6"/>
    <w:rsid w:val="00427DF9"/>
    <w:rsid w:val="004301EF"/>
    <w:rsid w:val="0043132F"/>
    <w:rsid w:val="00431368"/>
    <w:rsid w:val="00431C07"/>
    <w:rsid w:val="0043226E"/>
    <w:rsid w:val="004323C1"/>
    <w:rsid w:val="00432768"/>
    <w:rsid w:val="004329FB"/>
    <w:rsid w:val="00432D37"/>
    <w:rsid w:val="00432D55"/>
    <w:rsid w:val="0043308C"/>
    <w:rsid w:val="004331C4"/>
    <w:rsid w:val="00433276"/>
    <w:rsid w:val="00433763"/>
    <w:rsid w:val="004338FA"/>
    <w:rsid w:val="00433936"/>
    <w:rsid w:val="00433D06"/>
    <w:rsid w:val="00434610"/>
    <w:rsid w:val="004348DA"/>
    <w:rsid w:val="00434930"/>
    <w:rsid w:val="0043497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C84"/>
    <w:rsid w:val="00436FD9"/>
    <w:rsid w:val="0043778E"/>
    <w:rsid w:val="004379A6"/>
    <w:rsid w:val="00437A10"/>
    <w:rsid w:val="00437A30"/>
    <w:rsid w:val="00437A5D"/>
    <w:rsid w:val="00437D50"/>
    <w:rsid w:val="00437EB4"/>
    <w:rsid w:val="00437F0E"/>
    <w:rsid w:val="00440197"/>
    <w:rsid w:val="004403C0"/>
    <w:rsid w:val="004407B6"/>
    <w:rsid w:val="00440EF4"/>
    <w:rsid w:val="0044101F"/>
    <w:rsid w:val="004412F5"/>
    <w:rsid w:val="004413E2"/>
    <w:rsid w:val="0044194E"/>
    <w:rsid w:val="00441A9E"/>
    <w:rsid w:val="00441B3F"/>
    <w:rsid w:val="00441C6A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F04"/>
    <w:rsid w:val="00444285"/>
    <w:rsid w:val="004443B6"/>
    <w:rsid w:val="004444F5"/>
    <w:rsid w:val="00444560"/>
    <w:rsid w:val="00444576"/>
    <w:rsid w:val="00444AF5"/>
    <w:rsid w:val="00444EF9"/>
    <w:rsid w:val="0044508A"/>
    <w:rsid w:val="004452AB"/>
    <w:rsid w:val="00445872"/>
    <w:rsid w:val="00445A79"/>
    <w:rsid w:val="00445C53"/>
    <w:rsid w:val="00445CE7"/>
    <w:rsid w:val="00445E5B"/>
    <w:rsid w:val="00445FF1"/>
    <w:rsid w:val="00446140"/>
    <w:rsid w:val="004464F5"/>
    <w:rsid w:val="00446B8A"/>
    <w:rsid w:val="004472BD"/>
    <w:rsid w:val="0044761D"/>
    <w:rsid w:val="0044772E"/>
    <w:rsid w:val="0044779A"/>
    <w:rsid w:val="00447AC1"/>
    <w:rsid w:val="00447CCB"/>
    <w:rsid w:val="00447D7A"/>
    <w:rsid w:val="0045016E"/>
    <w:rsid w:val="004501A6"/>
    <w:rsid w:val="00450543"/>
    <w:rsid w:val="004506A2"/>
    <w:rsid w:val="00450B7A"/>
    <w:rsid w:val="00450E06"/>
    <w:rsid w:val="00450F27"/>
    <w:rsid w:val="004519A1"/>
    <w:rsid w:val="00451D14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E0"/>
    <w:rsid w:val="00453DFE"/>
    <w:rsid w:val="00454189"/>
    <w:rsid w:val="004544C0"/>
    <w:rsid w:val="004547C6"/>
    <w:rsid w:val="00454A95"/>
    <w:rsid w:val="00454B72"/>
    <w:rsid w:val="00454B87"/>
    <w:rsid w:val="00454DC1"/>
    <w:rsid w:val="00454F4A"/>
    <w:rsid w:val="004552C2"/>
    <w:rsid w:val="0045597A"/>
    <w:rsid w:val="00455CAD"/>
    <w:rsid w:val="0045612D"/>
    <w:rsid w:val="00456670"/>
    <w:rsid w:val="00456ADC"/>
    <w:rsid w:val="00456EAD"/>
    <w:rsid w:val="00457041"/>
    <w:rsid w:val="004575C6"/>
    <w:rsid w:val="00457A4B"/>
    <w:rsid w:val="00457CDD"/>
    <w:rsid w:val="004600E3"/>
    <w:rsid w:val="004601EF"/>
    <w:rsid w:val="004603E6"/>
    <w:rsid w:val="004604BB"/>
    <w:rsid w:val="004604E3"/>
    <w:rsid w:val="00460800"/>
    <w:rsid w:val="00460C7F"/>
    <w:rsid w:val="00460D5C"/>
    <w:rsid w:val="00460E2D"/>
    <w:rsid w:val="00460ED9"/>
    <w:rsid w:val="00460F93"/>
    <w:rsid w:val="00461574"/>
    <w:rsid w:val="0046185C"/>
    <w:rsid w:val="004618F6"/>
    <w:rsid w:val="00461CC1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54D"/>
    <w:rsid w:val="004655E0"/>
    <w:rsid w:val="00465AD5"/>
    <w:rsid w:val="00465ECC"/>
    <w:rsid w:val="00465F4A"/>
    <w:rsid w:val="00466142"/>
    <w:rsid w:val="00466145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0CE"/>
    <w:rsid w:val="004703E0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A94"/>
    <w:rsid w:val="00473B61"/>
    <w:rsid w:val="0047414B"/>
    <w:rsid w:val="0047427F"/>
    <w:rsid w:val="00474494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893"/>
    <w:rsid w:val="00475A7B"/>
    <w:rsid w:val="00475ABD"/>
    <w:rsid w:val="00476166"/>
    <w:rsid w:val="0047616A"/>
    <w:rsid w:val="00476574"/>
    <w:rsid w:val="00476A3E"/>
    <w:rsid w:val="00476E49"/>
    <w:rsid w:val="00477019"/>
    <w:rsid w:val="00477116"/>
    <w:rsid w:val="0047758F"/>
    <w:rsid w:val="0047766F"/>
    <w:rsid w:val="00477801"/>
    <w:rsid w:val="00477C1E"/>
    <w:rsid w:val="00477F1F"/>
    <w:rsid w:val="00480F26"/>
    <w:rsid w:val="004810A9"/>
    <w:rsid w:val="00481399"/>
    <w:rsid w:val="00481406"/>
    <w:rsid w:val="0048154A"/>
    <w:rsid w:val="0048169B"/>
    <w:rsid w:val="00481726"/>
    <w:rsid w:val="004818E5"/>
    <w:rsid w:val="00481908"/>
    <w:rsid w:val="00481E93"/>
    <w:rsid w:val="0048232D"/>
    <w:rsid w:val="00482552"/>
    <w:rsid w:val="004829A1"/>
    <w:rsid w:val="00482FF6"/>
    <w:rsid w:val="00483253"/>
    <w:rsid w:val="0048326F"/>
    <w:rsid w:val="00483682"/>
    <w:rsid w:val="00483699"/>
    <w:rsid w:val="00483BB0"/>
    <w:rsid w:val="00484109"/>
    <w:rsid w:val="00484111"/>
    <w:rsid w:val="004842E1"/>
    <w:rsid w:val="0048458A"/>
    <w:rsid w:val="00484690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FE5"/>
    <w:rsid w:val="00486216"/>
    <w:rsid w:val="0048682A"/>
    <w:rsid w:val="00486938"/>
    <w:rsid w:val="004869A8"/>
    <w:rsid w:val="00486AA6"/>
    <w:rsid w:val="0048752C"/>
    <w:rsid w:val="0048757E"/>
    <w:rsid w:val="00487A26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CAB"/>
    <w:rsid w:val="00492B8F"/>
    <w:rsid w:val="00492CBE"/>
    <w:rsid w:val="00492CBF"/>
    <w:rsid w:val="00493566"/>
    <w:rsid w:val="0049359F"/>
    <w:rsid w:val="00493677"/>
    <w:rsid w:val="004936C7"/>
    <w:rsid w:val="004941A3"/>
    <w:rsid w:val="0049425B"/>
    <w:rsid w:val="004943D7"/>
    <w:rsid w:val="0049451A"/>
    <w:rsid w:val="0049454F"/>
    <w:rsid w:val="004947B5"/>
    <w:rsid w:val="00494C66"/>
    <w:rsid w:val="00494E16"/>
    <w:rsid w:val="0049573F"/>
    <w:rsid w:val="004958CE"/>
    <w:rsid w:val="00495AD4"/>
    <w:rsid w:val="00495BFE"/>
    <w:rsid w:val="00495EF1"/>
    <w:rsid w:val="004961C0"/>
    <w:rsid w:val="00496CB2"/>
    <w:rsid w:val="00497481"/>
    <w:rsid w:val="004974C7"/>
    <w:rsid w:val="00497832"/>
    <w:rsid w:val="00497EF9"/>
    <w:rsid w:val="00497FA0"/>
    <w:rsid w:val="004A04C9"/>
    <w:rsid w:val="004A0785"/>
    <w:rsid w:val="004A0D77"/>
    <w:rsid w:val="004A0FA8"/>
    <w:rsid w:val="004A174C"/>
    <w:rsid w:val="004A223F"/>
    <w:rsid w:val="004A275D"/>
    <w:rsid w:val="004A296C"/>
    <w:rsid w:val="004A2A57"/>
    <w:rsid w:val="004A2D9B"/>
    <w:rsid w:val="004A34C8"/>
    <w:rsid w:val="004A3E41"/>
    <w:rsid w:val="004A43B3"/>
    <w:rsid w:val="004A43FE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764"/>
    <w:rsid w:val="004A5B90"/>
    <w:rsid w:val="004A5C40"/>
    <w:rsid w:val="004A60D7"/>
    <w:rsid w:val="004A60EB"/>
    <w:rsid w:val="004A6112"/>
    <w:rsid w:val="004A66BE"/>
    <w:rsid w:val="004A69A2"/>
    <w:rsid w:val="004A6F37"/>
    <w:rsid w:val="004A703A"/>
    <w:rsid w:val="004A76BF"/>
    <w:rsid w:val="004A779C"/>
    <w:rsid w:val="004A7823"/>
    <w:rsid w:val="004A7C06"/>
    <w:rsid w:val="004A7C89"/>
    <w:rsid w:val="004A7D82"/>
    <w:rsid w:val="004B03A9"/>
    <w:rsid w:val="004B0440"/>
    <w:rsid w:val="004B0BE4"/>
    <w:rsid w:val="004B13B5"/>
    <w:rsid w:val="004B1438"/>
    <w:rsid w:val="004B1BF0"/>
    <w:rsid w:val="004B1D49"/>
    <w:rsid w:val="004B1F09"/>
    <w:rsid w:val="004B1F99"/>
    <w:rsid w:val="004B2267"/>
    <w:rsid w:val="004B24FC"/>
    <w:rsid w:val="004B28EA"/>
    <w:rsid w:val="004B2AE6"/>
    <w:rsid w:val="004B2C46"/>
    <w:rsid w:val="004B2F59"/>
    <w:rsid w:val="004B327A"/>
    <w:rsid w:val="004B33EA"/>
    <w:rsid w:val="004B37CD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986"/>
    <w:rsid w:val="004B4DEE"/>
    <w:rsid w:val="004B4E94"/>
    <w:rsid w:val="004B5C52"/>
    <w:rsid w:val="004B5C96"/>
    <w:rsid w:val="004B5E4C"/>
    <w:rsid w:val="004B6322"/>
    <w:rsid w:val="004B6468"/>
    <w:rsid w:val="004B6D4A"/>
    <w:rsid w:val="004B7118"/>
    <w:rsid w:val="004B7369"/>
    <w:rsid w:val="004B73B0"/>
    <w:rsid w:val="004B759D"/>
    <w:rsid w:val="004B7C92"/>
    <w:rsid w:val="004B7E86"/>
    <w:rsid w:val="004C02AC"/>
    <w:rsid w:val="004C03DF"/>
    <w:rsid w:val="004C07F2"/>
    <w:rsid w:val="004C07F4"/>
    <w:rsid w:val="004C08AF"/>
    <w:rsid w:val="004C090F"/>
    <w:rsid w:val="004C1279"/>
    <w:rsid w:val="004C1499"/>
    <w:rsid w:val="004C204C"/>
    <w:rsid w:val="004C2079"/>
    <w:rsid w:val="004C224B"/>
    <w:rsid w:val="004C2288"/>
    <w:rsid w:val="004C256F"/>
    <w:rsid w:val="004C2605"/>
    <w:rsid w:val="004C2800"/>
    <w:rsid w:val="004C284C"/>
    <w:rsid w:val="004C2A42"/>
    <w:rsid w:val="004C343C"/>
    <w:rsid w:val="004C38B3"/>
    <w:rsid w:val="004C3CEB"/>
    <w:rsid w:val="004C3E06"/>
    <w:rsid w:val="004C41B3"/>
    <w:rsid w:val="004C41D9"/>
    <w:rsid w:val="004C4679"/>
    <w:rsid w:val="004C499C"/>
    <w:rsid w:val="004C49A5"/>
    <w:rsid w:val="004C4D62"/>
    <w:rsid w:val="004C4F2F"/>
    <w:rsid w:val="004C5419"/>
    <w:rsid w:val="004C54A4"/>
    <w:rsid w:val="004C562D"/>
    <w:rsid w:val="004C594C"/>
    <w:rsid w:val="004C5D45"/>
    <w:rsid w:val="004C6017"/>
    <w:rsid w:val="004C69FF"/>
    <w:rsid w:val="004C6CFB"/>
    <w:rsid w:val="004C7777"/>
    <w:rsid w:val="004C784D"/>
    <w:rsid w:val="004C7B19"/>
    <w:rsid w:val="004C7E7E"/>
    <w:rsid w:val="004C7F7D"/>
    <w:rsid w:val="004D02D0"/>
    <w:rsid w:val="004D09AF"/>
    <w:rsid w:val="004D0A05"/>
    <w:rsid w:val="004D0A31"/>
    <w:rsid w:val="004D0A7D"/>
    <w:rsid w:val="004D0BD9"/>
    <w:rsid w:val="004D0D4C"/>
    <w:rsid w:val="004D1C5C"/>
    <w:rsid w:val="004D1E9F"/>
    <w:rsid w:val="004D1EB6"/>
    <w:rsid w:val="004D2353"/>
    <w:rsid w:val="004D31CE"/>
    <w:rsid w:val="004D362F"/>
    <w:rsid w:val="004D37D8"/>
    <w:rsid w:val="004D3975"/>
    <w:rsid w:val="004D39F4"/>
    <w:rsid w:val="004D3ABD"/>
    <w:rsid w:val="004D3B8C"/>
    <w:rsid w:val="004D3DA4"/>
    <w:rsid w:val="004D3FED"/>
    <w:rsid w:val="004D4264"/>
    <w:rsid w:val="004D42BB"/>
    <w:rsid w:val="004D4301"/>
    <w:rsid w:val="004D43EE"/>
    <w:rsid w:val="004D4DDE"/>
    <w:rsid w:val="004D510F"/>
    <w:rsid w:val="004D5894"/>
    <w:rsid w:val="004D5BA5"/>
    <w:rsid w:val="004D5C2D"/>
    <w:rsid w:val="004D5F62"/>
    <w:rsid w:val="004D60AD"/>
    <w:rsid w:val="004D6509"/>
    <w:rsid w:val="004D6633"/>
    <w:rsid w:val="004D6725"/>
    <w:rsid w:val="004D6730"/>
    <w:rsid w:val="004D6AC2"/>
    <w:rsid w:val="004D6B75"/>
    <w:rsid w:val="004D6F76"/>
    <w:rsid w:val="004D71E8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E00"/>
    <w:rsid w:val="004E0E7A"/>
    <w:rsid w:val="004E1453"/>
    <w:rsid w:val="004E1674"/>
    <w:rsid w:val="004E1956"/>
    <w:rsid w:val="004E1A09"/>
    <w:rsid w:val="004E1B22"/>
    <w:rsid w:val="004E1C54"/>
    <w:rsid w:val="004E2145"/>
    <w:rsid w:val="004E22D7"/>
    <w:rsid w:val="004E22EE"/>
    <w:rsid w:val="004E2A31"/>
    <w:rsid w:val="004E2F06"/>
    <w:rsid w:val="004E3305"/>
    <w:rsid w:val="004E3590"/>
    <w:rsid w:val="004E3D3F"/>
    <w:rsid w:val="004E3DD1"/>
    <w:rsid w:val="004E42C8"/>
    <w:rsid w:val="004E437F"/>
    <w:rsid w:val="004E47EE"/>
    <w:rsid w:val="004E49F0"/>
    <w:rsid w:val="004E51D9"/>
    <w:rsid w:val="004E55F1"/>
    <w:rsid w:val="004E56C5"/>
    <w:rsid w:val="004E6207"/>
    <w:rsid w:val="004E6377"/>
    <w:rsid w:val="004E64C6"/>
    <w:rsid w:val="004E6BB8"/>
    <w:rsid w:val="004E6F78"/>
    <w:rsid w:val="004E7113"/>
    <w:rsid w:val="004E7890"/>
    <w:rsid w:val="004E7EC0"/>
    <w:rsid w:val="004F012F"/>
    <w:rsid w:val="004F0155"/>
    <w:rsid w:val="004F090E"/>
    <w:rsid w:val="004F0929"/>
    <w:rsid w:val="004F0940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2DDF"/>
    <w:rsid w:val="004F328B"/>
    <w:rsid w:val="004F3323"/>
    <w:rsid w:val="004F3685"/>
    <w:rsid w:val="004F3E4C"/>
    <w:rsid w:val="004F3E83"/>
    <w:rsid w:val="004F4285"/>
    <w:rsid w:val="004F42EC"/>
    <w:rsid w:val="004F46FC"/>
    <w:rsid w:val="004F4747"/>
    <w:rsid w:val="004F481D"/>
    <w:rsid w:val="004F4B27"/>
    <w:rsid w:val="004F4B57"/>
    <w:rsid w:val="004F4D78"/>
    <w:rsid w:val="004F4E96"/>
    <w:rsid w:val="004F530D"/>
    <w:rsid w:val="004F5466"/>
    <w:rsid w:val="004F5716"/>
    <w:rsid w:val="004F586C"/>
    <w:rsid w:val="004F5912"/>
    <w:rsid w:val="004F5A54"/>
    <w:rsid w:val="004F5B20"/>
    <w:rsid w:val="004F5CF1"/>
    <w:rsid w:val="004F60C2"/>
    <w:rsid w:val="004F6654"/>
    <w:rsid w:val="004F6833"/>
    <w:rsid w:val="004F728B"/>
    <w:rsid w:val="004F7337"/>
    <w:rsid w:val="004F7382"/>
    <w:rsid w:val="004F7688"/>
    <w:rsid w:val="004F7B13"/>
    <w:rsid w:val="004F7B42"/>
    <w:rsid w:val="004F7CEF"/>
    <w:rsid w:val="004F7DBF"/>
    <w:rsid w:val="00500149"/>
    <w:rsid w:val="00500551"/>
    <w:rsid w:val="005006AF"/>
    <w:rsid w:val="005008B2"/>
    <w:rsid w:val="0050091E"/>
    <w:rsid w:val="00500A84"/>
    <w:rsid w:val="00500BD6"/>
    <w:rsid w:val="00500E7F"/>
    <w:rsid w:val="0050115B"/>
    <w:rsid w:val="00501395"/>
    <w:rsid w:val="005015C9"/>
    <w:rsid w:val="0050184A"/>
    <w:rsid w:val="005018E4"/>
    <w:rsid w:val="00501D42"/>
    <w:rsid w:val="00501D4B"/>
    <w:rsid w:val="00501D56"/>
    <w:rsid w:val="00501E1F"/>
    <w:rsid w:val="00501E30"/>
    <w:rsid w:val="00502096"/>
    <w:rsid w:val="00502198"/>
    <w:rsid w:val="0050227D"/>
    <w:rsid w:val="00502670"/>
    <w:rsid w:val="005027D2"/>
    <w:rsid w:val="00503930"/>
    <w:rsid w:val="00503934"/>
    <w:rsid w:val="00503C6C"/>
    <w:rsid w:val="005041A0"/>
    <w:rsid w:val="00504CE2"/>
    <w:rsid w:val="00504DF7"/>
    <w:rsid w:val="00504FE5"/>
    <w:rsid w:val="00505233"/>
    <w:rsid w:val="005052A1"/>
    <w:rsid w:val="00505A2F"/>
    <w:rsid w:val="005066FB"/>
    <w:rsid w:val="0050699E"/>
    <w:rsid w:val="00506AA6"/>
    <w:rsid w:val="00507240"/>
    <w:rsid w:val="0050747F"/>
    <w:rsid w:val="0050788F"/>
    <w:rsid w:val="00507C07"/>
    <w:rsid w:val="00507DCD"/>
    <w:rsid w:val="0051004E"/>
    <w:rsid w:val="00510649"/>
    <w:rsid w:val="00510C48"/>
    <w:rsid w:val="00510E53"/>
    <w:rsid w:val="00510E9A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489"/>
    <w:rsid w:val="00512A48"/>
    <w:rsid w:val="00512C87"/>
    <w:rsid w:val="00512E2D"/>
    <w:rsid w:val="00512EAD"/>
    <w:rsid w:val="00513543"/>
    <w:rsid w:val="00513BCE"/>
    <w:rsid w:val="005141D8"/>
    <w:rsid w:val="005141EA"/>
    <w:rsid w:val="00514339"/>
    <w:rsid w:val="005143D7"/>
    <w:rsid w:val="005145B4"/>
    <w:rsid w:val="00514EEF"/>
    <w:rsid w:val="00514F55"/>
    <w:rsid w:val="0051510C"/>
    <w:rsid w:val="00515304"/>
    <w:rsid w:val="005154B6"/>
    <w:rsid w:val="0051581E"/>
    <w:rsid w:val="005159E4"/>
    <w:rsid w:val="00515CE9"/>
    <w:rsid w:val="00515DFB"/>
    <w:rsid w:val="00515E36"/>
    <w:rsid w:val="00515EEB"/>
    <w:rsid w:val="00515FA4"/>
    <w:rsid w:val="005160C6"/>
    <w:rsid w:val="0051613B"/>
    <w:rsid w:val="005164F4"/>
    <w:rsid w:val="0051660A"/>
    <w:rsid w:val="005172AD"/>
    <w:rsid w:val="00517602"/>
    <w:rsid w:val="00517747"/>
    <w:rsid w:val="00517C75"/>
    <w:rsid w:val="00520383"/>
    <w:rsid w:val="005204AB"/>
    <w:rsid w:val="005204CB"/>
    <w:rsid w:val="0052060E"/>
    <w:rsid w:val="0052110D"/>
    <w:rsid w:val="0052128B"/>
    <w:rsid w:val="00521706"/>
    <w:rsid w:val="00521750"/>
    <w:rsid w:val="00521BB9"/>
    <w:rsid w:val="00521D64"/>
    <w:rsid w:val="0052218E"/>
    <w:rsid w:val="005225CC"/>
    <w:rsid w:val="005227E2"/>
    <w:rsid w:val="00522BA6"/>
    <w:rsid w:val="00522D50"/>
    <w:rsid w:val="00522F07"/>
    <w:rsid w:val="00523484"/>
    <w:rsid w:val="00523C0F"/>
    <w:rsid w:val="00523DB2"/>
    <w:rsid w:val="00523DDA"/>
    <w:rsid w:val="00523E4E"/>
    <w:rsid w:val="00523EA6"/>
    <w:rsid w:val="0052451A"/>
    <w:rsid w:val="00524860"/>
    <w:rsid w:val="00524916"/>
    <w:rsid w:val="00524C91"/>
    <w:rsid w:val="00525117"/>
    <w:rsid w:val="0052516C"/>
    <w:rsid w:val="005259EA"/>
    <w:rsid w:val="00525EA8"/>
    <w:rsid w:val="00525EC1"/>
    <w:rsid w:val="005260E6"/>
    <w:rsid w:val="00526635"/>
    <w:rsid w:val="00526661"/>
    <w:rsid w:val="00526D54"/>
    <w:rsid w:val="00526E14"/>
    <w:rsid w:val="00527379"/>
    <w:rsid w:val="0052779F"/>
    <w:rsid w:val="00527906"/>
    <w:rsid w:val="005279AB"/>
    <w:rsid w:val="00527EBE"/>
    <w:rsid w:val="00527F05"/>
    <w:rsid w:val="00530062"/>
    <w:rsid w:val="005301D1"/>
    <w:rsid w:val="00530305"/>
    <w:rsid w:val="00530917"/>
    <w:rsid w:val="00530B69"/>
    <w:rsid w:val="00530C2D"/>
    <w:rsid w:val="00530CF6"/>
    <w:rsid w:val="00530DBF"/>
    <w:rsid w:val="005316C5"/>
    <w:rsid w:val="00531C7C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A2"/>
    <w:rsid w:val="005331F2"/>
    <w:rsid w:val="00533B23"/>
    <w:rsid w:val="00533EAF"/>
    <w:rsid w:val="00534692"/>
    <w:rsid w:val="005347D3"/>
    <w:rsid w:val="00534BE6"/>
    <w:rsid w:val="00534D29"/>
    <w:rsid w:val="0053568D"/>
    <w:rsid w:val="0053570F"/>
    <w:rsid w:val="0053590E"/>
    <w:rsid w:val="00535C2F"/>
    <w:rsid w:val="00535C90"/>
    <w:rsid w:val="00535D91"/>
    <w:rsid w:val="005362A7"/>
    <w:rsid w:val="00536C6F"/>
    <w:rsid w:val="00537371"/>
    <w:rsid w:val="00537B19"/>
    <w:rsid w:val="00537CE9"/>
    <w:rsid w:val="00540500"/>
    <w:rsid w:val="00540580"/>
    <w:rsid w:val="005406AB"/>
    <w:rsid w:val="00540874"/>
    <w:rsid w:val="00540A1F"/>
    <w:rsid w:val="00540A7D"/>
    <w:rsid w:val="00541070"/>
    <w:rsid w:val="005410D0"/>
    <w:rsid w:val="005411A7"/>
    <w:rsid w:val="005412BE"/>
    <w:rsid w:val="00541756"/>
    <w:rsid w:val="00541E5C"/>
    <w:rsid w:val="00541E63"/>
    <w:rsid w:val="00541EA7"/>
    <w:rsid w:val="00541F21"/>
    <w:rsid w:val="00542161"/>
    <w:rsid w:val="00542222"/>
    <w:rsid w:val="00542574"/>
    <w:rsid w:val="005425F6"/>
    <w:rsid w:val="00542A47"/>
    <w:rsid w:val="005431AE"/>
    <w:rsid w:val="00543317"/>
    <w:rsid w:val="0054380A"/>
    <w:rsid w:val="00543AE9"/>
    <w:rsid w:val="00543B59"/>
    <w:rsid w:val="00543FE2"/>
    <w:rsid w:val="005440F1"/>
    <w:rsid w:val="005442CC"/>
    <w:rsid w:val="005444F8"/>
    <w:rsid w:val="005445B6"/>
    <w:rsid w:val="00544B46"/>
    <w:rsid w:val="00544BC5"/>
    <w:rsid w:val="005452EE"/>
    <w:rsid w:val="00545642"/>
    <w:rsid w:val="0054567C"/>
    <w:rsid w:val="005458E6"/>
    <w:rsid w:val="0054595A"/>
    <w:rsid w:val="00545A1B"/>
    <w:rsid w:val="00546263"/>
    <w:rsid w:val="005464A0"/>
    <w:rsid w:val="0054686C"/>
    <w:rsid w:val="00546C7A"/>
    <w:rsid w:val="00546D24"/>
    <w:rsid w:val="00546D9D"/>
    <w:rsid w:val="00547244"/>
    <w:rsid w:val="005474A6"/>
    <w:rsid w:val="00547671"/>
    <w:rsid w:val="00547894"/>
    <w:rsid w:val="00547997"/>
    <w:rsid w:val="00547A2D"/>
    <w:rsid w:val="00547F3A"/>
    <w:rsid w:val="0055019D"/>
    <w:rsid w:val="005506DB"/>
    <w:rsid w:val="00550B00"/>
    <w:rsid w:val="005514C9"/>
    <w:rsid w:val="00551551"/>
    <w:rsid w:val="00551C7F"/>
    <w:rsid w:val="00551CBF"/>
    <w:rsid w:val="00551D2E"/>
    <w:rsid w:val="00551E62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DA"/>
    <w:rsid w:val="00555EF4"/>
    <w:rsid w:val="00556633"/>
    <w:rsid w:val="005566E9"/>
    <w:rsid w:val="00556AC9"/>
    <w:rsid w:val="00556F8B"/>
    <w:rsid w:val="0055717D"/>
    <w:rsid w:val="005572B2"/>
    <w:rsid w:val="00557456"/>
    <w:rsid w:val="005574FB"/>
    <w:rsid w:val="00557751"/>
    <w:rsid w:val="0055776C"/>
    <w:rsid w:val="00557827"/>
    <w:rsid w:val="00557D31"/>
    <w:rsid w:val="0056005A"/>
    <w:rsid w:val="0056031A"/>
    <w:rsid w:val="00560F3B"/>
    <w:rsid w:val="00560FDC"/>
    <w:rsid w:val="005615D1"/>
    <w:rsid w:val="00561864"/>
    <w:rsid w:val="00561A2E"/>
    <w:rsid w:val="00562253"/>
    <w:rsid w:val="00562735"/>
    <w:rsid w:val="005627FB"/>
    <w:rsid w:val="00563617"/>
    <w:rsid w:val="005637D9"/>
    <w:rsid w:val="0056418D"/>
    <w:rsid w:val="00564921"/>
    <w:rsid w:val="00564ABB"/>
    <w:rsid w:val="00564B4B"/>
    <w:rsid w:val="00565259"/>
    <w:rsid w:val="005652F1"/>
    <w:rsid w:val="00565568"/>
    <w:rsid w:val="00565AEF"/>
    <w:rsid w:val="00565F90"/>
    <w:rsid w:val="005660A8"/>
    <w:rsid w:val="00566391"/>
    <w:rsid w:val="005669F7"/>
    <w:rsid w:val="00566C3C"/>
    <w:rsid w:val="00567296"/>
    <w:rsid w:val="00567B45"/>
    <w:rsid w:val="00567BCA"/>
    <w:rsid w:val="00570015"/>
    <w:rsid w:val="005705BF"/>
    <w:rsid w:val="00570C7E"/>
    <w:rsid w:val="00570F13"/>
    <w:rsid w:val="00571013"/>
    <w:rsid w:val="00571054"/>
    <w:rsid w:val="005711FE"/>
    <w:rsid w:val="005716D2"/>
    <w:rsid w:val="00571803"/>
    <w:rsid w:val="00571863"/>
    <w:rsid w:val="0057188A"/>
    <w:rsid w:val="00571D1A"/>
    <w:rsid w:val="005720DE"/>
    <w:rsid w:val="00572147"/>
    <w:rsid w:val="005723E2"/>
    <w:rsid w:val="00572777"/>
    <w:rsid w:val="005727BB"/>
    <w:rsid w:val="00572A75"/>
    <w:rsid w:val="00572D68"/>
    <w:rsid w:val="00572E01"/>
    <w:rsid w:val="00572E1A"/>
    <w:rsid w:val="00572E8B"/>
    <w:rsid w:val="0057305F"/>
    <w:rsid w:val="005732D8"/>
    <w:rsid w:val="00573341"/>
    <w:rsid w:val="00573915"/>
    <w:rsid w:val="00573FC7"/>
    <w:rsid w:val="005741D0"/>
    <w:rsid w:val="00574BDB"/>
    <w:rsid w:val="00574CC8"/>
    <w:rsid w:val="00574EF4"/>
    <w:rsid w:val="005753A6"/>
    <w:rsid w:val="005754AE"/>
    <w:rsid w:val="005757EC"/>
    <w:rsid w:val="00575DFC"/>
    <w:rsid w:val="00575EB6"/>
    <w:rsid w:val="00576728"/>
    <w:rsid w:val="00576758"/>
    <w:rsid w:val="00576D58"/>
    <w:rsid w:val="00576ECF"/>
    <w:rsid w:val="00576EF3"/>
    <w:rsid w:val="0057710C"/>
    <w:rsid w:val="00577140"/>
    <w:rsid w:val="005774D4"/>
    <w:rsid w:val="005775B0"/>
    <w:rsid w:val="005776F7"/>
    <w:rsid w:val="00577D43"/>
    <w:rsid w:val="00577EF0"/>
    <w:rsid w:val="005805F0"/>
    <w:rsid w:val="00580819"/>
    <w:rsid w:val="00580856"/>
    <w:rsid w:val="00580AAC"/>
    <w:rsid w:val="00580FFF"/>
    <w:rsid w:val="00581098"/>
    <w:rsid w:val="005819B4"/>
    <w:rsid w:val="00581BE0"/>
    <w:rsid w:val="00581F4B"/>
    <w:rsid w:val="00581F77"/>
    <w:rsid w:val="0058250B"/>
    <w:rsid w:val="005825E4"/>
    <w:rsid w:val="005826BC"/>
    <w:rsid w:val="00582A6E"/>
    <w:rsid w:val="00582BE6"/>
    <w:rsid w:val="0058383B"/>
    <w:rsid w:val="0058392A"/>
    <w:rsid w:val="005839A3"/>
    <w:rsid w:val="005843B6"/>
    <w:rsid w:val="0058443E"/>
    <w:rsid w:val="0058448B"/>
    <w:rsid w:val="00584496"/>
    <w:rsid w:val="005844D4"/>
    <w:rsid w:val="005848D0"/>
    <w:rsid w:val="00584B4F"/>
    <w:rsid w:val="00584DB0"/>
    <w:rsid w:val="00585177"/>
    <w:rsid w:val="0058517E"/>
    <w:rsid w:val="00585237"/>
    <w:rsid w:val="00585531"/>
    <w:rsid w:val="00585606"/>
    <w:rsid w:val="00586017"/>
    <w:rsid w:val="0058609F"/>
    <w:rsid w:val="00586303"/>
    <w:rsid w:val="0058641F"/>
    <w:rsid w:val="00586882"/>
    <w:rsid w:val="00586A0F"/>
    <w:rsid w:val="00586EE1"/>
    <w:rsid w:val="00586FD7"/>
    <w:rsid w:val="0058705E"/>
    <w:rsid w:val="0058725A"/>
    <w:rsid w:val="00587682"/>
    <w:rsid w:val="00587F16"/>
    <w:rsid w:val="00590374"/>
    <w:rsid w:val="0059045E"/>
    <w:rsid w:val="00590502"/>
    <w:rsid w:val="00590534"/>
    <w:rsid w:val="005905EC"/>
    <w:rsid w:val="00590674"/>
    <w:rsid w:val="00590756"/>
    <w:rsid w:val="00590941"/>
    <w:rsid w:val="00590C3C"/>
    <w:rsid w:val="00591745"/>
    <w:rsid w:val="00591A4E"/>
    <w:rsid w:val="00591C15"/>
    <w:rsid w:val="00591F01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D62"/>
    <w:rsid w:val="00594E1A"/>
    <w:rsid w:val="00594E31"/>
    <w:rsid w:val="005950C6"/>
    <w:rsid w:val="005955F2"/>
    <w:rsid w:val="005956AE"/>
    <w:rsid w:val="005958FF"/>
    <w:rsid w:val="00595CD5"/>
    <w:rsid w:val="00596078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598"/>
    <w:rsid w:val="00597634"/>
    <w:rsid w:val="005977B5"/>
    <w:rsid w:val="00597FD4"/>
    <w:rsid w:val="005A0159"/>
    <w:rsid w:val="005A02D1"/>
    <w:rsid w:val="005A0751"/>
    <w:rsid w:val="005A07E0"/>
    <w:rsid w:val="005A09AE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2A3F"/>
    <w:rsid w:val="005A33E0"/>
    <w:rsid w:val="005A3451"/>
    <w:rsid w:val="005A356E"/>
    <w:rsid w:val="005A368D"/>
    <w:rsid w:val="005A3CDB"/>
    <w:rsid w:val="005A4C0E"/>
    <w:rsid w:val="005A5078"/>
    <w:rsid w:val="005A5C48"/>
    <w:rsid w:val="005A63B5"/>
    <w:rsid w:val="005A64FD"/>
    <w:rsid w:val="005A6A22"/>
    <w:rsid w:val="005A6BC7"/>
    <w:rsid w:val="005A70D4"/>
    <w:rsid w:val="005A7592"/>
    <w:rsid w:val="005A77E2"/>
    <w:rsid w:val="005A7817"/>
    <w:rsid w:val="005A7AC4"/>
    <w:rsid w:val="005A7C5C"/>
    <w:rsid w:val="005A7E39"/>
    <w:rsid w:val="005A7F90"/>
    <w:rsid w:val="005B006F"/>
    <w:rsid w:val="005B0122"/>
    <w:rsid w:val="005B01D8"/>
    <w:rsid w:val="005B05C9"/>
    <w:rsid w:val="005B05DB"/>
    <w:rsid w:val="005B09AC"/>
    <w:rsid w:val="005B09FB"/>
    <w:rsid w:val="005B0A53"/>
    <w:rsid w:val="005B0C28"/>
    <w:rsid w:val="005B17A3"/>
    <w:rsid w:val="005B1840"/>
    <w:rsid w:val="005B25A6"/>
    <w:rsid w:val="005B2C4F"/>
    <w:rsid w:val="005B2E05"/>
    <w:rsid w:val="005B3218"/>
    <w:rsid w:val="005B326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991"/>
    <w:rsid w:val="005B49F7"/>
    <w:rsid w:val="005B4C63"/>
    <w:rsid w:val="005B4C7D"/>
    <w:rsid w:val="005B4E07"/>
    <w:rsid w:val="005B4F0D"/>
    <w:rsid w:val="005B4FE1"/>
    <w:rsid w:val="005B53A3"/>
    <w:rsid w:val="005B576F"/>
    <w:rsid w:val="005B591C"/>
    <w:rsid w:val="005B5CD2"/>
    <w:rsid w:val="005B668C"/>
    <w:rsid w:val="005B66E4"/>
    <w:rsid w:val="005B7292"/>
    <w:rsid w:val="005B7ECC"/>
    <w:rsid w:val="005B7F4B"/>
    <w:rsid w:val="005C07FA"/>
    <w:rsid w:val="005C0BD0"/>
    <w:rsid w:val="005C0EAC"/>
    <w:rsid w:val="005C1259"/>
    <w:rsid w:val="005C12E9"/>
    <w:rsid w:val="005C1381"/>
    <w:rsid w:val="005C1C16"/>
    <w:rsid w:val="005C1EDC"/>
    <w:rsid w:val="005C1FE8"/>
    <w:rsid w:val="005C2011"/>
    <w:rsid w:val="005C20A3"/>
    <w:rsid w:val="005C20F2"/>
    <w:rsid w:val="005C25D3"/>
    <w:rsid w:val="005C280D"/>
    <w:rsid w:val="005C2B88"/>
    <w:rsid w:val="005C2DC9"/>
    <w:rsid w:val="005C2E7C"/>
    <w:rsid w:val="005C365A"/>
    <w:rsid w:val="005C3C98"/>
    <w:rsid w:val="005C3CF9"/>
    <w:rsid w:val="005C3DE0"/>
    <w:rsid w:val="005C3DEA"/>
    <w:rsid w:val="005C44F0"/>
    <w:rsid w:val="005C4648"/>
    <w:rsid w:val="005C46CC"/>
    <w:rsid w:val="005C46E2"/>
    <w:rsid w:val="005C47BC"/>
    <w:rsid w:val="005C4B10"/>
    <w:rsid w:val="005C4EA5"/>
    <w:rsid w:val="005C5060"/>
    <w:rsid w:val="005C509B"/>
    <w:rsid w:val="005C50B9"/>
    <w:rsid w:val="005C5BF0"/>
    <w:rsid w:val="005C5C76"/>
    <w:rsid w:val="005C64A9"/>
    <w:rsid w:val="005C67C8"/>
    <w:rsid w:val="005C699A"/>
    <w:rsid w:val="005C6D70"/>
    <w:rsid w:val="005C7181"/>
    <w:rsid w:val="005C71C8"/>
    <w:rsid w:val="005C747D"/>
    <w:rsid w:val="005C75BA"/>
    <w:rsid w:val="005C7640"/>
    <w:rsid w:val="005C78BA"/>
    <w:rsid w:val="005C7D76"/>
    <w:rsid w:val="005D008B"/>
    <w:rsid w:val="005D01EA"/>
    <w:rsid w:val="005D03C9"/>
    <w:rsid w:val="005D0BB4"/>
    <w:rsid w:val="005D0CC3"/>
    <w:rsid w:val="005D14F4"/>
    <w:rsid w:val="005D18B7"/>
    <w:rsid w:val="005D1BBB"/>
    <w:rsid w:val="005D21AA"/>
    <w:rsid w:val="005D21F1"/>
    <w:rsid w:val="005D2244"/>
    <w:rsid w:val="005D26D7"/>
    <w:rsid w:val="005D2754"/>
    <w:rsid w:val="005D27C9"/>
    <w:rsid w:val="005D29E5"/>
    <w:rsid w:val="005D2AFA"/>
    <w:rsid w:val="005D2B42"/>
    <w:rsid w:val="005D2D57"/>
    <w:rsid w:val="005D32A8"/>
    <w:rsid w:val="005D3C5F"/>
    <w:rsid w:val="005D3E4D"/>
    <w:rsid w:val="005D3EA2"/>
    <w:rsid w:val="005D4364"/>
    <w:rsid w:val="005D4E99"/>
    <w:rsid w:val="005D4F73"/>
    <w:rsid w:val="005D4FEE"/>
    <w:rsid w:val="005D54F3"/>
    <w:rsid w:val="005D57B9"/>
    <w:rsid w:val="005D5AD0"/>
    <w:rsid w:val="005D5B2A"/>
    <w:rsid w:val="005D5B3C"/>
    <w:rsid w:val="005D6522"/>
    <w:rsid w:val="005D66B4"/>
    <w:rsid w:val="005D697C"/>
    <w:rsid w:val="005D6F3D"/>
    <w:rsid w:val="005D72F3"/>
    <w:rsid w:val="005D7386"/>
    <w:rsid w:val="005D751A"/>
    <w:rsid w:val="005D7633"/>
    <w:rsid w:val="005D792B"/>
    <w:rsid w:val="005D7D49"/>
    <w:rsid w:val="005D7FC4"/>
    <w:rsid w:val="005E005A"/>
    <w:rsid w:val="005E07B8"/>
    <w:rsid w:val="005E0854"/>
    <w:rsid w:val="005E0C68"/>
    <w:rsid w:val="005E0C9A"/>
    <w:rsid w:val="005E104E"/>
    <w:rsid w:val="005E1148"/>
    <w:rsid w:val="005E12C5"/>
    <w:rsid w:val="005E1387"/>
    <w:rsid w:val="005E13CB"/>
    <w:rsid w:val="005E13F2"/>
    <w:rsid w:val="005E1829"/>
    <w:rsid w:val="005E1C65"/>
    <w:rsid w:val="005E1C70"/>
    <w:rsid w:val="005E1E35"/>
    <w:rsid w:val="005E1EDA"/>
    <w:rsid w:val="005E25CF"/>
    <w:rsid w:val="005E26CB"/>
    <w:rsid w:val="005E27A7"/>
    <w:rsid w:val="005E317D"/>
    <w:rsid w:val="005E3526"/>
    <w:rsid w:val="005E3799"/>
    <w:rsid w:val="005E3AD2"/>
    <w:rsid w:val="005E4094"/>
    <w:rsid w:val="005E4299"/>
    <w:rsid w:val="005E47C6"/>
    <w:rsid w:val="005E4DA8"/>
    <w:rsid w:val="005E506C"/>
    <w:rsid w:val="005E50B8"/>
    <w:rsid w:val="005E5B2E"/>
    <w:rsid w:val="005E5CB2"/>
    <w:rsid w:val="005E5D52"/>
    <w:rsid w:val="005E6463"/>
    <w:rsid w:val="005E655B"/>
    <w:rsid w:val="005E661D"/>
    <w:rsid w:val="005E6F1C"/>
    <w:rsid w:val="005E748A"/>
    <w:rsid w:val="005E7F21"/>
    <w:rsid w:val="005F00CA"/>
    <w:rsid w:val="005F0171"/>
    <w:rsid w:val="005F01AD"/>
    <w:rsid w:val="005F0593"/>
    <w:rsid w:val="005F08AD"/>
    <w:rsid w:val="005F0D8C"/>
    <w:rsid w:val="005F0F3F"/>
    <w:rsid w:val="005F0FF9"/>
    <w:rsid w:val="005F165E"/>
    <w:rsid w:val="005F1CC0"/>
    <w:rsid w:val="005F2053"/>
    <w:rsid w:val="005F2336"/>
    <w:rsid w:val="005F254C"/>
    <w:rsid w:val="005F2923"/>
    <w:rsid w:val="005F3247"/>
    <w:rsid w:val="005F327B"/>
    <w:rsid w:val="005F32CA"/>
    <w:rsid w:val="005F3531"/>
    <w:rsid w:val="005F378D"/>
    <w:rsid w:val="005F3884"/>
    <w:rsid w:val="005F3FC6"/>
    <w:rsid w:val="005F4352"/>
    <w:rsid w:val="005F481E"/>
    <w:rsid w:val="005F48CE"/>
    <w:rsid w:val="005F56F8"/>
    <w:rsid w:val="005F579C"/>
    <w:rsid w:val="005F57EB"/>
    <w:rsid w:val="005F5E0E"/>
    <w:rsid w:val="005F6898"/>
    <w:rsid w:val="005F713D"/>
    <w:rsid w:val="005F7391"/>
    <w:rsid w:val="005F77FB"/>
    <w:rsid w:val="005F788D"/>
    <w:rsid w:val="005F78CA"/>
    <w:rsid w:val="005F7A01"/>
    <w:rsid w:val="005F7CE1"/>
    <w:rsid w:val="005F7FF4"/>
    <w:rsid w:val="006000C5"/>
    <w:rsid w:val="00600CD2"/>
    <w:rsid w:val="006011C7"/>
    <w:rsid w:val="00601365"/>
    <w:rsid w:val="006015D0"/>
    <w:rsid w:val="00601818"/>
    <w:rsid w:val="00601B57"/>
    <w:rsid w:val="00601F41"/>
    <w:rsid w:val="00601FD4"/>
    <w:rsid w:val="006021D6"/>
    <w:rsid w:val="00602749"/>
    <w:rsid w:val="00602A75"/>
    <w:rsid w:val="00603923"/>
    <w:rsid w:val="00603BF9"/>
    <w:rsid w:val="00603D55"/>
    <w:rsid w:val="00603E80"/>
    <w:rsid w:val="00604641"/>
    <w:rsid w:val="00604995"/>
    <w:rsid w:val="00604B62"/>
    <w:rsid w:val="00604F6E"/>
    <w:rsid w:val="0060551F"/>
    <w:rsid w:val="006057C8"/>
    <w:rsid w:val="00605AB5"/>
    <w:rsid w:val="00605C71"/>
    <w:rsid w:val="00605D62"/>
    <w:rsid w:val="00606483"/>
    <w:rsid w:val="00606689"/>
    <w:rsid w:val="00606717"/>
    <w:rsid w:val="00606827"/>
    <w:rsid w:val="006069C3"/>
    <w:rsid w:val="00606B5B"/>
    <w:rsid w:val="00606C74"/>
    <w:rsid w:val="00606CC7"/>
    <w:rsid w:val="00606CCB"/>
    <w:rsid w:val="00607151"/>
    <w:rsid w:val="00607448"/>
    <w:rsid w:val="00607697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B09"/>
    <w:rsid w:val="00611B3E"/>
    <w:rsid w:val="00611B96"/>
    <w:rsid w:val="00611E19"/>
    <w:rsid w:val="006121EB"/>
    <w:rsid w:val="006122A9"/>
    <w:rsid w:val="006122D1"/>
    <w:rsid w:val="00612443"/>
    <w:rsid w:val="0061257C"/>
    <w:rsid w:val="00612660"/>
    <w:rsid w:val="00612DA8"/>
    <w:rsid w:val="00613016"/>
    <w:rsid w:val="00613759"/>
    <w:rsid w:val="006139BA"/>
    <w:rsid w:val="00613AB9"/>
    <w:rsid w:val="00613AEE"/>
    <w:rsid w:val="00613E0B"/>
    <w:rsid w:val="00613F03"/>
    <w:rsid w:val="00613F10"/>
    <w:rsid w:val="00614255"/>
    <w:rsid w:val="006147B7"/>
    <w:rsid w:val="00614D60"/>
    <w:rsid w:val="00614E29"/>
    <w:rsid w:val="00614F16"/>
    <w:rsid w:val="00615250"/>
    <w:rsid w:val="00615493"/>
    <w:rsid w:val="006158E7"/>
    <w:rsid w:val="0061594B"/>
    <w:rsid w:val="00615D0B"/>
    <w:rsid w:val="00615F08"/>
    <w:rsid w:val="00615F31"/>
    <w:rsid w:val="00616033"/>
    <w:rsid w:val="0061652F"/>
    <w:rsid w:val="00616B67"/>
    <w:rsid w:val="00617232"/>
    <w:rsid w:val="006173B2"/>
    <w:rsid w:val="00617BA3"/>
    <w:rsid w:val="00617C8F"/>
    <w:rsid w:val="00617E53"/>
    <w:rsid w:val="00617F84"/>
    <w:rsid w:val="0062020F"/>
    <w:rsid w:val="006206B0"/>
    <w:rsid w:val="00620B2F"/>
    <w:rsid w:val="00620BCA"/>
    <w:rsid w:val="00620F8F"/>
    <w:rsid w:val="0062108B"/>
    <w:rsid w:val="0062126C"/>
    <w:rsid w:val="00621840"/>
    <w:rsid w:val="0062185D"/>
    <w:rsid w:val="00621BF8"/>
    <w:rsid w:val="00621CAD"/>
    <w:rsid w:val="00621CDF"/>
    <w:rsid w:val="00621D65"/>
    <w:rsid w:val="006220E0"/>
    <w:rsid w:val="006224C5"/>
    <w:rsid w:val="00622573"/>
    <w:rsid w:val="0062297D"/>
    <w:rsid w:val="00622F0C"/>
    <w:rsid w:val="006235F4"/>
    <w:rsid w:val="006241A6"/>
    <w:rsid w:val="00624424"/>
    <w:rsid w:val="00624B6A"/>
    <w:rsid w:val="00624E89"/>
    <w:rsid w:val="00625507"/>
    <w:rsid w:val="0062574F"/>
    <w:rsid w:val="0062582A"/>
    <w:rsid w:val="00625882"/>
    <w:rsid w:val="00625A10"/>
    <w:rsid w:val="00625A58"/>
    <w:rsid w:val="00625CFD"/>
    <w:rsid w:val="00625D69"/>
    <w:rsid w:val="00625DE3"/>
    <w:rsid w:val="006264B0"/>
    <w:rsid w:val="00626868"/>
    <w:rsid w:val="00626920"/>
    <w:rsid w:val="00626946"/>
    <w:rsid w:val="00626A47"/>
    <w:rsid w:val="00626BB8"/>
    <w:rsid w:val="006274CA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32F"/>
    <w:rsid w:val="0063237C"/>
    <w:rsid w:val="00632433"/>
    <w:rsid w:val="00632EEF"/>
    <w:rsid w:val="00632FB1"/>
    <w:rsid w:val="006331DC"/>
    <w:rsid w:val="00633508"/>
    <w:rsid w:val="0063392A"/>
    <w:rsid w:val="00633C3A"/>
    <w:rsid w:val="00633C47"/>
    <w:rsid w:val="00634188"/>
    <w:rsid w:val="00634550"/>
    <w:rsid w:val="00634B1C"/>
    <w:rsid w:val="00634DE1"/>
    <w:rsid w:val="00634F4E"/>
    <w:rsid w:val="00635423"/>
    <w:rsid w:val="00635A51"/>
    <w:rsid w:val="00635C58"/>
    <w:rsid w:val="00635C62"/>
    <w:rsid w:val="00635C64"/>
    <w:rsid w:val="00635D56"/>
    <w:rsid w:val="006360FF"/>
    <w:rsid w:val="00636640"/>
    <w:rsid w:val="00636C9C"/>
    <w:rsid w:val="0063752C"/>
    <w:rsid w:val="00640351"/>
    <w:rsid w:val="00640910"/>
    <w:rsid w:val="00640A21"/>
    <w:rsid w:val="00640D7D"/>
    <w:rsid w:val="00640F04"/>
    <w:rsid w:val="00641215"/>
    <w:rsid w:val="0064157F"/>
    <w:rsid w:val="00641671"/>
    <w:rsid w:val="006418B8"/>
    <w:rsid w:val="00641A84"/>
    <w:rsid w:val="00641E68"/>
    <w:rsid w:val="00641FF2"/>
    <w:rsid w:val="0064213E"/>
    <w:rsid w:val="0064281C"/>
    <w:rsid w:val="0064286B"/>
    <w:rsid w:val="006429EA"/>
    <w:rsid w:val="00642BAC"/>
    <w:rsid w:val="00642EE7"/>
    <w:rsid w:val="00642F16"/>
    <w:rsid w:val="006431A8"/>
    <w:rsid w:val="00643433"/>
    <w:rsid w:val="006435A1"/>
    <w:rsid w:val="00643726"/>
    <w:rsid w:val="00643783"/>
    <w:rsid w:val="006440C1"/>
    <w:rsid w:val="00644332"/>
    <w:rsid w:val="006454BC"/>
    <w:rsid w:val="0064564C"/>
    <w:rsid w:val="0064567B"/>
    <w:rsid w:val="006456BC"/>
    <w:rsid w:val="00645869"/>
    <w:rsid w:val="0064597F"/>
    <w:rsid w:val="00645B9E"/>
    <w:rsid w:val="00645D44"/>
    <w:rsid w:val="00645EE7"/>
    <w:rsid w:val="00646027"/>
    <w:rsid w:val="00646561"/>
    <w:rsid w:val="006465E7"/>
    <w:rsid w:val="0064669B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5D0"/>
    <w:rsid w:val="00653624"/>
    <w:rsid w:val="006545B0"/>
    <w:rsid w:val="006548D4"/>
    <w:rsid w:val="00654A7A"/>
    <w:rsid w:val="00654DDF"/>
    <w:rsid w:val="00654EA7"/>
    <w:rsid w:val="00654F07"/>
    <w:rsid w:val="00654F5C"/>
    <w:rsid w:val="006550D0"/>
    <w:rsid w:val="0065599E"/>
    <w:rsid w:val="00655DA3"/>
    <w:rsid w:val="00655FEC"/>
    <w:rsid w:val="00656210"/>
    <w:rsid w:val="0065665E"/>
    <w:rsid w:val="00656949"/>
    <w:rsid w:val="00656B80"/>
    <w:rsid w:val="00656C2E"/>
    <w:rsid w:val="006571C3"/>
    <w:rsid w:val="0065730F"/>
    <w:rsid w:val="00657EB6"/>
    <w:rsid w:val="006600D2"/>
    <w:rsid w:val="00660211"/>
    <w:rsid w:val="006603E5"/>
    <w:rsid w:val="006603FC"/>
    <w:rsid w:val="006606C1"/>
    <w:rsid w:val="006606F8"/>
    <w:rsid w:val="00660B3D"/>
    <w:rsid w:val="00660CDC"/>
    <w:rsid w:val="00660D26"/>
    <w:rsid w:val="00660E24"/>
    <w:rsid w:val="00660F95"/>
    <w:rsid w:val="00661657"/>
    <w:rsid w:val="006618AD"/>
    <w:rsid w:val="00661A13"/>
    <w:rsid w:val="00661DAE"/>
    <w:rsid w:val="006621BA"/>
    <w:rsid w:val="0066228A"/>
    <w:rsid w:val="006624D0"/>
    <w:rsid w:val="00662759"/>
    <w:rsid w:val="00662C60"/>
    <w:rsid w:val="00662DE8"/>
    <w:rsid w:val="00663695"/>
    <w:rsid w:val="00663DB3"/>
    <w:rsid w:val="006643CF"/>
    <w:rsid w:val="006644B2"/>
    <w:rsid w:val="00664BF1"/>
    <w:rsid w:val="00665074"/>
    <w:rsid w:val="0066527A"/>
    <w:rsid w:val="0066552A"/>
    <w:rsid w:val="00665590"/>
    <w:rsid w:val="00665B42"/>
    <w:rsid w:val="00665C77"/>
    <w:rsid w:val="00665D74"/>
    <w:rsid w:val="0066618F"/>
    <w:rsid w:val="00666251"/>
    <w:rsid w:val="006666BB"/>
    <w:rsid w:val="00666BB0"/>
    <w:rsid w:val="00666CA1"/>
    <w:rsid w:val="00666FAA"/>
    <w:rsid w:val="006675AF"/>
    <w:rsid w:val="00667660"/>
    <w:rsid w:val="00667E88"/>
    <w:rsid w:val="006701A8"/>
    <w:rsid w:val="00670226"/>
    <w:rsid w:val="0067055E"/>
    <w:rsid w:val="006707E3"/>
    <w:rsid w:val="00670C3D"/>
    <w:rsid w:val="00670CCB"/>
    <w:rsid w:val="00671006"/>
    <w:rsid w:val="006712AB"/>
    <w:rsid w:val="006713EF"/>
    <w:rsid w:val="00671591"/>
    <w:rsid w:val="00671CCB"/>
    <w:rsid w:val="00672163"/>
    <w:rsid w:val="00672481"/>
    <w:rsid w:val="006730F9"/>
    <w:rsid w:val="006733FC"/>
    <w:rsid w:val="00673840"/>
    <w:rsid w:val="006738F0"/>
    <w:rsid w:val="00673FB9"/>
    <w:rsid w:val="006742A1"/>
    <w:rsid w:val="00674383"/>
    <w:rsid w:val="006745F2"/>
    <w:rsid w:val="0067473E"/>
    <w:rsid w:val="006750B7"/>
    <w:rsid w:val="006753F2"/>
    <w:rsid w:val="0067574F"/>
    <w:rsid w:val="00675898"/>
    <w:rsid w:val="00675BB9"/>
    <w:rsid w:val="00675BD3"/>
    <w:rsid w:val="00675D56"/>
    <w:rsid w:val="0067724F"/>
    <w:rsid w:val="00677367"/>
    <w:rsid w:val="006773AB"/>
    <w:rsid w:val="006774BE"/>
    <w:rsid w:val="00677681"/>
    <w:rsid w:val="006779E6"/>
    <w:rsid w:val="00680011"/>
    <w:rsid w:val="00680017"/>
    <w:rsid w:val="0068013A"/>
    <w:rsid w:val="006804C9"/>
    <w:rsid w:val="0068095E"/>
    <w:rsid w:val="00680A8F"/>
    <w:rsid w:val="00680CF9"/>
    <w:rsid w:val="00680D6E"/>
    <w:rsid w:val="006814A2"/>
    <w:rsid w:val="00681B47"/>
    <w:rsid w:val="00681D54"/>
    <w:rsid w:val="00681E9D"/>
    <w:rsid w:val="006822FB"/>
    <w:rsid w:val="00682748"/>
    <w:rsid w:val="00682ADA"/>
    <w:rsid w:val="0068335F"/>
    <w:rsid w:val="00683523"/>
    <w:rsid w:val="00683B46"/>
    <w:rsid w:val="00683E3F"/>
    <w:rsid w:val="00683EE2"/>
    <w:rsid w:val="0068414B"/>
    <w:rsid w:val="00684415"/>
    <w:rsid w:val="006848C2"/>
    <w:rsid w:val="00684D85"/>
    <w:rsid w:val="00684E53"/>
    <w:rsid w:val="00684ECA"/>
    <w:rsid w:val="00684ECD"/>
    <w:rsid w:val="00685044"/>
    <w:rsid w:val="00685341"/>
    <w:rsid w:val="00685494"/>
    <w:rsid w:val="0068549C"/>
    <w:rsid w:val="0068559F"/>
    <w:rsid w:val="006855CC"/>
    <w:rsid w:val="006858D3"/>
    <w:rsid w:val="00685A3A"/>
    <w:rsid w:val="00685A8F"/>
    <w:rsid w:val="00685A99"/>
    <w:rsid w:val="00685CA3"/>
    <w:rsid w:val="00685E44"/>
    <w:rsid w:val="00685FC2"/>
    <w:rsid w:val="00686606"/>
    <w:rsid w:val="00686656"/>
    <w:rsid w:val="0068685E"/>
    <w:rsid w:val="006868A1"/>
    <w:rsid w:val="00686E55"/>
    <w:rsid w:val="00686F18"/>
    <w:rsid w:val="00686FB2"/>
    <w:rsid w:val="00687176"/>
    <w:rsid w:val="0068731E"/>
    <w:rsid w:val="00687571"/>
    <w:rsid w:val="006877AB"/>
    <w:rsid w:val="00687C67"/>
    <w:rsid w:val="00687D66"/>
    <w:rsid w:val="0069024D"/>
    <w:rsid w:val="00690271"/>
    <w:rsid w:val="006904B1"/>
    <w:rsid w:val="0069087F"/>
    <w:rsid w:val="006908E3"/>
    <w:rsid w:val="00690996"/>
    <w:rsid w:val="006909F6"/>
    <w:rsid w:val="00690C72"/>
    <w:rsid w:val="00690CDD"/>
    <w:rsid w:val="006910FD"/>
    <w:rsid w:val="006914CC"/>
    <w:rsid w:val="0069173D"/>
    <w:rsid w:val="00691BC9"/>
    <w:rsid w:val="00691F47"/>
    <w:rsid w:val="00692295"/>
    <w:rsid w:val="006928CF"/>
    <w:rsid w:val="006929E6"/>
    <w:rsid w:val="00692FB5"/>
    <w:rsid w:val="006933F0"/>
    <w:rsid w:val="0069354D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E79"/>
    <w:rsid w:val="00694FE7"/>
    <w:rsid w:val="006951E9"/>
    <w:rsid w:val="0069544E"/>
    <w:rsid w:val="006954DA"/>
    <w:rsid w:val="00695A55"/>
    <w:rsid w:val="00695ADC"/>
    <w:rsid w:val="00696117"/>
    <w:rsid w:val="006961C4"/>
    <w:rsid w:val="00696738"/>
    <w:rsid w:val="00696946"/>
    <w:rsid w:val="00696B5E"/>
    <w:rsid w:val="00696D24"/>
    <w:rsid w:val="00696D85"/>
    <w:rsid w:val="00696F30"/>
    <w:rsid w:val="006970B1"/>
    <w:rsid w:val="006972A7"/>
    <w:rsid w:val="0069792E"/>
    <w:rsid w:val="0069799D"/>
    <w:rsid w:val="00697F9C"/>
    <w:rsid w:val="006A0311"/>
    <w:rsid w:val="006A06CF"/>
    <w:rsid w:val="006A0A08"/>
    <w:rsid w:val="006A0AEA"/>
    <w:rsid w:val="006A0B48"/>
    <w:rsid w:val="006A0F73"/>
    <w:rsid w:val="006A166E"/>
    <w:rsid w:val="006A1824"/>
    <w:rsid w:val="006A1909"/>
    <w:rsid w:val="006A1DA7"/>
    <w:rsid w:val="006A1F56"/>
    <w:rsid w:val="006A214C"/>
    <w:rsid w:val="006A23A5"/>
    <w:rsid w:val="006A23DF"/>
    <w:rsid w:val="006A29B1"/>
    <w:rsid w:val="006A2AF7"/>
    <w:rsid w:val="006A3D77"/>
    <w:rsid w:val="006A41BE"/>
    <w:rsid w:val="006A4370"/>
    <w:rsid w:val="006A44FB"/>
    <w:rsid w:val="006A4728"/>
    <w:rsid w:val="006A484C"/>
    <w:rsid w:val="006A4D7F"/>
    <w:rsid w:val="006A5358"/>
    <w:rsid w:val="006A53CB"/>
    <w:rsid w:val="006A54D5"/>
    <w:rsid w:val="006A564D"/>
    <w:rsid w:val="006A5874"/>
    <w:rsid w:val="006A5D7F"/>
    <w:rsid w:val="006A5D8A"/>
    <w:rsid w:val="006A6102"/>
    <w:rsid w:val="006A6246"/>
    <w:rsid w:val="006A65A6"/>
    <w:rsid w:val="006A6B05"/>
    <w:rsid w:val="006A6CEC"/>
    <w:rsid w:val="006A6D20"/>
    <w:rsid w:val="006A762C"/>
    <w:rsid w:val="006A769B"/>
    <w:rsid w:val="006B04D9"/>
    <w:rsid w:val="006B05D6"/>
    <w:rsid w:val="006B07C4"/>
    <w:rsid w:val="006B0B95"/>
    <w:rsid w:val="006B0DC4"/>
    <w:rsid w:val="006B0EFC"/>
    <w:rsid w:val="006B106F"/>
    <w:rsid w:val="006B12A6"/>
    <w:rsid w:val="006B13E4"/>
    <w:rsid w:val="006B14BB"/>
    <w:rsid w:val="006B1657"/>
    <w:rsid w:val="006B1B6C"/>
    <w:rsid w:val="006B1F02"/>
    <w:rsid w:val="006B1FEC"/>
    <w:rsid w:val="006B2023"/>
    <w:rsid w:val="006B24DC"/>
    <w:rsid w:val="006B2951"/>
    <w:rsid w:val="006B2B46"/>
    <w:rsid w:val="006B2D51"/>
    <w:rsid w:val="006B31FF"/>
    <w:rsid w:val="006B3F3F"/>
    <w:rsid w:val="006B4179"/>
    <w:rsid w:val="006B4977"/>
    <w:rsid w:val="006B4B4F"/>
    <w:rsid w:val="006B4CA5"/>
    <w:rsid w:val="006B4E0D"/>
    <w:rsid w:val="006B4E7B"/>
    <w:rsid w:val="006B4E86"/>
    <w:rsid w:val="006B5CC2"/>
    <w:rsid w:val="006B5D5A"/>
    <w:rsid w:val="006B5DF3"/>
    <w:rsid w:val="006B5FC8"/>
    <w:rsid w:val="006B623B"/>
    <w:rsid w:val="006B6CA8"/>
    <w:rsid w:val="006B768E"/>
    <w:rsid w:val="006B79EA"/>
    <w:rsid w:val="006B7B9E"/>
    <w:rsid w:val="006B7F80"/>
    <w:rsid w:val="006C02BD"/>
    <w:rsid w:val="006C0312"/>
    <w:rsid w:val="006C0439"/>
    <w:rsid w:val="006C0752"/>
    <w:rsid w:val="006C0D70"/>
    <w:rsid w:val="006C13E5"/>
    <w:rsid w:val="006C161E"/>
    <w:rsid w:val="006C180B"/>
    <w:rsid w:val="006C1FA3"/>
    <w:rsid w:val="006C2065"/>
    <w:rsid w:val="006C217B"/>
    <w:rsid w:val="006C21C5"/>
    <w:rsid w:val="006C2318"/>
    <w:rsid w:val="006C29A2"/>
    <w:rsid w:val="006C2A08"/>
    <w:rsid w:val="006C2D5E"/>
    <w:rsid w:val="006C383B"/>
    <w:rsid w:val="006C391F"/>
    <w:rsid w:val="006C39DE"/>
    <w:rsid w:val="006C3A05"/>
    <w:rsid w:val="006C3D0A"/>
    <w:rsid w:val="006C3DFA"/>
    <w:rsid w:val="006C3E9C"/>
    <w:rsid w:val="006C484A"/>
    <w:rsid w:val="006C4B86"/>
    <w:rsid w:val="006C4D21"/>
    <w:rsid w:val="006C4E2D"/>
    <w:rsid w:val="006C56AB"/>
    <w:rsid w:val="006C5881"/>
    <w:rsid w:val="006C5B66"/>
    <w:rsid w:val="006C62BB"/>
    <w:rsid w:val="006C6B00"/>
    <w:rsid w:val="006C6EB0"/>
    <w:rsid w:val="006C7006"/>
    <w:rsid w:val="006C701B"/>
    <w:rsid w:val="006C713A"/>
    <w:rsid w:val="006C749A"/>
    <w:rsid w:val="006C7541"/>
    <w:rsid w:val="006C7824"/>
    <w:rsid w:val="006C7EC6"/>
    <w:rsid w:val="006C7F08"/>
    <w:rsid w:val="006C7F15"/>
    <w:rsid w:val="006C7F8F"/>
    <w:rsid w:val="006D026D"/>
    <w:rsid w:val="006D05CC"/>
    <w:rsid w:val="006D075E"/>
    <w:rsid w:val="006D0B4B"/>
    <w:rsid w:val="006D11DB"/>
    <w:rsid w:val="006D14AD"/>
    <w:rsid w:val="006D14BF"/>
    <w:rsid w:val="006D183F"/>
    <w:rsid w:val="006D1BA2"/>
    <w:rsid w:val="006D1EFC"/>
    <w:rsid w:val="006D2942"/>
    <w:rsid w:val="006D2A3F"/>
    <w:rsid w:val="006D2ACA"/>
    <w:rsid w:val="006D2BF7"/>
    <w:rsid w:val="006D2D9A"/>
    <w:rsid w:val="006D2EFC"/>
    <w:rsid w:val="006D2F74"/>
    <w:rsid w:val="006D3314"/>
    <w:rsid w:val="006D356B"/>
    <w:rsid w:val="006D3CD6"/>
    <w:rsid w:val="006D4799"/>
    <w:rsid w:val="006D4AEB"/>
    <w:rsid w:val="006D4D45"/>
    <w:rsid w:val="006D4DA3"/>
    <w:rsid w:val="006D4E6A"/>
    <w:rsid w:val="006D4F07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6CE6"/>
    <w:rsid w:val="006D73BB"/>
    <w:rsid w:val="006D76F7"/>
    <w:rsid w:val="006D797A"/>
    <w:rsid w:val="006D7A8F"/>
    <w:rsid w:val="006D7B49"/>
    <w:rsid w:val="006D7D14"/>
    <w:rsid w:val="006D7D4E"/>
    <w:rsid w:val="006E0198"/>
    <w:rsid w:val="006E0199"/>
    <w:rsid w:val="006E040E"/>
    <w:rsid w:val="006E099E"/>
    <w:rsid w:val="006E0E6F"/>
    <w:rsid w:val="006E10A9"/>
    <w:rsid w:val="006E128F"/>
    <w:rsid w:val="006E148C"/>
    <w:rsid w:val="006E1A9A"/>
    <w:rsid w:val="006E1C4C"/>
    <w:rsid w:val="006E1E26"/>
    <w:rsid w:val="006E2117"/>
    <w:rsid w:val="006E2214"/>
    <w:rsid w:val="006E227B"/>
    <w:rsid w:val="006E23C6"/>
    <w:rsid w:val="006E287C"/>
    <w:rsid w:val="006E2EA0"/>
    <w:rsid w:val="006E35E2"/>
    <w:rsid w:val="006E3B28"/>
    <w:rsid w:val="006E3FE5"/>
    <w:rsid w:val="006E3FE6"/>
    <w:rsid w:val="006E4215"/>
    <w:rsid w:val="006E434C"/>
    <w:rsid w:val="006E44BE"/>
    <w:rsid w:val="006E455B"/>
    <w:rsid w:val="006E4874"/>
    <w:rsid w:val="006E4A93"/>
    <w:rsid w:val="006E4D8E"/>
    <w:rsid w:val="006E4E2F"/>
    <w:rsid w:val="006E50F6"/>
    <w:rsid w:val="006E55F8"/>
    <w:rsid w:val="006E5925"/>
    <w:rsid w:val="006E5963"/>
    <w:rsid w:val="006E5AC2"/>
    <w:rsid w:val="006E6450"/>
    <w:rsid w:val="006E6D86"/>
    <w:rsid w:val="006E6F81"/>
    <w:rsid w:val="006E7520"/>
    <w:rsid w:val="006E75C5"/>
    <w:rsid w:val="006E7969"/>
    <w:rsid w:val="006E7C2C"/>
    <w:rsid w:val="006E7CDD"/>
    <w:rsid w:val="006E7DDF"/>
    <w:rsid w:val="006F076C"/>
    <w:rsid w:val="006F0B2E"/>
    <w:rsid w:val="006F0F0A"/>
    <w:rsid w:val="006F1040"/>
    <w:rsid w:val="006F1043"/>
    <w:rsid w:val="006F1B97"/>
    <w:rsid w:val="006F1D19"/>
    <w:rsid w:val="006F1DFC"/>
    <w:rsid w:val="006F1FEA"/>
    <w:rsid w:val="006F2A54"/>
    <w:rsid w:val="006F2B83"/>
    <w:rsid w:val="006F2F08"/>
    <w:rsid w:val="006F32BB"/>
    <w:rsid w:val="006F3677"/>
    <w:rsid w:val="006F3C8A"/>
    <w:rsid w:val="006F3DE3"/>
    <w:rsid w:val="006F3E6C"/>
    <w:rsid w:val="006F4102"/>
    <w:rsid w:val="006F4317"/>
    <w:rsid w:val="006F4328"/>
    <w:rsid w:val="006F44DF"/>
    <w:rsid w:val="006F4F35"/>
    <w:rsid w:val="006F4F9B"/>
    <w:rsid w:val="006F53E1"/>
    <w:rsid w:val="006F57B9"/>
    <w:rsid w:val="006F5893"/>
    <w:rsid w:val="006F5F52"/>
    <w:rsid w:val="006F5FBF"/>
    <w:rsid w:val="006F605E"/>
    <w:rsid w:val="006F60F3"/>
    <w:rsid w:val="006F671F"/>
    <w:rsid w:val="006F6B2B"/>
    <w:rsid w:val="006F70B1"/>
    <w:rsid w:val="006F7324"/>
    <w:rsid w:val="006F7580"/>
    <w:rsid w:val="006F79E3"/>
    <w:rsid w:val="006F7F1A"/>
    <w:rsid w:val="00700FDA"/>
    <w:rsid w:val="007014A6"/>
    <w:rsid w:val="007019E2"/>
    <w:rsid w:val="00701C96"/>
    <w:rsid w:val="00702496"/>
    <w:rsid w:val="00702571"/>
    <w:rsid w:val="00702601"/>
    <w:rsid w:val="007027B9"/>
    <w:rsid w:val="00702B49"/>
    <w:rsid w:val="00703119"/>
    <w:rsid w:val="00703885"/>
    <w:rsid w:val="00703994"/>
    <w:rsid w:val="007039ED"/>
    <w:rsid w:val="007048DA"/>
    <w:rsid w:val="00704A48"/>
    <w:rsid w:val="00704CF8"/>
    <w:rsid w:val="00704D15"/>
    <w:rsid w:val="00705F0C"/>
    <w:rsid w:val="00705FE0"/>
    <w:rsid w:val="0070634A"/>
    <w:rsid w:val="0070642B"/>
    <w:rsid w:val="00706BAD"/>
    <w:rsid w:val="00706D08"/>
    <w:rsid w:val="0070720C"/>
    <w:rsid w:val="00707557"/>
    <w:rsid w:val="007078A2"/>
    <w:rsid w:val="00707A2C"/>
    <w:rsid w:val="00707ABA"/>
    <w:rsid w:val="00707DFC"/>
    <w:rsid w:val="00707EAF"/>
    <w:rsid w:val="00707FEB"/>
    <w:rsid w:val="00710A26"/>
    <w:rsid w:val="00710F85"/>
    <w:rsid w:val="0071105E"/>
    <w:rsid w:val="00711278"/>
    <w:rsid w:val="007113B5"/>
    <w:rsid w:val="00711533"/>
    <w:rsid w:val="00711A42"/>
    <w:rsid w:val="00711AB9"/>
    <w:rsid w:val="00711B45"/>
    <w:rsid w:val="00711F5C"/>
    <w:rsid w:val="00712029"/>
    <w:rsid w:val="00712925"/>
    <w:rsid w:val="00712BEC"/>
    <w:rsid w:val="00712E5E"/>
    <w:rsid w:val="00712EBE"/>
    <w:rsid w:val="00712F06"/>
    <w:rsid w:val="00712FEC"/>
    <w:rsid w:val="00713569"/>
    <w:rsid w:val="00713597"/>
    <w:rsid w:val="007139C5"/>
    <w:rsid w:val="00713AEC"/>
    <w:rsid w:val="00713BB8"/>
    <w:rsid w:val="00713EFD"/>
    <w:rsid w:val="0071415B"/>
    <w:rsid w:val="00714F3F"/>
    <w:rsid w:val="007153FD"/>
    <w:rsid w:val="0071579C"/>
    <w:rsid w:val="00715AAA"/>
    <w:rsid w:val="00715AD0"/>
    <w:rsid w:val="00715F45"/>
    <w:rsid w:val="0071638B"/>
    <w:rsid w:val="0071667C"/>
    <w:rsid w:val="007166A3"/>
    <w:rsid w:val="00716855"/>
    <w:rsid w:val="00716C77"/>
    <w:rsid w:val="00716D6A"/>
    <w:rsid w:val="00717233"/>
    <w:rsid w:val="0071726B"/>
    <w:rsid w:val="00717BB1"/>
    <w:rsid w:val="00720278"/>
    <w:rsid w:val="00720C43"/>
    <w:rsid w:val="00720F65"/>
    <w:rsid w:val="00721256"/>
    <w:rsid w:val="007213C3"/>
    <w:rsid w:val="0072193D"/>
    <w:rsid w:val="00721ADB"/>
    <w:rsid w:val="00721C0A"/>
    <w:rsid w:val="0072223A"/>
    <w:rsid w:val="0072268B"/>
    <w:rsid w:val="00722887"/>
    <w:rsid w:val="00722B26"/>
    <w:rsid w:val="00722B5E"/>
    <w:rsid w:val="00722E0C"/>
    <w:rsid w:val="00722F08"/>
    <w:rsid w:val="00723480"/>
    <w:rsid w:val="007235CF"/>
    <w:rsid w:val="007238DE"/>
    <w:rsid w:val="00723AA2"/>
    <w:rsid w:val="00723FA4"/>
    <w:rsid w:val="00724740"/>
    <w:rsid w:val="0072490A"/>
    <w:rsid w:val="00724D2A"/>
    <w:rsid w:val="00724F24"/>
    <w:rsid w:val="00724F4F"/>
    <w:rsid w:val="00725103"/>
    <w:rsid w:val="00725335"/>
    <w:rsid w:val="00725E12"/>
    <w:rsid w:val="00726098"/>
    <w:rsid w:val="007261F9"/>
    <w:rsid w:val="0072647B"/>
    <w:rsid w:val="00726771"/>
    <w:rsid w:val="007278C0"/>
    <w:rsid w:val="00727AB0"/>
    <w:rsid w:val="00727F81"/>
    <w:rsid w:val="00727FB7"/>
    <w:rsid w:val="00727FC5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3062"/>
    <w:rsid w:val="0073310A"/>
    <w:rsid w:val="007331CC"/>
    <w:rsid w:val="00733638"/>
    <w:rsid w:val="00733DD2"/>
    <w:rsid w:val="007340F5"/>
    <w:rsid w:val="007344C0"/>
    <w:rsid w:val="0073473D"/>
    <w:rsid w:val="00734E2E"/>
    <w:rsid w:val="00734FE9"/>
    <w:rsid w:val="00735049"/>
    <w:rsid w:val="00735065"/>
    <w:rsid w:val="00735552"/>
    <w:rsid w:val="00735596"/>
    <w:rsid w:val="007356BC"/>
    <w:rsid w:val="007358DC"/>
    <w:rsid w:val="00735F19"/>
    <w:rsid w:val="007362C3"/>
    <w:rsid w:val="0073633F"/>
    <w:rsid w:val="007367C6"/>
    <w:rsid w:val="00736804"/>
    <w:rsid w:val="0073688A"/>
    <w:rsid w:val="00736A62"/>
    <w:rsid w:val="00736E11"/>
    <w:rsid w:val="00737042"/>
    <w:rsid w:val="00737F78"/>
    <w:rsid w:val="00740386"/>
    <w:rsid w:val="0074076F"/>
    <w:rsid w:val="00740A24"/>
    <w:rsid w:val="00740CB8"/>
    <w:rsid w:val="00740E7E"/>
    <w:rsid w:val="00741031"/>
    <w:rsid w:val="00741457"/>
    <w:rsid w:val="0074159E"/>
    <w:rsid w:val="00741BB2"/>
    <w:rsid w:val="00741CD3"/>
    <w:rsid w:val="00741E51"/>
    <w:rsid w:val="00741F0A"/>
    <w:rsid w:val="00742248"/>
    <w:rsid w:val="00742A52"/>
    <w:rsid w:val="00742B96"/>
    <w:rsid w:val="00742E5F"/>
    <w:rsid w:val="00743113"/>
    <w:rsid w:val="007432B4"/>
    <w:rsid w:val="007433F7"/>
    <w:rsid w:val="00743655"/>
    <w:rsid w:val="0074375D"/>
    <w:rsid w:val="00743A55"/>
    <w:rsid w:val="00743CA7"/>
    <w:rsid w:val="00743F77"/>
    <w:rsid w:val="00744026"/>
    <w:rsid w:val="007441D3"/>
    <w:rsid w:val="00744D60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B11"/>
    <w:rsid w:val="00746C6B"/>
    <w:rsid w:val="00746DB1"/>
    <w:rsid w:val="00746E99"/>
    <w:rsid w:val="0074715F"/>
    <w:rsid w:val="007471DF"/>
    <w:rsid w:val="007474CB"/>
    <w:rsid w:val="00747BBF"/>
    <w:rsid w:val="007500AD"/>
    <w:rsid w:val="00750242"/>
    <w:rsid w:val="00750375"/>
    <w:rsid w:val="007503C3"/>
    <w:rsid w:val="007504B1"/>
    <w:rsid w:val="007507FD"/>
    <w:rsid w:val="00750855"/>
    <w:rsid w:val="00750A81"/>
    <w:rsid w:val="0075185B"/>
    <w:rsid w:val="00751B29"/>
    <w:rsid w:val="00751E26"/>
    <w:rsid w:val="007523C8"/>
    <w:rsid w:val="0075243B"/>
    <w:rsid w:val="00752535"/>
    <w:rsid w:val="007525BA"/>
    <w:rsid w:val="007525CF"/>
    <w:rsid w:val="007529E8"/>
    <w:rsid w:val="0075305C"/>
    <w:rsid w:val="007536BB"/>
    <w:rsid w:val="00753A8D"/>
    <w:rsid w:val="00753DD6"/>
    <w:rsid w:val="00753E44"/>
    <w:rsid w:val="0075497B"/>
    <w:rsid w:val="00754D31"/>
    <w:rsid w:val="0075523B"/>
    <w:rsid w:val="00755681"/>
    <w:rsid w:val="00755924"/>
    <w:rsid w:val="0075598F"/>
    <w:rsid w:val="00755C17"/>
    <w:rsid w:val="00755CE9"/>
    <w:rsid w:val="00755FEC"/>
    <w:rsid w:val="0075626D"/>
    <w:rsid w:val="00756B2C"/>
    <w:rsid w:val="00756DE6"/>
    <w:rsid w:val="00756E89"/>
    <w:rsid w:val="00757108"/>
    <w:rsid w:val="0075751A"/>
    <w:rsid w:val="00757703"/>
    <w:rsid w:val="007577AC"/>
    <w:rsid w:val="007578EA"/>
    <w:rsid w:val="00757CF4"/>
    <w:rsid w:val="00760025"/>
    <w:rsid w:val="00760163"/>
    <w:rsid w:val="00760276"/>
    <w:rsid w:val="00760678"/>
    <w:rsid w:val="007606B6"/>
    <w:rsid w:val="00760D55"/>
    <w:rsid w:val="00760DC8"/>
    <w:rsid w:val="00760F97"/>
    <w:rsid w:val="007610C8"/>
    <w:rsid w:val="00761103"/>
    <w:rsid w:val="007613B5"/>
    <w:rsid w:val="007619D9"/>
    <w:rsid w:val="00762182"/>
    <w:rsid w:val="00762430"/>
    <w:rsid w:val="00762601"/>
    <w:rsid w:val="007628BA"/>
    <w:rsid w:val="007632E8"/>
    <w:rsid w:val="00763D44"/>
    <w:rsid w:val="00763FCC"/>
    <w:rsid w:val="007643AA"/>
    <w:rsid w:val="007648EB"/>
    <w:rsid w:val="00764CFB"/>
    <w:rsid w:val="00764D08"/>
    <w:rsid w:val="00765072"/>
    <w:rsid w:val="007655CA"/>
    <w:rsid w:val="00765752"/>
    <w:rsid w:val="00765793"/>
    <w:rsid w:val="00765835"/>
    <w:rsid w:val="00765C28"/>
    <w:rsid w:val="00765D96"/>
    <w:rsid w:val="0076662D"/>
    <w:rsid w:val="0076672E"/>
    <w:rsid w:val="00766757"/>
    <w:rsid w:val="00766DDA"/>
    <w:rsid w:val="0076782D"/>
    <w:rsid w:val="0076793E"/>
    <w:rsid w:val="00767B85"/>
    <w:rsid w:val="00767BE0"/>
    <w:rsid w:val="00767FFE"/>
    <w:rsid w:val="00770189"/>
    <w:rsid w:val="007705A3"/>
    <w:rsid w:val="0077084E"/>
    <w:rsid w:val="007708E9"/>
    <w:rsid w:val="00770A5D"/>
    <w:rsid w:val="00770B67"/>
    <w:rsid w:val="007712CC"/>
    <w:rsid w:val="007714CD"/>
    <w:rsid w:val="00771573"/>
    <w:rsid w:val="007719BF"/>
    <w:rsid w:val="007719E6"/>
    <w:rsid w:val="00771B41"/>
    <w:rsid w:val="00771DEB"/>
    <w:rsid w:val="00771E92"/>
    <w:rsid w:val="00772019"/>
    <w:rsid w:val="00772282"/>
    <w:rsid w:val="00772553"/>
    <w:rsid w:val="00772D18"/>
    <w:rsid w:val="00772DE5"/>
    <w:rsid w:val="0077302F"/>
    <w:rsid w:val="00773346"/>
    <w:rsid w:val="00773498"/>
    <w:rsid w:val="007734B0"/>
    <w:rsid w:val="00773E97"/>
    <w:rsid w:val="00773F26"/>
    <w:rsid w:val="00773F80"/>
    <w:rsid w:val="00774176"/>
    <w:rsid w:val="007743BA"/>
    <w:rsid w:val="007745D2"/>
    <w:rsid w:val="007748D8"/>
    <w:rsid w:val="00774CF6"/>
    <w:rsid w:val="00774D10"/>
    <w:rsid w:val="00774DDA"/>
    <w:rsid w:val="007751C9"/>
    <w:rsid w:val="00775A46"/>
    <w:rsid w:val="00775C56"/>
    <w:rsid w:val="00776037"/>
    <w:rsid w:val="007767B8"/>
    <w:rsid w:val="007767D1"/>
    <w:rsid w:val="0077687F"/>
    <w:rsid w:val="00776938"/>
    <w:rsid w:val="00777238"/>
    <w:rsid w:val="007773A9"/>
    <w:rsid w:val="00777422"/>
    <w:rsid w:val="00777569"/>
    <w:rsid w:val="007777C4"/>
    <w:rsid w:val="0077786F"/>
    <w:rsid w:val="00777943"/>
    <w:rsid w:val="00777E63"/>
    <w:rsid w:val="00777FA5"/>
    <w:rsid w:val="0078067B"/>
    <w:rsid w:val="007807C9"/>
    <w:rsid w:val="007809C3"/>
    <w:rsid w:val="00780AC0"/>
    <w:rsid w:val="007813DA"/>
    <w:rsid w:val="00781436"/>
    <w:rsid w:val="0078163F"/>
    <w:rsid w:val="007816AC"/>
    <w:rsid w:val="007817EB"/>
    <w:rsid w:val="00781C9E"/>
    <w:rsid w:val="00781E69"/>
    <w:rsid w:val="00781E75"/>
    <w:rsid w:val="00781F01"/>
    <w:rsid w:val="00781FD6"/>
    <w:rsid w:val="0078242A"/>
    <w:rsid w:val="00782A3B"/>
    <w:rsid w:val="00782F44"/>
    <w:rsid w:val="007831CC"/>
    <w:rsid w:val="007833BC"/>
    <w:rsid w:val="00783D87"/>
    <w:rsid w:val="0078425D"/>
    <w:rsid w:val="007845D8"/>
    <w:rsid w:val="0078470B"/>
    <w:rsid w:val="00784AF4"/>
    <w:rsid w:val="00784BD6"/>
    <w:rsid w:val="00785352"/>
    <w:rsid w:val="007855A8"/>
    <w:rsid w:val="00785DFA"/>
    <w:rsid w:val="0078603E"/>
    <w:rsid w:val="00786347"/>
    <w:rsid w:val="00786EA3"/>
    <w:rsid w:val="00787482"/>
    <w:rsid w:val="00787807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E61"/>
    <w:rsid w:val="007917D1"/>
    <w:rsid w:val="007920CA"/>
    <w:rsid w:val="0079215D"/>
    <w:rsid w:val="0079238F"/>
    <w:rsid w:val="007923A0"/>
    <w:rsid w:val="007923CF"/>
    <w:rsid w:val="00792632"/>
    <w:rsid w:val="0079288A"/>
    <w:rsid w:val="007929D3"/>
    <w:rsid w:val="00792BC4"/>
    <w:rsid w:val="00792DE8"/>
    <w:rsid w:val="00793493"/>
    <w:rsid w:val="00793640"/>
    <w:rsid w:val="00793BAC"/>
    <w:rsid w:val="0079496C"/>
    <w:rsid w:val="00794B03"/>
    <w:rsid w:val="00795511"/>
    <w:rsid w:val="007958F0"/>
    <w:rsid w:val="00795946"/>
    <w:rsid w:val="007959C0"/>
    <w:rsid w:val="00795EE9"/>
    <w:rsid w:val="0079612C"/>
    <w:rsid w:val="007962BE"/>
    <w:rsid w:val="0079643E"/>
    <w:rsid w:val="007965B0"/>
    <w:rsid w:val="007965C6"/>
    <w:rsid w:val="00796609"/>
    <w:rsid w:val="0079695E"/>
    <w:rsid w:val="00796B94"/>
    <w:rsid w:val="00796CB4"/>
    <w:rsid w:val="00796EAF"/>
    <w:rsid w:val="00797637"/>
    <w:rsid w:val="00797A1B"/>
    <w:rsid w:val="00797B51"/>
    <w:rsid w:val="00797DCE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3BF"/>
    <w:rsid w:val="007A1F42"/>
    <w:rsid w:val="007A1FD4"/>
    <w:rsid w:val="007A2176"/>
    <w:rsid w:val="007A239B"/>
    <w:rsid w:val="007A23A1"/>
    <w:rsid w:val="007A2796"/>
    <w:rsid w:val="007A288E"/>
    <w:rsid w:val="007A28C6"/>
    <w:rsid w:val="007A2A4E"/>
    <w:rsid w:val="007A3A86"/>
    <w:rsid w:val="007A3DD9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DE0"/>
    <w:rsid w:val="007B1F51"/>
    <w:rsid w:val="007B2055"/>
    <w:rsid w:val="007B2990"/>
    <w:rsid w:val="007B2B9C"/>
    <w:rsid w:val="007B321B"/>
    <w:rsid w:val="007B3327"/>
    <w:rsid w:val="007B33C2"/>
    <w:rsid w:val="007B347E"/>
    <w:rsid w:val="007B3539"/>
    <w:rsid w:val="007B3963"/>
    <w:rsid w:val="007B39A1"/>
    <w:rsid w:val="007B3A4E"/>
    <w:rsid w:val="007B3E08"/>
    <w:rsid w:val="007B3E5B"/>
    <w:rsid w:val="007B40BB"/>
    <w:rsid w:val="007B46F8"/>
    <w:rsid w:val="007B4905"/>
    <w:rsid w:val="007B4DF2"/>
    <w:rsid w:val="007B53F8"/>
    <w:rsid w:val="007B55AB"/>
    <w:rsid w:val="007B5675"/>
    <w:rsid w:val="007B5776"/>
    <w:rsid w:val="007B5CC5"/>
    <w:rsid w:val="007B5D28"/>
    <w:rsid w:val="007B6003"/>
    <w:rsid w:val="007B6212"/>
    <w:rsid w:val="007B63E5"/>
    <w:rsid w:val="007B65AC"/>
    <w:rsid w:val="007B6793"/>
    <w:rsid w:val="007B6A2B"/>
    <w:rsid w:val="007B6D6B"/>
    <w:rsid w:val="007B6F22"/>
    <w:rsid w:val="007B7150"/>
    <w:rsid w:val="007B72B6"/>
    <w:rsid w:val="007B76A1"/>
    <w:rsid w:val="007B7AC5"/>
    <w:rsid w:val="007C0173"/>
    <w:rsid w:val="007C02EB"/>
    <w:rsid w:val="007C08C0"/>
    <w:rsid w:val="007C092A"/>
    <w:rsid w:val="007C09F3"/>
    <w:rsid w:val="007C0A54"/>
    <w:rsid w:val="007C0CEC"/>
    <w:rsid w:val="007C0D6D"/>
    <w:rsid w:val="007C0E67"/>
    <w:rsid w:val="007C0EC6"/>
    <w:rsid w:val="007C1600"/>
    <w:rsid w:val="007C1908"/>
    <w:rsid w:val="007C1B4B"/>
    <w:rsid w:val="007C1B70"/>
    <w:rsid w:val="007C1CCC"/>
    <w:rsid w:val="007C2362"/>
    <w:rsid w:val="007C2379"/>
    <w:rsid w:val="007C2959"/>
    <w:rsid w:val="007C2D85"/>
    <w:rsid w:val="007C2EE0"/>
    <w:rsid w:val="007C30D9"/>
    <w:rsid w:val="007C3101"/>
    <w:rsid w:val="007C3201"/>
    <w:rsid w:val="007C340E"/>
    <w:rsid w:val="007C36FD"/>
    <w:rsid w:val="007C3B8E"/>
    <w:rsid w:val="007C3D87"/>
    <w:rsid w:val="007C3DA0"/>
    <w:rsid w:val="007C3FC4"/>
    <w:rsid w:val="007C4579"/>
    <w:rsid w:val="007C499B"/>
    <w:rsid w:val="007C4EDB"/>
    <w:rsid w:val="007C51B9"/>
    <w:rsid w:val="007C52AC"/>
    <w:rsid w:val="007C5A79"/>
    <w:rsid w:val="007C5B82"/>
    <w:rsid w:val="007C5C2E"/>
    <w:rsid w:val="007C5CC9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0FB7"/>
    <w:rsid w:val="007D1008"/>
    <w:rsid w:val="007D1319"/>
    <w:rsid w:val="007D16C7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5032"/>
    <w:rsid w:val="007D5374"/>
    <w:rsid w:val="007D55DB"/>
    <w:rsid w:val="007D58FC"/>
    <w:rsid w:val="007D5AA8"/>
    <w:rsid w:val="007D5F15"/>
    <w:rsid w:val="007D64A9"/>
    <w:rsid w:val="007D6733"/>
    <w:rsid w:val="007D6EB5"/>
    <w:rsid w:val="007D7010"/>
    <w:rsid w:val="007D7105"/>
    <w:rsid w:val="007D7280"/>
    <w:rsid w:val="007D72FA"/>
    <w:rsid w:val="007D7912"/>
    <w:rsid w:val="007D7B45"/>
    <w:rsid w:val="007D7C39"/>
    <w:rsid w:val="007D7E18"/>
    <w:rsid w:val="007E05B2"/>
    <w:rsid w:val="007E0BAB"/>
    <w:rsid w:val="007E1410"/>
    <w:rsid w:val="007E1894"/>
    <w:rsid w:val="007E1997"/>
    <w:rsid w:val="007E1A3F"/>
    <w:rsid w:val="007E1AEC"/>
    <w:rsid w:val="007E1D46"/>
    <w:rsid w:val="007E252C"/>
    <w:rsid w:val="007E2B7C"/>
    <w:rsid w:val="007E2E36"/>
    <w:rsid w:val="007E2F23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1A7"/>
    <w:rsid w:val="007E52AC"/>
    <w:rsid w:val="007E5343"/>
    <w:rsid w:val="007E57D0"/>
    <w:rsid w:val="007E6279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412"/>
    <w:rsid w:val="007F1827"/>
    <w:rsid w:val="007F1A4F"/>
    <w:rsid w:val="007F1E0F"/>
    <w:rsid w:val="007F1E33"/>
    <w:rsid w:val="007F1EF4"/>
    <w:rsid w:val="007F20AC"/>
    <w:rsid w:val="007F2254"/>
    <w:rsid w:val="007F24AF"/>
    <w:rsid w:val="007F25C1"/>
    <w:rsid w:val="007F2E1E"/>
    <w:rsid w:val="007F3221"/>
    <w:rsid w:val="007F34D0"/>
    <w:rsid w:val="007F34F1"/>
    <w:rsid w:val="007F3A2E"/>
    <w:rsid w:val="007F3F46"/>
    <w:rsid w:val="007F419B"/>
    <w:rsid w:val="007F492F"/>
    <w:rsid w:val="007F4DD7"/>
    <w:rsid w:val="007F5244"/>
    <w:rsid w:val="007F5444"/>
    <w:rsid w:val="007F5B63"/>
    <w:rsid w:val="007F5B97"/>
    <w:rsid w:val="007F6201"/>
    <w:rsid w:val="007F6206"/>
    <w:rsid w:val="007F6284"/>
    <w:rsid w:val="007F65E1"/>
    <w:rsid w:val="007F7357"/>
    <w:rsid w:val="007F736B"/>
    <w:rsid w:val="007F780D"/>
    <w:rsid w:val="007F7ACD"/>
    <w:rsid w:val="007F7F65"/>
    <w:rsid w:val="007F7FF6"/>
    <w:rsid w:val="008004F0"/>
    <w:rsid w:val="00800602"/>
    <w:rsid w:val="0080072C"/>
    <w:rsid w:val="00800910"/>
    <w:rsid w:val="00800B85"/>
    <w:rsid w:val="00800CD8"/>
    <w:rsid w:val="00801A31"/>
    <w:rsid w:val="00801B6E"/>
    <w:rsid w:val="008023D5"/>
    <w:rsid w:val="008026CF"/>
    <w:rsid w:val="00802A22"/>
    <w:rsid w:val="00802A8A"/>
    <w:rsid w:val="00802B06"/>
    <w:rsid w:val="008033DA"/>
    <w:rsid w:val="00803550"/>
    <w:rsid w:val="00803E41"/>
    <w:rsid w:val="00804000"/>
    <w:rsid w:val="00804064"/>
    <w:rsid w:val="00804A9E"/>
    <w:rsid w:val="00804E70"/>
    <w:rsid w:val="0080516A"/>
    <w:rsid w:val="008051DC"/>
    <w:rsid w:val="00805363"/>
    <w:rsid w:val="00805779"/>
    <w:rsid w:val="0080582F"/>
    <w:rsid w:val="00805859"/>
    <w:rsid w:val="008058F5"/>
    <w:rsid w:val="0080592D"/>
    <w:rsid w:val="00805B53"/>
    <w:rsid w:val="00805E47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0785A"/>
    <w:rsid w:val="00810464"/>
    <w:rsid w:val="0081062B"/>
    <w:rsid w:val="0081077A"/>
    <w:rsid w:val="00810C0A"/>
    <w:rsid w:val="00810DDB"/>
    <w:rsid w:val="00811085"/>
    <w:rsid w:val="00811147"/>
    <w:rsid w:val="008113FF"/>
    <w:rsid w:val="008114A9"/>
    <w:rsid w:val="00812318"/>
    <w:rsid w:val="0081245B"/>
    <w:rsid w:val="008126A7"/>
    <w:rsid w:val="008126DA"/>
    <w:rsid w:val="00812717"/>
    <w:rsid w:val="008127A2"/>
    <w:rsid w:val="00812BA6"/>
    <w:rsid w:val="00812D1C"/>
    <w:rsid w:val="00812DB5"/>
    <w:rsid w:val="00812E49"/>
    <w:rsid w:val="00812E4B"/>
    <w:rsid w:val="00812E8D"/>
    <w:rsid w:val="0081337C"/>
    <w:rsid w:val="008137C6"/>
    <w:rsid w:val="00813CAB"/>
    <w:rsid w:val="00813DEC"/>
    <w:rsid w:val="00813E4C"/>
    <w:rsid w:val="00813FD5"/>
    <w:rsid w:val="00814178"/>
    <w:rsid w:val="008143FA"/>
    <w:rsid w:val="00814424"/>
    <w:rsid w:val="008144BF"/>
    <w:rsid w:val="008147C2"/>
    <w:rsid w:val="008148CA"/>
    <w:rsid w:val="00814CB9"/>
    <w:rsid w:val="00814E06"/>
    <w:rsid w:val="00815061"/>
    <w:rsid w:val="00815105"/>
    <w:rsid w:val="0081526A"/>
    <w:rsid w:val="00815A0A"/>
    <w:rsid w:val="00815B62"/>
    <w:rsid w:val="00815FA7"/>
    <w:rsid w:val="008162AB"/>
    <w:rsid w:val="0081644A"/>
    <w:rsid w:val="00816452"/>
    <w:rsid w:val="00816557"/>
    <w:rsid w:val="00816575"/>
    <w:rsid w:val="0081670F"/>
    <w:rsid w:val="00816B43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CC9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49B"/>
    <w:rsid w:val="008225EA"/>
    <w:rsid w:val="00822859"/>
    <w:rsid w:val="0082298D"/>
    <w:rsid w:val="00822ADC"/>
    <w:rsid w:val="00822C70"/>
    <w:rsid w:val="00822E88"/>
    <w:rsid w:val="00822ED5"/>
    <w:rsid w:val="008233ED"/>
    <w:rsid w:val="008237EB"/>
    <w:rsid w:val="00823944"/>
    <w:rsid w:val="00824261"/>
    <w:rsid w:val="0082447C"/>
    <w:rsid w:val="008244A0"/>
    <w:rsid w:val="008244BB"/>
    <w:rsid w:val="00824C10"/>
    <w:rsid w:val="008252C4"/>
    <w:rsid w:val="008253B4"/>
    <w:rsid w:val="00825A78"/>
    <w:rsid w:val="00825CBF"/>
    <w:rsid w:val="00825E33"/>
    <w:rsid w:val="00826777"/>
    <w:rsid w:val="008267F2"/>
    <w:rsid w:val="00826B7B"/>
    <w:rsid w:val="00826FE3"/>
    <w:rsid w:val="00827047"/>
    <w:rsid w:val="00827179"/>
    <w:rsid w:val="00827A2B"/>
    <w:rsid w:val="00827A45"/>
    <w:rsid w:val="00830184"/>
    <w:rsid w:val="008301FF"/>
    <w:rsid w:val="00830486"/>
    <w:rsid w:val="00830AAB"/>
    <w:rsid w:val="00830EE2"/>
    <w:rsid w:val="00831124"/>
    <w:rsid w:val="008314A4"/>
    <w:rsid w:val="008316B3"/>
    <w:rsid w:val="008316D4"/>
    <w:rsid w:val="008317DA"/>
    <w:rsid w:val="00831D0B"/>
    <w:rsid w:val="00831D7F"/>
    <w:rsid w:val="00831DC5"/>
    <w:rsid w:val="00831F14"/>
    <w:rsid w:val="0083203F"/>
    <w:rsid w:val="0083210D"/>
    <w:rsid w:val="0083232B"/>
    <w:rsid w:val="008328F2"/>
    <w:rsid w:val="00832D0D"/>
    <w:rsid w:val="00832FFC"/>
    <w:rsid w:val="008330E1"/>
    <w:rsid w:val="00833434"/>
    <w:rsid w:val="00833ADE"/>
    <w:rsid w:val="00833D70"/>
    <w:rsid w:val="00834550"/>
    <w:rsid w:val="00834B32"/>
    <w:rsid w:val="00834C06"/>
    <w:rsid w:val="00834CEE"/>
    <w:rsid w:val="00834EC1"/>
    <w:rsid w:val="0083516D"/>
    <w:rsid w:val="0083577A"/>
    <w:rsid w:val="0083592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DF"/>
    <w:rsid w:val="00840DE7"/>
    <w:rsid w:val="008417D1"/>
    <w:rsid w:val="00841AEC"/>
    <w:rsid w:val="00841C14"/>
    <w:rsid w:val="00841C9E"/>
    <w:rsid w:val="00841CCA"/>
    <w:rsid w:val="00841DDE"/>
    <w:rsid w:val="00841E5C"/>
    <w:rsid w:val="00842334"/>
    <w:rsid w:val="00842497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B9F"/>
    <w:rsid w:val="00844EDA"/>
    <w:rsid w:val="00845F50"/>
    <w:rsid w:val="00845F67"/>
    <w:rsid w:val="0084618B"/>
    <w:rsid w:val="00846299"/>
    <w:rsid w:val="008464CB"/>
    <w:rsid w:val="0084673A"/>
    <w:rsid w:val="0084683E"/>
    <w:rsid w:val="008468F1"/>
    <w:rsid w:val="00846928"/>
    <w:rsid w:val="00846931"/>
    <w:rsid w:val="00846AE6"/>
    <w:rsid w:val="00846C40"/>
    <w:rsid w:val="00846DE2"/>
    <w:rsid w:val="008476C9"/>
    <w:rsid w:val="00847B7B"/>
    <w:rsid w:val="008501A0"/>
    <w:rsid w:val="00850637"/>
    <w:rsid w:val="0085065C"/>
    <w:rsid w:val="008508F3"/>
    <w:rsid w:val="00850AE5"/>
    <w:rsid w:val="00850BBC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D0C"/>
    <w:rsid w:val="008552EF"/>
    <w:rsid w:val="0085585E"/>
    <w:rsid w:val="00855AD4"/>
    <w:rsid w:val="00855E5F"/>
    <w:rsid w:val="008561BD"/>
    <w:rsid w:val="00856252"/>
    <w:rsid w:val="00856A96"/>
    <w:rsid w:val="00856EDF"/>
    <w:rsid w:val="0085751A"/>
    <w:rsid w:val="0085754E"/>
    <w:rsid w:val="0085782C"/>
    <w:rsid w:val="00857853"/>
    <w:rsid w:val="00857A91"/>
    <w:rsid w:val="00857D5E"/>
    <w:rsid w:val="00857E37"/>
    <w:rsid w:val="0086063C"/>
    <w:rsid w:val="00860A52"/>
    <w:rsid w:val="00861010"/>
    <w:rsid w:val="00861211"/>
    <w:rsid w:val="00861622"/>
    <w:rsid w:val="00862146"/>
    <w:rsid w:val="0086219E"/>
    <w:rsid w:val="008621C4"/>
    <w:rsid w:val="008625AF"/>
    <w:rsid w:val="00863219"/>
    <w:rsid w:val="00863241"/>
    <w:rsid w:val="00863697"/>
    <w:rsid w:val="008638C7"/>
    <w:rsid w:val="00863D0B"/>
    <w:rsid w:val="00863DBB"/>
    <w:rsid w:val="00864261"/>
    <w:rsid w:val="00865815"/>
    <w:rsid w:val="0086588C"/>
    <w:rsid w:val="00865DE6"/>
    <w:rsid w:val="00865EB3"/>
    <w:rsid w:val="008661F9"/>
    <w:rsid w:val="008666A5"/>
    <w:rsid w:val="0086694E"/>
    <w:rsid w:val="00866BE9"/>
    <w:rsid w:val="00866E0C"/>
    <w:rsid w:val="00866FEA"/>
    <w:rsid w:val="008671E5"/>
    <w:rsid w:val="00867A7D"/>
    <w:rsid w:val="00867B27"/>
    <w:rsid w:val="00867CC8"/>
    <w:rsid w:val="00867F69"/>
    <w:rsid w:val="00870112"/>
    <w:rsid w:val="0087027A"/>
    <w:rsid w:val="00870556"/>
    <w:rsid w:val="00870577"/>
    <w:rsid w:val="00870BD5"/>
    <w:rsid w:val="00870D0F"/>
    <w:rsid w:val="008713DC"/>
    <w:rsid w:val="0087141D"/>
    <w:rsid w:val="008716E6"/>
    <w:rsid w:val="008717B0"/>
    <w:rsid w:val="00871E60"/>
    <w:rsid w:val="00871EDC"/>
    <w:rsid w:val="00871F04"/>
    <w:rsid w:val="00872161"/>
    <w:rsid w:val="00872180"/>
    <w:rsid w:val="008729D9"/>
    <w:rsid w:val="00872C1C"/>
    <w:rsid w:val="00872E11"/>
    <w:rsid w:val="00873378"/>
    <w:rsid w:val="0087351E"/>
    <w:rsid w:val="0087451B"/>
    <w:rsid w:val="00874571"/>
    <w:rsid w:val="00874592"/>
    <w:rsid w:val="008745E9"/>
    <w:rsid w:val="0087462A"/>
    <w:rsid w:val="00874727"/>
    <w:rsid w:val="00874911"/>
    <w:rsid w:val="00874B00"/>
    <w:rsid w:val="00875348"/>
    <w:rsid w:val="00875696"/>
    <w:rsid w:val="00875AB1"/>
    <w:rsid w:val="00875B45"/>
    <w:rsid w:val="00875C94"/>
    <w:rsid w:val="008761C1"/>
    <w:rsid w:val="0087627B"/>
    <w:rsid w:val="008768D6"/>
    <w:rsid w:val="00876C90"/>
    <w:rsid w:val="00876CDB"/>
    <w:rsid w:val="0087753D"/>
    <w:rsid w:val="008775CD"/>
    <w:rsid w:val="00877A71"/>
    <w:rsid w:val="0088039F"/>
    <w:rsid w:val="00880923"/>
    <w:rsid w:val="00880AF0"/>
    <w:rsid w:val="00880FC0"/>
    <w:rsid w:val="008811BB"/>
    <w:rsid w:val="0088137C"/>
    <w:rsid w:val="00881445"/>
    <w:rsid w:val="00881AC3"/>
    <w:rsid w:val="00881FB1"/>
    <w:rsid w:val="00882989"/>
    <w:rsid w:val="00882D0D"/>
    <w:rsid w:val="00882E1C"/>
    <w:rsid w:val="00882F76"/>
    <w:rsid w:val="00882FCA"/>
    <w:rsid w:val="008831D1"/>
    <w:rsid w:val="0088329A"/>
    <w:rsid w:val="00883A2E"/>
    <w:rsid w:val="00883F5D"/>
    <w:rsid w:val="0088423B"/>
    <w:rsid w:val="0088432F"/>
    <w:rsid w:val="00884338"/>
    <w:rsid w:val="0088443D"/>
    <w:rsid w:val="00884665"/>
    <w:rsid w:val="008846D2"/>
    <w:rsid w:val="00884848"/>
    <w:rsid w:val="00884B27"/>
    <w:rsid w:val="00884D1C"/>
    <w:rsid w:val="00884D90"/>
    <w:rsid w:val="00884E81"/>
    <w:rsid w:val="00884F0E"/>
    <w:rsid w:val="00885683"/>
    <w:rsid w:val="00886410"/>
    <w:rsid w:val="00886638"/>
    <w:rsid w:val="008867BC"/>
    <w:rsid w:val="0088680D"/>
    <w:rsid w:val="00886972"/>
    <w:rsid w:val="00886CBC"/>
    <w:rsid w:val="00886CED"/>
    <w:rsid w:val="00886E06"/>
    <w:rsid w:val="00886EC9"/>
    <w:rsid w:val="00887535"/>
    <w:rsid w:val="008878B9"/>
    <w:rsid w:val="0088793A"/>
    <w:rsid w:val="00887BA5"/>
    <w:rsid w:val="00887CBA"/>
    <w:rsid w:val="0089040F"/>
    <w:rsid w:val="008909F5"/>
    <w:rsid w:val="00890D3A"/>
    <w:rsid w:val="00890FCC"/>
    <w:rsid w:val="008912E6"/>
    <w:rsid w:val="00891468"/>
    <w:rsid w:val="0089189A"/>
    <w:rsid w:val="0089194D"/>
    <w:rsid w:val="00891993"/>
    <w:rsid w:val="00891FB8"/>
    <w:rsid w:val="008920F7"/>
    <w:rsid w:val="008921BB"/>
    <w:rsid w:val="008927D3"/>
    <w:rsid w:val="00892D6D"/>
    <w:rsid w:val="00893285"/>
    <w:rsid w:val="008937BA"/>
    <w:rsid w:val="008939DD"/>
    <w:rsid w:val="00893B9A"/>
    <w:rsid w:val="00893F30"/>
    <w:rsid w:val="0089425C"/>
    <w:rsid w:val="0089441D"/>
    <w:rsid w:val="00894BA5"/>
    <w:rsid w:val="00895398"/>
    <w:rsid w:val="00895484"/>
    <w:rsid w:val="0089580F"/>
    <w:rsid w:val="00895F1A"/>
    <w:rsid w:val="008967C2"/>
    <w:rsid w:val="00896BA9"/>
    <w:rsid w:val="00896D56"/>
    <w:rsid w:val="00896DC1"/>
    <w:rsid w:val="00897093"/>
    <w:rsid w:val="0089730F"/>
    <w:rsid w:val="008975C1"/>
    <w:rsid w:val="00897CF8"/>
    <w:rsid w:val="008A0724"/>
    <w:rsid w:val="008A1CBB"/>
    <w:rsid w:val="008A1E7C"/>
    <w:rsid w:val="008A1FF5"/>
    <w:rsid w:val="008A2000"/>
    <w:rsid w:val="008A25EC"/>
    <w:rsid w:val="008A272A"/>
    <w:rsid w:val="008A2B6A"/>
    <w:rsid w:val="008A2E42"/>
    <w:rsid w:val="008A3495"/>
    <w:rsid w:val="008A3776"/>
    <w:rsid w:val="008A380D"/>
    <w:rsid w:val="008A3CDD"/>
    <w:rsid w:val="008A3DC0"/>
    <w:rsid w:val="008A3F16"/>
    <w:rsid w:val="008A4317"/>
    <w:rsid w:val="008A431B"/>
    <w:rsid w:val="008A437D"/>
    <w:rsid w:val="008A45BA"/>
    <w:rsid w:val="008A46BF"/>
    <w:rsid w:val="008A47A4"/>
    <w:rsid w:val="008A5FF3"/>
    <w:rsid w:val="008A6029"/>
    <w:rsid w:val="008A6131"/>
    <w:rsid w:val="008A620F"/>
    <w:rsid w:val="008A621E"/>
    <w:rsid w:val="008A629B"/>
    <w:rsid w:val="008A640F"/>
    <w:rsid w:val="008A66CA"/>
    <w:rsid w:val="008A6A30"/>
    <w:rsid w:val="008A7269"/>
    <w:rsid w:val="008A72B3"/>
    <w:rsid w:val="008A7835"/>
    <w:rsid w:val="008A7960"/>
    <w:rsid w:val="008A7979"/>
    <w:rsid w:val="008A7A85"/>
    <w:rsid w:val="008A7DC2"/>
    <w:rsid w:val="008B0B64"/>
    <w:rsid w:val="008B0C23"/>
    <w:rsid w:val="008B0EAD"/>
    <w:rsid w:val="008B16C1"/>
    <w:rsid w:val="008B191D"/>
    <w:rsid w:val="008B1D97"/>
    <w:rsid w:val="008B2502"/>
    <w:rsid w:val="008B25B2"/>
    <w:rsid w:val="008B25BD"/>
    <w:rsid w:val="008B2A77"/>
    <w:rsid w:val="008B2C9E"/>
    <w:rsid w:val="008B2F7D"/>
    <w:rsid w:val="008B3422"/>
    <w:rsid w:val="008B3557"/>
    <w:rsid w:val="008B3572"/>
    <w:rsid w:val="008B36F0"/>
    <w:rsid w:val="008B370E"/>
    <w:rsid w:val="008B37DA"/>
    <w:rsid w:val="008B37F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546"/>
    <w:rsid w:val="008B5952"/>
    <w:rsid w:val="008B5B67"/>
    <w:rsid w:val="008B5D93"/>
    <w:rsid w:val="008B5DF9"/>
    <w:rsid w:val="008B68DE"/>
    <w:rsid w:val="008B69FE"/>
    <w:rsid w:val="008B6BB8"/>
    <w:rsid w:val="008B6BD9"/>
    <w:rsid w:val="008B70DC"/>
    <w:rsid w:val="008B7165"/>
    <w:rsid w:val="008B7423"/>
    <w:rsid w:val="008B7494"/>
    <w:rsid w:val="008B76CA"/>
    <w:rsid w:val="008B77CB"/>
    <w:rsid w:val="008B797E"/>
    <w:rsid w:val="008B7D14"/>
    <w:rsid w:val="008B7EF7"/>
    <w:rsid w:val="008B7FD8"/>
    <w:rsid w:val="008C03CA"/>
    <w:rsid w:val="008C0B8C"/>
    <w:rsid w:val="008C12C4"/>
    <w:rsid w:val="008C18D4"/>
    <w:rsid w:val="008C1DA9"/>
    <w:rsid w:val="008C1DB1"/>
    <w:rsid w:val="008C1E51"/>
    <w:rsid w:val="008C1EEB"/>
    <w:rsid w:val="008C204D"/>
    <w:rsid w:val="008C23DC"/>
    <w:rsid w:val="008C2487"/>
    <w:rsid w:val="008C26D9"/>
    <w:rsid w:val="008C2CC7"/>
    <w:rsid w:val="008C2D5B"/>
    <w:rsid w:val="008C2E8A"/>
    <w:rsid w:val="008C3029"/>
    <w:rsid w:val="008C36B0"/>
    <w:rsid w:val="008C37EA"/>
    <w:rsid w:val="008C3AAD"/>
    <w:rsid w:val="008C450D"/>
    <w:rsid w:val="008C4700"/>
    <w:rsid w:val="008C493F"/>
    <w:rsid w:val="008C4C73"/>
    <w:rsid w:val="008C4F2F"/>
    <w:rsid w:val="008C53A5"/>
    <w:rsid w:val="008C600A"/>
    <w:rsid w:val="008C62B3"/>
    <w:rsid w:val="008C663E"/>
    <w:rsid w:val="008C6B98"/>
    <w:rsid w:val="008C6CFA"/>
    <w:rsid w:val="008C6D18"/>
    <w:rsid w:val="008C6EFB"/>
    <w:rsid w:val="008C71C3"/>
    <w:rsid w:val="008C76D6"/>
    <w:rsid w:val="008C7933"/>
    <w:rsid w:val="008C79AD"/>
    <w:rsid w:val="008C79E4"/>
    <w:rsid w:val="008C7D4A"/>
    <w:rsid w:val="008D0151"/>
    <w:rsid w:val="008D0714"/>
    <w:rsid w:val="008D071B"/>
    <w:rsid w:val="008D0D62"/>
    <w:rsid w:val="008D108B"/>
    <w:rsid w:val="008D1249"/>
    <w:rsid w:val="008D12F4"/>
    <w:rsid w:val="008D1377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809"/>
    <w:rsid w:val="008D2BB2"/>
    <w:rsid w:val="008D2DAF"/>
    <w:rsid w:val="008D32D8"/>
    <w:rsid w:val="008D35CF"/>
    <w:rsid w:val="008D3936"/>
    <w:rsid w:val="008D399E"/>
    <w:rsid w:val="008D3ED6"/>
    <w:rsid w:val="008D3F7D"/>
    <w:rsid w:val="008D4340"/>
    <w:rsid w:val="008D52B0"/>
    <w:rsid w:val="008D5661"/>
    <w:rsid w:val="008D577C"/>
    <w:rsid w:val="008D5A46"/>
    <w:rsid w:val="008D5A8B"/>
    <w:rsid w:val="008D5C05"/>
    <w:rsid w:val="008D61B4"/>
    <w:rsid w:val="008D61DA"/>
    <w:rsid w:val="008D61E2"/>
    <w:rsid w:val="008D639E"/>
    <w:rsid w:val="008D63E5"/>
    <w:rsid w:val="008D64E9"/>
    <w:rsid w:val="008D69A3"/>
    <w:rsid w:val="008D6F2B"/>
    <w:rsid w:val="008D6F2E"/>
    <w:rsid w:val="008D7268"/>
    <w:rsid w:val="008D7542"/>
    <w:rsid w:val="008D75DB"/>
    <w:rsid w:val="008E0221"/>
    <w:rsid w:val="008E076E"/>
    <w:rsid w:val="008E08D1"/>
    <w:rsid w:val="008E0A90"/>
    <w:rsid w:val="008E106D"/>
    <w:rsid w:val="008E11AE"/>
    <w:rsid w:val="008E1A55"/>
    <w:rsid w:val="008E1C1D"/>
    <w:rsid w:val="008E2872"/>
    <w:rsid w:val="008E2C0D"/>
    <w:rsid w:val="008E31CF"/>
    <w:rsid w:val="008E3448"/>
    <w:rsid w:val="008E3852"/>
    <w:rsid w:val="008E3A5B"/>
    <w:rsid w:val="008E3FB9"/>
    <w:rsid w:val="008E404E"/>
    <w:rsid w:val="008E4AA9"/>
    <w:rsid w:val="008E4B72"/>
    <w:rsid w:val="008E4C0B"/>
    <w:rsid w:val="008E4E4E"/>
    <w:rsid w:val="008E4F53"/>
    <w:rsid w:val="008E507A"/>
    <w:rsid w:val="008E52AA"/>
    <w:rsid w:val="008E532B"/>
    <w:rsid w:val="008E5365"/>
    <w:rsid w:val="008E567B"/>
    <w:rsid w:val="008E576F"/>
    <w:rsid w:val="008E5C61"/>
    <w:rsid w:val="008E5EA0"/>
    <w:rsid w:val="008E605C"/>
    <w:rsid w:val="008E6068"/>
    <w:rsid w:val="008E63AD"/>
    <w:rsid w:val="008E6560"/>
    <w:rsid w:val="008E65FA"/>
    <w:rsid w:val="008E6BCD"/>
    <w:rsid w:val="008E6DB4"/>
    <w:rsid w:val="008E776F"/>
    <w:rsid w:val="008E792C"/>
    <w:rsid w:val="008E79DC"/>
    <w:rsid w:val="008E7A0D"/>
    <w:rsid w:val="008F0084"/>
    <w:rsid w:val="008F0379"/>
    <w:rsid w:val="008F0532"/>
    <w:rsid w:val="008F066D"/>
    <w:rsid w:val="008F06F7"/>
    <w:rsid w:val="008F095F"/>
    <w:rsid w:val="008F139E"/>
    <w:rsid w:val="008F15A0"/>
    <w:rsid w:val="008F209D"/>
    <w:rsid w:val="008F277F"/>
    <w:rsid w:val="008F2B79"/>
    <w:rsid w:val="008F346C"/>
    <w:rsid w:val="008F34D0"/>
    <w:rsid w:val="008F3997"/>
    <w:rsid w:val="008F3B31"/>
    <w:rsid w:val="008F3F1B"/>
    <w:rsid w:val="008F423F"/>
    <w:rsid w:val="008F45F1"/>
    <w:rsid w:val="008F479A"/>
    <w:rsid w:val="008F48B5"/>
    <w:rsid w:val="008F48DF"/>
    <w:rsid w:val="008F4EC5"/>
    <w:rsid w:val="008F51DE"/>
    <w:rsid w:val="008F51EC"/>
    <w:rsid w:val="008F5270"/>
    <w:rsid w:val="008F5994"/>
    <w:rsid w:val="008F5D4E"/>
    <w:rsid w:val="008F5E5F"/>
    <w:rsid w:val="008F60F5"/>
    <w:rsid w:val="008F6281"/>
    <w:rsid w:val="008F6633"/>
    <w:rsid w:val="008F71E7"/>
    <w:rsid w:val="008F76E0"/>
    <w:rsid w:val="008F788B"/>
    <w:rsid w:val="008F78D6"/>
    <w:rsid w:val="008F7B31"/>
    <w:rsid w:val="008F7BBA"/>
    <w:rsid w:val="008F7CF4"/>
    <w:rsid w:val="00900017"/>
    <w:rsid w:val="00900674"/>
    <w:rsid w:val="009008F6"/>
    <w:rsid w:val="00900F2A"/>
    <w:rsid w:val="00900FFF"/>
    <w:rsid w:val="009011E2"/>
    <w:rsid w:val="00901258"/>
    <w:rsid w:val="0090177C"/>
    <w:rsid w:val="00901864"/>
    <w:rsid w:val="00901BC2"/>
    <w:rsid w:val="00901F1D"/>
    <w:rsid w:val="00901FE5"/>
    <w:rsid w:val="009020A9"/>
    <w:rsid w:val="00902737"/>
    <w:rsid w:val="00902C2A"/>
    <w:rsid w:val="00902EED"/>
    <w:rsid w:val="00902F63"/>
    <w:rsid w:val="00903009"/>
    <w:rsid w:val="009031BA"/>
    <w:rsid w:val="00903803"/>
    <w:rsid w:val="00903858"/>
    <w:rsid w:val="0090399C"/>
    <w:rsid w:val="00903C1A"/>
    <w:rsid w:val="00903CCB"/>
    <w:rsid w:val="00903E82"/>
    <w:rsid w:val="00903F1D"/>
    <w:rsid w:val="0090424A"/>
    <w:rsid w:val="009043CE"/>
    <w:rsid w:val="009043EC"/>
    <w:rsid w:val="009044BF"/>
    <w:rsid w:val="00904C6E"/>
    <w:rsid w:val="00904F75"/>
    <w:rsid w:val="00905547"/>
    <w:rsid w:val="009055D4"/>
    <w:rsid w:val="00905B43"/>
    <w:rsid w:val="00905C89"/>
    <w:rsid w:val="00905EDF"/>
    <w:rsid w:val="00906B3E"/>
    <w:rsid w:val="00906C18"/>
    <w:rsid w:val="00906D59"/>
    <w:rsid w:val="00906F01"/>
    <w:rsid w:val="00907003"/>
    <w:rsid w:val="009071AF"/>
    <w:rsid w:val="00907820"/>
    <w:rsid w:val="00910126"/>
    <w:rsid w:val="00910221"/>
    <w:rsid w:val="00910543"/>
    <w:rsid w:val="0091071C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A9A"/>
    <w:rsid w:val="00913B90"/>
    <w:rsid w:val="00913BEA"/>
    <w:rsid w:val="00913D93"/>
    <w:rsid w:val="0091492B"/>
    <w:rsid w:val="00914B13"/>
    <w:rsid w:val="00915569"/>
    <w:rsid w:val="00915AAD"/>
    <w:rsid w:val="00915E05"/>
    <w:rsid w:val="009160B6"/>
    <w:rsid w:val="0091651B"/>
    <w:rsid w:val="0091663A"/>
    <w:rsid w:val="00916FD4"/>
    <w:rsid w:val="00917367"/>
    <w:rsid w:val="009173FD"/>
    <w:rsid w:val="00917588"/>
    <w:rsid w:val="009179BE"/>
    <w:rsid w:val="0092012F"/>
    <w:rsid w:val="0092015F"/>
    <w:rsid w:val="0092016D"/>
    <w:rsid w:val="009201D3"/>
    <w:rsid w:val="00920991"/>
    <w:rsid w:val="00920A55"/>
    <w:rsid w:val="00920AD4"/>
    <w:rsid w:val="00920B58"/>
    <w:rsid w:val="00920CB4"/>
    <w:rsid w:val="00921001"/>
    <w:rsid w:val="00921738"/>
    <w:rsid w:val="009217DB"/>
    <w:rsid w:val="00921B25"/>
    <w:rsid w:val="0092205B"/>
    <w:rsid w:val="00922149"/>
    <w:rsid w:val="00922324"/>
    <w:rsid w:val="00922869"/>
    <w:rsid w:val="00922C8A"/>
    <w:rsid w:val="00922D47"/>
    <w:rsid w:val="00922E7D"/>
    <w:rsid w:val="00923E34"/>
    <w:rsid w:val="009241CF"/>
    <w:rsid w:val="009242E5"/>
    <w:rsid w:val="009247D4"/>
    <w:rsid w:val="00924C4F"/>
    <w:rsid w:val="00925095"/>
    <w:rsid w:val="00925115"/>
    <w:rsid w:val="009253BF"/>
    <w:rsid w:val="00925425"/>
    <w:rsid w:val="00925620"/>
    <w:rsid w:val="0092565D"/>
    <w:rsid w:val="00925796"/>
    <w:rsid w:val="00925809"/>
    <w:rsid w:val="009258E4"/>
    <w:rsid w:val="009259A2"/>
    <w:rsid w:val="00925B59"/>
    <w:rsid w:val="00925F16"/>
    <w:rsid w:val="0092644C"/>
    <w:rsid w:val="009264A4"/>
    <w:rsid w:val="009264AD"/>
    <w:rsid w:val="0092693C"/>
    <w:rsid w:val="00926E47"/>
    <w:rsid w:val="009271D0"/>
    <w:rsid w:val="00927305"/>
    <w:rsid w:val="0092757C"/>
    <w:rsid w:val="00927750"/>
    <w:rsid w:val="009279A4"/>
    <w:rsid w:val="00927FB0"/>
    <w:rsid w:val="009300F6"/>
    <w:rsid w:val="00930B9E"/>
    <w:rsid w:val="00930BBD"/>
    <w:rsid w:val="00930C16"/>
    <w:rsid w:val="00930D32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CED"/>
    <w:rsid w:val="00931DCA"/>
    <w:rsid w:val="00931E71"/>
    <w:rsid w:val="009320CA"/>
    <w:rsid w:val="009326DF"/>
    <w:rsid w:val="009329F9"/>
    <w:rsid w:val="00932C70"/>
    <w:rsid w:val="009330EF"/>
    <w:rsid w:val="0093324D"/>
    <w:rsid w:val="00933D1F"/>
    <w:rsid w:val="009347BB"/>
    <w:rsid w:val="009349BB"/>
    <w:rsid w:val="00934C90"/>
    <w:rsid w:val="0093535C"/>
    <w:rsid w:val="009355AC"/>
    <w:rsid w:val="009355F4"/>
    <w:rsid w:val="00935782"/>
    <w:rsid w:val="00935D3D"/>
    <w:rsid w:val="00935DD4"/>
    <w:rsid w:val="00936019"/>
    <w:rsid w:val="009365FA"/>
    <w:rsid w:val="00937092"/>
    <w:rsid w:val="0093714F"/>
    <w:rsid w:val="0093724C"/>
    <w:rsid w:val="00937711"/>
    <w:rsid w:val="009402A7"/>
    <w:rsid w:val="00940364"/>
    <w:rsid w:val="0094045F"/>
    <w:rsid w:val="009406A8"/>
    <w:rsid w:val="009407AA"/>
    <w:rsid w:val="009407DC"/>
    <w:rsid w:val="00940D1A"/>
    <w:rsid w:val="009410E7"/>
    <w:rsid w:val="009414B8"/>
    <w:rsid w:val="00941545"/>
    <w:rsid w:val="009418DA"/>
    <w:rsid w:val="00941C6D"/>
    <w:rsid w:val="00942058"/>
    <w:rsid w:val="009420DC"/>
    <w:rsid w:val="009421E2"/>
    <w:rsid w:val="0094228A"/>
    <w:rsid w:val="00942A03"/>
    <w:rsid w:val="00942C33"/>
    <w:rsid w:val="00942C76"/>
    <w:rsid w:val="00942FB3"/>
    <w:rsid w:val="0094331D"/>
    <w:rsid w:val="00943495"/>
    <w:rsid w:val="00943A80"/>
    <w:rsid w:val="00943AF6"/>
    <w:rsid w:val="0094412B"/>
    <w:rsid w:val="00944421"/>
    <w:rsid w:val="0094471F"/>
    <w:rsid w:val="009459F8"/>
    <w:rsid w:val="00945B0C"/>
    <w:rsid w:val="00945DC5"/>
    <w:rsid w:val="00945DE5"/>
    <w:rsid w:val="00945F03"/>
    <w:rsid w:val="0094617D"/>
    <w:rsid w:val="009463B0"/>
    <w:rsid w:val="009463E3"/>
    <w:rsid w:val="00946C2B"/>
    <w:rsid w:val="00946C32"/>
    <w:rsid w:val="00946DED"/>
    <w:rsid w:val="00946FE6"/>
    <w:rsid w:val="00947066"/>
    <w:rsid w:val="00947674"/>
    <w:rsid w:val="00947715"/>
    <w:rsid w:val="009477DE"/>
    <w:rsid w:val="00947B11"/>
    <w:rsid w:val="00947BD1"/>
    <w:rsid w:val="00947D29"/>
    <w:rsid w:val="00947D68"/>
    <w:rsid w:val="0095011D"/>
    <w:rsid w:val="009502D0"/>
    <w:rsid w:val="0095050D"/>
    <w:rsid w:val="009509A5"/>
    <w:rsid w:val="00950FD0"/>
    <w:rsid w:val="00951015"/>
    <w:rsid w:val="00951E9E"/>
    <w:rsid w:val="0095265C"/>
    <w:rsid w:val="00952A95"/>
    <w:rsid w:val="00952AF2"/>
    <w:rsid w:val="00953118"/>
    <w:rsid w:val="009539CC"/>
    <w:rsid w:val="00953C0E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54B"/>
    <w:rsid w:val="00955B77"/>
    <w:rsid w:val="00955CC8"/>
    <w:rsid w:val="00955FC4"/>
    <w:rsid w:val="009562A2"/>
    <w:rsid w:val="0095650B"/>
    <w:rsid w:val="0095666F"/>
    <w:rsid w:val="009567DC"/>
    <w:rsid w:val="0095691A"/>
    <w:rsid w:val="00956A39"/>
    <w:rsid w:val="00956B4B"/>
    <w:rsid w:val="00956BD1"/>
    <w:rsid w:val="00956DAE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F9A"/>
    <w:rsid w:val="00962342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C2"/>
    <w:rsid w:val="00962CDC"/>
    <w:rsid w:val="00962DDB"/>
    <w:rsid w:val="00962E4C"/>
    <w:rsid w:val="00962F05"/>
    <w:rsid w:val="009632EC"/>
    <w:rsid w:val="009633A6"/>
    <w:rsid w:val="00963477"/>
    <w:rsid w:val="009638A9"/>
    <w:rsid w:val="00963CF5"/>
    <w:rsid w:val="00963EBC"/>
    <w:rsid w:val="00964279"/>
    <w:rsid w:val="009648BB"/>
    <w:rsid w:val="00964B82"/>
    <w:rsid w:val="00964F8D"/>
    <w:rsid w:val="00965132"/>
    <w:rsid w:val="00965225"/>
    <w:rsid w:val="009654DC"/>
    <w:rsid w:val="00965625"/>
    <w:rsid w:val="00965843"/>
    <w:rsid w:val="00965D89"/>
    <w:rsid w:val="00965F60"/>
    <w:rsid w:val="009669A3"/>
    <w:rsid w:val="00966B42"/>
    <w:rsid w:val="00966C0C"/>
    <w:rsid w:val="00967099"/>
    <w:rsid w:val="00967122"/>
    <w:rsid w:val="0096738A"/>
    <w:rsid w:val="00967B69"/>
    <w:rsid w:val="00967E85"/>
    <w:rsid w:val="00970643"/>
    <w:rsid w:val="00970E2D"/>
    <w:rsid w:val="00971176"/>
    <w:rsid w:val="0097117C"/>
    <w:rsid w:val="009712F3"/>
    <w:rsid w:val="009714E0"/>
    <w:rsid w:val="009719B8"/>
    <w:rsid w:val="00971EFC"/>
    <w:rsid w:val="0097229D"/>
    <w:rsid w:val="0097241E"/>
    <w:rsid w:val="009726A0"/>
    <w:rsid w:val="00972736"/>
    <w:rsid w:val="00972878"/>
    <w:rsid w:val="009729B2"/>
    <w:rsid w:val="00972C0F"/>
    <w:rsid w:val="00972E09"/>
    <w:rsid w:val="009737AA"/>
    <w:rsid w:val="00973878"/>
    <w:rsid w:val="009739FB"/>
    <w:rsid w:val="00973E4D"/>
    <w:rsid w:val="00973FB0"/>
    <w:rsid w:val="009740A2"/>
    <w:rsid w:val="00974158"/>
    <w:rsid w:val="009741F4"/>
    <w:rsid w:val="0097439E"/>
    <w:rsid w:val="00974472"/>
    <w:rsid w:val="009749DF"/>
    <w:rsid w:val="00974A27"/>
    <w:rsid w:val="00974F65"/>
    <w:rsid w:val="00975015"/>
    <w:rsid w:val="0097505A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468"/>
    <w:rsid w:val="0097673F"/>
    <w:rsid w:val="00976CB5"/>
    <w:rsid w:val="00976D9D"/>
    <w:rsid w:val="009776FC"/>
    <w:rsid w:val="00977A3C"/>
    <w:rsid w:val="00977BB6"/>
    <w:rsid w:val="00977C1C"/>
    <w:rsid w:val="00977CA6"/>
    <w:rsid w:val="00977F12"/>
    <w:rsid w:val="0098011C"/>
    <w:rsid w:val="00980127"/>
    <w:rsid w:val="0098020F"/>
    <w:rsid w:val="0098029F"/>
    <w:rsid w:val="00980487"/>
    <w:rsid w:val="009804B6"/>
    <w:rsid w:val="0098052A"/>
    <w:rsid w:val="00980B59"/>
    <w:rsid w:val="00980D2D"/>
    <w:rsid w:val="00980EF7"/>
    <w:rsid w:val="00981391"/>
    <w:rsid w:val="0098140B"/>
    <w:rsid w:val="0098176F"/>
    <w:rsid w:val="0098181B"/>
    <w:rsid w:val="00981824"/>
    <w:rsid w:val="00981AE2"/>
    <w:rsid w:val="00981D97"/>
    <w:rsid w:val="0098245A"/>
    <w:rsid w:val="00982513"/>
    <w:rsid w:val="009827B4"/>
    <w:rsid w:val="00982869"/>
    <w:rsid w:val="00982B6D"/>
    <w:rsid w:val="00982C3D"/>
    <w:rsid w:val="009831C0"/>
    <w:rsid w:val="00983221"/>
    <w:rsid w:val="00983383"/>
    <w:rsid w:val="00983442"/>
    <w:rsid w:val="009836AF"/>
    <w:rsid w:val="00983807"/>
    <w:rsid w:val="00983A1D"/>
    <w:rsid w:val="00983F30"/>
    <w:rsid w:val="00984386"/>
    <w:rsid w:val="009846CB"/>
    <w:rsid w:val="00984E41"/>
    <w:rsid w:val="00984FFC"/>
    <w:rsid w:val="009858C7"/>
    <w:rsid w:val="00985C12"/>
    <w:rsid w:val="00985F73"/>
    <w:rsid w:val="00985F74"/>
    <w:rsid w:val="00986009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E06"/>
    <w:rsid w:val="00990EA8"/>
    <w:rsid w:val="009913CE"/>
    <w:rsid w:val="00991433"/>
    <w:rsid w:val="00991552"/>
    <w:rsid w:val="0099166F"/>
    <w:rsid w:val="0099182D"/>
    <w:rsid w:val="00991865"/>
    <w:rsid w:val="00991867"/>
    <w:rsid w:val="00991FA3"/>
    <w:rsid w:val="00992B1D"/>
    <w:rsid w:val="00992DFF"/>
    <w:rsid w:val="00992EEE"/>
    <w:rsid w:val="0099319F"/>
    <w:rsid w:val="00993524"/>
    <w:rsid w:val="0099391F"/>
    <w:rsid w:val="00993DCD"/>
    <w:rsid w:val="00993F08"/>
    <w:rsid w:val="00993F17"/>
    <w:rsid w:val="00993F75"/>
    <w:rsid w:val="0099405C"/>
    <w:rsid w:val="00994653"/>
    <w:rsid w:val="0099515F"/>
    <w:rsid w:val="009952CE"/>
    <w:rsid w:val="009956AA"/>
    <w:rsid w:val="00995882"/>
    <w:rsid w:val="009959B2"/>
    <w:rsid w:val="00996060"/>
    <w:rsid w:val="009962C3"/>
    <w:rsid w:val="00996422"/>
    <w:rsid w:val="009964CA"/>
    <w:rsid w:val="00996550"/>
    <w:rsid w:val="0099688B"/>
    <w:rsid w:val="0099704A"/>
    <w:rsid w:val="00997510"/>
    <w:rsid w:val="00997DE3"/>
    <w:rsid w:val="009A02A0"/>
    <w:rsid w:val="009A032A"/>
    <w:rsid w:val="009A0BFF"/>
    <w:rsid w:val="009A0FD4"/>
    <w:rsid w:val="009A1039"/>
    <w:rsid w:val="009A1196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00"/>
    <w:rsid w:val="009A57A6"/>
    <w:rsid w:val="009A5C1B"/>
    <w:rsid w:val="009A5E24"/>
    <w:rsid w:val="009A5EC6"/>
    <w:rsid w:val="009A5F35"/>
    <w:rsid w:val="009A6395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28"/>
    <w:rsid w:val="009B1088"/>
    <w:rsid w:val="009B12C8"/>
    <w:rsid w:val="009B132C"/>
    <w:rsid w:val="009B19FA"/>
    <w:rsid w:val="009B1CBB"/>
    <w:rsid w:val="009B1CEA"/>
    <w:rsid w:val="009B226D"/>
    <w:rsid w:val="009B23F7"/>
    <w:rsid w:val="009B24B4"/>
    <w:rsid w:val="009B28CF"/>
    <w:rsid w:val="009B2D9C"/>
    <w:rsid w:val="009B35CE"/>
    <w:rsid w:val="009B3FF4"/>
    <w:rsid w:val="009B45F4"/>
    <w:rsid w:val="009B4687"/>
    <w:rsid w:val="009B47CB"/>
    <w:rsid w:val="009B4FBA"/>
    <w:rsid w:val="009B51E9"/>
    <w:rsid w:val="009B5787"/>
    <w:rsid w:val="009B57F6"/>
    <w:rsid w:val="009B5A1D"/>
    <w:rsid w:val="009B5F25"/>
    <w:rsid w:val="009B5FFE"/>
    <w:rsid w:val="009B602E"/>
    <w:rsid w:val="009B6170"/>
    <w:rsid w:val="009B65DD"/>
    <w:rsid w:val="009B669F"/>
    <w:rsid w:val="009B71D3"/>
    <w:rsid w:val="009B73C4"/>
    <w:rsid w:val="009B7802"/>
    <w:rsid w:val="009B7DB1"/>
    <w:rsid w:val="009C025E"/>
    <w:rsid w:val="009C052B"/>
    <w:rsid w:val="009C0921"/>
    <w:rsid w:val="009C0CDC"/>
    <w:rsid w:val="009C0F7F"/>
    <w:rsid w:val="009C1088"/>
    <w:rsid w:val="009C1296"/>
    <w:rsid w:val="009C12F4"/>
    <w:rsid w:val="009C19C0"/>
    <w:rsid w:val="009C1BCB"/>
    <w:rsid w:val="009C1ED1"/>
    <w:rsid w:val="009C277C"/>
    <w:rsid w:val="009C28B5"/>
    <w:rsid w:val="009C2A46"/>
    <w:rsid w:val="009C2B43"/>
    <w:rsid w:val="009C2D5F"/>
    <w:rsid w:val="009C2EDF"/>
    <w:rsid w:val="009C2F42"/>
    <w:rsid w:val="009C3041"/>
    <w:rsid w:val="009C3282"/>
    <w:rsid w:val="009C3910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936"/>
    <w:rsid w:val="009C5C81"/>
    <w:rsid w:val="009C65AD"/>
    <w:rsid w:val="009C6AA6"/>
    <w:rsid w:val="009C6C65"/>
    <w:rsid w:val="009C6ED7"/>
    <w:rsid w:val="009C6FC6"/>
    <w:rsid w:val="009C7586"/>
    <w:rsid w:val="009C775D"/>
    <w:rsid w:val="009C7AFF"/>
    <w:rsid w:val="009C7C3E"/>
    <w:rsid w:val="009D004D"/>
    <w:rsid w:val="009D06E8"/>
    <w:rsid w:val="009D0833"/>
    <w:rsid w:val="009D0880"/>
    <w:rsid w:val="009D094E"/>
    <w:rsid w:val="009D0A3F"/>
    <w:rsid w:val="009D1756"/>
    <w:rsid w:val="009D1848"/>
    <w:rsid w:val="009D1C52"/>
    <w:rsid w:val="009D1EAB"/>
    <w:rsid w:val="009D1EC5"/>
    <w:rsid w:val="009D1F2B"/>
    <w:rsid w:val="009D1FE6"/>
    <w:rsid w:val="009D2139"/>
    <w:rsid w:val="009D233A"/>
    <w:rsid w:val="009D24C9"/>
    <w:rsid w:val="009D28C0"/>
    <w:rsid w:val="009D3617"/>
    <w:rsid w:val="009D3700"/>
    <w:rsid w:val="009D3730"/>
    <w:rsid w:val="009D3C5B"/>
    <w:rsid w:val="009D3FF7"/>
    <w:rsid w:val="009D42F5"/>
    <w:rsid w:val="009D463C"/>
    <w:rsid w:val="009D4674"/>
    <w:rsid w:val="009D479A"/>
    <w:rsid w:val="009D480C"/>
    <w:rsid w:val="009D48EE"/>
    <w:rsid w:val="009D495D"/>
    <w:rsid w:val="009D49B4"/>
    <w:rsid w:val="009D4EBC"/>
    <w:rsid w:val="009D5515"/>
    <w:rsid w:val="009D58CA"/>
    <w:rsid w:val="009D5F86"/>
    <w:rsid w:val="009D6922"/>
    <w:rsid w:val="009D6A9A"/>
    <w:rsid w:val="009D6B82"/>
    <w:rsid w:val="009D6C10"/>
    <w:rsid w:val="009D6E8F"/>
    <w:rsid w:val="009D6FB1"/>
    <w:rsid w:val="009D7102"/>
    <w:rsid w:val="009D7DB8"/>
    <w:rsid w:val="009D7EF3"/>
    <w:rsid w:val="009D7EFB"/>
    <w:rsid w:val="009E0725"/>
    <w:rsid w:val="009E0978"/>
    <w:rsid w:val="009E0BBE"/>
    <w:rsid w:val="009E0EF4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4088"/>
    <w:rsid w:val="009E4546"/>
    <w:rsid w:val="009E4A80"/>
    <w:rsid w:val="009E4B64"/>
    <w:rsid w:val="009E5298"/>
    <w:rsid w:val="009E53B0"/>
    <w:rsid w:val="009E5408"/>
    <w:rsid w:val="009E5448"/>
    <w:rsid w:val="009E556F"/>
    <w:rsid w:val="009E56AD"/>
    <w:rsid w:val="009E57F8"/>
    <w:rsid w:val="009E5893"/>
    <w:rsid w:val="009E5DD3"/>
    <w:rsid w:val="009E5E3C"/>
    <w:rsid w:val="009E6364"/>
    <w:rsid w:val="009E6C36"/>
    <w:rsid w:val="009E7017"/>
    <w:rsid w:val="009E70A2"/>
    <w:rsid w:val="009E70B4"/>
    <w:rsid w:val="009E7387"/>
    <w:rsid w:val="009F00D1"/>
    <w:rsid w:val="009F00DA"/>
    <w:rsid w:val="009F03CA"/>
    <w:rsid w:val="009F0421"/>
    <w:rsid w:val="009F08AE"/>
    <w:rsid w:val="009F09A9"/>
    <w:rsid w:val="009F0C7E"/>
    <w:rsid w:val="009F0F82"/>
    <w:rsid w:val="009F1803"/>
    <w:rsid w:val="009F1C21"/>
    <w:rsid w:val="009F1DAD"/>
    <w:rsid w:val="009F2207"/>
    <w:rsid w:val="009F2874"/>
    <w:rsid w:val="009F29D6"/>
    <w:rsid w:val="009F2E92"/>
    <w:rsid w:val="009F3216"/>
    <w:rsid w:val="009F3873"/>
    <w:rsid w:val="009F3B5D"/>
    <w:rsid w:val="009F3F36"/>
    <w:rsid w:val="009F43D5"/>
    <w:rsid w:val="009F44EE"/>
    <w:rsid w:val="009F4583"/>
    <w:rsid w:val="009F4964"/>
    <w:rsid w:val="009F4C89"/>
    <w:rsid w:val="009F4F6E"/>
    <w:rsid w:val="009F6340"/>
    <w:rsid w:val="009F6620"/>
    <w:rsid w:val="009F68A8"/>
    <w:rsid w:val="009F68F8"/>
    <w:rsid w:val="009F69E4"/>
    <w:rsid w:val="009F6B72"/>
    <w:rsid w:val="009F70A2"/>
    <w:rsid w:val="009F73FD"/>
    <w:rsid w:val="009F784D"/>
    <w:rsid w:val="009F7FEF"/>
    <w:rsid w:val="00A0007C"/>
    <w:rsid w:val="00A00099"/>
    <w:rsid w:val="00A001E1"/>
    <w:rsid w:val="00A00618"/>
    <w:rsid w:val="00A00983"/>
    <w:rsid w:val="00A00992"/>
    <w:rsid w:val="00A00A91"/>
    <w:rsid w:val="00A00C00"/>
    <w:rsid w:val="00A00C0A"/>
    <w:rsid w:val="00A01236"/>
    <w:rsid w:val="00A01554"/>
    <w:rsid w:val="00A0156A"/>
    <w:rsid w:val="00A019A7"/>
    <w:rsid w:val="00A02163"/>
    <w:rsid w:val="00A021C1"/>
    <w:rsid w:val="00A0250D"/>
    <w:rsid w:val="00A02619"/>
    <w:rsid w:val="00A02813"/>
    <w:rsid w:val="00A02BAC"/>
    <w:rsid w:val="00A02BDE"/>
    <w:rsid w:val="00A03029"/>
    <w:rsid w:val="00A03238"/>
    <w:rsid w:val="00A03BDB"/>
    <w:rsid w:val="00A03C56"/>
    <w:rsid w:val="00A0405D"/>
    <w:rsid w:val="00A0408F"/>
    <w:rsid w:val="00A0429A"/>
    <w:rsid w:val="00A046BE"/>
    <w:rsid w:val="00A04BF9"/>
    <w:rsid w:val="00A05B35"/>
    <w:rsid w:val="00A05D55"/>
    <w:rsid w:val="00A05F8E"/>
    <w:rsid w:val="00A060F5"/>
    <w:rsid w:val="00A063B4"/>
    <w:rsid w:val="00A0667E"/>
    <w:rsid w:val="00A06C51"/>
    <w:rsid w:val="00A06E40"/>
    <w:rsid w:val="00A06E50"/>
    <w:rsid w:val="00A074CA"/>
    <w:rsid w:val="00A07879"/>
    <w:rsid w:val="00A0788B"/>
    <w:rsid w:val="00A07947"/>
    <w:rsid w:val="00A07DAD"/>
    <w:rsid w:val="00A1006D"/>
    <w:rsid w:val="00A10549"/>
    <w:rsid w:val="00A10C16"/>
    <w:rsid w:val="00A10C9A"/>
    <w:rsid w:val="00A10D96"/>
    <w:rsid w:val="00A10DC2"/>
    <w:rsid w:val="00A10FD7"/>
    <w:rsid w:val="00A11072"/>
    <w:rsid w:val="00A1196A"/>
    <w:rsid w:val="00A11FEE"/>
    <w:rsid w:val="00A12162"/>
    <w:rsid w:val="00A12A30"/>
    <w:rsid w:val="00A12C46"/>
    <w:rsid w:val="00A12D27"/>
    <w:rsid w:val="00A12E6B"/>
    <w:rsid w:val="00A131C3"/>
    <w:rsid w:val="00A13738"/>
    <w:rsid w:val="00A13754"/>
    <w:rsid w:val="00A13943"/>
    <w:rsid w:val="00A1411C"/>
    <w:rsid w:val="00A1443C"/>
    <w:rsid w:val="00A1446E"/>
    <w:rsid w:val="00A147A0"/>
    <w:rsid w:val="00A1481C"/>
    <w:rsid w:val="00A14FE5"/>
    <w:rsid w:val="00A15049"/>
    <w:rsid w:val="00A1516B"/>
    <w:rsid w:val="00A156BD"/>
    <w:rsid w:val="00A15AEB"/>
    <w:rsid w:val="00A15E6F"/>
    <w:rsid w:val="00A16826"/>
    <w:rsid w:val="00A16DE0"/>
    <w:rsid w:val="00A1736F"/>
    <w:rsid w:val="00A17551"/>
    <w:rsid w:val="00A201EB"/>
    <w:rsid w:val="00A2038E"/>
    <w:rsid w:val="00A205F6"/>
    <w:rsid w:val="00A20768"/>
    <w:rsid w:val="00A20A7D"/>
    <w:rsid w:val="00A20E39"/>
    <w:rsid w:val="00A20E67"/>
    <w:rsid w:val="00A20EC3"/>
    <w:rsid w:val="00A2137C"/>
    <w:rsid w:val="00A21D1D"/>
    <w:rsid w:val="00A2243D"/>
    <w:rsid w:val="00A22455"/>
    <w:rsid w:val="00A22670"/>
    <w:rsid w:val="00A229D6"/>
    <w:rsid w:val="00A22AFE"/>
    <w:rsid w:val="00A22B99"/>
    <w:rsid w:val="00A22D92"/>
    <w:rsid w:val="00A23467"/>
    <w:rsid w:val="00A237F9"/>
    <w:rsid w:val="00A23AB7"/>
    <w:rsid w:val="00A23D27"/>
    <w:rsid w:val="00A23EC8"/>
    <w:rsid w:val="00A2447C"/>
    <w:rsid w:val="00A24BAB"/>
    <w:rsid w:val="00A24C53"/>
    <w:rsid w:val="00A24F5B"/>
    <w:rsid w:val="00A24FFA"/>
    <w:rsid w:val="00A252B4"/>
    <w:rsid w:val="00A2551A"/>
    <w:rsid w:val="00A25595"/>
    <w:rsid w:val="00A257B0"/>
    <w:rsid w:val="00A25AD0"/>
    <w:rsid w:val="00A25C4D"/>
    <w:rsid w:val="00A25D33"/>
    <w:rsid w:val="00A25EBE"/>
    <w:rsid w:val="00A25F54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E46"/>
    <w:rsid w:val="00A27F69"/>
    <w:rsid w:val="00A3021F"/>
    <w:rsid w:val="00A303E3"/>
    <w:rsid w:val="00A304D8"/>
    <w:rsid w:val="00A3083D"/>
    <w:rsid w:val="00A30855"/>
    <w:rsid w:val="00A30D1A"/>
    <w:rsid w:val="00A30E71"/>
    <w:rsid w:val="00A3109A"/>
    <w:rsid w:val="00A311C4"/>
    <w:rsid w:val="00A31258"/>
    <w:rsid w:val="00A314A0"/>
    <w:rsid w:val="00A31A4B"/>
    <w:rsid w:val="00A31EC0"/>
    <w:rsid w:val="00A321F0"/>
    <w:rsid w:val="00A322C5"/>
    <w:rsid w:val="00A3292E"/>
    <w:rsid w:val="00A32940"/>
    <w:rsid w:val="00A32E18"/>
    <w:rsid w:val="00A3315E"/>
    <w:rsid w:val="00A332B7"/>
    <w:rsid w:val="00A33734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587"/>
    <w:rsid w:val="00A34A24"/>
    <w:rsid w:val="00A34D70"/>
    <w:rsid w:val="00A34F7C"/>
    <w:rsid w:val="00A35B3D"/>
    <w:rsid w:val="00A35FEE"/>
    <w:rsid w:val="00A36042"/>
    <w:rsid w:val="00A36379"/>
    <w:rsid w:val="00A364E8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5FA"/>
    <w:rsid w:val="00A40E4B"/>
    <w:rsid w:val="00A40E88"/>
    <w:rsid w:val="00A40F8F"/>
    <w:rsid w:val="00A40FCF"/>
    <w:rsid w:val="00A41670"/>
    <w:rsid w:val="00A4185A"/>
    <w:rsid w:val="00A41949"/>
    <w:rsid w:val="00A4194A"/>
    <w:rsid w:val="00A41DE3"/>
    <w:rsid w:val="00A41F3D"/>
    <w:rsid w:val="00A420E5"/>
    <w:rsid w:val="00A42254"/>
    <w:rsid w:val="00A423EE"/>
    <w:rsid w:val="00A42607"/>
    <w:rsid w:val="00A42648"/>
    <w:rsid w:val="00A42799"/>
    <w:rsid w:val="00A429D5"/>
    <w:rsid w:val="00A42A36"/>
    <w:rsid w:val="00A42B2C"/>
    <w:rsid w:val="00A42B33"/>
    <w:rsid w:val="00A4304B"/>
    <w:rsid w:val="00A432F1"/>
    <w:rsid w:val="00A433E2"/>
    <w:rsid w:val="00A4365F"/>
    <w:rsid w:val="00A43762"/>
    <w:rsid w:val="00A43923"/>
    <w:rsid w:val="00A43C2C"/>
    <w:rsid w:val="00A43D40"/>
    <w:rsid w:val="00A43E23"/>
    <w:rsid w:val="00A43F4B"/>
    <w:rsid w:val="00A44354"/>
    <w:rsid w:val="00A44A74"/>
    <w:rsid w:val="00A44C64"/>
    <w:rsid w:val="00A44EDC"/>
    <w:rsid w:val="00A4510E"/>
    <w:rsid w:val="00A452CB"/>
    <w:rsid w:val="00A45CAE"/>
    <w:rsid w:val="00A46089"/>
    <w:rsid w:val="00A4623D"/>
    <w:rsid w:val="00A4624E"/>
    <w:rsid w:val="00A4642B"/>
    <w:rsid w:val="00A46662"/>
    <w:rsid w:val="00A4716F"/>
    <w:rsid w:val="00A47205"/>
    <w:rsid w:val="00A47514"/>
    <w:rsid w:val="00A4781A"/>
    <w:rsid w:val="00A478F2"/>
    <w:rsid w:val="00A47A3A"/>
    <w:rsid w:val="00A47AB1"/>
    <w:rsid w:val="00A47C9A"/>
    <w:rsid w:val="00A47DC5"/>
    <w:rsid w:val="00A47E26"/>
    <w:rsid w:val="00A500B7"/>
    <w:rsid w:val="00A500C5"/>
    <w:rsid w:val="00A503AE"/>
    <w:rsid w:val="00A503B4"/>
    <w:rsid w:val="00A50439"/>
    <w:rsid w:val="00A50521"/>
    <w:rsid w:val="00A50986"/>
    <w:rsid w:val="00A50D54"/>
    <w:rsid w:val="00A515A4"/>
    <w:rsid w:val="00A518FF"/>
    <w:rsid w:val="00A51B13"/>
    <w:rsid w:val="00A51F71"/>
    <w:rsid w:val="00A521C5"/>
    <w:rsid w:val="00A52512"/>
    <w:rsid w:val="00A528A6"/>
    <w:rsid w:val="00A52CD7"/>
    <w:rsid w:val="00A52F7D"/>
    <w:rsid w:val="00A53307"/>
    <w:rsid w:val="00A534B4"/>
    <w:rsid w:val="00A5366F"/>
    <w:rsid w:val="00A53837"/>
    <w:rsid w:val="00A5383C"/>
    <w:rsid w:val="00A53CA9"/>
    <w:rsid w:val="00A53D1D"/>
    <w:rsid w:val="00A53F10"/>
    <w:rsid w:val="00A53FB2"/>
    <w:rsid w:val="00A5414E"/>
    <w:rsid w:val="00A5488F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9C"/>
    <w:rsid w:val="00A562F3"/>
    <w:rsid w:val="00A56386"/>
    <w:rsid w:val="00A5678C"/>
    <w:rsid w:val="00A5683F"/>
    <w:rsid w:val="00A568DB"/>
    <w:rsid w:val="00A56BA3"/>
    <w:rsid w:val="00A56FA1"/>
    <w:rsid w:val="00A56FA8"/>
    <w:rsid w:val="00A5750E"/>
    <w:rsid w:val="00A57546"/>
    <w:rsid w:val="00A578F5"/>
    <w:rsid w:val="00A6034B"/>
    <w:rsid w:val="00A60784"/>
    <w:rsid w:val="00A608EB"/>
    <w:rsid w:val="00A60AD5"/>
    <w:rsid w:val="00A60C28"/>
    <w:rsid w:val="00A6123A"/>
    <w:rsid w:val="00A61867"/>
    <w:rsid w:val="00A619C1"/>
    <w:rsid w:val="00A61A4A"/>
    <w:rsid w:val="00A61A62"/>
    <w:rsid w:val="00A61B27"/>
    <w:rsid w:val="00A61BB9"/>
    <w:rsid w:val="00A61D41"/>
    <w:rsid w:val="00A621F5"/>
    <w:rsid w:val="00A623E8"/>
    <w:rsid w:val="00A62564"/>
    <w:rsid w:val="00A62A7E"/>
    <w:rsid w:val="00A62B61"/>
    <w:rsid w:val="00A62FF5"/>
    <w:rsid w:val="00A63417"/>
    <w:rsid w:val="00A63B11"/>
    <w:rsid w:val="00A63F17"/>
    <w:rsid w:val="00A64574"/>
    <w:rsid w:val="00A64E2B"/>
    <w:rsid w:val="00A65C62"/>
    <w:rsid w:val="00A661D0"/>
    <w:rsid w:val="00A66307"/>
    <w:rsid w:val="00A666D5"/>
    <w:rsid w:val="00A66891"/>
    <w:rsid w:val="00A6728E"/>
    <w:rsid w:val="00A673C2"/>
    <w:rsid w:val="00A673C6"/>
    <w:rsid w:val="00A67474"/>
    <w:rsid w:val="00A675BA"/>
    <w:rsid w:val="00A67868"/>
    <w:rsid w:val="00A67B74"/>
    <w:rsid w:val="00A67D00"/>
    <w:rsid w:val="00A70061"/>
    <w:rsid w:val="00A70756"/>
    <w:rsid w:val="00A708AB"/>
    <w:rsid w:val="00A70AE5"/>
    <w:rsid w:val="00A70C21"/>
    <w:rsid w:val="00A70DF6"/>
    <w:rsid w:val="00A7135C"/>
    <w:rsid w:val="00A71E16"/>
    <w:rsid w:val="00A722A7"/>
    <w:rsid w:val="00A723AF"/>
    <w:rsid w:val="00A7240B"/>
    <w:rsid w:val="00A72938"/>
    <w:rsid w:val="00A729AA"/>
    <w:rsid w:val="00A72C53"/>
    <w:rsid w:val="00A73235"/>
    <w:rsid w:val="00A735EE"/>
    <w:rsid w:val="00A739B1"/>
    <w:rsid w:val="00A73C4D"/>
    <w:rsid w:val="00A73DBD"/>
    <w:rsid w:val="00A73FAA"/>
    <w:rsid w:val="00A74700"/>
    <w:rsid w:val="00A749EB"/>
    <w:rsid w:val="00A74FDA"/>
    <w:rsid w:val="00A751BF"/>
    <w:rsid w:val="00A7543A"/>
    <w:rsid w:val="00A75AAD"/>
    <w:rsid w:val="00A75D8F"/>
    <w:rsid w:val="00A7606A"/>
    <w:rsid w:val="00A76098"/>
    <w:rsid w:val="00A76139"/>
    <w:rsid w:val="00A7619D"/>
    <w:rsid w:val="00A77060"/>
    <w:rsid w:val="00A77581"/>
    <w:rsid w:val="00A77630"/>
    <w:rsid w:val="00A776DF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1E27"/>
    <w:rsid w:val="00A82720"/>
    <w:rsid w:val="00A82879"/>
    <w:rsid w:val="00A82AC2"/>
    <w:rsid w:val="00A82BC0"/>
    <w:rsid w:val="00A82E61"/>
    <w:rsid w:val="00A82F0D"/>
    <w:rsid w:val="00A82FDC"/>
    <w:rsid w:val="00A834AF"/>
    <w:rsid w:val="00A8390A"/>
    <w:rsid w:val="00A83921"/>
    <w:rsid w:val="00A83986"/>
    <w:rsid w:val="00A83E26"/>
    <w:rsid w:val="00A83FB3"/>
    <w:rsid w:val="00A840A3"/>
    <w:rsid w:val="00A84741"/>
    <w:rsid w:val="00A8476B"/>
    <w:rsid w:val="00A849A4"/>
    <w:rsid w:val="00A84EDD"/>
    <w:rsid w:val="00A853DB"/>
    <w:rsid w:val="00A85523"/>
    <w:rsid w:val="00A8569A"/>
    <w:rsid w:val="00A85801"/>
    <w:rsid w:val="00A85814"/>
    <w:rsid w:val="00A85A58"/>
    <w:rsid w:val="00A85AF7"/>
    <w:rsid w:val="00A85BF3"/>
    <w:rsid w:val="00A860AA"/>
    <w:rsid w:val="00A86148"/>
    <w:rsid w:val="00A867C4"/>
    <w:rsid w:val="00A869FC"/>
    <w:rsid w:val="00A86DDA"/>
    <w:rsid w:val="00A8703F"/>
    <w:rsid w:val="00A87424"/>
    <w:rsid w:val="00A8750F"/>
    <w:rsid w:val="00A8767E"/>
    <w:rsid w:val="00A8790D"/>
    <w:rsid w:val="00A87956"/>
    <w:rsid w:val="00A87A17"/>
    <w:rsid w:val="00A9016A"/>
    <w:rsid w:val="00A90202"/>
    <w:rsid w:val="00A90391"/>
    <w:rsid w:val="00A9045A"/>
    <w:rsid w:val="00A9074D"/>
    <w:rsid w:val="00A90E61"/>
    <w:rsid w:val="00A90F7C"/>
    <w:rsid w:val="00A91078"/>
    <w:rsid w:val="00A91CB7"/>
    <w:rsid w:val="00A91D8B"/>
    <w:rsid w:val="00A91EF5"/>
    <w:rsid w:val="00A91F09"/>
    <w:rsid w:val="00A91F40"/>
    <w:rsid w:val="00A924E8"/>
    <w:rsid w:val="00A92627"/>
    <w:rsid w:val="00A92A4C"/>
    <w:rsid w:val="00A92D0B"/>
    <w:rsid w:val="00A93182"/>
    <w:rsid w:val="00A9335E"/>
    <w:rsid w:val="00A934A9"/>
    <w:rsid w:val="00A935C3"/>
    <w:rsid w:val="00A93F22"/>
    <w:rsid w:val="00A943EE"/>
    <w:rsid w:val="00A9447B"/>
    <w:rsid w:val="00A949C2"/>
    <w:rsid w:val="00A94EBE"/>
    <w:rsid w:val="00A94F6D"/>
    <w:rsid w:val="00A95293"/>
    <w:rsid w:val="00A95483"/>
    <w:rsid w:val="00A95667"/>
    <w:rsid w:val="00A95811"/>
    <w:rsid w:val="00A9582E"/>
    <w:rsid w:val="00A95958"/>
    <w:rsid w:val="00A959D2"/>
    <w:rsid w:val="00A95AB6"/>
    <w:rsid w:val="00A963C0"/>
    <w:rsid w:val="00A96552"/>
    <w:rsid w:val="00A96849"/>
    <w:rsid w:val="00A96EEB"/>
    <w:rsid w:val="00A97319"/>
    <w:rsid w:val="00AA0101"/>
    <w:rsid w:val="00AA06F9"/>
    <w:rsid w:val="00AA0EEE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2F5E"/>
    <w:rsid w:val="00AA3143"/>
    <w:rsid w:val="00AA32A9"/>
    <w:rsid w:val="00AA33BD"/>
    <w:rsid w:val="00AA3516"/>
    <w:rsid w:val="00AA3620"/>
    <w:rsid w:val="00AA3BC9"/>
    <w:rsid w:val="00AA3D1D"/>
    <w:rsid w:val="00AA3EFE"/>
    <w:rsid w:val="00AA3FAC"/>
    <w:rsid w:val="00AA4131"/>
    <w:rsid w:val="00AA4314"/>
    <w:rsid w:val="00AA437A"/>
    <w:rsid w:val="00AA44AC"/>
    <w:rsid w:val="00AA45DD"/>
    <w:rsid w:val="00AA4671"/>
    <w:rsid w:val="00AA46BA"/>
    <w:rsid w:val="00AA49A4"/>
    <w:rsid w:val="00AA4B0E"/>
    <w:rsid w:val="00AA52CF"/>
    <w:rsid w:val="00AA55A8"/>
    <w:rsid w:val="00AA598F"/>
    <w:rsid w:val="00AA59CD"/>
    <w:rsid w:val="00AA5B9A"/>
    <w:rsid w:val="00AA5F32"/>
    <w:rsid w:val="00AA616D"/>
    <w:rsid w:val="00AA65A6"/>
    <w:rsid w:val="00AA6876"/>
    <w:rsid w:val="00AA6A4A"/>
    <w:rsid w:val="00AA6ADB"/>
    <w:rsid w:val="00AA6BCF"/>
    <w:rsid w:val="00AA7396"/>
    <w:rsid w:val="00AA79D7"/>
    <w:rsid w:val="00AA7D2D"/>
    <w:rsid w:val="00AB018C"/>
    <w:rsid w:val="00AB04AA"/>
    <w:rsid w:val="00AB0711"/>
    <w:rsid w:val="00AB08C4"/>
    <w:rsid w:val="00AB0DBF"/>
    <w:rsid w:val="00AB0DD5"/>
    <w:rsid w:val="00AB0F11"/>
    <w:rsid w:val="00AB1114"/>
    <w:rsid w:val="00AB1741"/>
    <w:rsid w:val="00AB23E5"/>
    <w:rsid w:val="00AB2561"/>
    <w:rsid w:val="00AB2735"/>
    <w:rsid w:val="00AB295C"/>
    <w:rsid w:val="00AB2977"/>
    <w:rsid w:val="00AB2C9D"/>
    <w:rsid w:val="00AB309F"/>
    <w:rsid w:val="00AB3234"/>
    <w:rsid w:val="00AB362C"/>
    <w:rsid w:val="00AB39C8"/>
    <w:rsid w:val="00AB443C"/>
    <w:rsid w:val="00AB57C2"/>
    <w:rsid w:val="00AB598F"/>
    <w:rsid w:val="00AB5A5D"/>
    <w:rsid w:val="00AB5C18"/>
    <w:rsid w:val="00AB65F5"/>
    <w:rsid w:val="00AB6805"/>
    <w:rsid w:val="00AB6CBA"/>
    <w:rsid w:val="00AB6E05"/>
    <w:rsid w:val="00AB718D"/>
    <w:rsid w:val="00AB7512"/>
    <w:rsid w:val="00AB76D7"/>
    <w:rsid w:val="00AB782C"/>
    <w:rsid w:val="00AB7D79"/>
    <w:rsid w:val="00AB7F3B"/>
    <w:rsid w:val="00AB7F40"/>
    <w:rsid w:val="00AC074E"/>
    <w:rsid w:val="00AC0AB8"/>
    <w:rsid w:val="00AC0D80"/>
    <w:rsid w:val="00AC1429"/>
    <w:rsid w:val="00AC160E"/>
    <w:rsid w:val="00AC17F7"/>
    <w:rsid w:val="00AC1894"/>
    <w:rsid w:val="00AC1E25"/>
    <w:rsid w:val="00AC2194"/>
    <w:rsid w:val="00AC21FF"/>
    <w:rsid w:val="00AC2301"/>
    <w:rsid w:val="00AC3064"/>
    <w:rsid w:val="00AC38F2"/>
    <w:rsid w:val="00AC3D37"/>
    <w:rsid w:val="00AC3F97"/>
    <w:rsid w:val="00AC3FB7"/>
    <w:rsid w:val="00AC40DB"/>
    <w:rsid w:val="00AC41A4"/>
    <w:rsid w:val="00AC4295"/>
    <w:rsid w:val="00AC42AC"/>
    <w:rsid w:val="00AC42E9"/>
    <w:rsid w:val="00AC4684"/>
    <w:rsid w:val="00AC4D22"/>
    <w:rsid w:val="00AC504B"/>
    <w:rsid w:val="00AC5392"/>
    <w:rsid w:val="00AC5656"/>
    <w:rsid w:val="00AC57A9"/>
    <w:rsid w:val="00AC59BB"/>
    <w:rsid w:val="00AC608A"/>
    <w:rsid w:val="00AC608C"/>
    <w:rsid w:val="00AC61AC"/>
    <w:rsid w:val="00AC691A"/>
    <w:rsid w:val="00AC698F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7F5"/>
    <w:rsid w:val="00AD0837"/>
    <w:rsid w:val="00AD1714"/>
    <w:rsid w:val="00AD2A94"/>
    <w:rsid w:val="00AD2E8D"/>
    <w:rsid w:val="00AD345C"/>
    <w:rsid w:val="00AD3703"/>
    <w:rsid w:val="00AD4214"/>
    <w:rsid w:val="00AD4516"/>
    <w:rsid w:val="00AD49A0"/>
    <w:rsid w:val="00AD4DF9"/>
    <w:rsid w:val="00AD4F0D"/>
    <w:rsid w:val="00AD5754"/>
    <w:rsid w:val="00AD5843"/>
    <w:rsid w:val="00AD5E1A"/>
    <w:rsid w:val="00AD62CF"/>
    <w:rsid w:val="00AD64E6"/>
    <w:rsid w:val="00AD6606"/>
    <w:rsid w:val="00AD6DC5"/>
    <w:rsid w:val="00AD70F0"/>
    <w:rsid w:val="00AD76B0"/>
    <w:rsid w:val="00AD7F55"/>
    <w:rsid w:val="00AE00B2"/>
    <w:rsid w:val="00AE0115"/>
    <w:rsid w:val="00AE033A"/>
    <w:rsid w:val="00AE062B"/>
    <w:rsid w:val="00AE0757"/>
    <w:rsid w:val="00AE0C30"/>
    <w:rsid w:val="00AE10C2"/>
    <w:rsid w:val="00AE1355"/>
    <w:rsid w:val="00AE151C"/>
    <w:rsid w:val="00AE1526"/>
    <w:rsid w:val="00AE15D1"/>
    <w:rsid w:val="00AE1835"/>
    <w:rsid w:val="00AE1ACF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898"/>
    <w:rsid w:val="00AE3937"/>
    <w:rsid w:val="00AE39BB"/>
    <w:rsid w:val="00AE3AC0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706D"/>
    <w:rsid w:val="00AE7225"/>
    <w:rsid w:val="00AE7247"/>
    <w:rsid w:val="00AE7249"/>
    <w:rsid w:val="00AE7495"/>
    <w:rsid w:val="00AE76CD"/>
    <w:rsid w:val="00AE77D5"/>
    <w:rsid w:val="00AE7B36"/>
    <w:rsid w:val="00AE7D52"/>
    <w:rsid w:val="00AE7EC2"/>
    <w:rsid w:val="00AF0250"/>
    <w:rsid w:val="00AF052B"/>
    <w:rsid w:val="00AF0925"/>
    <w:rsid w:val="00AF0A7F"/>
    <w:rsid w:val="00AF0ECA"/>
    <w:rsid w:val="00AF0F52"/>
    <w:rsid w:val="00AF113E"/>
    <w:rsid w:val="00AF1259"/>
    <w:rsid w:val="00AF14FB"/>
    <w:rsid w:val="00AF1730"/>
    <w:rsid w:val="00AF1F53"/>
    <w:rsid w:val="00AF209C"/>
    <w:rsid w:val="00AF2178"/>
    <w:rsid w:val="00AF223A"/>
    <w:rsid w:val="00AF241E"/>
    <w:rsid w:val="00AF299C"/>
    <w:rsid w:val="00AF29F0"/>
    <w:rsid w:val="00AF2C76"/>
    <w:rsid w:val="00AF30CB"/>
    <w:rsid w:val="00AF36A4"/>
    <w:rsid w:val="00AF3773"/>
    <w:rsid w:val="00AF3975"/>
    <w:rsid w:val="00AF3C6C"/>
    <w:rsid w:val="00AF3CFD"/>
    <w:rsid w:val="00AF3D07"/>
    <w:rsid w:val="00AF3E9B"/>
    <w:rsid w:val="00AF3EBE"/>
    <w:rsid w:val="00AF43AD"/>
    <w:rsid w:val="00AF479A"/>
    <w:rsid w:val="00AF4928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6062"/>
    <w:rsid w:val="00AF63FF"/>
    <w:rsid w:val="00AF654E"/>
    <w:rsid w:val="00AF68C7"/>
    <w:rsid w:val="00AF68F4"/>
    <w:rsid w:val="00AF6C4D"/>
    <w:rsid w:val="00AF6EEA"/>
    <w:rsid w:val="00B001A2"/>
    <w:rsid w:val="00B0028D"/>
    <w:rsid w:val="00B00640"/>
    <w:rsid w:val="00B009E1"/>
    <w:rsid w:val="00B009EF"/>
    <w:rsid w:val="00B00B3C"/>
    <w:rsid w:val="00B00CB3"/>
    <w:rsid w:val="00B00DA3"/>
    <w:rsid w:val="00B00FA5"/>
    <w:rsid w:val="00B014F0"/>
    <w:rsid w:val="00B01826"/>
    <w:rsid w:val="00B01ED6"/>
    <w:rsid w:val="00B01F3E"/>
    <w:rsid w:val="00B02235"/>
    <w:rsid w:val="00B02655"/>
    <w:rsid w:val="00B02688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B2B"/>
    <w:rsid w:val="00B06D29"/>
    <w:rsid w:val="00B071ED"/>
    <w:rsid w:val="00B07345"/>
    <w:rsid w:val="00B07858"/>
    <w:rsid w:val="00B0796D"/>
    <w:rsid w:val="00B07A76"/>
    <w:rsid w:val="00B07CC2"/>
    <w:rsid w:val="00B07EA3"/>
    <w:rsid w:val="00B1000B"/>
    <w:rsid w:val="00B10059"/>
    <w:rsid w:val="00B101B9"/>
    <w:rsid w:val="00B106E3"/>
    <w:rsid w:val="00B10CCD"/>
    <w:rsid w:val="00B10F28"/>
    <w:rsid w:val="00B112B9"/>
    <w:rsid w:val="00B115A8"/>
    <w:rsid w:val="00B11957"/>
    <w:rsid w:val="00B11A46"/>
    <w:rsid w:val="00B11C57"/>
    <w:rsid w:val="00B1226B"/>
    <w:rsid w:val="00B122FD"/>
    <w:rsid w:val="00B1270B"/>
    <w:rsid w:val="00B12B02"/>
    <w:rsid w:val="00B12B0C"/>
    <w:rsid w:val="00B12C0C"/>
    <w:rsid w:val="00B13101"/>
    <w:rsid w:val="00B13444"/>
    <w:rsid w:val="00B13626"/>
    <w:rsid w:val="00B138FE"/>
    <w:rsid w:val="00B13CCF"/>
    <w:rsid w:val="00B13EBE"/>
    <w:rsid w:val="00B13FFA"/>
    <w:rsid w:val="00B14072"/>
    <w:rsid w:val="00B14335"/>
    <w:rsid w:val="00B14DB4"/>
    <w:rsid w:val="00B15017"/>
    <w:rsid w:val="00B15233"/>
    <w:rsid w:val="00B15646"/>
    <w:rsid w:val="00B15C54"/>
    <w:rsid w:val="00B15C95"/>
    <w:rsid w:val="00B15D66"/>
    <w:rsid w:val="00B16126"/>
    <w:rsid w:val="00B16300"/>
    <w:rsid w:val="00B16493"/>
    <w:rsid w:val="00B16609"/>
    <w:rsid w:val="00B16691"/>
    <w:rsid w:val="00B16877"/>
    <w:rsid w:val="00B16974"/>
    <w:rsid w:val="00B16AA0"/>
    <w:rsid w:val="00B16BF0"/>
    <w:rsid w:val="00B16FCE"/>
    <w:rsid w:val="00B1712F"/>
    <w:rsid w:val="00B1713C"/>
    <w:rsid w:val="00B17CE1"/>
    <w:rsid w:val="00B17F59"/>
    <w:rsid w:val="00B202C6"/>
    <w:rsid w:val="00B20415"/>
    <w:rsid w:val="00B20514"/>
    <w:rsid w:val="00B207C6"/>
    <w:rsid w:val="00B21120"/>
    <w:rsid w:val="00B2154B"/>
    <w:rsid w:val="00B218C9"/>
    <w:rsid w:val="00B21A99"/>
    <w:rsid w:val="00B2202A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137"/>
    <w:rsid w:val="00B24BD5"/>
    <w:rsid w:val="00B24D7C"/>
    <w:rsid w:val="00B25005"/>
    <w:rsid w:val="00B25A10"/>
    <w:rsid w:val="00B25F62"/>
    <w:rsid w:val="00B26E20"/>
    <w:rsid w:val="00B2754B"/>
    <w:rsid w:val="00B27968"/>
    <w:rsid w:val="00B27A41"/>
    <w:rsid w:val="00B27A87"/>
    <w:rsid w:val="00B27B6A"/>
    <w:rsid w:val="00B27F10"/>
    <w:rsid w:val="00B30123"/>
    <w:rsid w:val="00B30FFF"/>
    <w:rsid w:val="00B313B8"/>
    <w:rsid w:val="00B3188E"/>
    <w:rsid w:val="00B31E86"/>
    <w:rsid w:val="00B322A6"/>
    <w:rsid w:val="00B325B8"/>
    <w:rsid w:val="00B32661"/>
    <w:rsid w:val="00B32787"/>
    <w:rsid w:val="00B330C2"/>
    <w:rsid w:val="00B33DC7"/>
    <w:rsid w:val="00B341D5"/>
    <w:rsid w:val="00B347C4"/>
    <w:rsid w:val="00B34BFA"/>
    <w:rsid w:val="00B34F7B"/>
    <w:rsid w:val="00B353DC"/>
    <w:rsid w:val="00B35523"/>
    <w:rsid w:val="00B35606"/>
    <w:rsid w:val="00B356D6"/>
    <w:rsid w:val="00B356F1"/>
    <w:rsid w:val="00B35872"/>
    <w:rsid w:val="00B35995"/>
    <w:rsid w:val="00B364A1"/>
    <w:rsid w:val="00B36500"/>
    <w:rsid w:val="00B369FF"/>
    <w:rsid w:val="00B36A92"/>
    <w:rsid w:val="00B36D91"/>
    <w:rsid w:val="00B36E70"/>
    <w:rsid w:val="00B36E8F"/>
    <w:rsid w:val="00B3701E"/>
    <w:rsid w:val="00B372B4"/>
    <w:rsid w:val="00B37A11"/>
    <w:rsid w:val="00B37B42"/>
    <w:rsid w:val="00B4050C"/>
    <w:rsid w:val="00B40521"/>
    <w:rsid w:val="00B40993"/>
    <w:rsid w:val="00B40A8F"/>
    <w:rsid w:val="00B40B15"/>
    <w:rsid w:val="00B40CE0"/>
    <w:rsid w:val="00B40D55"/>
    <w:rsid w:val="00B4100B"/>
    <w:rsid w:val="00B419E1"/>
    <w:rsid w:val="00B41E1B"/>
    <w:rsid w:val="00B425C3"/>
    <w:rsid w:val="00B42BD0"/>
    <w:rsid w:val="00B42E84"/>
    <w:rsid w:val="00B43209"/>
    <w:rsid w:val="00B43587"/>
    <w:rsid w:val="00B440C5"/>
    <w:rsid w:val="00B445F2"/>
    <w:rsid w:val="00B44A4E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47DE9"/>
    <w:rsid w:val="00B5075D"/>
    <w:rsid w:val="00B50BDA"/>
    <w:rsid w:val="00B50C28"/>
    <w:rsid w:val="00B50CAF"/>
    <w:rsid w:val="00B510C3"/>
    <w:rsid w:val="00B5140F"/>
    <w:rsid w:val="00B51905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2C3"/>
    <w:rsid w:val="00B5484F"/>
    <w:rsid w:val="00B54A77"/>
    <w:rsid w:val="00B54F92"/>
    <w:rsid w:val="00B54FC6"/>
    <w:rsid w:val="00B55A24"/>
    <w:rsid w:val="00B55D1A"/>
    <w:rsid w:val="00B5618C"/>
    <w:rsid w:val="00B56530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1506"/>
    <w:rsid w:val="00B62E59"/>
    <w:rsid w:val="00B635A5"/>
    <w:rsid w:val="00B636D0"/>
    <w:rsid w:val="00B63878"/>
    <w:rsid w:val="00B6392D"/>
    <w:rsid w:val="00B63BDA"/>
    <w:rsid w:val="00B63E93"/>
    <w:rsid w:val="00B6411A"/>
    <w:rsid w:val="00B64122"/>
    <w:rsid w:val="00B6418A"/>
    <w:rsid w:val="00B641EF"/>
    <w:rsid w:val="00B64340"/>
    <w:rsid w:val="00B643D2"/>
    <w:rsid w:val="00B6482E"/>
    <w:rsid w:val="00B64B94"/>
    <w:rsid w:val="00B64D69"/>
    <w:rsid w:val="00B64D8E"/>
    <w:rsid w:val="00B6517D"/>
    <w:rsid w:val="00B6588E"/>
    <w:rsid w:val="00B65B37"/>
    <w:rsid w:val="00B66127"/>
    <w:rsid w:val="00B67300"/>
    <w:rsid w:val="00B67395"/>
    <w:rsid w:val="00B67B35"/>
    <w:rsid w:val="00B67F92"/>
    <w:rsid w:val="00B708A2"/>
    <w:rsid w:val="00B70F97"/>
    <w:rsid w:val="00B7105C"/>
    <w:rsid w:val="00B713AC"/>
    <w:rsid w:val="00B7156C"/>
    <w:rsid w:val="00B7168B"/>
    <w:rsid w:val="00B71698"/>
    <w:rsid w:val="00B7188D"/>
    <w:rsid w:val="00B71897"/>
    <w:rsid w:val="00B718F8"/>
    <w:rsid w:val="00B7222D"/>
    <w:rsid w:val="00B72436"/>
    <w:rsid w:val="00B725F7"/>
    <w:rsid w:val="00B72619"/>
    <w:rsid w:val="00B72632"/>
    <w:rsid w:val="00B72849"/>
    <w:rsid w:val="00B72AC4"/>
    <w:rsid w:val="00B733C9"/>
    <w:rsid w:val="00B733DB"/>
    <w:rsid w:val="00B73611"/>
    <w:rsid w:val="00B738DB"/>
    <w:rsid w:val="00B738DF"/>
    <w:rsid w:val="00B73FC5"/>
    <w:rsid w:val="00B74209"/>
    <w:rsid w:val="00B74284"/>
    <w:rsid w:val="00B7452C"/>
    <w:rsid w:val="00B74BF5"/>
    <w:rsid w:val="00B7521C"/>
    <w:rsid w:val="00B752B3"/>
    <w:rsid w:val="00B75CED"/>
    <w:rsid w:val="00B75D43"/>
    <w:rsid w:val="00B76145"/>
    <w:rsid w:val="00B7651A"/>
    <w:rsid w:val="00B76645"/>
    <w:rsid w:val="00B76747"/>
    <w:rsid w:val="00B769B1"/>
    <w:rsid w:val="00B7720D"/>
    <w:rsid w:val="00B774E4"/>
    <w:rsid w:val="00B7762F"/>
    <w:rsid w:val="00B77E57"/>
    <w:rsid w:val="00B800BB"/>
    <w:rsid w:val="00B80283"/>
    <w:rsid w:val="00B804CA"/>
    <w:rsid w:val="00B8063E"/>
    <w:rsid w:val="00B81209"/>
    <w:rsid w:val="00B813E8"/>
    <w:rsid w:val="00B814DF"/>
    <w:rsid w:val="00B8179B"/>
    <w:rsid w:val="00B81916"/>
    <w:rsid w:val="00B81B69"/>
    <w:rsid w:val="00B8228D"/>
    <w:rsid w:val="00B8235B"/>
    <w:rsid w:val="00B823E5"/>
    <w:rsid w:val="00B829DD"/>
    <w:rsid w:val="00B82E22"/>
    <w:rsid w:val="00B83138"/>
    <w:rsid w:val="00B832D1"/>
    <w:rsid w:val="00B8342B"/>
    <w:rsid w:val="00B837D7"/>
    <w:rsid w:val="00B83806"/>
    <w:rsid w:val="00B83F97"/>
    <w:rsid w:val="00B84A57"/>
    <w:rsid w:val="00B85058"/>
    <w:rsid w:val="00B8537B"/>
    <w:rsid w:val="00B8543C"/>
    <w:rsid w:val="00B85460"/>
    <w:rsid w:val="00B85B8A"/>
    <w:rsid w:val="00B85BFC"/>
    <w:rsid w:val="00B85D67"/>
    <w:rsid w:val="00B8621A"/>
    <w:rsid w:val="00B86D56"/>
    <w:rsid w:val="00B86F34"/>
    <w:rsid w:val="00B87593"/>
    <w:rsid w:val="00B8761B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0FC9"/>
    <w:rsid w:val="00B91A07"/>
    <w:rsid w:val="00B92544"/>
    <w:rsid w:val="00B92642"/>
    <w:rsid w:val="00B92857"/>
    <w:rsid w:val="00B92B27"/>
    <w:rsid w:val="00B92CF4"/>
    <w:rsid w:val="00B92D37"/>
    <w:rsid w:val="00B9340E"/>
    <w:rsid w:val="00B93912"/>
    <w:rsid w:val="00B93984"/>
    <w:rsid w:val="00B93AF0"/>
    <w:rsid w:val="00B93BE3"/>
    <w:rsid w:val="00B941C3"/>
    <w:rsid w:val="00B9421C"/>
    <w:rsid w:val="00B94C2F"/>
    <w:rsid w:val="00B94EA1"/>
    <w:rsid w:val="00B950DD"/>
    <w:rsid w:val="00B952A4"/>
    <w:rsid w:val="00B957C6"/>
    <w:rsid w:val="00B9598B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738"/>
    <w:rsid w:val="00B9686E"/>
    <w:rsid w:val="00B96D65"/>
    <w:rsid w:val="00B96F4B"/>
    <w:rsid w:val="00B978C1"/>
    <w:rsid w:val="00B978F5"/>
    <w:rsid w:val="00B97CEF"/>
    <w:rsid w:val="00B97E63"/>
    <w:rsid w:val="00BA0626"/>
    <w:rsid w:val="00BA103F"/>
    <w:rsid w:val="00BA1144"/>
    <w:rsid w:val="00BA14D5"/>
    <w:rsid w:val="00BA1668"/>
    <w:rsid w:val="00BA174C"/>
    <w:rsid w:val="00BA17A4"/>
    <w:rsid w:val="00BA1EC3"/>
    <w:rsid w:val="00BA1F4A"/>
    <w:rsid w:val="00BA20E5"/>
    <w:rsid w:val="00BA225C"/>
    <w:rsid w:val="00BA2498"/>
    <w:rsid w:val="00BA254A"/>
    <w:rsid w:val="00BA2679"/>
    <w:rsid w:val="00BA2DA7"/>
    <w:rsid w:val="00BA3128"/>
    <w:rsid w:val="00BA34C3"/>
    <w:rsid w:val="00BA34E3"/>
    <w:rsid w:val="00BA365D"/>
    <w:rsid w:val="00BA398F"/>
    <w:rsid w:val="00BA3D26"/>
    <w:rsid w:val="00BA4334"/>
    <w:rsid w:val="00BA4469"/>
    <w:rsid w:val="00BA4580"/>
    <w:rsid w:val="00BA4C18"/>
    <w:rsid w:val="00BA4D43"/>
    <w:rsid w:val="00BA5079"/>
    <w:rsid w:val="00BA537D"/>
    <w:rsid w:val="00BA55A1"/>
    <w:rsid w:val="00BA5EB3"/>
    <w:rsid w:val="00BA62FF"/>
    <w:rsid w:val="00BA6345"/>
    <w:rsid w:val="00BA65D3"/>
    <w:rsid w:val="00BA6728"/>
    <w:rsid w:val="00BA68BD"/>
    <w:rsid w:val="00BA6C7C"/>
    <w:rsid w:val="00BA724E"/>
    <w:rsid w:val="00BA740D"/>
    <w:rsid w:val="00BA75DD"/>
    <w:rsid w:val="00BA78CF"/>
    <w:rsid w:val="00BA7CC9"/>
    <w:rsid w:val="00BA7D52"/>
    <w:rsid w:val="00BA7D84"/>
    <w:rsid w:val="00BA7E60"/>
    <w:rsid w:val="00BB02D0"/>
    <w:rsid w:val="00BB03A0"/>
    <w:rsid w:val="00BB0782"/>
    <w:rsid w:val="00BB07F8"/>
    <w:rsid w:val="00BB0E85"/>
    <w:rsid w:val="00BB100C"/>
    <w:rsid w:val="00BB1265"/>
    <w:rsid w:val="00BB15E3"/>
    <w:rsid w:val="00BB16B4"/>
    <w:rsid w:val="00BB1FE0"/>
    <w:rsid w:val="00BB2318"/>
    <w:rsid w:val="00BB23C0"/>
    <w:rsid w:val="00BB2BAA"/>
    <w:rsid w:val="00BB2D14"/>
    <w:rsid w:val="00BB30D6"/>
    <w:rsid w:val="00BB320B"/>
    <w:rsid w:val="00BB33F9"/>
    <w:rsid w:val="00BB3A58"/>
    <w:rsid w:val="00BB3AD4"/>
    <w:rsid w:val="00BB44D3"/>
    <w:rsid w:val="00BB4603"/>
    <w:rsid w:val="00BB47DC"/>
    <w:rsid w:val="00BB4A28"/>
    <w:rsid w:val="00BB4DF2"/>
    <w:rsid w:val="00BB534F"/>
    <w:rsid w:val="00BB5862"/>
    <w:rsid w:val="00BB589C"/>
    <w:rsid w:val="00BB6157"/>
    <w:rsid w:val="00BB61ED"/>
    <w:rsid w:val="00BB6256"/>
    <w:rsid w:val="00BB6303"/>
    <w:rsid w:val="00BB6307"/>
    <w:rsid w:val="00BB66D4"/>
    <w:rsid w:val="00BB677F"/>
    <w:rsid w:val="00BB68C8"/>
    <w:rsid w:val="00BB6B00"/>
    <w:rsid w:val="00BB715D"/>
    <w:rsid w:val="00BB7412"/>
    <w:rsid w:val="00BB7677"/>
    <w:rsid w:val="00BB7762"/>
    <w:rsid w:val="00BB7BBD"/>
    <w:rsid w:val="00BB7D19"/>
    <w:rsid w:val="00BC00F6"/>
    <w:rsid w:val="00BC03DE"/>
    <w:rsid w:val="00BC051F"/>
    <w:rsid w:val="00BC0B84"/>
    <w:rsid w:val="00BC0C62"/>
    <w:rsid w:val="00BC0C8E"/>
    <w:rsid w:val="00BC1105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C26"/>
    <w:rsid w:val="00BC2DE3"/>
    <w:rsid w:val="00BC3636"/>
    <w:rsid w:val="00BC398C"/>
    <w:rsid w:val="00BC39E2"/>
    <w:rsid w:val="00BC3BEA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B42"/>
    <w:rsid w:val="00BC5C9F"/>
    <w:rsid w:val="00BC5D2C"/>
    <w:rsid w:val="00BC639C"/>
    <w:rsid w:val="00BC6DF1"/>
    <w:rsid w:val="00BC7274"/>
    <w:rsid w:val="00BC7316"/>
    <w:rsid w:val="00BC74B7"/>
    <w:rsid w:val="00BC7597"/>
    <w:rsid w:val="00BC7780"/>
    <w:rsid w:val="00BC7F14"/>
    <w:rsid w:val="00BC7F16"/>
    <w:rsid w:val="00BD0091"/>
    <w:rsid w:val="00BD00C9"/>
    <w:rsid w:val="00BD04F1"/>
    <w:rsid w:val="00BD081A"/>
    <w:rsid w:val="00BD0BBC"/>
    <w:rsid w:val="00BD0D1D"/>
    <w:rsid w:val="00BD0F04"/>
    <w:rsid w:val="00BD101F"/>
    <w:rsid w:val="00BD1202"/>
    <w:rsid w:val="00BD1763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353"/>
    <w:rsid w:val="00BD37A8"/>
    <w:rsid w:val="00BD37EE"/>
    <w:rsid w:val="00BD39DA"/>
    <w:rsid w:val="00BD3A43"/>
    <w:rsid w:val="00BD3A5C"/>
    <w:rsid w:val="00BD3EB3"/>
    <w:rsid w:val="00BD3F7B"/>
    <w:rsid w:val="00BD4AFD"/>
    <w:rsid w:val="00BD4D8F"/>
    <w:rsid w:val="00BD4F28"/>
    <w:rsid w:val="00BD563F"/>
    <w:rsid w:val="00BD56B5"/>
    <w:rsid w:val="00BD5A49"/>
    <w:rsid w:val="00BD5C64"/>
    <w:rsid w:val="00BD5EFD"/>
    <w:rsid w:val="00BD61EC"/>
    <w:rsid w:val="00BD61EF"/>
    <w:rsid w:val="00BD6516"/>
    <w:rsid w:val="00BD6876"/>
    <w:rsid w:val="00BD6D39"/>
    <w:rsid w:val="00BD71CC"/>
    <w:rsid w:val="00BD7285"/>
    <w:rsid w:val="00BD778D"/>
    <w:rsid w:val="00BD7978"/>
    <w:rsid w:val="00BD7F7F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3A2"/>
    <w:rsid w:val="00BE34AA"/>
    <w:rsid w:val="00BE367E"/>
    <w:rsid w:val="00BE372B"/>
    <w:rsid w:val="00BE378D"/>
    <w:rsid w:val="00BE3A86"/>
    <w:rsid w:val="00BE3BD5"/>
    <w:rsid w:val="00BE3EF1"/>
    <w:rsid w:val="00BE4850"/>
    <w:rsid w:val="00BE4B52"/>
    <w:rsid w:val="00BE4C24"/>
    <w:rsid w:val="00BE4FC5"/>
    <w:rsid w:val="00BE5845"/>
    <w:rsid w:val="00BE5F07"/>
    <w:rsid w:val="00BE6115"/>
    <w:rsid w:val="00BE6A3B"/>
    <w:rsid w:val="00BE6E50"/>
    <w:rsid w:val="00BE701A"/>
    <w:rsid w:val="00BE719B"/>
    <w:rsid w:val="00BE7504"/>
    <w:rsid w:val="00BE777C"/>
    <w:rsid w:val="00BE77A4"/>
    <w:rsid w:val="00BE79C9"/>
    <w:rsid w:val="00BE7AA3"/>
    <w:rsid w:val="00BF051A"/>
    <w:rsid w:val="00BF09BF"/>
    <w:rsid w:val="00BF0A59"/>
    <w:rsid w:val="00BF0E65"/>
    <w:rsid w:val="00BF182B"/>
    <w:rsid w:val="00BF1C19"/>
    <w:rsid w:val="00BF1DC1"/>
    <w:rsid w:val="00BF1FBF"/>
    <w:rsid w:val="00BF201D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F9"/>
    <w:rsid w:val="00BF3D6F"/>
    <w:rsid w:val="00BF3E8A"/>
    <w:rsid w:val="00BF4157"/>
    <w:rsid w:val="00BF475B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311"/>
    <w:rsid w:val="00BF684E"/>
    <w:rsid w:val="00BF6A7F"/>
    <w:rsid w:val="00BF6C08"/>
    <w:rsid w:val="00BF74FB"/>
    <w:rsid w:val="00BF78C6"/>
    <w:rsid w:val="00BF7CD2"/>
    <w:rsid w:val="00C000A7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2282"/>
    <w:rsid w:val="00C0229A"/>
    <w:rsid w:val="00C022CB"/>
    <w:rsid w:val="00C03273"/>
    <w:rsid w:val="00C0359F"/>
    <w:rsid w:val="00C03943"/>
    <w:rsid w:val="00C03C85"/>
    <w:rsid w:val="00C03FA2"/>
    <w:rsid w:val="00C043F4"/>
    <w:rsid w:val="00C04886"/>
    <w:rsid w:val="00C04983"/>
    <w:rsid w:val="00C04A3F"/>
    <w:rsid w:val="00C04D63"/>
    <w:rsid w:val="00C04E60"/>
    <w:rsid w:val="00C04E6F"/>
    <w:rsid w:val="00C05043"/>
    <w:rsid w:val="00C0582B"/>
    <w:rsid w:val="00C059EE"/>
    <w:rsid w:val="00C05BAB"/>
    <w:rsid w:val="00C05F93"/>
    <w:rsid w:val="00C05FAD"/>
    <w:rsid w:val="00C061D8"/>
    <w:rsid w:val="00C066FC"/>
    <w:rsid w:val="00C06858"/>
    <w:rsid w:val="00C06AF9"/>
    <w:rsid w:val="00C06CA4"/>
    <w:rsid w:val="00C0737A"/>
    <w:rsid w:val="00C07648"/>
    <w:rsid w:val="00C07AE8"/>
    <w:rsid w:val="00C07EF7"/>
    <w:rsid w:val="00C10076"/>
    <w:rsid w:val="00C10246"/>
    <w:rsid w:val="00C103B2"/>
    <w:rsid w:val="00C1045B"/>
    <w:rsid w:val="00C1058C"/>
    <w:rsid w:val="00C1091D"/>
    <w:rsid w:val="00C10B01"/>
    <w:rsid w:val="00C10B4E"/>
    <w:rsid w:val="00C10FA7"/>
    <w:rsid w:val="00C110E6"/>
    <w:rsid w:val="00C11529"/>
    <w:rsid w:val="00C11556"/>
    <w:rsid w:val="00C1179A"/>
    <w:rsid w:val="00C11CCB"/>
    <w:rsid w:val="00C123D8"/>
    <w:rsid w:val="00C1260A"/>
    <w:rsid w:val="00C127A4"/>
    <w:rsid w:val="00C1288B"/>
    <w:rsid w:val="00C12D38"/>
    <w:rsid w:val="00C12F4E"/>
    <w:rsid w:val="00C12F93"/>
    <w:rsid w:val="00C13076"/>
    <w:rsid w:val="00C13324"/>
    <w:rsid w:val="00C13829"/>
    <w:rsid w:val="00C138FD"/>
    <w:rsid w:val="00C13A44"/>
    <w:rsid w:val="00C13D5F"/>
    <w:rsid w:val="00C13D6B"/>
    <w:rsid w:val="00C13E28"/>
    <w:rsid w:val="00C146AF"/>
    <w:rsid w:val="00C14741"/>
    <w:rsid w:val="00C14AE1"/>
    <w:rsid w:val="00C14E01"/>
    <w:rsid w:val="00C15538"/>
    <w:rsid w:val="00C1573C"/>
    <w:rsid w:val="00C158D6"/>
    <w:rsid w:val="00C15914"/>
    <w:rsid w:val="00C1626B"/>
    <w:rsid w:val="00C165E1"/>
    <w:rsid w:val="00C166AF"/>
    <w:rsid w:val="00C168CE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68E"/>
    <w:rsid w:val="00C2074B"/>
    <w:rsid w:val="00C20E9A"/>
    <w:rsid w:val="00C20F7B"/>
    <w:rsid w:val="00C212B2"/>
    <w:rsid w:val="00C215EF"/>
    <w:rsid w:val="00C216DD"/>
    <w:rsid w:val="00C21761"/>
    <w:rsid w:val="00C21815"/>
    <w:rsid w:val="00C21BF8"/>
    <w:rsid w:val="00C21EB6"/>
    <w:rsid w:val="00C220AA"/>
    <w:rsid w:val="00C2265C"/>
    <w:rsid w:val="00C2313A"/>
    <w:rsid w:val="00C23D3D"/>
    <w:rsid w:val="00C24121"/>
    <w:rsid w:val="00C24306"/>
    <w:rsid w:val="00C24321"/>
    <w:rsid w:val="00C24E70"/>
    <w:rsid w:val="00C2507A"/>
    <w:rsid w:val="00C25361"/>
    <w:rsid w:val="00C259EE"/>
    <w:rsid w:val="00C25FF5"/>
    <w:rsid w:val="00C26707"/>
    <w:rsid w:val="00C268C5"/>
    <w:rsid w:val="00C26954"/>
    <w:rsid w:val="00C26DD9"/>
    <w:rsid w:val="00C2720B"/>
    <w:rsid w:val="00C272F4"/>
    <w:rsid w:val="00C27331"/>
    <w:rsid w:val="00C277EB"/>
    <w:rsid w:val="00C27886"/>
    <w:rsid w:val="00C279A7"/>
    <w:rsid w:val="00C27A5B"/>
    <w:rsid w:val="00C27CAD"/>
    <w:rsid w:val="00C27CBF"/>
    <w:rsid w:val="00C3016E"/>
    <w:rsid w:val="00C30186"/>
    <w:rsid w:val="00C301B7"/>
    <w:rsid w:val="00C3046F"/>
    <w:rsid w:val="00C3096D"/>
    <w:rsid w:val="00C30A1C"/>
    <w:rsid w:val="00C30C07"/>
    <w:rsid w:val="00C30E17"/>
    <w:rsid w:val="00C30EA7"/>
    <w:rsid w:val="00C3110A"/>
    <w:rsid w:val="00C318A0"/>
    <w:rsid w:val="00C31ABF"/>
    <w:rsid w:val="00C31C0D"/>
    <w:rsid w:val="00C31F13"/>
    <w:rsid w:val="00C32035"/>
    <w:rsid w:val="00C32B11"/>
    <w:rsid w:val="00C32B24"/>
    <w:rsid w:val="00C32EF1"/>
    <w:rsid w:val="00C332DE"/>
    <w:rsid w:val="00C33301"/>
    <w:rsid w:val="00C33439"/>
    <w:rsid w:val="00C33A70"/>
    <w:rsid w:val="00C33D1F"/>
    <w:rsid w:val="00C33F79"/>
    <w:rsid w:val="00C343D4"/>
    <w:rsid w:val="00C344E5"/>
    <w:rsid w:val="00C349D5"/>
    <w:rsid w:val="00C34CC6"/>
    <w:rsid w:val="00C34F7E"/>
    <w:rsid w:val="00C35333"/>
    <w:rsid w:val="00C3586D"/>
    <w:rsid w:val="00C35D64"/>
    <w:rsid w:val="00C3607C"/>
    <w:rsid w:val="00C367AE"/>
    <w:rsid w:val="00C36FC9"/>
    <w:rsid w:val="00C37213"/>
    <w:rsid w:val="00C37A20"/>
    <w:rsid w:val="00C404A8"/>
    <w:rsid w:val="00C40748"/>
    <w:rsid w:val="00C408EB"/>
    <w:rsid w:val="00C40955"/>
    <w:rsid w:val="00C40D22"/>
    <w:rsid w:val="00C4140B"/>
    <w:rsid w:val="00C4175F"/>
    <w:rsid w:val="00C41824"/>
    <w:rsid w:val="00C41CAA"/>
    <w:rsid w:val="00C41CEB"/>
    <w:rsid w:val="00C41F61"/>
    <w:rsid w:val="00C4215C"/>
    <w:rsid w:val="00C4265E"/>
    <w:rsid w:val="00C42791"/>
    <w:rsid w:val="00C4290E"/>
    <w:rsid w:val="00C43446"/>
    <w:rsid w:val="00C435CE"/>
    <w:rsid w:val="00C4389B"/>
    <w:rsid w:val="00C43B2B"/>
    <w:rsid w:val="00C43C12"/>
    <w:rsid w:val="00C43F37"/>
    <w:rsid w:val="00C445B1"/>
    <w:rsid w:val="00C447C9"/>
    <w:rsid w:val="00C449BE"/>
    <w:rsid w:val="00C449D8"/>
    <w:rsid w:val="00C44A5E"/>
    <w:rsid w:val="00C44D85"/>
    <w:rsid w:val="00C44E12"/>
    <w:rsid w:val="00C45041"/>
    <w:rsid w:val="00C45149"/>
    <w:rsid w:val="00C4575A"/>
    <w:rsid w:val="00C45C43"/>
    <w:rsid w:val="00C45D96"/>
    <w:rsid w:val="00C460BE"/>
    <w:rsid w:val="00C46924"/>
    <w:rsid w:val="00C47CF1"/>
    <w:rsid w:val="00C505D0"/>
    <w:rsid w:val="00C50B00"/>
    <w:rsid w:val="00C50C24"/>
    <w:rsid w:val="00C50E6E"/>
    <w:rsid w:val="00C50FB0"/>
    <w:rsid w:val="00C5193B"/>
    <w:rsid w:val="00C51A1C"/>
    <w:rsid w:val="00C521A4"/>
    <w:rsid w:val="00C527DC"/>
    <w:rsid w:val="00C52F99"/>
    <w:rsid w:val="00C53522"/>
    <w:rsid w:val="00C538FD"/>
    <w:rsid w:val="00C5398F"/>
    <w:rsid w:val="00C53A26"/>
    <w:rsid w:val="00C53A64"/>
    <w:rsid w:val="00C53D61"/>
    <w:rsid w:val="00C53ECF"/>
    <w:rsid w:val="00C541A4"/>
    <w:rsid w:val="00C54204"/>
    <w:rsid w:val="00C54770"/>
    <w:rsid w:val="00C54A95"/>
    <w:rsid w:val="00C552A5"/>
    <w:rsid w:val="00C55392"/>
    <w:rsid w:val="00C55600"/>
    <w:rsid w:val="00C55637"/>
    <w:rsid w:val="00C56112"/>
    <w:rsid w:val="00C561B6"/>
    <w:rsid w:val="00C56482"/>
    <w:rsid w:val="00C56761"/>
    <w:rsid w:val="00C56AC8"/>
    <w:rsid w:val="00C56F74"/>
    <w:rsid w:val="00C57581"/>
    <w:rsid w:val="00C5789C"/>
    <w:rsid w:val="00C57D9B"/>
    <w:rsid w:val="00C603BF"/>
    <w:rsid w:val="00C60522"/>
    <w:rsid w:val="00C605A6"/>
    <w:rsid w:val="00C60C07"/>
    <w:rsid w:val="00C6188B"/>
    <w:rsid w:val="00C61B0F"/>
    <w:rsid w:val="00C620FF"/>
    <w:rsid w:val="00C62C25"/>
    <w:rsid w:val="00C63103"/>
    <w:rsid w:val="00C63141"/>
    <w:rsid w:val="00C6346C"/>
    <w:rsid w:val="00C63AE2"/>
    <w:rsid w:val="00C63BE7"/>
    <w:rsid w:val="00C63C03"/>
    <w:rsid w:val="00C63C20"/>
    <w:rsid w:val="00C63CA4"/>
    <w:rsid w:val="00C63F41"/>
    <w:rsid w:val="00C63FEB"/>
    <w:rsid w:val="00C6419C"/>
    <w:rsid w:val="00C6421A"/>
    <w:rsid w:val="00C649BE"/>
    <w:rsid w:val="00C64CE9"/>
    <w:rsid w:val="00C64DED"/>
    <w:rsid w:val="00C64E52"/>
    <w:rsid w:val="00C64FDC"/>
    <w:rsid w:val="00C65037"/>
    <w:rsid w:val="00C65ADE"/>
    <w:rsid w:val="00C65F69"/>
    <w:rsid w:val="00C65FEB"/>
    <w:rsid w:val="00C661D5"/>
    <w:rsid w:val="00C66777"/>
    <w:rsid w:val="00C667F0"/>
    <w:rsid w:val="00C66969"/>
    <w:rsid w:val="00C66C73"/>
    <w:rsid w:val="00C67055"/>
    <w:rsid w:val="00C671FA"/>
    <w:rsid w:val="00C6722E"/>
    <w:rsid w:val="00C6798C"/>
    <w:rsid w:val="00C700FA"/>
    <w:rsid w:val="00C702AC"/>
    <w:rsid w:val="00C70A33"/>
    <w:rsid w:val="00C71015"/>
    <w:rsid w:val="00C7104A"/>
    <w:rsid w:val="00C71408"/>
    <w:rsid w:val="00C716BF"/>
    <w:rsid w:val="00C71A24"/>
    <w:rsid w:val="00C71BBF"/>
    <w:rsid w:val="00C71BDD"/>
    <w:rsid w:val="00C71EBA"/>
    <w:rsid w:val="00C72244"/>
    <w:rsid w:val="00C72623"/>
    <w:rsid w:val="00C7273F"/>
    <w:rsid w:val="00C72863"/>
    <w:rsid w:val="00C72B67"/>
    <w:rsid w:val="00C72DAF"/>
    <w:rsid w:val="00C72DF0"/>
    <w:rsid w:val="00C72EA2"/>
    <w:rsid w:val="00C72FC3"/>
    <w:rsid w:val="00C7326F"/>
    <w:rsid w:val="00C73335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247"/>
    <w:rsid w:val="00C7542C"/>
    <w:rsid w:val="00C76199"/>
    <w:rsid w:val="00C761CE"/>
    <w:rsid w:val="00C76480"/>
    <w:rsid w:val="00C76DC7"/>
    <w:rsid w:val="00C76F9A"/>
    <w:rsid w:val="00C76FE3"/>
    <w:rsid w:val="00C7705B"/>
    <w:rsid w:val="00C7729B"/>
    <w:rsid w:val="00C775D6"/>
    <w:rsid w:val="00C77BD2"/>
    <w:rsid w:val="00C77D1C"/>
    <w:rsid w:val="00C77E1F"/>
    <w:rsid w:val="00C77EBF"/>
    <w:rsid w:val="00C8005A"/>
    <w:rsid w:val="00C803A3"/>
    <w:rsid w:val="00C80453"/>
    <w:rsid w:val="00C808ED"/>
    <w:rsid w:val="00C80E41"/>
    <w:rsid w:val="00C81371"/>
    <w:rsid w:val="00C81A16"/>
    <w:rsid w:val="00C81AD3"/>
    <w:rsid w:val="00C822B6"/>
    <w:rsid w:val="00C82581"/>
    <w:rsid w:val="00C833B1"/>
    <w:rsid w:val="00C838F1"/>
    <w:rsid w:val="00C83901"/>
    <w:rsid w:val="00C83A04"/>
    <w:rsid w:val="00C84B3E"/>
    <w:rsid w:val="00C84B42"/>
    <w:rsid w:val="00C84E0D"/>
    <w:rsid w:val="00C85296"/>
    <w:rsid w:val="00C856C1"/>
    <w:rsid w:val="00C85730"/>
    <w:rsid w:val="00C85813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1358"/>
    <w:rsid w:val="00C913F7"/>
    <w:rsid w:val="00C914B3"/>
    <w:rsid w:val="00C91EF1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0F6"/>
    <w:rsid w:val="00C9416C"/>
    <w:rsid w:val="00C9469B"/>
    <w:rsid w:val="00C95557"/>
    <w:rsid w:val="00C9585F"/>
    <w:rsid w:val="00C96303"/>
    <w:rsid w:val="00C96AFD"/>
    <w:rsid w:val="00C96D1E"/>
    <w:rsid w:val="00C96D80"/>
    <w:rsid w:val="00C973DF"/>
    <w:rsid w:val="00C9789A"/>
    <w:rsid w:val="00C97C2D"/>
    <w:rsid w:val="00CA0087"/>
    <w:rsid w:val="00CA0421"/>
    <w:rsid w:val="00CA0E71"/>
    <w:rsid w:val="00CA12F4"/>
    <w:rsid w:val="00CA1355"/>
    <w:rsid w:val="00CA147C"/>
    <w:rsid w:val="00CA1480"/>
    <w:rsid w:val="00CA19B9"/>
    <w:rsid w:val="00CA1C48"/>
    <w:rsid w:val="00CA1E82"/>
    <w:rsid w:val="00CA1EED"/>
    <w:rsid w:val="00CA1F82"/>
    <w:rsid w:val="00CA2077"/>
    <w:rsid w:val="00CA2258"/>
    <w:rsid w:val="00CA22CA"/>
    <w:rsid w:val="00CA2777"/>
    <w:rsid w:val="00CA2BAB"/>
    <w:rsid w:val="00CA312D"/>
    <w:rsid w:val="00CA31BE"/>
    <w:rsid w:val="00CA3582"/>
    <w:rsid w:val="00CA3692"/>
    <w:rsid w:val="00CA37D2"/>
    <w:rsid w:val="00CA3ACD"/>
    <w:rsid w:val="00CA45A0"/>
    <w:rsid w:val="00CA4815"/>
    <w:rsid w:val="00CA5169"/>
    <w:rsid w:val="00CA593C"/>
    <w:rsid w:val="00CA693A"/>
    <w:rsid w:val="00CA6A1F"/>
    <w:rsid w:val="00CA7063"/>
    <w:rsid w:val="00CA737F"/>
    <w:rsid w:val="00CA73BD"/>
    <w:rsid w:val="00CA7C75"/>
    <w:rsid w:val="00CA7E01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0A0A"/>
    <w:rsid w:val="00CB1477"/>
    <w:rsid w:val="00CB202C"/>
    <w:rsid w:val="00CB215B"/>
    <w:rsid w:val="00CB2F02"/>
    <w:rsid w:val="00CB2F75"/>
    <w:rsid w:val="00CB33A2"/>
    <w:rsid w:val="00CB35E7"/>
    <w:rsid w:val="00CB37E8"/>
    <w:rsid w:val="00CB407B"/>
    <w:rsid w:val="00CB41A2"/>
    <w:rsid w:val="00CB42F4"/>
    <w:rsid w:val="00CB42FD"/>
    <w:rsid w:val="00CB4A2F"/>
    <w:rsid w:val="00CB549C"/>
    <w:rsid w:val="00CB59D3"/>
    <w:rsid w:val="00CB5BCF"/>
    <w:rsid w:val="00CB5E46"/>
    <w:rsid w:val="00CB648A"/>
    <w:rsid w:val="00CB67B6"/>
    <w:rsid w:val="00CB6A13"/>
    <w:rsid w:val="00CB6C5B"/>
    <w:rsid w:val="00CB758E"/>
    <w:rsid w:val="00CB792B"/>
    <w:rsid w:val="00CB7A0C"/>
    <w:rsid w:val="00CB7AAF"/>
    <w:rsid w:val="00CB7B94"/>
    <w:rsid w:val="00CB7BA6"/>
    <w:rsid w:val="00CB7C88"/>
    <w:rsid w:val="00CC0276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1B5"/>
    <w:rsid w:val="00CC22E1"/>
    <w:rsid w:val="00CC24D1"/>
    <w:rsid w:val="00CC2C88"/>
    <w:rsid w:val="00CC2D12"/>
    <w:rsid w:val="00CC315F"/>
    <w:rsid w:val="00CC321A"/>
    <w:rsid w:val="00CC32DF"/>
    <w:rsid w:val="00CC3840"/>
    <w:rsid w:val="00CC38FD"/>
    <w:rsid w:val="00CC3D7A"/>
    <w:rsid w:val="00CC3E84"/>
    <w:rsid w:val="00CC4099"/>
    <w:rsid w:val="00CC416C"/>
    <w:rsid w:val="00CC48DA"/>
    <w:rsid w:val="00CC496D"/>
    <w:rsid w:val="00CC51DC"/>
    <w:rsid w:val="00CC5443"/>
    <w:rsid w:val="00CC54CB"/>
    <w:rsid w:val="00CC583B"/>
    <w:rsid w:val="00CC5E49"/>
    <w:rsid w:val="00CC62B9"/>
    <w:rsid w:val="00CC649B"/>
    <w:rsid w:val="00CC6947"/>
    <w:rsid w:val="00CC69F7"/>
    <w:rsid w:val="00CC6B68"/>
    <w:rsid w:val="00CC6F8F"/>
    <w:rsid w:val="00CC729D"/>
    <w:rsid w:val="00CC72B9"/>
    <w:rsid w:val="00CC7449"/>
    <w:rsid w:val="00CC75D6"/>
    <w:rsid w:val="00CC7677"/>
    <w:rsid w:val="00CC7E56"/>
    <w:rsid w:val="00CD037B"/>
    <w:rsid w:val="00CD03AD"/>
    <w:rsid w:val="00CD0917"/>
    <w:rsid w:val="00CD0DE9"/>
    <w:rsid w:val="00CD0E00"/>
    <w:rsid w:val="00CD1546"/>
    <w:rsid w:val="00CD179B"/>
    <w:rsid w:val="00CD1A7F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E9"/>
    <w:rsid w:val="00CD3728"/>
    <w:rsid w:val="00CD3737"/>
    <w:rsid w:val="00CD3B66"/>
    <w:rsid w:val="00CD3EB4"/>
    <w:rsid w:val="00CD4195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5F86"/>
    <w:rsid w:val="00CD602D"/>
    <w:rsid w:val="00CD65B8"/>
    <w:rsid w:val="00CD6856"/>
    <w:rsid w:val="00CD6BE0"/>
    <w:rsid w:val="00CD75D9"/>
    <w:rsid w:val="00CD77E1"/>
    <w:rsid w:val="00CD7C0C"/>
    <w:rsid w:val="00CD7D28"/>
    <w:rsid w:val="00CD7D34"/>
    <w:rsid w:val="00CE04DF"/>
    <w:rsid w:val="00CE0FD4"/>
    <w:rsid w:val="00CE0FD9"/>
    <w:rsid w:val="00CE1861"/>
    <w:rsid w:val="00CE1ABB"/>
    <w:rsid w:val="00CE1B71"/>
    <w:rsid w:val="00CE1C4E"/>
    <w:rsid w:val="00CE1DCF"/>
    <w:rsid w:val="00CE238B"/>
    <w:rsid w:val="00CE2543"/>
    <w:rsid w:val="00CE2A65"/>
    <w:rsid w:val="00CE329C"/>
    <w:rsid w:val="00CE33AF"/>
    <w:rsid w:val="00CE33FE"/>
    <w:rsid w:val="00CE3659"/>
    <w:rsid w:val="00CE37DE"/>
    <w:rsid w:val="00CE3924"/>
    <w:rsid w:val="00CE3B70"/>
    <w:rsid w:val="00CE44EA"/>
    <w:rsid w:val="00CE48C6"/>
    <w:rsid w:val="00CE48F2"/>
    <w:rsid w:val="00CE4A83"/>
    <w:rsid w:val="00CE50C5"/>
    <w:rsid w:val="00CE518F"/>
    <w:rsid w:val="00CE571A"/>
    <w:rsid w:val="00CE60F0"/>
    <w:rsid w:val="00CE63B9"/>
    <w:rsid w:val="00CE649E"/>
    <w:rsid w:val="00CE6670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BF1"/>
    <w:rsid w:val="00CF0E0C"/>
    <w:rsid w:val="00CF0E73"/>
    <w:rsid w:val="00CF0F3E"/>
    <w:rsid w:val="00CF1A46"/>
    <w:rsid w:val="00CF1DD1"/>
    <w:rsid w:val="00CF1E03"/>
    <w:rsid w:val="00CF1E73"/>
    <w:rsid w:val="00CF1F6E"/>
    <w:rsid w:val="00CF22A6"/>
    <w:rsid w:val="00CF2F64"/>
    <w:rsid w:val="00CF3119"/>
    <w:rsid w:val="00CF3224"/>
    <w:rsid w:val="00CF3280"/>
    <w:rsid w:val="00CF329A"/>
    <w:rsid w:val="00CF3508"/>
    <w:rsid w:val="00CF3584"/>
    <w:rsid w:val="00CF383E"/>
    <w:rsid w:val="00CF39EB"/>
    <w:rsid w:val="00CF3E84"/>
    <w:rsid w:val="00CF402C"/>
    <w:rsid w:val="00CF46AD"/>
    <w:rsid w:val="00CF50CD"/>
    <w:rsid w:val="00CF5159"/>
    <w:rsid w:val="00CF540C"/>
    <w:rsid w:val="00CF5B93"/>
    <w:rsid w:val="00CF5CEE"/>
    <w:rsid w:val="00CF5DF0"/>
    <w:rsid w:val="00CF5FF3"/>
    <w:rsid w:val="00CF607A"/>
    <w:rsid w:val="00CF62B1"/>
    <w:rsid w:val="00CF6488"/>
    <w:rsid w:val="00CF6552"/>
    <w:rsid w:val="00CF66DD"/>
    <w:rsid w:val="00CF6796"/>
    <w:rsid w:val="00CF69F7"/>
    <w:rsid w:val="00CF6C36"/>
    <w:rsid w:val="00CF745B"/>
    <w:rsid w:val="00CF780C"/>
    <w:rsid w:val="00CF7A7B"/>
    <w:rsid w:val="00CF7A7C"/>
    <w:rsid w:val="00CF7A90"/>
    <w:rsid w:val="00CF7CF3"/>
    <w:rsid w:val="00CF7FCF"/>
    <w:rsid w:val="00D010F3"/>
    <w:rsid w:val="00D014F4"/>
    <w:rsid w:val="00D01538"/>
    <w:rsid w:val="00D0159A"/>
    <w:rsid w:val="00D0181F"/>
    <w:rsid w:val="00D0186B"/>
    <w:rsid w:val="00D0197E"/>
    <w:rsid w:val="00D01B8C"/>
    <w:rsid w:val="00D01BBF"/>
    <w:rsid w:val="00D01E48"/>
    <w:rsid w:val="00D0208D"/>
    <w:rsid w:val="00D0237F"/>
    <w:rsid w:val="00D02433"/>
    <w:rsid w:val="00D0249F"/>
    <w:rsid w:val="00D02704"/>
    <w:rsid w:val="00D0271E"/>
    <w:rsid w:val="00D02BD6"/>
    <w:rsid w:val="00D033FF"/>
    <w:rsid w:val="00D03649"/>
    <w:rsid w:val="00D037C8"/>
    <w:rsid w:val="00D03852"/>
    <w:rsid w:val="00D03AE6"/>
    <w:rsid w:val="00D03CCD"/>
    <w:rsid w:val="00D03F96"/>
    <w:rsid w:val="00D040F2"/>
    <w:rsid w:val="00D041FE"/>
    <w:rsid w:val="00D04626"/>
    <w:rsid w:val="00D0477B"/>
    <w:rsid w:val="00D048B5"/>
    <w:rsid w:val="00D049B0"/>
    <w:rsid w:val="00D04ADF"/>
    <w:rsid w:val="00D04AEF"/>
    <w:rsid w:val="00D04BF9"/>
    <w:rsid w:val="00D04F77"/>
    <w:rsid w:val="00D0529F"/>
    <w:rsid w:val="00D05768"/>
    <w:rsid w:val="00D05769"/>
    <w:rsid w:val="00D05830"/>
    <w:rsid w:val="00D05D70"/>
    <w:rsid w:val="00D05DD4"/>
    <w:rsid w:val="00D060A7"/>
    <w:rsid w:val="00D06264"/>
    <w:rsid w:val="00D062B0"/>
    <w:rsid w:val="00D064FE"/>
    <w:rsid w:val="00D066EB"/>
    <w:rsid w:val="00D07278"/>
    <w:rsid w:val="00D07470"/>
    <w:rsid w:val="00D07F6B"/>
    <w:rsid w:val="00D104E7"/>
    <w:rsid w:val="00D10924"/>
    <w:rsid w:val="00D10ACA"/>
    <w:rsid w:val="00D10B83"/>
    <w:rsid w:val="00D10D38"/>
    <w:rsid w:val="00D116B6"/>
    <w:rsid w:val="00D11813"/>
    <w:rsid w:val="00D118BA"/>
    <w:rsid w:val="00D11A5B"/>
    <w:rsid w:val="00D11A68"/>
    <w:rsid w:val="00D11C0A"/>
    <w:rsid w:val="00D11D28"/>
    <w:rsid w:val="00D11DD2"/>
    <w:rsid w:val="00D1220A"/>
    <w:rsid w:val="00D123CA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D1E"/>
    <w:rsid w:val="00D15F1D"/>
    <w:rsid w:val="00D162E6"/>
    <w:rsid w:val="00D16C81"/>
    <w:rsid w:val="00D16E4D"/>
    <w:rsid w:val="00D1741E"/>
    <w:rsid w:val="00D175D8"/>
    <w:rsid w:val="00D178A2"/>
    <w:rsid w:val="00D17C0B"/>
    <w:rsid w:val="00D17C55"/>
    <w:rsid w:val="00D202FE"/>
    <w:rsid w:val="00D20951"/>
    <w:rsid w:val="00D209A0"/>
    <w:rsid w:val="00D20D2A"/>
    <w:rsid w:val="00D21354"/>
    <w:rsid w:val="00D21409"/>
    <w:rsid w:val="00D218DC"/>
    <w:rsid w:val="00D21BB1"/>
    <w:rsid w:val="00D2234F"/>
    <w:rsid w:val="00D22449"/>
    <w:rsid w:val="00D2247B"/>
    <w:rsid w:val="00D22551"/>
    <w:rsid w:val="00D22A11"/>
    <w:rsid w:val="00D22EBB"/>
    <w:rsid w:val="00D22ECB"/>
    <w:rsid w:val="00D232B6"/>
    <w:rsid w:val="00D2340A"/>
    <w:rsid w:val="00D23656"/>
    <w:rsid w:val="00D23815"/>
    <w:rsid w:val="00D24A99"/>
    <w:rsid w:val="00D251F8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B84"/>
    <w:rsid w:val="00D27CC6"/>
    <w:rsid w:val="00D27FCE"/>
    <w:rsid w:val="00D3046B"/>
    <w:rsid w:val="00D305DF"/>
    <w:rsid w:val="00D30A41"/>
    <w:rsid w:val="00D30BFE"/>
    <w:rsid w:val="00D30CC4"/>
    <w:rsid w:val="00D30D02"/>
    <w:rsid w:val="00D30DD6"/>
    <w:rsid w:val="00D3124D"/>
    <w:rsid w:val="00D316B4"/>
    <w:rsid w:val="00D31D60"/>
    <w:rsid w:val="00D31EF8"/>
    <w:rsid w:val="00D321CE"/>
    <w:rsid w:val="00D32310"/>
    <w:rsid w:val="00D32316"/>
    <w:rsid w:val="00D3280E"/>
    <w:rsid w:val="00D32F04"/>
    <w:rsid w:val="00D3376E"/>
    <w:rsid w:val="00D337F0"/>
    <w:rsid w:val="00D338BF"/>
    <w:rsid w:val="00D33B12"/>
    <w:rsid w:val="00D33B4A"/>
    <w:rsid w:val="00D33CA3"/>
    <w:rsid w:val="00D33D93"/>
    <w:rsid w:val="00D349EB"/>
    <w:rsid w:val="00D34EFC"/>
    <w:rsid w:val="00D350B7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4F3"/>
    <w:rsid w:val="00D405C5"/>
    <w:rsid w:val="00D40757"/>
    <w:rsid w:val="00D4121A"/>
    <w:rsid w:val="00D414D8"/>
    <w:rsid w:val="00D415F6"/>
    <w:rsid w:val="00D41AED"/>
    <w:rsid w:val="00D41EA2"/>
    <w:rsid w:val="00D421E2"/>
    <w:rsid w:val="00D4234C"/>
    <w:rsid w:val="00D42442"/>
    <w:rsid w:val="00D424A1"/>
    <w:rsid w:val="00D429AF"/>
    <w:rsid w:val="00D42D2B"/>
    <w:rsid w:val="00D42E2B"/>
    <w:rsid w:val="00D42E6D"/>
    <w:rsid w:val="00D43378"/>
    <w:rsid w:val="00D43549"/>
    <w:rsid w:val="00D435AC"/>
    <w:rsid w:val="00D43745"/>
    <w:rsid w:val="00D43882"/>
    <w:rsid w:val="00D439A1"/>
    <w:rsid w:val="00D43B9D"/>
    <w:rsid w:val="00D43ECE"/>
    <w:rsid w:val="00D4413C"/>
    <w:rsid w:val="00D442F2"/>
    <w:rsid w:val="00D443B8"/>
    <w:rsid w:val="00D44C0C"/>
    <w:rsid w:val="00D44E75"/>
    <w:rsid w:val="00D44F77"/>
    <w:rsid w:val="00D457EB"/>
    <w:rsid w:val="00D45B14"/>
    <w:rsid w:val="00D45CD3"/>
    <w:rsid w:val="00D46158"/>
    <w:rsid w:val="00D4691A"/>
    <w:rsid w:val="00D46A97"/>
    <w:rsid w:val="00D46E0A"/>
    <w:rsid w:val="00D46E25"/>
    <w:rsid w:val="00D46EC8"/>
    <w:rsid w:val="00D4731F"/>
    <w:rsid w:val="00D47516"/>
    <w:rsid w:val="00D476EF"/>
    <w:rsid w:val="00D47BC1"/>
    <w:rsid w:val="00D47C72"/>
    <w:rsid w:val="00D5002C"/>
    <w:rsid w:val="00D50D69"/>
    <w:rsid w:val="00D50D88"/>
    <w:rsid w:val="00D51157"/>
    <w:rsid w:val="00D51175"/>
    <w:rsid w:val="00D5190B"/>
    <w:rsid w:val="00D51AF6"/>
    <w:rsid w:val="00D521B1"/>
    <w:rsid w:val="00D52619"/>
    <w:rsid w:val="00D52D15"/>
    <w:rsid w:val="00D5363F"/>
    <w:rsid w:val="00D536E9"/>
    <w:rsid w:val="00D5375E"/>
    <w:rsid w:val="00D5382F"/>
    <w:rsid w:val="00D53D19"/>
    <w:rsid w:val="00D53DA0"/>
    <w:rsid w:val="00D53DDA"/>
    <w:rsid w:val="00D53FC4"/>
    <w:rsid w:val="00D546A1"/>
    <w:rsid w:val="00D54DE2"/>
    <w:rsid w:val="00D54ECD"/>
    <w:rsid w:val="00D54ECE"/>
    <w:rsid w:val="00D54FA5"/>
    <w:rsid w:val="00D5510D"/>
    <w:rsid w:val="00D55300"/>
    <w:rsid w:val="00D554A4"/>
    <w:rsid w:val="00D55CB9"/>
    <w:rsid w:val="00D55D7B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EAB"/>
    <w:rsid w:val="00D6027A"/>
    <w:rsid w:val="00D604EA"/>
    <w:rsid w:val="00D60B0E"/>
    <w:rsid w:val="00D60DBE"/>
    <w:rsid w:val="00D61197"/>
    <w:rsid w:val="00D61AD6"/>
    <w:rsid w:val="00D61AE5"/>
    <w:rsid w:val="00D61CA3"/>
    <w:rsid w:val="00D6208C"/>
    <w:rsid w:val="00D622A6"/>
    <w:rsid w:val="00D625F4"/>
    <w:rsid w:val="00D62C10"/>
    <w:rsid w:val="00D62EE8"/>
    <w:rsid w:val="00D62F76"/>
    <w:rsid w:val="00D63276"/>
    <w:rsid w:val="00D63724"/>
    <w:rsid w:val="00D63ABC"/>
    <w:rsid w:val="00D63EEB"/>
    <w:rsid w:val="00D63F51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A4"/>
    <w:rsid w:val="00D65732"/>
    <w:rsid w:val="00D65B41"/>
    <w:rsid w:val="00D65D05"/>
    <w:rsid w:val="00D65D60"/>
    <w:rsid w:val="00D65E95"/>
    <w:rsid w:val="00D6603A"/>
    <w:rsid w:val="00D662BC"/>
    <w:rsid w:val="00D663B1"/>
    <w:rsid w:val="00D66805"/>
    <w:rsid w:val="00D668D6"/>
    <w:rsid w:val="00D66B91"/>
    <w:rsid w:val="00D66F8A"/>
    <w:rsid w:val="00D67004"/>
    <w:rsid w:val="00D6729A"/>
    <w:rsid w:val="00D672EB"/>
    <w:rsid w:val="00D673FF"/>
    <w:rsid w:val="00D67432"/>
    <w:rsid w:val="00D6767F"/>
    <w:rsid w:val="00D676C9"/>
    <w:rsid w:val="00D678D4"/>
    <w:rsid w:val="00D67EAB"/>
    <w:rsid w:val="00D700DA"/>
    <w:rsid w:val="00D705B2"/>
    <w:rsid w:val="00D70FD0"/>
    <w:rsid w:val="00D71210"/>
    <w:rsid w:val="00D71249"/>
    <w:rsid w:val="00D71674"/>
    <w:rsid w:val="00D71DAA"/>
    <w:rsid w:val="00D7278B"/>
    <w:rsid w:val="00D727E7"/>
    <w:rsid w:val="00D72A4D"/>
    <w:rsid w:val="00D72B78"/>
    <w:rsid w:val="00D72CF2"/>
    <w:rsid w:val="00D72FEE"/>
    <w:rsid w:val="00D7352F"/>
    <w:rsid w:val="00D73666"/>
    <w:rsid w:val="00D741FF"/>
    <w:rsid w:val="00D74531"/>
    <w:rsid w:val="00D74642"/>
    <w:rsid w:val="00D74F81"/>
    <w:rsid w:val="00D759F8"/>
    <w:rsid w:val="00D75B07"/>
    <w:rsid w:val="00D7600E"/>
    <w:rsid w:val="00D7613E"/>
    <w:rsid w:val="00D7661B"/>
    <w:rsid w:val="00D76760"/>
    <w:rsid w:val="00D772C8"/>
    <w:rsid w:val="00D77400"/>
    <w:rsid w:val="00D774B9"/>
    <w:rsid w:val="00D77AC1"/>
    <w:rsid w:val="00D77B0C"/>
    <w:rsid w:val="00D77C64"/>
    <w:rsid w:val="00D80162"/>
    <w:rsid w:val="00D802CA"/>
    <w:rsid w:val="00D80338"/>
    <w:rsid w:val="00D80546"/>
    <w:rsid w:val="00D8098A"/>
    <w:rsid w:val="00D80E8C"/>
    <w:rsid w:val="00D812C8"/>
    <w:rsid w:val="00D817D4"/>
    <w:rsid w:val="00D818E7"/>
    <w:rsid w:val="00D8199F"/>
    <w:rsid w:val="00D81A63"/>
    <w:rsid w:val="00D81C52"/>
    <w:rsid w:val="00D81E6E"/>
    <w:rsid w:val="00D81FB7"/>
    <w:rsid w:val="00D82190"/>
    <w:rsid w:val="00D822A5"/>
    <w:rsid w:val="00D827F9"/>
    <w:rsid w:val="00D8293F"/>
    <w:rsid w:val="00D82FB7"/>
    <w:rsid w:val="00D83370"/>
    <w:rsid w:val="00D834BD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B48"/>
    <w:rsid w:val="00D84CCB"/>
    <w:rsid w:val="00D85622"/>
    <w:rsid w:val="00D856D9"/>
    <w:rsid w:val="00D85A7E"/>
    <w:rsid w:val="00D862DA"/>
    <w:rsid w:val="00D86622"/>
    <w:rsid w:val="00D8685F"/>
    <w:rsid w:val="00D86ABC"/>
    <w:rsid w:val="00D86E47"/>
    <w:rsid w:val="00D86EF2"/>
    <w:rsid w:val="00D87225"/>
    <w:rsid w:val="00D875CD"/>
    <w:rsid w:val="00D87999"/>
    <w:rsid w:val="00D87ABA"/>
    <w:rsid w:val="00D87B3D"/>
    <w:rsid w:val="00D87D63"/>
    <w:rsid w:val="00D9024A"/>
    <w:rsid w:val="00D906BE"/>
    <w:rsid w:val="00D90FC8"/>
    <w:rsid w:val="00D911C6"/>
    <w:rsid w:val="00D912C8"/>
    <w:rsid w:val="00D926BC"/>
    <w:rsid w:val="00D928DE"/>
    <w:rsid w:val="00D92A08"/>
    <w:rsid w:val="00D92C46"/>
    <w:rsid w:val="00D92DE6"/>
    <w:rsid w:val="00D92EAB"/>
    <w:rsid w:val="00D931C4"/>
    <w:rsid w:val="00D932BA"/>
    <w:rsid w:val="00D93310"/>
    <w:rsid w:val="00D93BFB"/>
    <w:rsid w:val="00D942AA"/>
    <w:rsid w:val="00D9479E"/>
    <w:rsid w:val="00D947A4"/>
    <w:rsid w:val="00D94A56"/>
    <w:rsid w:val="00D94D1F"/>
    <w:rsid w:val="00D94D5A"/>
    <w:rsid w:val="00D9590B"/>
    <w:rsid w:val="00D95D28"/>
    <w:rsid w:val="00D95F17"/>
    <w:rsid w:val="00D960D2"/>
    <w:rsid w:val="00D963BB"/>
    <w:rsid w:val="00D964DC"/>
    <w:rsid w:val="00D96D1A"/>
    <w:rsid w:val="00D97D1F"/>
    <w:rsid w:val="00D97DE1"/>
    <w:rsid w:val="00DA016E"/>
    <w:rsid w:val="00DA0295"/>
    <w:rsid w:val="00DA037A"/>
    <w:rsid w:val="00DA0660"/>
    <w:rsid w:val="00DA07E8"/>
    <w:rsid w:val="00DA08FE"/>
    <w:rsid w:val="00DA09B4"/>
    <w:rsid w:val="00DA0B5E"/>
    <w:rsid w:val="00DA0F44"/>
    <w:rsid w:val="00DA1542"/>
    <w:rsid w:val="00DA1976"/>
    <w:rsid w:val="00DA1C90"/>
    <w:rsid w:val="00DA1D44"/>
    <w:rsid w:val="00DA1D71"/>
    <w:rsid w:val="00DA23C8"/>
    <w:rsid w:val="00DA2A48"/>
    <w:rsid w:val="00DA2C7A"/>
    <w:rsid w:val="00DA305A"/>
    <w:rsid w:val="00DA330E"/>
    <w:rsid w:val="00DA33B9"/>
    <w:rsid w:val="00DA377A"/>
    <w:rsid w:val="00DA4143"/>
    <w:rsid w:val="00DA425A"/>
    <w:rsid w:val="00DA4531"/>
    <w:rsid w:val="00DA4564"/>
    <w:rsid w:val="00DA46A8"/>
    <w:rsid w:val="00DA4807"/>
    <w:rsid w:val="00DA4BF7"/>
    <w:rsid w:val="00DA4E2D"/>
    <w:rsid w:val="00DA500C"/>
    <w:rsid w:val="00DA54DE"/>
    <w:rsid w:val="00DA55A1"/>
    <w:rsid w:val="00DA6017"/>
    <w:rsid w:val="00DA6872"/>
    <w:rsid w:val="00DA68AA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71E"/>
    <w:rsid w:val="00DB0E51"/>
    <w:rsid w:val="00DB129B"/>
    <w:rsid w:val="00DB1331"/>
    <w:rsid w:val="00DB1A0C"/>
    <w:rsid w:val="00DB1B1B"/>
    <w:rsid w:val="00DB1DF3"/>
    <w:rsid w:val="00DB1E6D"/>
    <w:rsid w:val="00DB2B4C"/>
    <w:rsid w:val="00DB3002"/>
    <w:rsid w:val="00DB308F"/>
    <w:rsid w:val="00DB30C0"/>
    <w:rsid w:val="00DB3707"/>
    <w:rsid w:val="00DB39A5"/>
    <w:rsid w:val="00DB478F"/>
    <w:rsid w:val="00DB4858"/>
    <w:rsid w:val="00DB4900"/>
    <w:rsid w:val="00DB4A35"/>
    <w:rsid w:val="00DB5119"/>
    <w:rsid w:val="00DB5505"/>
    <w:rsid w:val="00DB5B11"/>
    <w:rsid w:val="00DB5C84"/>
    <w:rsid w:val="00DB5DFD"/>
    <w:rsid w:val="00DB69B7"/>
    <w:rsid w:val="00DB6A15"/>
    <w:rsid w:val="00DB6FAA"/>
    <w:rsid w:val="00DB7444"/>
    <w:rsid w:val="00DB7A73"/>
    <w:rsid w:val="00DB7B06"/>
    <w:rsid w:val="00DB7DB4"/>
    <w:rsid w:val="00DB7E3C"/>
    <w:rsid w:val="00DC0292"/>
    <w:rsid w:val="00DC040E"/>
    <w:rsid w:val="00DC05A4"/>
    <w:rsid w:val="00DC0AD8"/>
    <w:rsid w:val="00DC0EE0"/>
    <w:rsid w:val="00DC0F55"/>
    <w:rsid w:val="00DC102B"/>
    <w:rsid w:val="00DC1040"/>
    <w:rsid w:val="00DC11BE"/>
    <w:rsid w:val="00DC11C7"/>
    <w:rsid w:val="00DC13E6"/>
    <w:rsid w:val="00DC19D9"/>
    <w:rsid w:val="00DC2AC9"/>
    <w:rsid w:val="00DC2FD5"/>
    <w:rsid w:val="00DC2FE7"/>
    <w:rsid w:val="00DC36AB"/>
    <w:rsid w:val="00DC3E58"/>
    <w:rsid w:val="00DC4061"/>
    <w:rsid w:val="00DC49F8"/>
    <w:rsid w:val="00DC4C1E"/>
    <w:rsid w:val="00DC5118"/>
    <w:rsid w:val="00DC5305"/>
    <w:rsid w:val="00DC577B"/>
    <w:rsid w:val="00DC5A8F"/>
    <w:rsid w:val="00DC5CE6"/>
    <w:rsid w:val="00DC63C1"/>
    <w:rsid w:val="00DC68B0"/>
    <w:rsid w:val="00DC6DC2"/>
    <w:rsid w:val="00DC6F18"/>
    <w:rsid w:val="00DC7175"/>
    <w:rsid w:val="00DC7677"/>
    <w:rsid w:val="00DC7BF4"/>
    <w:rsid w:val="00DC7DB6"/>
    <w:rsid w:val="00DC7EBF"/>
    <w:rsid w:val="00DD00C3"/>
    <w:rsid w:val="00DD02CB"/>
    <w:rsid w:val="00DD03FC"/>
    <w:rsid w:val="00DD0B4E"/>
    <w:rsid w:val="00DD122D"/>
    <w:rsid w:val="00DD133D"/>
    <w:rsid w:val="00DD17CA"/>
    <w:rsid w:val="00DD1864"/>
    <w:rsid w:val="00DD187C"/>
    <w:rsid w:val="00DD1A16"/>
    <w:rsid w:val="00DD1FD1"/>
    <w:rsid w:val="00DD21AC"/>
    <w:rsid w:val="00DD2355"/>
    <w:rsid w:val="00DD2374"/>
    <w:rsid w:val="00DD2522"/>
    <w:rsid w:val="00DD2BEF"/>
    <w:rsid w:val="00DD2C0F"/>
    <w:rsid w:val="00DD31BA"/>
    <w:rsid w:val="00DD3369"/>
    <w:rsid w:val="00DD3FF7"/>
    <w:rsid w:val="00DD4B3C"/>
    <w:rsid w:val="00DD4C15"/>
    <w:rsid w:val="00DD4C80"/>
    <w:rsid w:val="00DD4D1C"/>
    <w:rsid w:val="00DD51A0"/>
    <w:rsid w:val="00DD538B"/>
    <w:rsid w:val="00DD54B3"/>
    <w:rsid w:val="00DD5735"/>
    <w:rsid w:val="00DD58C2"/>
    <w:rsid w:val="00DD5985"/>
    <w:rsid w:val="00DD5C2E"/>
    <w:rsid w:val="00DD6297"/>
    <w:rsid w:val="00DD655A"/>
    <w:rsid w:val="00DD6677"/>
    <w:rsid w:val="00DD67A2"/>
    <w:rsid w:val="00DD6D75"/>
    <w:rsid w:val="00DD6F22"/>
    <w:rsid w:val="00DD7066"/>
    <w:rsid w:val="00DD7092"/>
    <w:rsid w:val="00DD749F"/>
    <w:rsid w:val="00DD7746"/>
    <w:rsid w:val="00DD7BAF"/>
    <w:rsid w:val="00DD7C1F"/>
    <w:rsid w:val="00DD7C6C"/>
    <w:rsid w:val="00DD7D5A"/>
    <w:rsid w:val="00DE0218"/>
    <w:rsid w:val="00DE03A1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0D2"/>
    <w:rsid w:val="00DE25E2"/>
    <w:rsid w:val="00DE3A94"/>
    <w:rsid w:val="00DE4324"/>
    <w:rsid w:val="00DE4E33"/>
    <w:rsid w:val="00DE52E1"/>
    <w:rsid w:val="00DE55A5"/>
    <w:rsid w:val="00DE574E"/>
    <w:rsid w:val="00DE5C8F"/>
    <w:rsid w:val="00DE5EBD"/>
    <w:rsid w:val="00DE5FD5"/>
    <w:rsid w:val="00DE6005"/>
    <w:rsid w:val="00DE6A37"/>
    <w:rsid w:val="00DE72DE"/>
    <w:rsid w:val="00DE72E7"/>
    <w:rsid w:val="00DE7599"/>
    <w:rsid w:val="00DE76C2"/>
    <w:rsid w:val="00DE797D"/>
    <w:rsid w:val="00DE79E1"/>
    <w:rsid w:val="00DE7FA8"/>
    <w:rsid w:val="00DF0500"/>
    <w:rsid w:val="00DF0775"/>
    <w:rsid w:val="00DF0B49"/>
    <w:rsid w:val="00DF0E2B"/>
    <w:rsid w:val="00DF0E69"/>
    <w:rsid w:val="00DF0F9A"/>
    <w:rsid w:val="00DF1426"/>
    <w:rsid w:val="00DF1460"/>
    <w:rsid w:val="00DF1858"/>
    <w:rsid w:val="00DF1EF8"/>
    <w:rsid w:val="00DF285B"/>
    <w:rsid w:val="00DF332E"/>
    <w:rsid w:val="00DF3581"/>
    <w:rsid w:val="00DF3785"/>
    <w:rsid w:val="00DF379B"/>
    <w:rsid w:val="00DF3B26"/>
    <w:rsid w:val="00DF3B56"/>
    <w:rsid w:val="00DF3DE0"/>
    <w:rsid w:val="00DF44B7"/>
    <w:rsid w:val="00DF478B"/>
    <w:rsid w:val="00DF478D"/>
    <w:rsid w:val="00DF4895"/>
    <w:rsid w:val="00DF4C37"/>
    <w:rsid w:val="00DF4D7C"/>
    <w:rsid w:val="00DF5136"/>
    <w:rsid w:val="00DF55BD"/>
    <w:rsid w:val="00DF57BA"/>
    <w:rsid w:val="00DF5874"/>
    <w:rsid w:val="00DF5A4F"/>
    <w:rsid w:val="00DF5B5E"/>
    <w:rsid w:val="00DF5B95"/>
    <w:rsid w:val="00DF5CD9"/>
    <w:rsid w:val="00DF5DD2"/>
    <w:rsid w:val="00DF638B"/>
    <w:rsid w:val="00DF6A43"/>
    <w:rsid w:val="00DF702A"/>
    <w:rsid w:val="00DF7129"/>
    <w:rsid w:val="00DF7538"/>
    <w:rsid w:val="00DF7D5C"/>
    <w:rsid w:val="00DF7D73"/>
    <w:rsid w:val="00E0044A"/>
    <w:rsid w:val="00E0048D"/>
    <w:rsid w:val="00E00B0A"/>
    <w:rsid w:val="00E014CC"/>
    <w:rsid w:val="00E01937"/>
    <w:rsid w:val="00E01A00"/>
    <w:rsid w:val="00E01BC4"/>
    <w:rsid w:val="00E01DC8"/>
    <w:rsid w:val="00E01DF2"/>
    <w:rsid w:val="00E01E9E"/>
    <w:rsid w:val="00E02099"/>
    <w:rsid w:val="00E0249E"/>
    <w:rsid w:val="00E024C3"/>
    <w:rsid w:val="00E027CA"/>
    <w:rsid w:val="00E02C4F"/>
    <w:rsid w:val="00E02DF7"/>
    <w:rsid w:val="00E031F6"/>
    <w:rsid w:val="00E0361B"/>
    <w:rsid w:val="00E03E40"/>
    <w:rsid w:val="00E047FB"/>
    <w:rsid w:val="00E04E76"/>
    <w:rsid w:val="00E0586E"/>
    <w:rsid w:val="00E05BB3"/>
    <w:rsid w:val="00E05C1D"/>
    <w:rsid w:val="00E05C7E"/>
    <w:rsid w:val="00E05F5F"/>
    <w:rsid w:val="00E06165"/>
    <w:rsid w:val="00E06364"/>
    <w:rsid w:val="00E0691E"/>
    <w:rsid w:val="00E06AF7"/>
    <w:rsid w:val="00E06E21"/>
    <w:rsid w:val="00E06F4F"/>
    <w:rsid w:val="00E070E3"/>
    <w:rsid w:val="00E075D7"/>
    <w:rsid w:val="00E07958"/>
    <w:rsid w:val="00E0798A"/>
    <w:rsid w:val="00E10180"/>
    <w:rsid w:val="00E1080F"/>
    <w:rsid w:val="00E10B03"/>
    <w:rsid w:val="00E10E6C"/>
    <w:rsid w:val="00E10E7E"/>
    <w:rsid w:val="00E1161A"/>
    <w:rsid w:val="00E1174F"/>
    <w:rsid w:val="00E11B54"/>
    <w:rsid w:val="00E127AA"/>
    <w:rsid w:val="00E12907"/>
    <w:rsid w:val="00E12B02"/>
    <w:rsid w:val="00E13224"/>
    <w:rsid w:val="00E13480"/>
    <w:rsid w:val="00E1356C"/>
    <w:rsid w:val="00E13B7D"/>
    <w:rsid w:val="00E13CDC"/>
    <w:rsid w:val="00E140A6"/>
    <w:rsid w:val="00E143F2"/>
    <w:rsid w:val="00E14A6C"/>
    <w:rsid w:val="00E1531A"/>
    <w:rsid w:val="00E154B4"/>
    <w:rsid w:val="00E15946"/>
    <w:rsid w:val="00E15A71"/>
    <w:rsid w:val="00E15DEC"/>
    <w:rsid w:val="00E162C8"/>
    <w:rsid w:val="00E16396"/>
    <w:rsid w:val="00E163ED"/>
    <w:rsid w:val="00E16D96"/>
    <w:rsid w:val="00E1701C"/>
    <w:rsid w:val="00E172AE"/>
    <w:rsid w:val="00E17329"/>
    <w:rsid w:val="00E174E4"/>
    <w:rsid w:val="00E17859"/>
    <w:rsid w:val="00E17BD4"/>
    <w:rsid w:val="00E17CF2"/>
    <w:rsid w:val="00E17D32"/>
    <w:rsid w:val="00E17DEA"/>
    <w:rsid w:val="00E17EA0"/>
    <w:rsid w:val="00E17ED7"/>
    <w:rsid w:val="00E17FA7"/>
    <w:rsid w:val="00E2000F"/>
    <w:rsid w:val="00E2009D"/>
    <w:rsid w:val="00E2047D"/>
    <w:rsid w:val="00E205C2"/>
    <w:rsid w:val="00E205CB"/>
    <w:rsid w:val="00E20772"/>
    <w:rsid w:val="00E207F9"/>
    <w:rsid w:val="00E20B71"/>
    <w:rsid w:val="00E2174D"/>
    <w:rsid w:val="00E21E44"/>
    <w:rsid w:val="00E2261A"/>
    <w:rsid w:val="00E22741"/>
    <w:rsid w:val="00E22B2B"/>
    <w:rsid w:val="00E22B9C"/>
    <w:rsid w:val="00E22C3C"/>
    <w:rsid w:val="00E22D6C"/>
    <w:rsid w:val="00E22DC8"/>
    <w:rsid w:val="00E22FF7"/>
    <w:rsid w:val="00E23325"/>
    <w:rsid w:val="00E2342E"/>
    <w:rsid w:val="00E2360C"/>
    <w:rsid w:val="00E23BCA"/>
    <w:rsid w:val="00E23D89"/>
    <w:rsid w:val="00E2411E"/>
    <w:rsid w:val="00E242F2"/>
    <w:rsid w:val="00E245DF"/>
    <w:rsid w:val="00E24EBD"/>
    <w:rsid w:val="00E24EF8"/>
    <w:rsid w:val="00E25171"/>
    <w:rsid w:val="00E252C2"/>
    <w:rsid w:val="00E255F5"/>
    <w:rsid w:val="00E25962"/>
    <w:rsid w:val="00E25993"/>
    <w:rsid w:val="00E25D15"/>
    <w:rsid w:val="00E2655D"/>
    <w:rsid w:val="00E266AD"/>
    <w:rsid w:val="00E2692E"/>
    <w:rsid w:val="00E27226"/>
    <w:rsid w:val="00E273E6"/>
    <w:rsid w:val="00E27599"/>
    <w:rsid w:val="00E27865"/>
    <w:rsid w:val="00E27A7E"/>
    <w:rsid w:val="00E30003"/>
    <w:rsid w:val="00E30010"/>
    <w:rsid w:val="00E302E3"/>
    <w:rsid w:val="00E30705"/>
    <w:rsid w:val="00E31660"/>
    <w:rsid w:val="00E316CE"/>
    <w:rsid w:val="00E31ABD"/>
    <w:rsid w:val="00E31AEB"/>
    <w:rsid w:val="00E31D63"/>
    <w:rsid w:val="00E323CC"/>
    <w:rsid w:val="00E32497"/>
    <w:rsid w:val="00E324F4"/>
    <w:rsid w:val="00E32A2D"/>
    <w:rsid w:val="00E32D23"/>
    <w:rsid w:val="00E3318F"/>
    <w:rsid w:val="00E3430B"/>
    <w:rsid w:val="00E34559"/>
    <w:rsid w:val="00E345CC"/>
    <w:rsid w:val="00E34CD0"/>
    <w:rsid w:val="00E34E0B"/>
    <w:rsid w:val="00E3501C"/>
    <w:rsid w:val="00E35813"/>
    <w:rsid w:val="00E35947"/>
    <w:rsid w:val="00E35A6F"/>
    <w:rsid w:val="00E35C37"/>
    <w:rsid w:val="00E35FC1"/>
    <w:rsid w:val="00E361B4"/>
    <w:rsid w:val="00E3642C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718"/>
    <w:rsid w:val="00E4098D"/>
    <w:rsid w:val="00E40A10"/>
    <w:rsid w:val="00E40E82"/>
    <w:rsid w:val="00E40F9A"/>
    <w:rsid w:val="00E41752"/>
    <w:rsid w:val="00E417EB"/>
    <w:rsid w:val="00E41940"/>
    <w:rsid w:val="00E419C9"/>
    <w:rsid w:val="00E41B8F"/>
    <w:rsid w:val="00E42191"/>
    <w:rsid w:val="00E4279D"/>
    <w:rsid w:val="00E42852"/>
    <w:rsid w:val="00E43096"/>
    <w:rsid w:val="00E43114"/>
    <w:rsid w:val="00E433CA"/>
    <w:rsid w:val="00E434B3"/>
    <w:rsid w:val="00E434C7"/>
    <w:rsid w:val="00E439D4"/>
    <w:rsid w:val="00E43FF1"/>
    <w:rsid w:val="00E43FFC"/>
    <w:rsid w:val="00E442EE"/>
    <w:rsid w:val="00E4457A"/>
    <w:rsid w:val="00E447DC"/>
    <w:rsid w:val="00E44911"/>
    <w:rsid w:val="00E44AF6"/>
    <w:rsid w:val="00E44D0D"/>
    <w:rsid w:val="00E44ED4"/>
    <w:rsid w:val="00E45002"/>
    <w:rsid w:val="00E45368"/>
    <w:rsid w:val="00E454B2"/>
    <w:rsid w:val="00E457A7"/>
    <w:rsid w:val="00E45908"/>
    <w:rsid w:val="00E45BC1"/>
    <w:rsid w:val="00E45C7C"/>
    <w:rsid w:val="00E45E9B"/>
    <w:rsid w:val="00E45F6B"/>
    <w:rsid w:val="00E4623F"/>
    <w:rsid w:val="00E46832"/>
    <w:rsid w:val="00E4699F"/>
    <w:rsid w:val="00E46DC3"/>
    <w:rsid w:val="00E46FDB"/>
    <w:rsid w:val="00E470EE"/>
    <w:rsid w:val="00E4713B"/>
    <w:rsid w:val="00E47325"/>
    <w:rsid w:val="00E47548"/>
    <w:rsid w:val="00E4759E"/>
    <w:rsid w:val="00E475DB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C8D"/>
    <w:rsid w:val="00E50D78"/>
    <w:rsid w:val="00E50EFC"/>
    <w:rsid w:val="00E5107A"/>
    <w:rsid w:val="00E510DB"/>
    <w:rsid w:val="00E51254"/>
    <w:rsid w:val="00E51808"/>
    <w:rsid w:val="00E519E1"/>
    <w:rsid w:val="00E51E12"/>
    <w:rsid w:val="00E51E4C"/>
    <w:rsid w:val="00E51F5A"/>
    <w:rsid w:val="00E5209B"/>
    <w:rsid w:val="00E522F9"/>
    <w:rsid w:val="00E52E63"/>
    <w:rsid w:val="00E5377D"/>
    <w:rsid w:val="00E53836"/>
    <w:rsid w:val="00E5442F"/>
    <w:rsid w:val="00E546C5"/>
    <w:rsid w:val="00E547D7"/>
    <w:rsid w:val="00E54817"/>
    <w:rsid w:val="00E548AA"/>
    <w:rsid w:val="00E54C76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52E"/>
    <w:rsid w:val="00E566CA"/>
    <w:rsid w:val="00E567A2"/>
    <w:rsid w:val="00E56CE2"/>
    <w:rsid w:val="00E572BD"/>
    <w:rsid w:val="00E57639"/>
    <w:rsid w:val="00E57C85"/>
    <w:rsid w:val="00E57D2A"/>
    <w:rsid w:val="00E60774"/>
    <w:rsid w:val="00E6107E"/>
    <w:rsid w:val="00E610AA"/>
    <w:rsid w:val="00E612AF"/>
    <w:rsid w:val="00E61C15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839"/>
    <w:rsid w:val="00E64887"/>
    <w:rsid w:val="00E64F03"/>
    <w:rsid w:val="00E65290"/>
    <w:rsid w:val="00E666AB"/>
    <w:rsid w:val="00E66746"/>
    <w:rsid w:val="00E6696C"/>
    <w:rsid w:val="00E66BCA"/>
    <w:rsid w:val="00E66D40"/>
    <w:rsid w:val="00E66EDD"/>
    <w:rsid w:val="00E66FE6"/>
    <w:rsid w:val="00E6711A"/>
    <w:rsid w:val="00E673D3"/>
    <w:rsid w:val="00E67603"/>
    <w:rsid w:val="00E67964"/>
    <w:rsid w:val="00E67B42"/>
    <w:rsid w:val="00E67DE1"/>
    <w:rsid w:val="00E70296"/>
    <w:rsid w:val="00E70548"/>
    <w:rsid w:val="00E7127C"/>
    <w:rsid w:val="00E713BC"/>
    <w:rsid w:val="00E7158F"/>
    <w:rsid w:val="00E716F2"/>
    <w:rsid w:val="00E718E4"/>
    <w:rsid w:val="00E71B6C"/>
    <w:rsid w:val="00E7259C"/>
    <w:rsid w:val="00E73002"/>
    <w:rsid w:val="00E73531"/>
    <w:rsid w:val="00E737FA"/>
    <w:rsid w:val="00E738F6"/>
    <w:rsid w:val="00E740D2"/>
    <w:rsid w:val="00E74326"/>
    <w:rsid w:val="00E74469"/>
    <w:rsid w:val="00E74684"/>
    <w:rsid w:val="00E74846"/>
    <w:rsid w:val="00E74885"/>
    <w:rsid w:val="00E74CC5"/>
    <w:rsid w:val="00E74CDD"/>
    <w:rsid w:val="00E74E43"/>
    <w:rsid w:val="00E74E98"/>
    <w:rsid w:val="00E75331"/>
    <w:rsid w:val="00E7552E"/>
    <w:rsid w:val="00E7560F"/>
    <w:rsid w:val="00E7566E"/>
    <w:rsid w:val="00E7582B"/>
    <w:rsid w:val="00E75971"/>
    <w:rsid w:val="00E75B34"/>
    <w:rsid w:val="00E75B7E"/>
    <w:rsid w:val="00E75B8A"/>
    <w:rsid w:val="00E76257"/>
    <w:rsid w:val="00E7667E"/>
    <w:rsid w:val="00E76699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00B4"/>
    <w:rsid w:val="00E81066"/>
    <w:rsid w:val="00E814EC"/>
    <w:rsid w:val="00E816C4"/>
    <w:rsid w:val="00E81B27"/>
    <w:rsid w:val="00E821E8"/>
    <w:rsid w:val="00E82227"/>
    <w:rsid w:val="00E82B15"/>
    <w:rsid w:val="00E8394C"/>
    <w:rsid w:val="00E84076"/>
    <w:rsid w:val="00E840D5"/>
    <w:rsid w:val="00E84157"/>
    <w:rsid w:val="00E8433F"/>
    <w:rsid w:val="00E8438C"/>
    <w:rsid w:val="00E846C6"/>
    <w:rsid w:val="00E847C9"/>
    <w:rsid w:val="00E84829"/>
    <w:rsid w:val="00E849AD"/>
    <w:rsid w:val="00E84AB7"/>
    <w:rsid w:val="00E84BA5"/>
    <w:rsid w:val="00E84BB9"/>
    <w:rsid w:val="00E84F1A"/>
    <w:rsid w:val="00E85012"/>
    <w:rsid w:val="00E85075"/>
    <w:rsid w:val="00E8526A"/>
    <w:rsid w:val="00E853F6"/>
    <w:rsid w:val="00E85521"/>
    <w:rsid w:val="00E85B80"/>
    <w:rsid w:val="00E85C5C"/>
    <w:rsid w:val="00E85EAE"/>
    <w:rsid w:val="00E860B4"/>
    <w:rsid w:val="00E862DF"/>
    <w:rsid w:val="00E868E7"/>
    <w:rsid w:val="00E86AB9"/>
    <w:rsid w:val="00E86AD3"/>
    <w:rsid w:val="00E86FD8"/>
    <w:rsid w:val="00E871E4"/>
    <w:rsid w:val="00E87539"/>
    <w:rsid w:val="00E877BD"/>
    <w:rsid w:val="00E8780A"/>
    <w:rsid w:val="00E8780E"/>
    <w:rsid w:val="00E87877"/>
    <w:rsid w:val="00E878B9"/>
    <w:rsid w:val="00E879C9"/>
    <w:rsid w:val="00E87F8B"/>
    <w:rsid w:val="00E902F9"/>
    <w:rsid w:val="00E904DA"/>
    <w:rsid w:val="00E9072E"/>
    <w:rsid w:val="00E90733"/>
    <w:rsid w:val="00E9083B"/>
    <w:rsid w:val="00E90850"/>
    <w:rsid w:val="00E90A58"/>
    <w:rsid w:val="00E90D48"/>
    <w:rsid w:val="00E9158A"/>
    <w:rsid w:val="00E9161D"/>
    <w:rsid w:val="00E91AE4"/>
    <w:rsid w:val="00E91E4F"/>
    <w:rsid w:val="00E92202"/>
    <w:rsid w:val="00E92541"/>
    <w:rsid w:val="00E92A59"/>
    <w:rsid w:val="00E92DF8"/>
    <w:rsid w:val="00E92F5C"/>
    <w:rsid w:val="00E93261"/>
    <w:rsid w:val="00E93457"/>
    <w:rsid w:val="00E9350C"/>
    <w:rsid w:val="00E9352C"/>
    <w:rsid w:val="00E937D1"/>
    <w:rsid w:val="00E93979"/>
    <w:rsid w:val="00E93B0F"/>
    <w:rsid w:val="00E93E23"/>
    <w:rsid w:val="00E93EA1"/>
    <w:rsid w:val="00E942A4"/>
    <w:rsid w:val="00E942CA"/>
    <w:rsid w:val="00E946D5"/>
    <w:rsid w:val="00E94F45"/>
    <w:rsid w:val="00E95813"/>
    <w:rsid w:val="00E9597C"/>
    <w:rsid w:val="00E959D1"/>
    <w:rsid w:val="00E95A5C"/>
    <w:rsid w:val="00E95ABC"/>
    <w:rsid w:val="00E95C43"/>
    <w:rsid w:val="00E95E65"/>
    <w:rsid w:val="00E95E73"/>
    <w:rsid w:val="00E96F9C"/>
    <w:rsid w:val="00E97044"/>
    <w:rsid w:val="00E971DD"/>
    <w:rsid w:val="00E973EF"/>
    <w:rsid w:val="00E97A54"/>
    <w:rsid w:val="00E97CD0"/>
    <w:rsid w:val="00E97F19"/>
    <w:rsid w:val="00EA0272"/>
    <w:rsid w:val="00EA043B"/>
    <w:rsid w:val="00EA0441"/>
    <w:rsid w:val="00EA082B"/>
    <w:rsid w:val="00EA08D3"/>
    <w:rsid w:val="00EA0CC3"/>
    <w:rsid w:val="00EA0D04"/>
    <w:rsid w:val="00EA13FE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3339"/>
    <w:rsid w:val="00EA38D8"/>
    <w:rsid w:val="00EA3A1C"/>
    <w:rsid w:val="00EA4004"/>
    <w:rsid w:val="00EA420D"/>
    <w:rsid w:val="00EA524A"/>
    <w:rsid w:val="00EA5CBD"/>
    <w:rsid w:val="00EA5D88"/>
    <w:rsid w:val="00EA5DCF"/>
    <w:rsid w:val="00EA5F68"/>
    <w:rsid w:val="00EA61FA"/>
    <w:rsid w:val="00EA6A4A"/>
    <w:rsid w:val="00EA6A79"/>
    <w:rsid w:val="00EA7242"/>
    <w:rsid w:val="00EA7A2A"/>
    <w:rsid w:val="00EA7AC6"/>
    <w:rsid w:val="00EA7E8B"/>
    <w:rsid w:val="00EB01FD"/>
    <w:rsid w:val="00EB040A"/>
    <w:rsid w:val="00EB068A"/>
    <w:rsid w:val="00EB077D"/>
    <w:rsid w:val="00EB0E6F"/>
    <w:rsid w:val="00EB1F25"/>
    <w:rsid w:val="00EB21B0"/>
    <w:rsid w:val="00EB2592"/>
    <w:rsid w:val="00EB28C3"/>
    <w:rsid w:val="00EB2990"/>
    <w:rsid w:val="00EB2CC3"/>
    <w:rsid w:val="00EB2EEA"/>
    <w:rsid w:val="00EB32CF"/>
    <w:rsid w:val="00EB3725"/>
    <w:rsid w:val="00EB3728"/>
    <w:rsid w:val="00EB37B3"/>
    <w:rsid w:val="00EB3887"/>
    <w:rsid w:val="00EB38DF"/>
    <w:rsid w:val="00EB3B1A"/>
    <w:rsid w:val="00EB3E37"/>
    <w:rsid w:val="00EB451D"/>
    <w:rsid w:val="00EB4946"/>
    <w:rsid w:val="00EB4AF1"/>
    <w:rsid w:val="00EB4D97"/>
    <w:rsid w:val="00EB4F34"/>
    <w:rsid w:val="00EB507F"/>
    <w:rsid w:val="00EB59F2"/>
    <w:rsid w:val="00EB5A12"/>
    <w:rsid w:val="00EB613A"/>
    <w:rsid w:val="00EB630D"/>
    <w:rsid w:val="00EB646C"/>
    <w:rsid w:val="00EB64A5"/>
    <w:rsid w:val="00EB6788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DA7"/>
    <w:rsid w:val="00EC0EB3"/>
    <w:rsid w:val="00EC0EE3"/>
    <w:rsid w:val="00EC13F3"/>
    <w:rsid w:val="00EC1452"/>
    <w:rsid w:val="00EC1462"/>
    <w:rsid w:val="00EC19AD"/>
    <w:rsid w:val="00EC1D0E"/>
    <w:rsid w:val="00EC20AE"/>
    <w:rsid w:val="00EC2175"/>
    <w:rsid w:val="00EC2263"/>
    <w:rsid w:val="00EC24D7"/>
    <w:rsid w:val="00EC2618"/>
    <w:rsid w:val="00EC28CA"/>
    <w:rsid w:val="00EC28E6"/>
    <w:rsid w:val="00EC295C"/>
    <w:rsid w:val="00EC29A7"/>
    <w:rsid w:val="00EC315A"/>
    <w:rsid w:val="00EC31BA"/>
    <w:rsid w:val="00EC37B0"/>
    <w:rsid w:val="00EC37CC"/>
    <w:rsid w:val="00EC3B81"/>
    <w:rsid w:val="00EC3F10"/>
    <w:rsid w:val="00EC4075"/>
    <w:rsid w:val="00EC4204"/>
    <w:rsid w:val="00EC4818"/>
    <w:rsid w:val="00EC4909"/>
    <w:rsid w:val="00EC4ACF"/>
    <w:rsid w:val="00EC517E"/>
    <w:rsid w:val="00EC523C"/>
    <w:rsid w:val="00EC5342"/>
    <w:rsid w:val="00EC5396"/>
    <w:rsid w:val="00EC53CE"/>
    <w:rsid w:val="00EC54F4"/>
    <w:rsid w:val="00EC551D"/>
    <w:rsid w:val="00EC5765"/>
    <w:rsid w:val="00EC5C0C"/>
    <w:rsid w:val="00EC5D2B"/>
    <w:rsid w:val="00EC5F8C"/>
    <w:rsid w:val="00EC6137"/>
    <w:rsid w:val="00EC63E4"/>
    <w:rsid w:val="00EC66B7"/>
    <w:rsid w:val="00EC6AC4"/>
    <w:rsid w:val="00EC6CB8"/>
    <w:rsid w:val="00EC6CBE"/>
    <w:rsid w:val="00EC6F8C"/>
    <w:rsid w:val="00EC733C"/>
    <w:rsid w:val="00EC7666"/>
    <w:rsid w:val="00EC77F0"/>
    <w:rsid w:val="00EC7D4A"/>
    <w:rsid w:val="00ED012E"/>
    <w:rsid w:val="00ED04EB"/>
    <w:rsid w:val="00ED05C0"/>
    <w:rsid w:val="00ED0DA2"/>
    <w:rsid w:val="00ED0DEF"/>
    <w:rsid w:val="00ED1037"/>
    <w:rsid w:val="00ED11F8"/>
    <w:rsid w:val="00ED124A"/>
    <w:rsid w:val="00ED143E"/>
    <w:rsid w:val="00ED1C39"/>
    <w:rsid w:val="00ED1F42"/>
    <w:rsid w:val="00ED210D"/>
    <w:rsid w:val="00ED22FF"/>
    <w:rsid w:val="00ED25CD"/>
    <w:rsid w:val="00ED2975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5CB"/>
    <w:rsid w:val="00ED570F"/>
    <w:rsid w:val="00ED5A63"/>
    <w:rsid w:val="00ED5AD4"/>
    <w:rsid w:val="00ED60EE"/>
    <w:rsid w:val="00ED68A7"/>
    <w:rsid w:val="00ED71A5"/>
    <w:rsid w:val="00ED727B"/>
    <w:rsid w:val="00ED749C"/>
    <w:rsid w:val="00ED7880"/>
    <w:rsid w:val="00ED7FE2"/>
    <w:rsid w:val="00EE0064"/>
    <w:rsid w:val="00EE0124"/>
    <w:rsid w:val="00EE0209"/>
    <w:rsid w:val="00EE02F1"/>
    <w:rsid w:val="00EE0782"/>
    <w:rsid w:val="00EE0998"/>
    <w:rsid w:val="00EE0C34"/>
    <w:rsid w:val="00EE1015"/>
    <w:rsid w:val="00EE1B95"/>
    <w:rsid w:val="00EE2075"/>
    <w:rsid w:val="00EE2150"/>
    <w:rsid w:val="00EE2628"/>
    <w:rsid w:val="00EE26C3"/>
    <w:rsid w:val="00EE2898"/>
    <w:rsid w:val="00EE2EC2"/>
    <w:rsid w:val="00EE3F5A"/>
    <w:rsid w:val="00EE3FA0"/>
    <w:rsid w:val="00EE4397"/>
    <w:rsid w:val="00EE4D4D"/>
    <w:rsid w:val="00EE59FE"/>
    <w:rsid w:val="00EE5A4D"/>
    <w:rsid w:val="00EE5B26"/>
    <w:rsid w:val="00EE5D88"/>
    <w:rsid w:val="00EE5D89"/>
    <w:rsid w:val="00EE5DC1"/>
    <w:rsid w:val="00EE5FD6"/>
    <w:rsid w:val="00EE617B"/>
    <w:rsid w:val="00EE642E"/>
    <w:rsid w:val="00EE6862"/>
    <w:rsid w:val="00EE69A6"/>
    <w:rsid w:val="00EE6BF3"/>
    <w:rsid w:val="00EE7276"/>
    <w:rsid w:val="00EE7358"/>
    <w:rsid w:val="00EE74C1"/>
    <w:rsid w:val="00EE757E"/>
    <w:rsid w:val="00EE7CDE"/>
    <w:rsid w:val="00EF020A"/>
    <w:rsid w:val="00EF020D"/>
    <w:rsid w:val="00EF02B2"/>
    <w:rsid w:val="00EF0390"/>
    <w:rsid w:val="00EF03DA"/>
    <w:rsid w:val="00EF04CE"/>
    <w:rsid w:val="00EF0A9A"/>
    <w:rsid w:val="00EF0BDE"/>
    <w:rsid w:val="00EF13CD"/>
    <w:rsid w:val="00EF13DC"/>
    <w:rsid w:val="00EF1464"/>
    <w:rsid w:val="00EF1941"/>
    <w:rsid w:val="00EF1D61"/>
    <w:rsid w:val="00EF1F25"/>
    <w:rsid w:val="00EF2199"/>
    <w:rsid w:val="00EF2461"/>
    <w:rsid w:val="00EF2EF2"/>
    <w:rsid w:val="00EF3277"/>
    <w:rsid w:val="00EF33F1"/>
    <w:rsid w:val="00EF3459"/>
    <w:rsid w:val="00EF3FBF"/>
    <w:rsid w:val="00EF4247"/>
    <w:rsid w:val="00EF45AB"/>
    <w:rsid w:val="00EF45F1"/>
    <w:rsid w:val="00EF46DB"/>
    <w:rsid w:val="00EF4825"/>
    <w:rsid w:val="00EF4D6B"/>
    <w:rsid w:val="00EF4E09"/>
    <w:rsid w:val="00EF4F9F"/>
    <w:rsid w:val="00EF5492"/>
    <w:rsid w:val="00EF5526"/>
    <w:rsid w:val="00EF5694"/>
    <w:rsid w:val="00EF5F94"/>
    <w:rsid w:val="00EF5F95"/>
    <w:rsid w:val="00EF5FDF"/>
    <w:rsid w:val="00EF627A"/>
    <w:rsid w:val="00EF64B5"/>
    <w:rsid w:val="00EF68AD"/>
    <w:rsid w:val="00EF68F4"/>
    <w:rsid w:val="00EF6D23"/>
    <w:rsid w:val="00EF6FA7"/>
    <w:rsid w:val="00EF70B3"/>
    <w:rsid w:val="00EF7687"/>
    <w:rsid w:val="00EF7900"/>
    <w:rsid w:val="00EF7BCE"/>
    <w:rsid w:val="00F004C2"/>
    <w:rsid w:val="00F00830"/>
    <w:rsid w:val="00F00CA3"/>
    <w:rsid w:val="00F00CCA"/>
    <w:rsid w:val="00F0110B"/>
    <w:rsid w:val="00F012A2"/>
    <w:rsid w:val="00F01968"/>
    <w:rsid w:val="00F019F4"/>
    <w:rsid w:val="00F01C1D"/>
    <w:rsid w:val="00F01F4B"/>
    <w:rsid w:val="00F01F78"/>
    <w:rsid w:val="00F02402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37C1"/>
    <w:rsid w:val="00F040B7"/>
    <w:rsid w:val="00F05C33"/>
    <w:rsid w:val="00F05EF2"/>
    <w:rsid w:val="00F05FAE"/>
    <w:rsid w:val="00F05FBD"/>
    <w:rsid w:val="00F06495"/>
    <w:rsid w:val="00F0655B"/>
    <w:rsid w:val="00F06691"/>
    <w:rsid w:val="00F06833"/>
    <w:rsid w:val="00F06EE6"/>
    <w:rsid w:val="00F07487"/>
    <w:rsid w:val="00F0775F"/>
    <w:rsid w:val="00F078DE"/>
    <w:rsid w:val="00F078FD"/>
    <w:rsid w:val="00F07DF8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174E"/>
    <w:rsid w:val="00F11756"/>
    <w:rsid w:val="00F11918"/>
    <w:rsid w:val="00F11B52"/>
    <w:rsid w:val="00F11BB6"/>
    <w:rsid w:val="00F11EB5"/>
    <w:rsid w:val="00F11F90"/>
    <w:rsid w:val="00F11FBB"/>
    <w:rsid w:val="00F1207F"/>
    <w:rsid w:val="00F121B2"/>
    <w:rsid w:val="00F1229A"/>
    <w:rsid w:val="00F122D7"/>
    <w:rsid w:val="00F1279B"/>
    <w:rsid w:val="00F12A5A"/>
    <w:rsid w:val="00F12F4E"/>
    <w:rsid w:val="00F13153"/>
    <w:rsid w:val="00F1360C"/>
    <w:rsid w:val="00F1392E"/>
    <w:rsid w:val="00F13952"/>
    <w:rsid w:val="00F13BB4"/>
    <w:rsid w:val="00F13ED5"/>
    <w:rsid w:val="00F14001"/>
    <w:rsid w:val="00F14552"/>
    <w:rsid w:val="00F1493D"/>
    <w:rsid w:val="00F149A3"/>
    <w:rsid w:val="00F14EE8"/>
    <w:rsid w:val="00F150AC"/>
    <w:rsid w:val="00F15451"/>
    <w:rsid w:val="00F1577A"/>
    <w:rsid w:val="00F15F66"/>
    <w:rsid w:val="00F17D0B"/>
    <w:rsid w:val="00F17D62"/>
    <w:rsid w:val="00F17E00"/>
    <w:rsid w:val="00F17E57"/>
    <w:rsid w:val="00F17F25"/>
    <w:rsid w:val="00F17FE6"/>
    <w:rsid w:val="00F20305"/>
    <w:rsid w:val="00F20432"/>
    <w:rsid w:val="00F20536"/>
    <w:rsid w:val="00F2068F"/>
    <w:rsid w:val="00F20DEC"/>
    <w:rsid w:val="00F20FAB"/>
    <w:rsid w:val="00F20FC0"/>
    <w:rsid w:val="00F21585"/>
    <w:rsid w:val="00F21725"/>
    <w:rsid w:val="00F21B36"/>
    <w:rsid w:val="00F21BBB"/>
    <w:rsid w:val="00F221C4"/>
    <w:rsid w:val="00F22289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9CA"/>
    <w:rsid w:val="00F24ECA"/>
    <w:rsid w:val="00F24F2F"/>
    <w:rsid w:val="00F252D9"/>
    <w:rsid w:val="00F25300"/>
    <w:rsid w:val="00F2539B"/>
    <w:rsid w:val="00F2541F"/>
    <w:rsid w:val="00F25864"/>
    <w:rsid w:val="00F2589E"/>
    <w:rsid w:val="00F25AC4"/>
    <w:rsid w:val="00F262A3"/>
    <w:rsid w:val="00F2631C"/>
    <w:rsid w:val="00F264E0"/>
    <w:rsid w:val="00F2665C"/>
    <w:rsid w:val="00F26761"/>
    <w:rsid w:val="00F26ECA"/>
    <w:rsid w:val="00F26ECF"/>
    <w:rsid w:val="00F26F0D"/>
    <w:rsid w:val="00F2786C"/>
    <w:rsid w:val="00F279F3"/>
    <w:rsid w:val="00F27ACD"/>
    <w:rsid w:val="00F27B0A"/>
    <w:rsid w:val="00F27D78"/>
    <w:rsid w:val="00F30165"/>
    <w:rsid w:val="00F3095F"/>
    <w:rsid w:val="00F309E5"/>
    <w:rsid w:val="00F30B9A"/>
    <w:rsid w:val="00F3110C"/>
    <w:rsid w:val="00F312B8"/>
    <w:rsid w:val="00F316A4"/>
    <w:rsid w:val="00F3194E"/>
    <w:rsid w:val="00F31B30"/>
    <w:rsid w:val="00F31DE6"/>
    <w:rsid w:val="00F31E01"/>
    <w:rsid w:val="00F323A3"/>
    <w:rsid w:val="00F32778"/>
    <w:rsid w:val="00F327E7"/>
    <w:rsid w:val="00F327FE"/>
    <w:rsid w:val="00F32D7F"/>
    <w:rsid w:val="00F33275"/>
    <w:rsid w:val="00F335E3"/>
    <w:rsid w:val="00F33DFE"/>
    <w:rsid w:val="00F340B1"/>
    <w:rsid w:val="00F34670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5"/>
    <w:rsid w:val="00F36E57"/>
    <w:rsid w:val="00F36FF2"/>
    <w:rsid w:val="00F3718A"/>
    <w:rsid w:val="00F37798"/>
    <w:rsid w:val="00F37E3B"/>
    <w:rsid w:val="00F4007E"/>
    <w:rsid w:val="00F405F1"/>
    <w:rsid w:val="00F40604"/>
    <w:rsid w:val="00F4069E"/>
    <w:rsid w:val="00F406DB"/>
    <w:rsid w:val="00F40700"/>
    <w:rsid w:val="00F40A73"/>
    <w:rsid w:val="00F40B9D"/>
    <w:rsid w:val="00F412AD"/>
    <w:rsid w:val="00F42144"/>
    <w:rsid w:val="00F424F7"/>
    <w:rsid w:val="00F42570"/>
    <w:rsid w:val="00F427C9"/>
    <w:rsid w:val="00F42AC2"/>
    <w:rsid w:val="00F43293"/>
    <w:rsid w:val="00F436C5"/>
    <w:rsid w:val="00F43914"/>
    <w:rsid w:val="00F43BA4"/>
    <w:rsid w:val="00F44947"/>
    <w:rsid w:val="00F44D3B"/>
    <w:rsid w:val="00F44DFC"/>
    <w:rsid w:val="00F44F90"/>
    <w:rsid w:val="00F451E3"/>
    <w:rsid w:val="00F455DD"/>
    <w:rsid w:val="00F455FD"/>
    <w:rsid w:val="00F45819"/>
    <w:rsid w:val="00F45896"/>
    <w:rsid w:val="00F45A5C"/>
    <w:rsid w:val="00F45D27"/>
    <w:rsid w:val="00F45F2B"/>
    <w:rsid w:val="00F4604D"/>
    <w:rsid w:val="00F46441"/>
    <w:rsid w:val="00F46E95"/>
    <w:rsid w:val="00F477FA"/>
    <w:rsid w:val="00F47C56"/>
    <w:rsid w:val="00F47D40"/>
    <w:rsid w:val="00F47DDD"/>
    <w:rsid w:val="00F5019E"/>
    <w:rsid w:val="00F5028D"/>
    <w:rsid w:val="00F50429"/>
    <w:rsid w:val="00F50F0E"/>
    <w:rsid w:val="00F51047"/>
    <w:rsid w:val="00F5106A"/>
    <w:rsid w:val="00F51BCB"/>
    <w:rsid w:val="00F524D8"/>
    <w:rsid w:val="00F5256E"/>
    <w:rsid w:val="00F526AA"/>
    <w:rsid w:val="00F52B52"/>
    <w:rsid w:val="00F5311A"/>
    <w:rsid w:val="00F53284"/>
    <w:rsid w:val="00F53299"/>
    <w:rsid w:val="00F544A5"/>
    <w:rsid w:val="00F544D0"/>
    <w:rsid w:val="00F54ACA"/>
    <w:rsid w:val="00F54CEF"/>
    <w:rsid w:val="00F54D0A"/>
    <w:rsid w:val="00F5502E"/>
    <w:rsid w:val="00F55168"/>
    <w:rsid w:val="00F557DF"/>
    <w:rsid w:val="00F559F2"/>
    <w:rsid w:val="00F55EA5"/>
    <w:rsid w:val="00F56016"/>
    <w:rsid w:val="00F56FF8"/>
    <w:rsid w:val="00F57096"/>
    <w:rsid w:val="00F57192"/>
    <w:rsid w:val="00F5761F"/>
    <w:rsid w:val="00F57775"/>
    <w:rsid w:val="00F57A67"/>
    <w:rsid w:val="00F57DDE"/>
    <w:rsid w:val="00F57FD1"/>
    <w:rsid w:val="00F60358"/>
    <w:rsid w:val="00F60479"/>
    <w:rsid w:val="00F60719"/>
    <w:rsid w:val="00F608BE"/>
    <w:rsid w:val="00F60EAF"/>
    <w:rsid w:val="00F60FA2"/>
    <w:rsid w:val="00F61442"/>
    <w:rsid w:val="00F6199D"/>
    <w:rsid w:val="00F6205A"/>
    <w:rsid w:val="00F62509"/>
    <w:rsid w:val="00F62B3E"/>
    <w:rsid w:val="00F62C17"/>
    <w:rsid w:val="00F62F1D"/>
    <w:rsid w:val="00F630E2"/>
    <w:rsid w:val="00F63B59"/>
    <w:rsid w:val="00F63E6C"/>
    <w:rsid w:val="00F642D6"/>
    <w:rsid w:val="00F643FD"/>
    <w:rsid w:val="00F644A0"/>
    <w:rsid w:val="00F645DF"/>
    <w:rsid w:val="00F64646"/>
    <w:rsid w:val="00F64695"/>
    <w:rsid w:val="00F64993"/>
    <w:rsid w:val="00F650B0"/>
    <w:rsid w:val="00F65811"/>
    <w:rsid w:val="00F65850"/>
    <w:rsid w:val="00F65983"/>
    <w:rsid w:val="00F65AF8"/>
    <w:rsid w:val="00F65BFA"/>
    <w:rsid w:val="00F663B0"/>
    <w:rsid w:val="00F66577"/>
    <w:rsid w:val="00F6661A"/>
    <w:rsid w:val="00F6693F"/>
    <w:rsid w:val="00F67025"/>
    <w:rsid w:val="00F67100"/>
    <w:rsid w:val="00F67319"/>
    <w:rsid w:val="00F67E09"/>
    <w:rsid w:val="00F70183"/>
    <w:rsid w:val="00F7021E"/>
    <w:rsid w:val="00F7029F"/>
    <w:rsid w:val="00F7080C"/>
    <w:rsid w:val="00F709EC"/>
    <w:rsid w:val="00F70C99"/>
    <w:rsid w:val="00F7206C"/>
    <w:rsid w:val="00F72C54"/>
    <w:rsid w:val="00F7304F"/>
    <w:rsid w:val="00F733EA"/>
    <w:rsid w:val="00F73762"/>
    <w:rsid w:val="00F73900"/>
    <w:rsid w:val="00F73BDA"/>
    <w:rsid w:val="00F73CA7"/>
    <w:rsid w:val="00F73E7F"/>
    <w:rsid w:val="00F73FA0"/>
    <w:rsid w:val="00F7414A"/>
    <w:rsid w:val="00F741A2"/>
    <w:rsid w:val="00F74B0C"/>
    <w:rsid w:val="00F74CB4"/>
    <w:rsid w:val="00F74EDF"/>
    <w:rsid w:val="00F74F7E"/>
    <w:rsid w:val="00F752A1"/>
    <w:rsid w:val="00F75708"/>
    <w:rsid w:val="00F7570A"/>
    <w:rsid w:val="00F75934"/>
    <w:rsid w:val="00F75ABB"/>
    <w:rsid w:val="00F768AE"/>
    <w:rsid w:val="00F768C5"/>
    <w:rsid w:val="00F769F2"/>
    <w:rsid w:val="00F76B28"/>
    <w:rsid w:val="00F770A4"/>
    <w:rsid w:val="00F77658"/>
    <w:rsid w:val="00F777D4"/>
    <w:rsid w:val="00F77BF0"/>
    <w:rsid w:val="00F8014F"/>
    <w:rsid w:val="00F80323"/>
    <w:rsid w:val="00F805CC"/>
    <w:rsid w:val="00F80631"/>
    <w:rsid w:val="00F8074E"/>
    <w:rsid w:val="00F80D2B"/>
    <w:rsid w:val="00F8101B"/>
    <w:rsid w:val="00F811CD"/>
    <w:rsid w:val="00F81378"/>
    <w:rsid w:val="00F814F8"/>
    <w:rsid w:val="00F81710"/>
    <w:rsid w:val="00F81F5E"/>
    <w:rsid w:val="00F820FB"/>
    <w:rsid w:val="00F825C7"/>
    <w:rsid w:val="00F826D8"/>
    <w:rsid w:val="00F82C86"/>
    <w:rsid w:val="00F83688"/>
    <w:rsid w:val="00F8384C"/>
    <w:rsid w:val="00F838D1"/>
    <w:rsid w:val="00F842F6"/>
    <w:rsid w:val="00F84975"/>
    <w:rsid w:val="00F84CE8"/>
    <w:rsid w:val="00F84E57"/>
    <w:rsid w:val="00F84E6B"/>
    <w:rsid w:val="00F84FE2"/>
    <w:rsid w:val="00F854A5"/>
    <w:rsid w:val="00F85648"/>
    <w:rsid w:val="00F858FB"/>
    <w:rsid w:val="00F85C45"/>
    <w:rsid w:val="00F85DA1"/>
    <w:rsid w:val="00F85E2B"/>
    <w:rsid w:val="00F86010"/>
    <w:rsid w:val="00F86063"/>
    <w:rsid w:val="00F86069"/>
    <w:rsid w:val="00F867C1"/>
    <w:rsid w:val="00F867D1"/>
    <w:rsid w:val="00F86E6C"/>
    <w:rsid w:val="00F872EC"/>
    <w:rsid w:val="00F877AD"/>
    <w:rsid w:val="00F87C32"/>
    <w:rsid w:val="00F87E78"/>
    <w:rsid w:val="00F87F60"/>
    <w:rsid w:val="00F90363"/>
    <w:rsid w:val="00F904C8"/>
    <w:rsid w:val="00F90641"/>
    <w:rsid w:val="00F90760"/>
    <w:rsid w:val="00F90771"/>
    <w:rsid w:val="00F90844"/>
    <w:rsid w:val="00F909BB"/>
    <w:rsid w:val="00F90E3B"/>
    <w:rsid w:val="00F910B6"/>
    <w:rsid w:val="00F911B2"/>
    <w:rsid w:val="00F9134A"/>
    <w:rsid w:val="00F913C5"/>
    <w:rsid w:val="00F9144A"/>
    <w:rsid w:val="00F9154C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E72"/>
    <w:rsid w:val="00F9402E"/>
    <w:rsid w:val="00F94396"/>
    <w:rsid w:val="00F944EE"/>
    <w:rsid w:val="00F94667"/>
    <w:rsid w:val="00F94738"/>
    <w:rsid w:val="00F94922"/>
    <w:rsid w:val="00F952BD"/>
    <w:rsid w:val="00F952C4"/>
    <w:rsid w:val="00F95514"/>
    <w:rsid w:val="00F95A0A"/>
    <w:rsid w:val="00F95B43"/>
    <w:rsid w:val="00F95BC1"/>
    <w:rsid w:val="00F96060"/>
    <w:rsid w:val="00F962A7"/>
    <w:rsid w:val="00F962C3"/>
    <w:rsid w:val="00F96AA9"/>
    <w:rsid w:val="00F974F7"/>
    <w:rsid w:val="00F975B0"/>
    <w:rsid w:val="00F97A1F"/>
    <w:rsid w:val="00F97B43"/>
    <w:rsid w:val="00F97BFD"/>
    <w:rsid w:val="00FA0033"/>
    <w:rsid w:val="00FA00DB"/>
    <w:rsid w:val="00FA0384"/>
    <w:rsid w:val="00FA0C54"/>
    <w:rsid w:val="00FA0DC7"/>
    <w:rsid w:val="00FA0F0C"/>
    <w:rsid w:val="00FA1235"/>
    <w:rsid w:val="00FA12A0"/>
    <w:rsid w:val="00FA13C3"/>
    <w:rsid w:val="00FA1732"/>
    <w:rsid w:val="00FA1793"/>
    <w:rsid w:val="00FA1CC0"/>
    <w:rsid w:val="00FA1D79"/>
    <w:rsid w:val="00FA1F32"/>
    <w:rsid w:val="00FA2607"/>
    <w:rsid w:val="00FA2816"/>
    <w:rsid w:val="00FA29B0"/>
    <w:rsid w:val="00FA2CA3"/>
    <w:rsid w:val="00FA3364"/>
    <w:rsid w:val="00FA3E71"/>
    <w:rsid w:val="00FA4120"/>
    <w:rsid w:val="00FA459E"/>
    <w:rsid w:val="00FA4817"/>
    <w:rsid w:val="00FA4918"/>
    <w:rsid w:val="00FA4ABE"/>
    <w:rsid w:val="00FA4AFA"/>
    <w:rsid w:val="00FA4CAF"/>
    <w:rsid w:val="00FA53F6"/>
    <w:rsid w:val="00FA5702"/>
    <w:rsid w:val="00FA5733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C23"/>
    <w:rsid w:val="00FB0F77"/>
    <w:rsid w:val="00FB11FB"/>
    <w:rsid w:val="00FB131F"/>
    <w:rsid w:val="00FB1833"/>
    <w:rsid w:val="00FB18B4"/>
    <w:rsid w:val="00FB1CD6"/>
    <w:rsid w:val="00FB1FC0"/>
    <w:rsid w:val="00FB233A"/>
    <w:rsid w:val="00FB239F"/>
    <w:rsid w:val="00FB2624"/>
    <w:rsid w:val="00FB2D22"/>
    <w:rsid w:val="00FB2E7B"/>
    <w:rsid w:val="00FB320D"/>
    <w:rsid w:val="00FB3511"/>
    <w:rsid w:val="00FB3651"/>
    <w:rsid w:val="00FB3F76"/>
    <w:rsid w:val="00FB41A5"/>
    <w:rsid w:val="00FB42DB"/>
    <w:rsid w:val="00FB432D"/>
    <w:rsid w:val="00FB4686"/>
    <w:rsid w:val="00FB47F0"/>
    <w:rsid w:val="00FB4961"/>
    <w:rsid w:val="00FB4A77"/>
    <w:rsid w:val="00FB4D40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944"/>
    <w:rsid w:val="00FB796B"/>
    <w:rsid w:val="00FB7BFD"/>
    <w:rsid w:val="00FB7F68"/>
    <w:rsid w:val="00FC057C"/>
    <w:rsid w:val="00FC0A16"/>
    <w:rsid w:val="00FC0B27"/>
    <w:rsid w:val="00FC0B34"/>
    <w:rsid w:val="00FC0E7F"/>
    <w:rsid w:val="00FC0F53"/>
    <w:rsid w:val="00FC0F75"/>
    <w:rsid w:val="00FC0F87"/>
    <w:rsid w:val="00FC14A2"/>
    <w:rsid w:val="00FC19E0"/>
    <w:rsid w:val="00FC1A32"/>
    <w:rsid w:val="00FC1A67"/>
    <w:rsid w:val="00FC1FC0"/>
    <w:rsid w:val="00FC20F9"/>
    <w:rsid w:val="00FC241A"/>
    <w:rsid w:val="00FC2982"/>
    <w:rsid w:val="00FC2A7A"/>
    <w:rsid w:val="00FC2DFD"/>
    <w:rsid w:val="00FC2FB4"/>
    <w:rsid w:val="00FC302F"/>
    <w:rsid w:val="00FC3B5C"/>
    <w:rsid w:val="00FC3D20"/>
    <w:rsid w:val="00FC416D"/>
    <w:rsid w:val="00FC4391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1C3"/>
    <w:rsid w:val="00FC5390"/>
    <w:rsid w:val="00FC541A"/>
    <w:rsid w:val="00FC59BA"/>
    <w:rsid w:val="00FC5A03"/>
    <w:rsid w:val="00FC5B93"/>
    <w:rsid w:val="00FC5E79"/>
    <w:rsid w:val="00FC6288"/>
    <w:rsid w:val="00FC64B4"/>
    <w:rsid w:val="00FC677D"/>
    <w:rsid w:val="00FC6833"/>
    <w:rsid w:val="00FC6C44"/>
    <w:rsid w:val="00FC6DCB"/>
    <w:rsid w:val="00FC6F70"/>
    <w:rsid w:val="00FC7208"/>
    <w:rsid w:val="00FC729F"/>
    <w:rsid w:val="00FC7375"/>
    <w:rsid w:val="00FC756C"/>
    <w:rsid w:val="00FC7578"/>
    <w:rsid w:val="00FC7E0F"/>
    <w:rsid w:val="00FD000B"/>
    <w:rsid w:val="00FD0051"/>
    <w:rsid w:val="00FD059D"/>
    <w:rsid w:val="00FD08AE"/>
    <w:rsid w:val="00FD08C9"/>
    <w:rsid w:val="00FD0ED8"/>
    <w:rsid w:val="00FD0F3D"/>
    <w:rsid w:val="00FD0F6E"/>
    <w:rsid w:val="00FD1093"/>
    <w:rsid w:val="00FD10F3"/>
    <w:rsid w:val="00FD160F"/>
    <w:rsid w:val="00FD1997"/>
    <w:rsid w:val="00FD2587"/>
    <w:rsid w:val="00FD2621"/>
    <w:rsid w:val="00FD3263"/>
    <w:rsid w:val="00FD3448"/>
    <w:rsid w:val="00FD363A"/>
    <w:rsid w:val="00FD38C4"/>
    <w:rsid w:val="00FD3972"/>
    <w:rsid w:val="00FD39C9"/>
    <w:rsid w:val="00FD3F95"/>
    <w:rsid w:val="00FD406B"/>
    <w:rsid w:val="00FD40EE"/>
    <w:rsid w:val="00FD4601"/>
    <w:rsid w:val="00FD50F5"/>
    <w:rsid w:val="00FD5280"/>
    <w:rsid w:val="00FD56A3"/>
    <w:rsid w:val="00FD5956"/>
    <w:rsid w:val="00FD5B65"/>
    <w:rsid w:val="00FD5CF4"/>
    <w:rsid w:val="00FD5FD7"/>
    <w:rsid w:val="00FD6AB6"/>
    <w:rsid w:val="00FD6E84"/>
    <w:rsid w:val="00FD6EE1"/>
    <w:rsid w:val="00FD6F1B"/>
    <w:rsid w:val="00FD71D6"/>
    <w:rsid w:val="00FD742F"/>
    <w:rsid w:val="00FD770C"/>
    <w:rsid w:val="00FD7FDB"/>
    <w:rsid w:val="00FE0421"/>
    <w:rsid w:val="00FE0514"/>
    <w:rsid w:val="00FE061C"/>
    <w:rsid w:val="00FE083A"/>
    <w:rsid w:val="00FE0A94"/>
    <w:rsid w:val="00FE0C86"/>
    <w:rsid w:val="00FE140B"/>
    <w:rsid w:val="00FE198E"/>
    <w:rsid w:val="00FE1A21"/>
    <w:rsid w:val="00FE1AB3"/>
    <w:rsid w:val="00FE1AE7"/>
    <w:rsid w:val="00FE1B42"/>
    <w:rsid w:val="00FE1BC8"/>
    <w:rsid w:val="00FE27AB"/>
    <w:rsid w:val="00FE28C8"/>
    <w:rsid w:val="00FE29F1"/>
    <w:rsid w:val="00FE2C1E"/>
    <w:rsid w:val="00FE2F25"/>
    <w:rsid w:val="00FE3206"/>
    <w:rsid w:val="00FE3355"/>
    <w:rsid w:val="00FE33DA"/>
    <w:rsid w:val="00FE395B"/>
    <w:rsid w:val="00FE3DE9"/>
    <w:rsid w:val="00FE42DE"/>
    <w:rsid w:val="00FE46CB"/>
    <w:rsid w:val="00FE48A8"/>
    <w:rsid w:val="00FE4EF7"/>
    <w:rsid w:val="00FE55A3"/>
    <w:rsid w:val="00FE5757"/>
    <w:rsid w:val="00FE5C6C"/>
    <w:rsid w:val="00FE5EFC"/>
    <w:rsid w:val="00FE6172"/>
    <w:rsid w:val="00FE6979"/>
    <w:rsid w:val="00FE6CD4"/>
    <w:rsid w:val="00FE6D21"/>
    <w:rsid w:val="00FE6D80"/>
    <w:rsid w:val="00FE709D"/>
    <w:rsid w:val="00FE7447"/>
    <w:rsid w:val="00FE76B4"/>
    <w:rsid w:val="00FE783C"/>
    <w:rsid w:val="00FE7AA6"/>
    <w:rsid w:val="00FE7AC5"/>
    <w:rsid w:val="00FE7CCE"/>
    <w:rsid w:val="00FE7E4F"/>
    <w:rsid w:val="00FE7EA3"/>
    <w:rsid w:val="00FF02B8"/>
    <w:rsid w:val="00FF05A9"/>
    <w:rsid w:val="00FF08C0"/>
    <w:rsid w:val="00FF0971"/>
    <w:rsid w:val="00FF0D0C"/>
    <w:rsid w:val="00FF1201"/>
    <w:rsid w:val="00FF1B51"/>
    <w:rsid w:val="00FF200C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240"/>
    <w:rsid w:val="00FF6326"/>
    <w:rsid w:val="00FF6AA4"/>
    <w:rsid w:val="00FF6CFD"/>
    <w:rsid w:val="00FF73C4"/>
    <w:rsid w:val="00FF7427"/>
    <w:rsid w:val="00FF79EF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E067589"/>
  <w15:chartTrackingRefBased/>
  <w15:docId w15:val="{6C90E3BD-C91C-432E-B6D6-021E4686B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4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,BT"/>
    <w:basedOn w:val="Normal"/>
    <w:link w:val="BodyTextChar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,BT Char"/>
    <w:link w:val="BodyText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uiPriority w:val="99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numPr>
        <w:numId w:val="7"/>
      </w:numPr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1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53568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ListNumber2">
    <w:name w:val="List Number 2"/>
    <w:basedOn w:val="Normal"/>
    <w:rsid w:val="0098176F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BE372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64FE2-E8B0-4283-B0CB-03EC0D77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IFS Template Revised 23 May (2)</vt:lpstr>
      <vt:lpstr>Thai GAAP IFS Template Revised 23 May (2)</vt:lpstr>
    </vt:vector>
  </TitlesOfParts>
  <Company>KPMG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Somjai, Nigonyanont</cp:lastModifiedBy>
  <cp:revision>3</cp:revision>
  <cp:lastPrinted>2021-05-13T08:02:00Z</cp:lastPrinted>
  <dcterms:created xsi:type="dcterms:W3CDTF">2021-05-13T11:25:00Z</dcterms:created>
  <dcterms:modified xsi:type="dcterms:W3CDTF">2021-05-13T11:27:00Z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